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EBBB" w14:textId="77777777" w:rsidR="00F125D2" w:rsidRPr="004D49BC" w:rsidRDefault="00F125D2" w:rsidP="00F125D2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D49B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Pr="004D49BC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36FD6476" w14:textId="77777777" w:rsidR="00F125D2" w:rsidRPr="004D49BC" w:rsidRDefault="00F125D2" w:rsidP="00F125D2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203E2B4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A1CD314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DA8F3E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1B6035B" w14:textId="77777777" w:rsidR="00F125D2" w:rsidRPr="001433B6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1F4F02DD" w14:textId="05D75522" w:rsidR="001433B6" w:rsidRDefault="001433B6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E0BB26E" w14:textId="72180A46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="00F45FA4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0526BF6F" w14:textId="1ED0EEC4" w:rsidR="008C6669" w:rsidRDefault="00DA3E7B" w:rsidP="00E738B4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1E67F902" w14:textId="09E96D42" w:rsidR="009578B7" w:rsidRPr="009578B7" w:rsidRDefault="009578B7" w:rsidP="009578B7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4680FF2D" w14:textId="5ECC2D15" w:rsidR="00F125D2" w:rsidRPr="004D49BC" w:rsidRDefault="00F125D2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DCA3198" w14:textId="28A274AF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FCF07C2" w14:textId="3285B690" w:rsidR="00EE6A5D" w:rsidRPr="00035B0E" w:rsidRDefault="00EE6A5D" w:rsidP="00EE6A5D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035B0E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7B63274D" w14:textId="356D71F1" w:rsidR="00EE6A5D" w:rsidRPr="00035B0E" w:rsidRDefault="00EE6A5D" w:rsidP="00EE6A5D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035B0E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616121A" w14:textId="70588141" w:rsidR="000613D2" w:rsidRPr="004D49BC" w:rsidRDefault="000613D2" w:rsidP="000613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E6395CC" w14:textId="311E824D" w:rsidR="00102221" w:rsidRPr="004D49BC" w:rsidRDefault="00102221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4D49BC">
        <w:rPr>
          <w:rFonts w:ascii="Angsana New" w:hAnsi="Angsana New" w:cs="Angsana New" w:hint="cs"/>
          <w:sz w:val="30"/>
          <w:szCs w:val="30"/>
          <w:cs/>
          <w:lang w:val="th-TH" w:bidi="th-TH"/>
        </w:rPr>
        <w:t>เปิดเผยเพิ่มเติม</w:t>
      </w:r>
    </w:p>
    <w:p w14:paraId="3DD341A8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A39BC2A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F699EA" w14:textId="44E3EE83" w:rsidR="001F79E0" w:rsidRPr="004D49BC" w:rsidRDefault="007109B0" w:rsidP="004F0236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4D49BC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4D49BC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A3583CA" w14:textId="5A8B42CE" w:rsidR="0088322F" w:rsidRPr="004D49BC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Pr="00841817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41817">
        <w:rPr>
          <w:rFonts w:ascii="Angsana New" w:hAnsi="Angsana New" w:cs="Angsana New"/>
          <w:sz w:val="30"/>
          <w:szCs w:val="30"/>
        </w:rPr>
        <w:t xml:space="preserve"> </w:t>
      </w:r>
      <w:r w:rsidR="00C122F2">
        <w:rPr>
          <w:rFonts w:ascii="Angsana New" w:hAnsi="Angsana New" w:cs="Angsana New"/>
          <w:sz w:val="30"/>
          <w:szCs w:val="30"/>
        </w:rPr>
        <w:t>8</w:t>
      </w:r>
      <w:r w:rsidR="00DB076C" w:rsidRPr="00841817">
        <w:rPr>
          <w:rFonts w:ascii="Angsana New" w:hAnsi="Angsana New" w:cs="Angsana New"/>
          <w:sz w:val="30"/>
          <w:szCs w:val="30"/>
        </w:rPr>
        <w:t xml:space="preserve"> </w:t>
      </w:r>
      <w:r w:rsidR="006558EB" w:rsidRPr="00841817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067461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C122F2">
        <w:rPr>
          <w:rFonts w:ascii="Angsana New" w:hAnsi="Angsana New" w:cs="Angsana New"/>
          <w:sz w:val="30"/>
          <w:szCs w:val="30"/>
        </w:rPr>
        <w:t>8</w:t>
      </w:r>
    </w:p>
    <w:p w14:paraId="22AFE43B" w14:textId="77777777" w:rsidR="002D6F2B" w:rsidRPr="004D49BC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4D0638" w14:textId="5229235A" w:rsidR="00795D87" w:rsidRPr="004D49BC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4D49BC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4D49BC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9FA4C8F" w14:textId="1908DC93" w:rsidR="00FB774E" w:rsidRPr="004D49BC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4D49B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B87AEE" w:rsidRPr="004D49BC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91890" w:rsidRPr="004D49BC">
        <w:rPr>
          <w:rFonts w:ascii="Angsana New" w:hAnsi="Angsana New" w:cs="Angsana New"/>
          <w:sz w:val="30"/>
          <w:szCs w:val="30"/>
        </w:rPr>
        <w:t>34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B87AEE" w:rsidRPr="004D49BC">
        <w:rPr>
          <w:rFonts w:ascii="Angsana New" w:hAnsi="Angsana New" w:cs="Angsana New"/>
          <w:sz w:val="30"/>
          <w:szCs w:val="30"/>
        </w:rPr>
        <w:t xml:space="preserve">      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4D49BC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D49BC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 w:rsidRPr="004D49BC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D49BC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87AEE" w:rsidRPr="004D49BC">
        <w:rPr>
          <w:rFonts w:ascii="Angsana New" w:hAnsi="Angsana New" w:cs="Angsana New"/>
          <w:sz w:val="30"/>
          <w:szCs w:val="30"/>
        </w:rPr>
        <w:t xml:space="preserve">          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ระหว่างกาลนี้เน้นการให้</w:t>
      </w:r>
      <w:r w:rsidR="00E25480" w:rsidRPr="004D49BC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31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C122F2">
        <w:rPr>
          <w:rFonts w:ascii="Angsana New" w:hAnsi="Angsana New" w:cs="Angsana New"/>
          <w:sz w:val="30"/>
          <w:szCs w:val="30"/>
        </w:rPr>
        <w:t>7</w:t>
      </w:r>
    </w:p>
    <w:p w14:paraId="615A7D02" w14:textId="77777777" w:rsidR="00BD51A1" w:rsidRPr="004D49BC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74757B28" w:rsidR="002C1C0E" w:rsidRPr="004D49BC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</w:t>
      </w:r>
      <w:r w:rsidR="00330F08" w:rsidRPr="004D49BC">
        <w:rPr>
          <w:rFonts w:ascii="Angsana New" w:hAnsi="Angsana New" w:cs="Angsana New" w:hint="cs"/>
          <w:sz w:val="30"/>
          <w:szCs w:val="30"/>
          <w:cs/>
        </w:rPr>
        <w:t>ม</w:t>
      </w:r>
      <w:r w:rsidRPr="004D49BC">
        <w:rPr>
          <w:rFonts w:ascii="Angsana New" w:hAnsi="Angsana New" w:cs="Angsana New"/>
          <w:sz w:val="30"/>
          <w:szCs w:val="30"/>
          <w:cs/>
        </w:rPr>
        <w:t>นโยบายการบัญชีของ</w:t>
      </w:r>
      <w:r w:rsidRPr="004D49B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75FAD" w:rsidRPr="004D49BC">
        <w:rPr>
          <w:rFonts w:ascii="Angsana New" w:hAnsi="Angsana New" w:cs="Angsana New" w:hint="cs"/>
          <w:sz w:val="30"/>
          <w:szCs w:val="30"/>
          <w:cs/>
        </w:rPr>
        <w:t>ที่</w:t>
      </w:r>
      <w:r w:rsidRPr="004D49BC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4D49BC">
        <w:rPr>
          <w:rFonts w:ascii="Angsana New" w:hAnsi="Angsana New" w:cs="Angsana New" w:hint="cs"/>
          <w:sz w:val="30"/>
          <w:szCs w:val="30"/>
          <w:cs/>
        </w:rPr>
        <w:t>ไว้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291890" w:rsidRPr="004D49BC">
        <w:rPr>
          <w:rFonts w:ascii="Angsana New" w:hAnsi="Angsana New" w:cs="Angsana New"/>
          <w:sz w:val="30"/>
          <w:szCs w:val="30"/>
        </w:rPr>
        <w:t>31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C122F2">
        <w:rPr>
          <w:rFonts w:ascii="Angsana New" w:hAnsi="Angsana New" w:cs="Angsana New"/>
          <w:sz w:val="30"/>
          <w:szCs w:val="30"/>
        </w:rPr>
        <w:t>7</w:t>
      </w:r>
    </w:p>
    <w:p w14:paraId="4ED4DB29" w14:textId="18C9BFDE" w:rsidR="00705309" w:rsidRPr="004D49BC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94DF54" w14:textId="63C6B066" w:rsidR="00093B30" w:rsidRPr="004D49BC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0BBF1A06" w:rsidR="002F116D" w:rsidRPr="004D49BC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2D8A89B3" w14:textId="612662E9" w:rsidR="00A64606" w:rsidRPr="004D49BC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ความสัมพันธ์ที่มีกับบริษัทย่อย</w:t>
      </w:r>
      <w:r w:rsid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</w:t>
      </w:r>
      <w:r w:rsidR="009A07BC" w:rsidRP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 xml:space="preserve">อ </w:t>
      </w:r>
      <w:r w:rsidR="009A07BC" w:rsidRPr="009A07BC">
        <w:rPr>
          <w:rFonts w:asciiTheme="majorBidi" w:hAnsiTheme="majorBidi" w:cstheme="majorBidi"/>
          <w:bCs/>
          <w:spacing w:val="-2"/>
          <w:sz w:val="30"/>
          <w:szCs w:val="30"/>
        </w:rPr>
        <w:t xml:space="preserve">5 </w:t>
      </w:r>
      <w:r w:rsid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สำหรับความสัมพันธ์กับ</w:t>
      </w:r>
      <w:r w:rsidR="00F302BE" w:rsidRPr="004D49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บริษัทร่วม</w:t>
      </w:r>
      <w:r w:rsidR="004A2032" w:rsidRPr="004D49BC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="00333E5C" w:rsidRPr="004D49BC"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4D49BC">
        <w:rPr>
          <w:rFonts w:asciiTheme="majorBidi" w:hAnsiTheme="majorBidi" w:cstheme="majorBidi" w:hint="cs"/>
          <w:b/>
          <w:sz w:val="30"/>
          <w:szCs w:val="30"/>
          <w:cs/>
        </w:rPr>
        <w:t>ผู้บริหารคนสำคัญและ</w:t>
      </w:r>
      <w:r w:rsidRPr="004D49BC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4D49BC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 w:rsidRPr="004D49BC">
        <w:rPr>
          <w:rFonts w:ascii="Angsana New" w:hAnsi="Angsana New" w:cs="Angsana New" w:hint="cs"/>
          <w:spacing w:val="6"/>
          <w:sz w:val="30"/>
          <w:szCs w:val="30"/>
          <w:cs/>
        </w:rPr>
        <w:t>ปีสิ้นสุดวันที่</w:t>
      </w:r>
      <w:r w:rsidR="00291890" w:rsidRPr="004D49BC">
        <w:rPr>
          <w:rFonts w:ascii="Angsana New" w:hAnsi="Angsana New" w:cs="Angsana New"/>
          <w:sz w:val="30"/>
          <w:szCs w:val="30"/>
        </w:rPr>
        <w:t xml:space="preserve"> 31</w:t>
      </w:r>
      <w:r w:rsidR="00D554EE" w:rsidRPr="004D49BC">
        <w:rPr>
          <w:rFonts w:ascii="Angsana New" w:hAnsi="Angsana New" w:cs="Angsana New"/>
          <w:sz w:val="30"/>
          <w:szCs w:val="30"/>
        </w:rPr>
        <w:t xml:space="preserve"> </w:t>
      </w:r>
      <w:r w:rsidR="00D554EE" w:rsidRPr="004D49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84589F">
        <w:rPr>
          <w:rFonts w:ascii="Angsana New" w:hAnsi="Angsana New" w:cs="Angsana New"/>
          <w:sz w:val="30"/>
          <w:szCs w:val="30"/>
        </w:rPr>
        <w:t>7</w:t>
      </w:r>
    </w:p>
    <w:p w14:paraId="157278D7" w14:textId="06B49710" w:rsidR="00D4571F" w:rsidRDefault="00D45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566E43D" w14:textId="188340B2" w:rsidR="00D27157" w:rsidRPr="004D49BC" w:rsidRDefault="00D27157" w:rsidP="0045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รายการระหว่างกันที่มีนัยสำคัญในระหว่างงวด มีดังต่อไปนี้</w:t>
      </w:r>
    </w:p>
    <w:p w14:paraId="00A557AF" w14:textId="77777777" w:rsidR="00D27157" w:rsidRPr="004D49BC" w:rsidRDefault="00D27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6"/>
          <w:sz w:val="30"/>
          <w:szCs w:val="30"/>
          <w:cs/>
        </w:rPr>
      </w:pPr>
    </w:p>
    <w:tbl>
      <w:tblPr>
        <w:tblW w:w="96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1"/>
        <w:gridCol w:w="1073"/>
        <w:gridCol w:w="273"/>
        <w:gridCol w:w="1120"/>
        <w:gridCol w:w="257"/>
        <w:gridCol w:w="1122"/>
        <w:gridCol w:w="265"/>
        <w:gridCol w:w="1097"/>
      </w:tblGrid>
      <w:tr w:rsidR="00F90116" w:rsidRPr="004D49BC" w14:paraId="70531D4F" w14:textId="77777777" w:rsidTr="002842AB">
        <w:trPr>
          <w:trHeight w:val="405"/>
          <w:tblHeader/>
        </w:trPr>
        <w:tc>
          <w:tcPr>
            <w:tcW w:w="2290" w:type="pct"/>
          </w:tcPr>
          <w:p w14:paraId="1B0A43DF" w14:textId="31B970E2" w:rsidR="00D27157" w:rsidRPr="004D49BC" w:rsidRDefault="004B5EA2" w:rsidP="00D2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9"/>
              <w:rPr>
                <w:rFonts w:asciiTheme="majorBidi" w:hAnsiTheme="majorBidi" w:cstheme="majorBidi"/>
                <w:b/>
                <w:bCs/>
                <w:i/>
                <w:iCs/>
                <w:spacing w:val="6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 w:type="page"/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3" w:type="pct"/>
            <w:gridSpan w:val="3"/>
          </w:tcPr>
          <w:p w14:paraId="73DA9268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232F9C2A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7486BED0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89F" w:rsidRPr="004D49BC" w14:paraId="451A6C1C" w14:textId="77777777" w:rsidTr="002842AB">
        <w:trPr>
          <w:trHeight w:val="405"/>
          <w:tblHeader/>
        </w:trPr>
        <w:tc>
          <w:tcPr>
            <w:tcW w:w="2290" w:type="pct"/>
          </w:tcPr>
          <w:p w14:paraId="3F984155" w14:textId="69311225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8" w:type="pct"/>
          </w:tcPr>
          <w:p w14:paraId="4F0F276E" w14:textId="109D68D9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36880BA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1F2A47" w14:textId="0BBB96C9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65A59CF0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829767" w14:textId="750EA7B6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35F719B1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3A17BE2" w14:textId="431EE8D0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B5EA2" w:rsidRPr="004D49BC" w14:paraId="5852244C" w14:textId="77777777" w:rsidTr="002842AB">
        <w:trPr>
          <w:trHeight w:val="405"/>
          <w:tblHeader/>
        </w:trPr>
        <w:tc>
          <w:tcPr>
            <w:tcW w:w="2290" w:type="pct"/>
          </w:tcPr>
          <w:p w14:paraId="21B2544D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0" w:type="pct"/>
            <w:gridSpan w:val="7"/>
          </w:tcPr>
          <w:p w14:paraId="5158D78D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116" w:rsidRPr="004D49BC" w14:paraId="371E5CD1" w14:textId="77777777" w:rsidTr="002842AB">
        <w:trPr>
          <w:trHeight w:val="405"/>
        </w:trPr>
        <w:tc>
          <w:tcPr>
            <w:tcW w:w="2290" w:type="pct"/>
          </w:tcPr>
          <w:p w14:paraId="62475CE9" w14:textId="77777777" w:rsidR="004B5EA2" w:rsidRPr="004D49BC" w:rsidRDefault="004B5EA2" w:rsidP="0025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66C446A9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2D7B071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79899DE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3453CA0B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7ACD29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B1D441C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CCAB212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89F" w:rsidRPr="004D49BC" w14:paraId="1B8839ED" w14:textId="77777777" w:rsidTr="002842AB">
        <w:trPr>
          <w:trHeight w:val="405"/>
        </w:trPr>
        <w:tc>
          <w:tcPr>
            <w:tcW w:w="2290" w:type="pct"/>
          </w:tcPr>
          <w:p w14:paraId="22DB9691" w14:textId="7F16AB44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5D2C0DF1" w14:textId="5A377EEA" w:rsidR="0084589F" w:rsidRPr="004D49BC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1FCB83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CF4F30" w14:textId="03204EF2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01D9BCF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EF36F4" w14:textId="2C4AB04B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3,610,143</w:t>
            </w:r>
          </w:p>
        </w:tc>
        <w:tc>
          <w:tcPr>
            <w:tcW w:w="138" w:type="pct"/>
          </w:tcPr>
          <w:p w14:paraId="561C17EA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ECE4DB8" w14:textId="4268CE54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4,252,365</w:t>
            </w:r>
          </w:p>
        </w:tc>
      </w:tr>
      <w:tr w:rsidR="0084589F" w:rsidRPr="004D49BC" w14:paraId="6E1344DA" w14:textId="77777777" w:rsidTr="002842AB">
        <w:trPr>
          <w:trHeight w:val="405"/>
        </w:trPr>
        <w:tc>
          <w:tcPr>
            <w:tcW w:w="2290" w:type="pct"/>
          </w:tcPr>
          <w:p w14:paraId="542307C5" w14:textId="07955E24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5EEE0621" w14:textId="1E0CBC2A" w:rsidR="0084589F" w:rsidRPr="004D49BC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6DF99A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0D6C13" w14:textId="427F901D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7F7FABA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5AAC01" w14:textId="5A413B59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9,203</w:t>
            </w:r>
          </w:p>
        </w:tc>
        <w:tc>
          <w:tcPr>
            <w:tcW w:w="138" w:type="pct"/>
          </w:tcPr>
          <w:p w14:paraId="4485748F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ED575C1" w14:textId="0146327F" w:rsidR="0084589F" w:rsidRPr="00E240CF" w:rsidRDefault="000A68BC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40CF">
              <w:rPr>
                <w:rFonts w:asciiTheme="majorBidi" w:hAnsiTheme="majorBidi" w:cstheme="majorBidi"/>
                <w:sz w:val="30"/>
                <w:szCs w:val="30"/>
              </w:rPr>
              <w:t>9,945</w:t>
            </w:r>
          </w:p>
        </w:tc>
      </w:tr>
      <w:tr w:rsidR="0084589F" w:rsidRPr="004D49BC" w14:paraId="1C517661" w14:textId="77777777" w:rsidTr="002842AB">
        <w:trPr>
          <w:trHeight w:val="405"/>
        </w:trPr>
        <w:tc>
          <w:tcPr>
            <w:tcW w:w="2290" w:type="pct"/>
          </w:tcPr>
          <w:p w14:paraId="744553EE" w14:textId="54241768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22B1D1AA" w14:textId="699B52F9" w:rsidR="0084589F" w:rsidRPr="004D49BC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AC53882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158D39" w14:textId="4ECB6EBA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D78DD0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6830B0" w14:textId="3CEA35C1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257,063</w:t>
            </w:r>
          </w:p>
        </w:tc>
        <w:tc>
          <w:tcPr>
            <w:tcW w:w="138" w:type="pct"/>
          </w:tcPr>
          <w:p w14:paraId="4420BEC2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2E4D4" w14:textId="108F17F4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A5BA1">
              <w:rPr>
                <w:rFonts w:asciiTheme="majorBidi" w:hAnsiTheme="majorBidi" w:cstheme="majorBidi"/>
                <w:sz w:val="30"/>
                <w:szCs w:val="30"/>
              </w:rPr>
              <w:t>348,291</w:t>
            </w:r>
          </w:p>
        </w:tc>
      </w:tr>
      <w:tr w:rsidR="0084589F" w:rsidRPr="004D49BC" w14:paraId="127F3EDD" w14:textId="77777777" w:rsidTr="002842AB">
        <w:trPr>
          <w:trHeight w:val="405"/>
        </w:trPr>
        <w:tc>
          <w:tcPr>
            <w:tcW w:w="2290" w:type="pct"/>
          </w:tcPr>
          <w:p w14:paraId="7C372726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58" w:type="pct"/>
          </w:tcPr>
          <w:p w14:paraId="6AE5DAAF" w14:textId="06CB11BF" w:rsidR="0084589F" w:rsidRPr="004D49BC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F034B69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70BAE9" w14:textId="2652898A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BBF4639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3F5E0C8" w14:textId="5736AB88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1,203,840</w:t>
            </w:r>
          </w:p>
        </w:tc>
        <w:tc>
          <w:tcPr>
            <w:tcW w:w="138" w:type="pct"/>
          </w:tcPr>
          <w:p w14:paraId="1ABD3DF6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FED005" w14:textId="1B0F6EAC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201,200</w:t>
            </w:r>
          </w:p>
        </w:tc>
      </w:tr>
      <w:tr w:rsidR="0084589F" w:rsidRPr="004D49BC" w14:paraId="295A76FA" w14:textId="77777777" w:rsidTr="002842AB">
        <w:trPr>
          <w:trHeight w:val="405"/>
        </w:trPr>
        <w:tc>
          <w:tcPr>
            <w:tcW w:w="2290" w:type="pct"/>
          </w:tcPr>
          <w:p w14:paraId="369B5F1B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8" w:type="pct"/>
          </w:tcPr>
          <w:p w14:paraId="019C58D8" w14:textId="37748675" w:rsidR="0084589F" w:rsidRPr="004D49BC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08F543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0B5FE49" w14:textId="2B62D4E4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0E8E785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06D193" w14:textId="392810EA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10,313</w:t>
            </w:r>
          </w:p>
        </w:tc>
        <w:tc>
          <w:tcPr>
            <w:tcW w:w="138" w:type="pct"/>
          </w:tcPr>
          <w:p w14:paraId="3AA2EE29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7977B1B" w14:textId="63D0FDE6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14,004</w:t>
            </w:r>
          </w:p>
        </w:tc>
      </w:tr>
      <w:tr w:rsidR="0084589F" w:rsidRPr="004D49BC" w14:paraId="053D2D8C" w14:textId="77777777" w:rsidTr="002842AB">
        <w:trPr>
          <w:trHeight w:val="405"/>
        </w:trPr>
        <w:tc>
          <w:tcPr>
            <w:tcW w:w="2290" w:type="pct"/>
          </w:tcPr>
          <w:p w14:paraId="0E932931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8" w:type="pct"/>
          </w:tcPr>
          <w:p w14:paraId="3EA00482" w14:textId="0C570794" w:rsidR="0084589F" w:rsidRPr="004D49BC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D9C28D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094E1A" w14:textId="285420C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C05FBBB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972F4A" w14:textId="1C17A678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8,284,306</w:t>
            </w:r>
          </w:p>
        </w:tc>
        <w:tc>
          <w:tcPr>
            <w:tcW w:w="138" w:type="pct"/>
          </w:tcPr>
          <w:p w14:paraId="7EFE1B78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70D8E1" w14:textId="19F46AA8" w:rsidR="0084589F" w:rsidRPr="00B5279E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B5279E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46597" w:rsidRPr="00B5279E">
              <w:rPr>
                <w:rFonts w:asciiTheme="majorBidi" w:hAnsiTheme="majorBidi" w:cstheme="majorBidi"/>
                <w:sz w:val="30"/>
                <w:szCs w:val="30"/>
              </w:rPr>
              <w:t>542,722</w:t>
            </w:r>
          </w:p>
        </w:tc>
      </w:tr>
      <w:tr w:rsidR="0084589F" w:rsidRPr="004D49BC" w14:paraId="434BC52D" w14:textId="77777777" w:rsidTr="002842AB">
        <w:trPr>
          <w:trHeight w:val="405"/>
        </w:trPr>
        <w:tc>
          <w:tcPr>
            <w:tcW w:w="2290" w:type="pct"/>
          </w:tcPr>
          <w:p w14:paraId="68077389" w14:textId="63E901E0" w:rsidR="0084589F" w:rsidRPr="00017A67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17A6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17A6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58" w:type="pct"/>
          </w:tcPr>
          <w:p w14:paraId="00E82B16" w14:textId="01CA80C7" w:rsidR="0084589F" w:rsidRPr="00017A67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5C99613" w14:textId="77777777" w:rsidR="0084589F" w:rsidRPr="00017A67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8F41C1" w14:textId="739113FD" w:rsidR="0084589F" w:rsidRPr="00017A67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FDA48CD" w14:textId="77777777" w:rsidR="0084589F" w:rsidRPr="00017A67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27C973" w14:textId="7BC49B8A" w:rsidR="0084589F" w:rsidRPr="00017A67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  <w:tc>
          <w:tcPr>
            <w:tcW w:w="138" w:type="pct"/>
          </w:tcPr>
          <w:p w14:paraId="2568123A" w14:textId="77777777" w:rsidR="0084589F" w:rsidRPr="00017A67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48FFF8F" w14:textId="7D69A0D3" w:rsidR="0084589F" w:rsidRPr="00B5279E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B5279E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</w:tr>
      <w:tr w:rsidR="0084589F" w:rsidRPr="004D49BC" w14:paraId="3CBC812D" w14:textId="77777777" w:rsidTr="002842AB">
        <w:trPr>
          <w:trHeight w:val="405"/>
        </w:trPr>
        <w:tc>
          <w:tcPr>
            <w:tcW w:w="2290" w:type="pct"/>
          </w:tcPr>
          <w:p w14:paraId="12C6640B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8" w:type="pct"/>
          </w:tcPr>
          <w:p w14:paraId="5FF8A2E8" w14:textId="50BAF4C2" w:rsidR="0084589F" w:rsidRPr="004D49BC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E7EDD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A5C34B" w14:textId="0DDF7272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41FA5F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52EFE75" w14:textId="24379106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12,976</w:t>
            </w:r>
          </w:p>
        </w:tc>
        <w:tc>
          <w:tcPr>
            <w:tcW w:w="138" w:type="pct"/>
          </w:tcPr>
          <w:p w14:paraId="16E49038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7D7348" w14:textId="6C7B4E2A" w:rsidR="0084589F" w:rsidRPr="00B5279E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B5279E">
              <w:rPr>
                <w:rFonts w:asciiTheme="majorBidi" w:hAnsiTheme="majorBidi" w:cstheme="majorBidi"/>
                <w:sz w:val="30"/>
                <w:szCs w:val="30"/>
              </w:rPr>
              <w:t>12,522</w:t>
            </w:r>
          </w:p>
        </w:tc>
      </w:tr>
      <w:tr w:rsidR="0084589F" w:rsidRPr="004D49BC" w14:paraId="51980850" w14:textId="77777777" w:rsidTr="002842AB">
        <w:trPr>
          <w:trHeight w:val="405"/>
        </w:trPr>
        <w:tc>
          <w:tcPr>
            <w:tcW w:w="2290" w:type="pct"/>
          </w:tcPr>
          <w:p w14:paraId="26B46408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8" w:type="pct"/>
          </w:tcPr>
          <w:p w14:paraId="716E41B9" w14:textId="2F4CA599" w:rsidR="0084589F" w:rsidRPr="004D49BC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DDC469A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8D471A" w14:textId="48BB987A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EDA363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A1D904" w14:textId="3D9FD51E" w:rsidR="0084589F" w:rsidRPr="00567665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551482" w:rsidRPr="00567665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38" w:type="pct"/>
          </w:tcPr>
          <w:p w14:paraId="1B0F564E" w14:textId="77777777" w:rsidR="0084589F" w:rsidRPr="00567665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66EBEBC" w14:textId="5EEDC355" w:rsidR="0084589F" w:rsidRPr="00B5279E" w:rsidRDefault="00046597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79E">
              <w:rPr>
                <w:rFonts w:asciiTheme="majorBidi" w:hAnsiTheme="majorBidi" w:cstheme="majorBidi"/>
                <w:sz w:val="30"/>
                <w:szCs w:val="30"/>
              </w:rPr>
              <w:t>14,433</w:t>
            </w:r>
          </w:p>
        </w:tc>
      </w:tr>
      <w:tr w:rsidR="0084589F" w:rsidRPr="004D49BC" w14:paraId="5AEE906D" w14:textId="77777777" w:rsidTr="002842AB">
        <w:trPr>
          <w:trHeight w:val="405"/>
        </w:trPr>
        <w:tc>
          <w:tcPr>
            <w:tcW w:w="2290" w:type="pct"/>
          </w:tcPr>
          <w:p w14:paraId="5083D2FB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C41D2EE" w14:textId="77777777" w:rsidR="0084589F" w:rsidRPr="004D49BC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45D5F2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2D6486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76710D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DBC9AD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2D4D667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A31FE1E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89F" w:rsidRPr="004D49BC" w14:paraId="76C38028" w14:textId="77777777" w:rsidTr="002842AB">
        <w:trPr>
          <w:trHeight w:val="405"/>
        </w:trPr>
        <w:tc>
          <w:tcPr>
            <w:tcW w:w="2290" w:type="pct"/>
          </w:tcPr>
          <w:p w14:paraId="0D278309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8" w:type="pct"/>
          </w:tcPr>
          <w:p w14:paraId="3FDAB727" w14:textId="77777777" w:rsidR="0084589F" w:rsidRPr="004D49BC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4B12690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214285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601CAD9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CFBB34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154D819A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719DE7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89F" w:rsidRPr="004D49BC" w14:paraId="542F5B7A" w14:textId="77777777" w:rsidTr="00594323">
        <w:trPr>
          <w:trHeight w:val="405"/>
        </w:trPr>
        <w:tc>
          <w:tcPr>
            <w:tcW w:w="2290" w:type="pct"/>
          </w:tcPr>
          <w:p w14:paraId="4518652F" w14:textId="5660CA2F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53EE9038" w14:textId="357ADD54" w:rsidR="0084589F" w:rsidRPr="004D49BC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147,582</w:t>
            </w:r>
          </w:p>
        </w:tc>
        <w:tc>
          <w:tcPr>
            <w:tcW w:w="142" w:type="pct"/>
          </w:tcPr>
          <w:p w14:paraId="021F8D83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F8493EA" w14:textId="167ACDDF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115,052</w:t>
            </w:r>
          </w:p>
        </w:tc>
        <w:tc>
          <w:tcPr>
            <w:tcW w:w="134" w:type="pct"/>
          </w:tcPr>
          <w:p w14:paraId="6C2B29C3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EEDFFB2" w14:textId="48DA6454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91,767</w:t>
            </w:r>
          </w:p>
        </w:tc>
        <w:tc>
          <w:tcPr>
            <w:tcW w:w="138" w:type="pct"/>
          </w:tcPr>
          <w:p w14:paraId="1B773233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6CD7C89" w14:textId="028550BC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55,795</w:t>
            </w:r>
          </w:p>
        </w:tc>
      </w:tr>
      <w:tr w:rsidR="0084589F" w:rsidRPr="004D49BC" w14:paraId="33482ECD" w14:textId="77777777" w:rsidTr="00594323">
        <w:trPr>
          <w:trHeight w:val="405"/>
        </w:trPr>
        <w:tc>
          <w:tcPr>
            <w:tcW w:w="2290" w:type="pct"/>
          </w:tcPr>
          <w:p w14:paraId="37D52AA4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07D1AED2" w14:textId="44B816FD" w:rsidR="0084589F" w:rsidRPr="004D49BC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42" w:type="pct"/>
          </w:tcPr>
          <w:p w14:paraId="122C6E95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9AF7C2" w14:textId="185A2E1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134" w:type="pct"/>
          </w:tcPr>
          <w:p w14:paraId="4D1FBF11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55F1D71A" w14:textId="34C8407C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38" w:type="pct"/>
          </w:tcPr>
          <w:p w14:paraId="39D5D7D0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C51875" w14:textId="22B39B44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84589F" w:rsidRPr="004D49BC" w14:paraId="374DFFBE" w14:textId="77777777" w:rsidTr="00594323">
        <w:trPr>
          <w:trHeight w:val="405"/>
        </w:trPr>
        <w:tc>
          <w:tcPr>
            <w:tcW w:w="2290" w:type="pct"/>
          </w:tcPr>
          <w:p w14:paraId="73383055" w14:textId="651C6E50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4DA3201E" w14:textId="645CCC67" w:rsidR="0084589F" w:rsidRPr="004D49BC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3,564</w:t>
            </w:r>
          </w:p>
        </w:tc>
        <w:tc>
          <w:tcPr>
            <w:tcW w:w="142" w:type="pct"/>
          </w:tcPr>
          <w:p w14:paraId="061406D4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56A405" w14:textId="5C93E02A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4,300</w:t>
            </w:r>
          </w:p>
        </w:tc>
        <w:tc>
          <w:tcPr>
            <w:tcW w:w="134" w:type="pct"/>
          </w:tcPr>
          <w:p w14:paraId="1BDF25B7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B6A569" w14:textId="015EA4A0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BF4955F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1132A63" w14:textId="5AA6C438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89F" w:rsidRPr="004D49BC" w14:paraId="20CC46B1" w14:textId="77777777" w:rsidTr="00594323">
        <w:trPr>
          <w:trHeight w:val="405"/>
        </w:trPr>
        <w:tc>
          <w:tcPr>
            <w:tcW w:w="2290" w:type="pct"/>
          </w:tcPr>
          <w:p w14:paraId="4658E574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5B676D47" w14:textId="4730FC00" w:rsidR="0084589F" w:rsidRPr="004D49BC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2" w:type="pct"/>
          </w:tcPr>
          <w:p w14:paraId="29D82A57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DD1482" w14:textId="467F106D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34" w:type="pct"/>
          </w:tcPr>
          <w:p w14:paraId="1068B551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C00A218" w14:textId="5AEA1DC1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38" w:type="pct"/>
          </w:tcPr>
          <w:p w14:paraId="5F573900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0329D60" w14:textId="238EA520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84589F" w:rsidRPr="004D49BC" w14:paraId="0E0DDBD7" w14:textId="77777777" w:rsidTr="002842AB">
        <w:trPr>
          <w:trHeight w:val="405"/>
        </w:trPr>
        <w:tc>
          <w:tcPr>
            <w:tcW w:w="2290" w:type="pct"/>
          </w:tcPr>
          <w:p w14:paraId="0F3F0F72" w14:textId="1A364B75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014034A0" w14:textId="4A3BA9A0" w:rsidR="0084589F" w:rsidRPr="004D49BC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208,588</w:t>
            </w:r>
          </w:p>
        </w:tc>
        <w:tc>
          <w:tcPr>
            <w:tcW w:w="142" w:type="pct"/>
          </w:tcPr>
          <w:p w14:paraId="172F980C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E8C780" w14:textId="5FEF5842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143,081</w:t>
            </w:r>
          </w:p>
        </w:tc>
        <w:tc>
          <w:tcPr>
            <w:tcW w:w="134" w:type="pct"/>
          </w:tcPr>
          <w:p w14:paraId="583A2EE3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259132" w14:textId="628465A7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B3FFB56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099F9B7" w14:textId="5F6CA33C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89F" w:rsidRPr="004D49BC" w14:paraId="44C714B2" w14:textId="77777777" w:rsidTr="002842AB">
        <w:trPr>
          <w:trHeight w:val="405"/>
        </w:trPr>
        <w:tc>
          <w:tcPr>
            <w:tcW w:w="2290" w:type="pct"/>
          </w:tcPr>
          <w:p w14:paraId="10D3E703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2C522B7E" w14:textId="77777777" w:rsidR="0084589F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5B4C99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9682E4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D284198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C6912BF" w14:textId="77777777" w:rsidR="0084589F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60121DF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47D44D9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89F" w:rsidRPr="004D49BC" w14:paraId="7F93DC10" w14:textId="77777777" w:rsidTr="002842AB">
        <w:trPr>
          <w:trHeight w:val="405"/>
        </w:trPr>
        <w:tc>
          <w:tcPr>
            <w:tcW w:w="2290" w:type="pct"/>
          </w:tcPr>
          <w:p w14:paraId="69DC1CF9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</w:tcPr>
          <w:p w14:paraId="3C506CED" w14:textId="77777777" w:rsidR="0084589F" w:rsidRPr="004D49BC" w:rsidRDefault="0084589F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46F8C39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635586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BD4E865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E44821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DAFE0DE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F529E68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89F" w:rsidRPr="004D49BC" w14:paraId="1EB09392" w14:textId="77777777" w:rsidTr="00594323">
        <w:trPr>
          <w:trHeight w:val="405"/>
        </w:trPr>
        <w:tc>
          <w:tcPr>
            <w:tcW w:w="2290" w:type="pct"/>
          </w:tcPr>
          <w:p w14:paraId="666E3B4F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2DE63C50" w14:textId="533762B3" w:rsidR="0084589F" w:rsidRPr="004D49BC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42" w:type="pct"/>
          </w:tcPr>
          <w:p w14:paraId="74A49124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861083D" w14:textId="03498E9E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E2334"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  <w:tc>
          <w:tcPr>
            <w:tcW w:w="134" w:type="pct"/>
          </w:tcPr>
          <w:p w14:paraId="6D85F73B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6A81ED" w14:textId="0AB56D8D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38" w:type="pct"/>
          </w:tcPr>
          <w:p w14:paraId="5C0745BA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E0AC83D" w14:textId="72082230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</w:tr>
      <w:tr w:rsidR="0084589F" w:rsidRPr="004D49BC" w14:paraId="34CDA5E1" w14:textId="77777777" w:rsidTr="00594323">
        <w:trPr>
          <w:trHeight w:val="405"/>
        </w:trPr>
        <w:tc>
          <w:tcPr>
            <w:tcW w:w="2290" w:type="pct"/>
          </w:tcPr>
          <w:p w14:paraId="7719FF7C" w14:textId="0DEFB256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3B6B21C5" w14:textId="3C9E14B4" w:rsidR="0084589F" w:rsidRPr="004D49BC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1,069</w:t>
            </w:r>
          </w:p>
        </w:tc>
        <w:tc>
          <w:tcPr>
            <w:tcW w:w="142" w:type="pct"/>
          </w:tcPr>
          <w:p w14:paraId="17FB67CC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C9BFCC" w14:textId="30A95328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60088">
              <w:rPr>
                <w:rFonts w:asciiTheme="majorBidi" w:hAnsiTheme="majorBidi" w:cstheme="majorBidi"/>
                <w:sz w:val="30"/>
                <w:szCs w:val="30"/>
              </w:rPr>
              <w:t>8,408</w:t>
            </w:r>
          </w:p>
        </w:tc>
        <w:tc>
          <w:tcPr>
            <w:tcW w:w="134" w:type="pct"/>
          </w:tcPr>
          <w:p w14:paraId="30CFC1EA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4EE874" w14:textId="6D386CDF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73877B1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C549B10" w14:textId="578BAC58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A5BA1">
              <w:rPr>
                <w:rFonts w:asciiTheme="majorBidi" w:hAnsiTheme="majorBidi" w:cstheme="majorBidi"/>
                <w:sz w:val="30"/>
                <w:szCs w:val="30"/>
              </w:rPr>
              <w:t>3,780</w:t>
            </w:r>
          </w:p>
        </w:tc>
      </w:tr>
      <w:tr w:rsidR="0084589F" w:rsidRPr="004D49BC" w14:paraId="0C25047A" w14:textId="77777777" w:rsidTr="00594323">
        <w:trPr>
          <w:trHeight w:val="405"/>
        </w:trPr>
        <w:tc>
          <w:tcPr>
            <w:tcW w:w="2290" w:type="pct"/>
          </w:tcPr>
          <w:p w14:paraId="2D28B557" w14:textId="3B0F9CB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600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</w:tcPr>
          <w:p w14:paraId="0DC18308" w14:textId="58F47943" w:rsidR="0084589F" w:rsidRPr="00460088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3,772</w:t>
            </w:r>
          </w:p>
        </w:tc>
        <w:tc>
          <w:tcPr>
            <w:tcW w:w="142" w:type="pct"/>
          </w:tcPr>
          <w:p w14:paraId="53CC8BC4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1AD171" w14:textId="5F17A9E2" w:rsidR="0084589F" w:rsidRPr="00417A38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 w:rsidRPr="006007E5">
              <w:rPr>
                <w:rFonts w:asciiTheme="majorBidi" w:hAnsiTheme="majorBidi" w:cstheme="majorBidi"/>
                <w:sz w:val="30"/>
                <w:szCs w:val="30"/>
              </w:rPr>
              <w:t>3,280</w:t>
            </w:r>
          </w:p>
        </w:tc>
        <w:tc>
          <w:tcPr>
            <w:tcW w:w="134" w:type="pct"/>
          </w:tcPr>
          <w:p w14:paraId="44E1C3D4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226573" w14:textId="28B59F20" w:rsidR="0084589F" w:rsidRPr="007A5BA1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69AA08D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50E2EC6" w14:textId="7EA3131E" w:rsidR="0084589F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89F" w:rsidRPr="004D49BC" w14:paraId="3CC6BF99" w14:textId="77777777" w:rsidTr="00594323">
        <w:trPr>
          <w:trHeight w:val="405"/>
        </w:trPr>
        <w:tc>
          <w:tcPr>
            <w:tcW w:w="2290" w:type="pct"/>
          </w:tcPr>
          <w:p w14:paraId="50618640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4868131A" w14:textId="6687DFBB" w:rsidR="0084589F" w:rsidRPr="004D49BC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142" w:type="pct"/>
          </w:tcPr>
          <w:p w14:paraId="5BB19BB8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AFC26D" w14:textId="2597799A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34" w:type="pct"/>
          </w:tcPr>
          <w:p w14:paraId="3CC2AE9B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B15670" w14:textId="7A68AA60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138" w:type="pct"/>
          </w:tcPr>
          <w:p w14:paraId="154DD045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53BA8C7" w14:textId="0B424F28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</w:tr>
      <w:tr w:rsidR="0084589F" w:rsidRPr="004D49BC" w14:paraId="4BDB648B" w14:textId="77777777" w:rsidTr="00594323">
        <w:trPr>
          <w:trHeight w:val="405"/>
        </w:trPr>
        <w:tc>
          <w:tcPr>
            <w:tcW w:w="2290" w:type="pct"/>
          </w:tcPr>
          <w:p w14:paraId="0F057A83" w14:textId="6542624C" w:rsidR="0084589F" w:rsidRPr="00017A67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A6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558" w:type="pct"/>
          </w:tcPr>
          <w:p w14:paraId="6039B6CD" w14:textId="48A64262" w:rsidR="0084589F" w:rsidRPr="00460088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49,040</w:t>
            </w:r>
          </w:p>
        </w:tc>
        <w:tc>
          <w:tcPr>
            <w:tcW w:w="142" w:type="pct"/>
          </w:tcPr>
          <w:p w14:paraId="2126ADB1" w14:textId="77777777" w:rsidR="0084589F" w:rsidRPr="00460088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E22342" w14:textId="663F8906" w:rsidR="0084589F" w:rsidRPr="00460088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0088">
              <w:rPr>
                <w:rFonts w:asciiTheme="majorBidi" w:hAnsiTheme="majorBidi" w:cstheme="majorBidi"/>
                <w:sz w:val="30"/>
                <w:szCs w:val="30"/>
              </w:rPr>
              <w:t>50,633</w:t>
            </w:r>
          </w:p>
        </w:tc>
        <w:tc>
          <w:tcPr>
            <w:tcW w:w="134" w:type="pct"/>
          </w:tcPr>
          <w:p w14:paraId="756F9183" w14:textId="77777777" w:rsidR="0084589F" w:rsidRPr="00460088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2E3611" w14:textId="2A2924E0" w:rsidR="0084589F" w:rsidRPr="00017A67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21,024</w:t>
            </w:r>
          </w:p>
        </w:tc>
        <w:tc>
          <w:tcPr>
            <w:tcW w:w="138" w:type="pct"/>
          </w:tcPr>
          <w:p w14:paraId="0BDCFE2D" w14:textId="77777777" w:rsidR="0084589F" w:rsidRPr="00017A67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80FA937" w14:textId="738CF08F" w:rsidR="0084589F" w:rsidRPr="00017A67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0088">
              <w:rPr>
                <w:rFonts w:asciiTheme="majorBidi" w:hAnsiTheme="majorBidi" w:cstheme="majorBidi"/>
                <w:sz w:val="30"/>
                <w:szCs w:val="30"/>
              </w:rPr>
              <w:t>15,973</w:t>
            </w:r>
          </w:p>
        </w:tc>
      </w:tr>
      <w:tr w:rsidR="0084589F" w:rsidRPr="004D49BC" w14:paraId="18AC5578" w14:textId="77777777" w:rsidTr="00594323">
        <w:trPr>
          <w:trHeight w:val="405"/>
        </w:trPr>
        <w:tc>
          <w:tcPr>
            <w:tcW w:w="2290" w:type="pct"/>
          </w:tcPr>
          <w:p w14:paraId="1774F8AA" w14:textId="375FB1FF" w:rsidR="0084589F" w:rsidRPr="00017A67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A6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58" w:type="pct"/>
          </w:tcPr>
          <w:p w14:paraId="7D744096" w14:textId="056C2C43" w:rsidR="0084589F" w:rsidRPr="00017A67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50,400</w:t>
            </w:r>
          </w:p>
        </w:tc>
        <w:tc>
          <w:tcPr>
            <w:tcW w:w="142" w:type="pct"/>
          </w:tcPr>
          <w:p w14:paraId="6FDEA87C" w14:textId="77777777" w:rsidR="0084589F" w:rsidRPr="00017A67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F28FC3" w14:textId="526D8C2E" w:rsidR="0084589F" w:rsidRPr="00017A67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50,400</w:t>
            </w:r>
          </w:p>
        </w:tc>
        <w:tc>
          <w:tcPr>
            <w:tcW w:w="134" w:type="pct"/>
          </w:tcPr>
          <w:p w14:paraId="33820947" w14:textId="77777777" w:rsidR="0084589F" w:rsidRPr="00017A67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EAAAFAD" w14:textId="346D55E3" w:rsidR="0084589F" w:rsidRPr="00017A67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522533F" w14:textId="77777777" w:rsidR="0084589F" w:rsidRPr="00017A67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0E051BB" w14:textId="20D1A12A" w:rsidR="0084589F" w:rsidRPr="00017A67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89F" w:rsidRPr="004D49BC" w14:paraId="30B7FE38" w14:textId="77777777" w:rsidTr="00594323">
        <w:trPr>
          <w:trHeight w:val="405"/>
        </w:trPr>
        <w:tc>
          <w:tcPr>
            <w:tcW w:w="2290" w:type="pct"/>
          </w:tcPr>
          <w:p w14:paraId="2FB11A3D" w14:textId="77777777" w:rsidR="0084589F" w:rsidRPr="004D49BC" w:rsidRDefault="0084589F" w:rsidP="0084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558" w:type="pct"/>
          </w:tcPr>
          <w:p w14:paraId="38485ED7" w14:textId="21EAB240" w:rsidR="0084589F" w:rsidRPr="008E7900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B6B3F49" w14:textId="77777777" w:rsidR="0084589F" w:rsidRPr="008E7900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67C3E9" w14:textId="6F9B4858" w:rsidR="0084589F" w:rsidRPr="008E7900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E7900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34" w:type="pct"/>
          </w:tcPr>
          <w:p w14:paraId="63D3AD2A" w14:textId="77777777" w:rsidR="0084589F" w:rsidRPr="008E7900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AA71746" w14:textId="6184B2CA" w:rsidR="0084589F" w:rsidRPr="004D49BC" w:rsidRDefault="009574BA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734AB4E" w14:textId="77777777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A9C7EC5" w14:textId="6D4B4988" w:rsidR="0084589F" w:rsidRPr="004D49BC" w:rsidRDefault="0084589F" w:rsidP="0084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</w:tbl>
    <w:tbl>
      <w:tblPr>
        <w:tblpPr w:leftFromText="180" w:rightFromText="180" w:vertAnchor="text" w:horzAnchor="page" w:tblpX="1630" w:tblpY="-120"/>
        <w:tblW w:w="9608" w:type="dxa"/>
        <w:tblLayout w:type="fixed"/>
        <w:tblLook w:val="0000" w:firstRow="0" w:lastRow="0" w:firstColumn="0" w:lastColumn="0" w:noHBand="0" w:noVBand="0"/>
      </w:tblPr>
      <w:tblGrid>
        <w:gridCol w:w="4401"/>
        <w:gridCol w:w="1073"/>
        <w:gridCol w:w="273"/>
        <w:gridCol w:w="1120"/>
        <w:gridCol w:w="257"/>
        <w:gridCol w:w="13"/>
        <w:gridCol w:w="1109"/>
        <w:gridCol w:w="265"/>
        <w:gridCol w:w="1097"/>
      </w:tblGrid>
      <w:tr w:rsidR="00E8399C" w:rsidRPr="004D49BC" w14:paraId="0E3A7958" w14:textId="77777777" w:rsidTr="00E8399C">
        <w:trPr>
          <w:trHeight w:val="434"/>
        </w:trPr>
        <w:tc>
          <w:tcPr>
            <w:tcW w:w="2290" w:type="pct"/>
          </w:tcPr>
          <w:p w14:paraId="0551B2F6" w14:textId="77777777" w:rsidR="00E8399C" w:rsidRPr="004D49BC" w:rsidRDefault="00E8399C" w:rsidP="00E8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14:paraId="2A4B4389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246AB324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2C6733C9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1EC" w:rsidRPr="004D49BC" w14:paraId="0284660D" w14:textId="77777777" w:rsidTr="00E8399C">
        <w:trPr>
          <w:trHeight w:val="434"/>
        </w:trPr>
        <w:tc>
          <w:tcPr>
            <w:tcW w:w="2290" w:type="pct"/>
          </w:tcPr>
          <w:p w14:paraId="744DD7D8" w14:textId="77777777" w:rsidR="002941EC" w:rsidRPr="004D49BC" w:rsidRDefault="002941EC" w:rsidP="0029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58" w:type="pct"/>
          </w:tcPr>
          <w:p w14:paraId="695E601E" w14:textId="2A46FEAE" w:rsidR="002941EC" w:rsidRPr="004D49BC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649A5967" w14:textId="77777777" w:rsidR="002941EC" w:rsidRPr="004D49BC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64C3F3" w14:textId="5C428FCA" w:rsidR="002941EC" w:rsidRPr="004D49BC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04BDFA9A" w14:textId="77777777" w:rsidR="002941EC" w:rsidRPr="004D49BC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74397B4" w14:textId="28DDC76D" w:rsidR="002941EC" w:rsidRPr="004D49BC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471F78E1" w14:textId="77777777" w:rsidR="002941EC" w:rsidRPr="004D49BC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D6D3B30" w14:textId="122035FF" w:rsidR="002941EC" w:rsidRPr="004D49BC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8399C" w:rsidRPr="004D49BC" w14:paraId="0453973F" w14:textId="77777777" w:rsidTr="00E8399C">
        <w:trPr>
          <w:trHeight w:val="434"/>
        </w:trPr>
        <w:tc>
          <w:tcPr>
            <w:tcW w:w="2290" w:type="pct"/>
          </w:tcPr>
          <w:p w14:paraId="2C4BAA62" w14:textId="77777777" w:rsidR="00E8399C" w:rsidRPr="004D49BC" w:rsidRDefault="00E8399C" w:rsidP="00E8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0" w:type="pct"/>
            <w:gridSpan w:val="8"/>
          </w:tcPr>
          <w:p w14:paraId="6DD44B24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99C" w:rsidRPr="004D49BC" w14:paraId="70B0EE5D" w14:textId="77777777" w:rsidTr="00E8399C">
        <w:trPr>
          <w:trHeight w:hRule="exact" w:val="405"/>
        </w:trPr>
        <w:tc>
          <w:tcPr>
            <w:tcW w:w="2290" w:type="pct"/>
          </w:tcPr>
          <w:p w14:paraId="15DE0669" w14:textId="77777777" w:rsidR="00E8399C" w:rsidRPr="004D49BC" w:rsidRDefault="00E8399C" w:rsidP="00E8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58" w:type="pct"/>
          </w:tcPr>
          <w:p w14:paraId="01A8984E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BE7979E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B0537A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0D7F54C7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8E40785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F01601F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2D140D4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1EC" w:rsidRPr="004D49BC" w14:paraId="7D4030F0" w14:textId="77777777" w:rsidTr="00E8399C">
        <w:trPr>
          <w:trHeight w:hRule="exact" w:val="405"/>
        </w:trPr>
        <w:tc>
          <w:tcPr>
            <w:tcW w:w="2290" w:type="pct"/>
          </w:tcPr>
          <w:p w14:paraId="4EB54E76" w14:textId="794CD68E" w:rsidR="002941EC" w:rsidRPr="00783449" w:rsidRDefault="002941EC" w:rsidP="0029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344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812DB" w:rsidRPr="00693D4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  <w:r w:rsidR="00F812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pct"/>
          </w:tcPr>
          <w:p w14:paraId="1C8FD545" w14:textId="07158035" w:rsidR="002941EC" w:rsidRPr="00783449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83449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42" w:type="pct"/>
          </w:tcPr>
          <w:p w14:paraId="54F567B8" w14:textId="77777777" w:rsidR="002941EC" w:rsidRPr="00783449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98EBC3" w14:textId="25ED80A9" w:rsidR="002941EC" w:rsidRPr="00783449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83449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34" w:type="pct"/>
          </w:tcPr>
          <w:p w14:paraId="36998396" w14:textId="77777777" w:rsidR="002941EC" w:rsidRPr="00783449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A59F2F9" w14:textId="77777777" w:rsidR="002941EC" w:rsidRPr="00783449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834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7CB205C" w14:textId="77777777" w:rsidR="002941EC" w:rsidRPr="00783449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6A54476" w14:textId="77777777" w:rsidR="002941EC" w:rsidRPr="00783449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834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41EC" w:rsidRPr="004D49BC" w14:paraId="2707D80E" w14:textId="77777777" w:rsidTr="00E8399C">
        <w:trPr>
          <w:trHeight w:val="162"/>
        </w:trPr>
        <w:tc>
          <w:tcPr>
            <w:tcW w:w="2290" w:type="pct"/>
          </w:tcPr>
          <w:p w14:paraId="22A271BB" w14:textId="77777777" w:rsidR="002941EC" w:rsidRPr="009574BA" w:rsidRDefault="002941EC" w:rsidP="0029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9574BA">
              <w:rPr>
                <w:rFonts w:asciiTheme="majorBidi" w:hAnsiTheme="majorBidi" w:cstheme="majorBidi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558" w:type="pct"/>
          </w:tcPr>
          <w:p w14:paraId="4CF1E73A" w14:textId="77777777" w:rsidR="002941EC" w:rsidRPr="00224EF4" w:rsidRDefault="002941EC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740832B" w14:textId="77777777" w:rsidR="002941EC" w:rsidRPr="009574BA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</w:tcPr>
          <w:p w14:paraId="00F5066E" w14:textId="77777777" w:rsidR="002941EC" w:rsidRPr="009574BA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" w:type="pct"/>
          </w:tcPr>
          <w:p w14:paraId="53045C89" w14:textId="77777777" w:rsidR="002941EC" w:rsidRPr="009574BA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gridSpan w:val="2"/>
          </w:tcPr>
          <w:p w14:paraId="695EE4E9" w14:textId="77777777" w:rsidR="002941EC" w:rsidRPr="009574BA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" w:type="pct"/>
          </w:tcPr>
          <w:p w14:paraId="7880AE96" w14:textId="77777777" w:rsidR="002941EC" w:rsidRPr="009574BA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1" w:type="pct"/>
          </w:tcPr>
          <w:p w14:paraId="7BB69890" w14:textId="77777777" w:rsidR="002941EC" w:rsidRPr="009574BA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941EC" w:rsidRPr="004D49BC" w14:paraId="199D784B" w14:textId="77777777" w:rsidTr="00E8399C">
        <w:trPr>
          <w:trHeight w:val="428"/>
        </w:trPr>
        <w:tc>
          <w:tcPr>
            <w:tcW w:w="2290" w:type="pct"/>
            <w:shd w:val="clear" w:color="auto" w:fill="FFFFFF"/>
          </w:tcPr>
          <w:p w14:paraId="72F861C8" w14:textId="46C3D594" w:rsidR="002941EC" w:rsidRPr="001D4821" w:rsidRDefault="002941EC" w:rsidP="0029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8" w:type="pct"/>
          </w:tcPr>
          <w:p w14:paraId="3DCC278C" w14:textId="77777777" w:rsidR="002941EC" w:rsidRPr="001D4821" w:rsidRDefault="002941EC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16034B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389417E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3A2522B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371BD5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E33768B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757AD3B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1EC" w:rsidRPr="004D49BC" w14:paraId="5796B6C2" w14:textId="77777777" w:rsidTr="00E8399C">
        <w:trPr>
          <w:trHeight w:val="403"/>
        </w:trPr>
        <w:tc>
          <w:tcPr>
            <w:tcW w:w="2290" w:type="pct"/>
            <w:shd w:val="clear" w:color="auto" w:fill="FFFFFF"/>
          </w:tcPr>
          <w:p w14:paraId="491C9024" w14:textId="77777777" w:rsidR="002941EC" w:rsidRPr="001D4821" w:rsidRDefault="002941EC" w:rsidP="002941EC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D482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1D482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58" w:type="pct"/>
          </w:tcPr>
          <w:p w14:paraId="67D28613" w14:textId="77777777" w:rsidR="002941EC" w:rsidRPr="001D4821" w:rsidRDefault="002941EC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26E6E4E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8A734A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775A644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784402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D6019B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C085AF8" w14:textId="77777777" w:rsidR="002941EC" w:rsidRPr="001D4821" w:rsidRDefault="002941EC" w:rsidP="0029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046" w:rsidRPr="004D49BC" w14:paraId="74B4BB79" w14:textId="77777777" w:rsidTr="00594323">
        <w:trPr>
          <w:trHeight w:val="403"/>
        </w:trPr>
        <w:tc>
          <w:tcPr>
            <w:tcW w:w="2290" w:type="pct"/>
            <w:shd w:val="clear" w:color="auto" w:fill="FFFFFF"/>
          </w:tcPr>
          <w:p w14:paraId="4BEE0213" w14:textId="77777777" w:rsidR="00F16046" w:rsidRPr="001D4821" w:rsidRDefault="00F16046" w:rsidP="00F160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D482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58" w:type="pct"/>
          </w:tcPr>
          <w:p w14:paraId="04D26554" w14:textId="14D39F0E" w:rsidR="00F16046" w:rsidRPr="001D4821" w:rsidRDefault="001D482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sz w:val="30"/>
                <w:szCs w:val="30"/>
              </w:rPr>
              <w:t>14,14</w:t>
            </w:r>
            <w:r w:rsidR="00CA04D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1685F380" w14:textId="77777777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DB40E1" w14:textId="4139ECDE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sz w:val="30"/>
                <w:szCs w:val="30"/>
              </w:rPr>
              <w:t>21,257</w:t>
            </w:r>
          </w:p>
        </w:tc>
        <w:tc>
          <w:tcPr>
            <w:tcW w:w="141" w:type="pct"/>
            <w:gridSpan w:val="2"/>
          </w:tcPr>
          <w:p w14:paraId="1554C73D" w14:textId="77777777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6C3E48" w14:textId="5ECB5921" w:rsidR="00F16046" w:rsidRPr="001D4821" w:rsidRDefault="001D4821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sz w:val="30"/>
                <w:szCs w:val="30"/>
              </w:rPr>
              <w:t>6,667</w:t>
            </w:r>
          </w:p>
        </w:tc>
        <w:tc>
          <w:tcPr>
            <w:tcW w:w="138" w:type="pct"/>
          </w:tcPr>
          <w:p w14:paraId="039E492B" w14:textId="77777777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A69B795" w14:textId="7BE48285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sz w:val="30"/>
                <w:szCs w:val="30"/>
              </w:rPr>
              <w:t>8,878</w:t>
            </w:r>
          </w:p>
        </w:tc>
      </w:tr>
      <w:tr w:rsidR="00F16046" w:rsidRPr="004D49BC" w14:paraId="07720C1F" w14:textId="77777777" w:rsidTr="00594323">
        <w:trPr>
          <w:trHeight w:val="403"/>
        </w:trPr>
        <w:tc>
          <w:tcPr>
            <w:tcW w:w="2290" w:type="pct"/>
            <w:shd w:val="clear" w:color="auto" w:fill="FFFFFF"/>
          </w:tcPr>
          <w:p w14:paraId="548903D2" w14:textId="77777777" w:rsidR="00F16046" w:rsidRPr="001D4821" w:rsidRDefault="00F16046" w:rsidP="00F1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D482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27647AAA" w14:textId="649A735E" w:rsidR="00F16046" w:rsidRPr="001D4821" w:rsidRDefault="001D482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42" w:type="pct"/>
            <w:shd w:val="clear" w:color="auto" w:fill="auto"/>
          </w:tcPr>
          <w:p w14:paraId="54C28A66" w14:textId="77777777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6443F33" w14:textId="5EF9D6E0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33960B1" w14:textId="77777777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3F45FD" w14:textId="3AEA609D" w:rsidR="00F16046" w:rsidRPr="001D4821" w:rsidRDefault="001D4821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156CACAA" w14:textId="77777777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528C09D" w14:textId="53843468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16046" w:rsidRPr="004D49BC" w14:paraId="2ABBDC75" w14:textId="77777777" w:rsidTr="00E8399C">
        <w:trPr>
          <w:trHeight w:val="428"/>
        </w:trPr>
        <w:tc>
          <w:tcPr>
            <w:tcW w:w="2290" w:type="pct"/>
            <w:shd w:val="clear" w:color="auto" w:fill="FFFFFF"/>
          </w:tcPr>
          <w:p w14:paraId="3D47C6DF" w14:textId="2C2763DF" w:rsidR="00F16046" w:rsidRPr="001D4821" w:rsidRDefault="00F16046" w:rsidP="00F1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1D48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5290A" w14:textId="5BB0FDD3" w:rsidR="00F16046" w:rsidRPr="001D4821" w:rsidRDefault="001D482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14,41</w:t>
            </w:r>
            <w:r w:rsidR="00CA04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2C2417CF" w14:textId="77777777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23C5C" w14:textId="125082BC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21,525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3C27F4B" w14:textId="77777777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A536A" w14:textId="4C477D43" w:rsidR="00F16046" w:rsidRPr="001D4821" w:rsidRDefault="001D4821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6,671</w:t>
            </w:r>
          </w:p>
        </w:tc>
        <w:tc>
          <w:tcPr>
            <w:tcW w:w="138" w:type="pct"/>
          </w:tcPr>
          <w:p w14:paraId="467EC407" w14:textId="77777777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31511" w14:textId="253AF6E9" w:rsidR="00F16046" w:rsidRPr="001D4821" w:rsidRDefault="00F16046" w:rsidP="00F1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8,882</w:t>
            </w:r>
          </w:p>
        </w:tc>
      </w:tr>
    </w:tbl>
    <w:p w14:paraId="374D695C" w14:textId="77777777" w:rsidR="004B5EA2" w:rsidRPr="004D49BC" w:rsidRDefault="004B5EA2" w:rsidP="00E83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61C1C6F0" w14:textId="5BDFEBF6" w:rsidR="000B2FE1" w:rsidRPr="004D49BC" w:rsidRDefault="000B2FE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6558EB">
        <w:rPr>
          <w:rFonts w:ascii="Angsana New" w:hAnsi="Angsana New" w:cs="Angsana New"/>
          <w:sz w:val="30"/>
          <w:szCs w:val="30"/>
        </w:rPr>
        <w:t>30</w:t>
      </w:r>
      <w:r w:rsidR="006558EB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6558EB"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295F3F"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F12EFC" w:rsidRPr="004D49BC">
        <w:rPr>
          <w:rFonts w:ascii="Angsana New" w:hAnsi="Angsana New" w:cs="Angsana New"/>
          <w:sz w:val="30"/>
          <w:szCs w:val="30"/>
        </w:rPr>
        <w:t>31</w:t>
      </w:r>
      <w:r w:rsidR="00571D34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12EFC" w:rsidRPr="004D49B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94807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295F3F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Pr="004D49BC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5"/>
        <w:gridCol w:w="1176"/>
        <w:gridCol w:w="269"/>
        <w:gridCol w:w="1076"/>
        <w:gridCol w:w="267"/>
        <w:gridCol w:w="1081"/>
        <w:gridCol w:w="269"/>
        <w:gridCol w:w="1078"/>
      </w:tblGrid>
      <w:tr w:rsidR="00662442" w:rsidRPr="004D49BC" w14:paraId="1AB4B0CD" w14:textId="77777777" w:rsidTr="00994807">
        <w:trPr>
          <w:trHeight w:val="371"/>
        </w:trPr>
        <w:tc>
          <w:tcPr>
            <w:tcW w:w="2289" w:type="pct"/>
          </w:tcPr>
          <w:p w14:paraId="40D5E662" w14:textId="77777777" w:rsidR="00662442" w:rsidRPr="004D49BC" w:rsidRDefault="00662442" w:rsidP="001D77B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8F41D49" w14:textId="77777777" w:rsidR="00662442" w:rsidRPr="004D49BC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78145F45" w14:textId="77777777" w:rsidR="00662442" w:rsidRPr="004D49BC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vAlign w:val="bottom"/>
          </w:tcPr>
          <w:p w14:paraId="4097CD88" w14:textId="77777777" w:rsidR="00662442" w:rsidRPr="004D49BC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807" w:rsidRPr="004D49BC" w14:paraId="758C2248" w14:textId="77777777" w:rsidTr="00B05636">
        <w:trPr>
          <w:trHeight w:val="379"/>
          <w:tblHeader/>
        </w:trPr>
        <w:tc>
          <w:tcPr>
            <w:tcW w:w="2289" w:type="pct"/>
          </w:tcPr>
          <w:p w14:paraId="20EF6C83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1C228E5F" w14:textId="346DDC96" w:rsidR="00994807" w:rsidRPr="004D49BC" w:rsidRDefault="00EE6A5D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14:paraId="74BC8F80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0DA1C29" w14:textId="3E3A2EEF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4A7711B5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EF2B2A" w14:textId="5DF6238C" w:rsidR="00994807" w:rsidRPr="004D49BC" w:rsidRDefault="00EE6A5D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14:paraId="7657CA76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0FF19C3" w14:textId="0F4FE6D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26CD7" w:rsidRPr="004D49BC" w14:paraId="6EAB4624" w14:textId="77777777" w:rsidTr="00B05636">
        <w:trPr>
          <w:trHeight w:val="366"/>
          <w:tblHeader/>
        </w:trPr>
        <w:tc>
          <w:tcPr>
            <w:tcW w:w="2289" w:type="pct"/>
          </w:tcPr>
          <w:p w14:paraId="1C0C1932" w14:textId="20B984F3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72F6284" w14:textId="5D2A6D19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0FE32325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7C7F6F8" w14:textId="36DA0B01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6D5A483B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B91EBDB" w14:textId="1CDA42AB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6812041A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6344798" w14:textId="33BB52C0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94807" w:rsidRPr="004D49BC" w14:paraId="2B78894B" w14:textId="77777777" w:rsidTr="00994807">
        <w:trPr>
          <w:trHeight w:val="379"/>
          <w:tblHeader/>
        </w:trPr>
        <w:tc>
          <w:tcPr>
            <w:tcW w:w="2289" w:type="pct"/>
          </w:tcPr>
          <w:p w14:paraId="3BAECE8F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1" w:type="pct"/>
            <w:gridSpan w:val="7"/>
          </w:tcPr>
          <w:p w14:paraId="3C372AFA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4807" w:rsidRPr="004D49BC" w14:paraId="5F2AAA70" w14:textId="77777777" w:rsidTr="00994807">
        <w:trPr>
          <w:trHeight w:val="379"/>
          <w:tblHeader/>
        </w:trPr>
        <w:tc>
          <w:tcPr>
            <w:tcW w:w="2289" w:type="pct"/>
          </w:tcPr>
          <w:p w14:paraId="7FEF4A61" w14:textId="082E2DA1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11" w:type="pct"/>
            <w:gridSpan w:val="7"/>
          </w:tcPr>
          <w:p w14:paraId="1A057A1F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26CD7" w:rsidRPr="004D49BC" w14:paraId="69C271C4" w14:textId="77777777" w:rsidTr="00B05636">
        <w:trPr>
          <w:trHeight w:val="379"/>
        </w:trPr>
        <w:tc>
          <w:tcPr>
            <w:tcW w:w="2289" w:type="pct"/>
          </w:tcPr>
          <w:p w14:paraId="4A37DF3B" w14:textId="77777777" w:rsidR="00B26CD7" w:rsidRPr="004D49BC" w:rsidRDefault="00B26CD7" w:rsidP="00B2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  <w:shd w:val="clear" w:color="auto" w:fill="auto"/>
          </w:tcPr>
          <w:p w14:paraId="5C7BC43B" w14:textId="0DD7BE05" w:rsidR="00B26CD7" w:rsidRPr="004D49BC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323F78F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65DCE08B" w14:textId="172B3086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9F2C28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66DD772" w14:textId="6415674A" w:rsidR="00B26CD7" w:rsidRPr="004D49BC" w:rsidRDefault="009574BA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577,156</w:t>
            </w:r>
          </w:p>
        </w:tc>
        <w:tc>
          <w:tcPr>
            <w:tcW w:w="140" w:type="pct"/>
          </w:tcPr>
          <w:p w14:paraId="5EEEECE1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F0263FC" w14:textId="5A5F2FB4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751,289</w:t>
            </w:r>
          </w:p>
        </w:tc>
      </w:tr>
      <w:tr w:rsidR="00B26CD7" w:rsidRPr="004D49BC" w14:paraId="5ACC3975" w14:textId="77777777" w:rsidTr="00B05636">
        <w:trPr>
          <w:trHeight w:val="379"/>
        </w:trPr>
        <w:tc>
          <w:tcPr>
            <w:tcW w:w="2289" w:type="pct"/>
          </w:tcPr>
          <w:p w14:paraId="63936762" w14:textId="6F50A0A4" w:rsidR="00B26CD7" w:rsidRPr="004D49BC" w:rsidRDefault="00B26CD7" w:rsidP="00B2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28F20C1F" w14:textId="08CA6B29" w:rsidR="00B26CD7" w:rsidRPr="004D49BC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50,722</w:t>
            </w:r>
          </w:p>
        </w:tc>
        <w:tc>
          <w:tcPr>
            <w:tcW w:w="140" w:type="pct"/>
          </w:tcPr>
          <w:p w14:paraId="68C7BBDA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517E9C0C" w14:textId="6EF14DE2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43,373</w:t>
            </w:r>
          </w:p>
        </w:tc>
        <w:tc>
          <w:tcPr>
            <w:tcW w:w="139" w:type="pct"/>
          </w:tcPr>
          <w:p w14:paraId="013549E3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4602E8D" w14:textId="05D022FA" w:rsidR="00B26CD7" w:rsidRPr="004D49BC" w:rsidRDefault="009574BA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45,622</w:t>
            </w:r>
          </w:p>
        </w:tc>
        <w:tc>
          <w:tcPr>
            <w:tcW w:w="140" w:type="pct"/>
          </w:tcPr>
          <w:p w14:paraId="28E6D40E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A61F3A1" w14:textId="10B604F4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32,666</w:t>
            </w:r>
          </w:p>
        </w:tc>
      </w:tr>
      <w:tr w:rsidR="00B26CD7" w:rsidRPr="004D49BC" w14:paraId="08ABF6DF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7C532C4" w14:textId="77777777" w:rsidR="00B26CD7" w:rsidRPr="004D49BC" w:rsidRDefault="00B26CD7" w:rsidP="00B2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482EF6C8" w:rsidR="00B26CD7" w:rsidRPr="004D49BC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50,722</w:t>
            </w:r>
          </w:p>
        </w:tc>
        <w:tc>
          <w:tcPr>
            <w:tcW w:w="140" w:type="pct"/>
            <w:vAlign w:val="bottom"/>
          </w:tcPr>
          <w:p w14:paraId="1D233CF4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BE61A87" w14:textId="3A45C2B3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43,373</w:t>
            </w:r>
          </w:p>
        </w:tc>
        <w:tc>
          <w:tcPr>
            <w:tcW w:w="139" w:type="pct"/>
            <w:vAlign w:val="bottom"/>
          </w:tcPr>
          <w:p w14:paraId="7594AE97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6C0A11A4" w:rsidR="00B26CD7" w:rsidRPr="004D49BC" w:rsidRDefault="009574BA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622,778</w:t>
            </w:r>
          </w:p>
        </w:tc>
        <w:tc>
          <w:tcPr>
            <w:tcW w:w="140" w:type="pct"/>
            <w:vAlign w:val="bottom"/>
          </w:tcPr>
          <w:p w14:paraId="296F6851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201C33E" w14:textId="31E8C215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783,955</w:t>
            </w:r>
          </w:p>
        </w:tc>
      </w:tr>
      <w:tr w:rsidR="00916283" w:rsidRPr="004D49BC" w14:paraId="1EA0295E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5E2EBBE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bottom"/>
          </w:tcPr>
          <w:p w14:paraId="41EBE948" w14:textId="77777777" w:rsidR="00916283" w:rsidRPr="004D49BC" w:rsidRDefault="00916283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26150D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</w:tcPr>
          <w:p w14:paraId="3A6802B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433D8E9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2B94C5D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577D5A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614B3E4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6283" w:rsidRPr="004D49BC" w14:paraId="0AFE28D4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93E83EC" w14:textId="7D122F7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1" w:type="pct"/>
            <w:vAlign w:val="bottom"/>
          </w:tcPr>
          <w:p w14:paraId="1E57E774" w14:textId="77777777" w:rsidR="00916283" w:rsidRPr="00567665" w:rsidRDefault="00916283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D570424" w14:textId="77777777" w:rsidR="00916283" w:rsidRPr="00567665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7E4698FD" w14:textId="77777777" w:rsidR="00916283" w:rsidRPr="00567665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5681FC9" w14:textId="77777777" w:rsidR="00916283" w:rsidRPr="00567665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6986838" w14:textId="77777777" w:rsidR="00916283" w:rsidRPr="00567665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FE2EC1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F88B7C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6CD7" w:rsidRPr="004D49BC" w14:paraId="1AF2B6F8" w14:textId="77777777" w:rsidTr="00B05636">
        <w:trPr>
          <w:trHeight w:val="366"/>
        </w:trPr>
        <w:tc>
          <w:tcPr>
            <w:tcW w:w="2289" w:type="pct"/>
          </w:tcPr>
          <w:p w14:paraId="6C1F6DBD" w14:textId="75620561" w:rsidR="00B26CD7" w:rsidRPr="004D49BC" w:rsidRDefault="00B26CD7" w:rsidP="00B2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0CC1D683" w14:textId="396352E5" w:rsidR="00B26CD7" w:rsidRPr="00567665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34F13F8" w14:textId="77777777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BBDC34D" w14:textId="1F09AF06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9FA08EA" w14:textId="77777777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834BC5C" w14:textId="0861971B" w:rsidR="00B26CD7" w:rsidRPr="00567665" w:rsidRDefault="009574BA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209,521</w:t>
            </w:r>
          </w:p>
        </w:tc>
        <w:tc>
          <w:tcPr>
            <w:tcW w:w="140" w:type="pct"/>
          </w:tcPr>
          <w:p w14:paraId="7A2AEB51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B9269D3" w14:textId="684822CF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199,645</w:t>
            </w:r>
          </w:p>
        </w:tc>
      </w:tr>
      <w:tr w:rsidR="00B26CD7" w:rsidRPr="004D49BC" w14:paraId="12E8DB82" w14:textId="77777777" w:rsidTr="00B05636">
        <w:trPr>
          <w:trHeight w:val="366"/>
        </w:trPr>
        <w:tc>
          <w:tcPr>
            <w:tcW w:w="2289" w:type="pct"/>
          </w:tcPr>
          <w:p w14:paraId="0DA1913C" w14:textId="0BE51009" w:rsidR="00B26CD7" w:rsidRPr="004D49BC" w:rsidRDefault="00B26CD7" w:rsidP="00B2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  <w:shd w:val="clear" w:color="auto" w:fill="auto"/>
          </w:tcPr>
          <w:p w14:paraId="0A4D5DAD" w14:textId="473E3AD2" w:rsidR="00B26CD7" w:rsidRPr="00567665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1,171</w:t>
            </w:r>
          </w:p>
        </w:tc>
        <w:tc>
          <w:tcPr>
            <w:tcW w:w="140" w:type="pct"/>
          </w:tcPr>
          <w:p w14:paraId="550F7623" w14:textId="77777777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4D33F0B5" w14:textId="092F9F7E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2,745</w:t>
            </w:r>
          </w:p>
        </w:tc>
        <w:tc>
          <w:tcPr>
            <w:tcW w:w="139" w:type="pct"/>
          </w:tcPr>
          <w:p w14:paraId="5CA64158" w14:textId="77777777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7125B4E4" w14:textId="7C04DA28" w:rsidR="00B26CD7" w:rsidRPr="00567665" w:rsidRDefault="00551482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  <w:tc>
          <w:tcPr>
            <w:tcW w:w="140" w:type="pct"/>
          </w:tcPr>
          <w:p w14:paraId="4E998C8F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3B21BFE" w14:textId="7F9B065C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6CD7" w:rsidRPr="004D49BC" w14:paraId="360EA27B" w14:textId="77777777" w:rsidTr="00B05636">
        <w:trPr>
          <w:trHeight w:val="366"/>
        </w:trPr>
        <w:tc>
          <w:tcPr>
            <w:tcW w:w="2289" w:type="pct"/>
          </w:tcPr>
          <w:p w14:paraId="48FBBF4F" w14:textId="73E846AE" w:rsidR="00B26CD7" w:rsidRPr="004D49BC" w:rsidRDefault="00B26CD7" w:rsidP="00B2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shd w:val="clear" w:color="auto" w:fill="auto"/>
          </w:tcPr>
          <w:p w14:paraId="7CE710C3" w14:textId="2C38AA36" w:rsidR="00B26CD7" w:rsidRPr="00567665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67665" w:rsidRPr="00567665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0" w:type="pct"/>
          </w:tcPr>
          <w:p w14:paraId="477B0B97" w14:textId="77777777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87858" w14:textId="253DC362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39" w:type="pct"/>
          </w:tcPr>
          <w:p w14:paraId="66ADB5A9" w14:textId="77777777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311F119A" w14:textId="75994CBB" w:rsidR="00B26CD7" w:rsidRPr="00567665" w:rsidRDefault="00551482" w:rsidP="00551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632</w:t>
            </w:r>
          </w:p>
        </w:tc>
        <w:tc>
          <w:tcPr>
            <w:tcW w:w="140" w:type="pct"/>
          </w:tcPr>
          <w:p w14:paraId="0FF3086E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997225F" w14:textId="08B98AE2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B26CD7" w:rsidRPr="004D49BC" w14:paraId="7FA7DF25" w14:textId="77777777" w:rsidTr="00B05636">
        <w:trPr>
          <w:trHeight w:val="366"/>
        </w:trPr>
        <w:tc>
          <w:tcPr>
            <w:tcW w:w="2289" w:type="pct"/>
          </w:tcPr>
          <w:p w14:paraId="7B557894" w14:textId="3775FB04" w:rsidR="00B26CD7" w:rsidRPr="004D49BC" w:rsidRDefault="00B26CD7" w:rsidP="00B2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B03E" w14:textId="6E29A795" w:rsidR="00B26CD7" w:rsidRPr="00567665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76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</w:t>
            </w:r>
            <w:r w:rsidR="00567665" w:rsidRPr="005676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2418F259" w14:textId="77777777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6002B" w14:textId="58551800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3,157</w:t>
            </w:r>
          </w:p>
        </w:tc>
        <w:tc>
          <w:tcPr>
            <w:tcW w:w="139" w:type="pct"/>
          </w:tcPr>
          <w:p w14:paraId="23116889" w14:textId="77777777" w:rsidR="00B26CD7" w:rsidRPr="00567665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DE40D6F" w14:textId="206C89EA" w:rsidR="00B26CD7" w:rsidRPr="00567665" w:rsidRDefault="009574BA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76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210,</w:t>
            </w:r>
            <w:r w:rsidR="001B75D1" w:rsidRPr="005676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140" w:type="pct"/>
          </w:tcPr>
          <w:p w14:paraId="60E447F8" w14:textId="77777777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0A9DD9F" w14:textId="2EE98906" w:rsidR="00B26CD7" w:rsidRPr="004D49BC" w:rsidRDefault="00B26CD7" w:rsidP="00B26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199,994</w:t>
            </w:r>
          </w:p>
        </w:tc>
      </w:tr>
      <w:tr w:rsidR="00916283" w:rsidRPr="004D49BC" w14:paraId="725D7FA7" w14:textId="77777777" w:rsidTr="00B05636">
        <w:trPr>
          <w:trHeight w:val="366"/>
        </w:trPr>
        <w:tc>
          <w:tcPr>
            <w:tcW w:w="2289" w:type="pct"/>
          </w:tcPr>
          <w:p w14:paraId="643092E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367FFAF6" w14:textId="77777777" w:rsidR="00916283" w:rsidRPr="00567665" w:rsidRDefault="00916283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6CB89CE" w14:textId="77777777" w:rsidR="00916283" w:rsidRPr="00567665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286E5" w14:textId="77777777" w:rsidR="00916283" w:rsidRPr="00567665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9ADB79D" w14:textId="77777777" w:rsidR="00916283" w:rsidRPr="00567665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0869D343" w14:textId="77777777" w:rsidR="00B26CD7" w:rsidRPr="00567665" w:rsidRDefault="00B26CD7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EDA60E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7AC4FE52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16283" w:rsidRPr="004D49BC" w14:paraId="5A48903E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05C734D7" w14:textId="4903797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11" w:type="pct"/>
            <w:vAlign w:val="bottom"/>
          </w:tcPr>
          <w:p w14:paraId="4642CFF5" w14:textId="77777777" w:rsidR="00916283" w:rsidRPr="00567665" w:rsidRDefault="00916283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0C30B828" w14:textId="77777777" w:rsidR="00916283" w:rsidRPr="00567665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44159B51" w14:textId="77777777" w:rsidR="00916283" w:rsidRPr="00567665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14:paraId="0BF44287" w14:textId="77777777" w:rsidR="00916283" w:rsidRPr="00567665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4A8EF30" w14:textId="2E197E93" w:rsidR="00916283" w:rsidRPr="00567665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4FECDC7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4CD31E9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278F5" w:rsidRPr="004D49BC" w14:paraId="6EFE68E9" w14:textId="77777777" w:rsidTr="00B05636">
        <w:trPr>
          <w:trHeight w:val="366"/>
        </w:trPr>
        <w:tc>
          <w:tcPr>
            <w:tcW w:w="2289" w:type="pct"/>
          </w:tcPr>
          <w:p w14:paraId="3A8CC2B8" w14:textId="70AC7FB3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516E39C" w14:textId="6AF67E1F" w:rsidR="00D278F5" w:rsidRPr="00567665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A26BE8D" w14:textId="77777777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5B68E9C2" w14:textId="57EBA18E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2DC9CB4" w14:textId="77777777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4748E71" w14:textId="5E3D3E3F" w:rsidR="00D278F5" w:rsidRPr="00567665" w:rsidRDefault="009574BA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10,845</w:t>
            </w:r>
          </w:p>
        </w:tc>
        <w:tc>
          <w:tcPr>
            <w:tcW w:w="140" w:type="pct"/>
          </w:tcPr>
          <w:p w14:paraId="468951DA" w14:textId="77777777" w:rsidR="00D278F5" w:rsidRPr="004D49BC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D15F901" w14:textId="56921E9A" w:rsidR="00D278F5" w:rsidRPr="004D49BC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D278F5" w:rsidRPr="004D49BC" w14:paraId="61C4EE59" w14:textId="77777777" w:rsidTr="00B05636">
        <w:trPr>
          <w:trHeight w:val="366"/>
        </w:trPr>
        <w:tc>
          <w:tcPr>
            <w:tcW w:w="2289" w:type="pct"/>
          </w:tcPr>
          <w:p w14:paraId="000A8DF8" w14:textId="4759294E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</w:tcPr>
          <w:p w14:paraId="2FF507F6" w14:textId="7F5BC150" w:rsidR="00D278F5" w:rsidRPr="00567665" w:rsidRDefault="0055148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  <w:tc>
          <w:tcPr>
            <w:tcW w:w="140" w:type="pct"/>
          </w:tcPr>
          <w:p w14:paraId="663F29EE" w14:textId="77777777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20387477" w14:textId="2444AD67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30D8CD60" w14:textId="77777777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084BB50B" w14:textId="2E1C1031" w:rsidR="00D278F5" w:rsidRPr="00567665" w:rsidRDefault="009574BA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  <w:tc>
          <w:tcPr>
            <w:tcW w:w="140" w:type="pct"/>
          </w:tcPr>
          <w:p w14:paraId="5B6D2051" w14:textId="77777777" w:rsidR="00D278F5" w:rsidRPr="004D49BC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47D9B8C" w14:textId="09A6FC47" w:rsidR="00D278F5" w:rsidRPr="004D49BC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278F5" w:rsidRPr="004D49BC" w14:paraId="4B9FAED2" w14:textId="77777777" w:rsidTr="003C6AB1">
        <w:trPr>
          <w:trHeight w:val="366"/>
        </w:trPr>
        <w:tc>
          <w:tcPr>
            <w:tcW w:w="2289" w:type="pct"/>
          </w:tcPr>
          <w:p w14:paraId="3C139497" w14:textId="1BAB59C4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63841B1" w14:textId="50A5EF33" w:rsidR="00D278F5" w:rsidRPr="00567665" w:rsidRDefault="0055148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931</w:t>
            </w:r>
          </w:p>
        </w:tc>
        <w:tc>
          <w:tcPr>
            <w:tcW w:w="140" w:type="pct"/>
          </w:tcPr>
          <w:p w14:paraId="473CFF2A" w14:textId="77777777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A15BC43" w14:textId="62A52B86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9" w:type="pct"/>
          </w:tcPr>
          <w:p w14:paraId="7EE40D2F" w14:textId="77777777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DDAC2C8" w14:textId="4A7180DB" w:rsidR="00D278F5" w:rsidRPr="00567665" w:rsidRDefault="009574BA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931</w:t>
            </w:r>
          </w:p>
        </w:tc>
        <w:tc>
          <w:tcPr>
            <w:tcW w:w="140" w:type="pct"/>
          </w:tcPr>
          <w:p w14:paraId="1C6F2C21" w14:textId="77777777" w:rsidR="00D278F5" w:rsidRPr="004D49BC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FFCADAD" w14:textId="4ADFD183" w:rsidR="00D278F5" w:rsidRPr="004D49BC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D278F5" w:rsidRPr="004D49BC" w14:paraId="0B59D7A6" w14:textId="77777777" w:rsidTr="003C6AB1">
        <w:trPr>
          <w:trHeight w:val="361"/>
        </w:trPr>
        <w:tc>
          <w:tcPr>
            <w:tcW w:w="2289" w:type="pct"/>
          </w:tcPr>
          <w:p w14:paraId="0B0963A0" w14:textId="14C6E0B1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3F970B" w14:textId="32B1F77C" w:rsidR="00D278F5" w:rsidRPr="00567665" w:rsidRDefault="00783449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76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1,193</w:t>
            </w:r>
          </w:p>
        </w:tc>
        <w:tc>
          <w:tcPr>
            <w:tcW w:w="140" w:type="pct"/>
          </w:tcPr>
          <w:p w14:paraId="5C923106" w14:textId="77777777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F6F9D94" w14:textId="570648E1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67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39" w:type="pct"/>
          </w:tcPr>
          <w:p w14:paraId="27FD24E9" w14:textId="77777777" w:rsidR="00D278F5" w:rsidRPr="00567665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57DD915" w14:textId="31E446AB" w:rsidR="00D278F5" w:rsidRPr="00567665" w:rsidRDefault="009574BA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676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12,038</w:t>
            </w:r>
          </w:p>
        </w:tc>
        <w:tc>
          <w:tcPr>
            <w:tcW w:w="140" w:type="pct"/>
          </w:tcPr>
          <w:p w14:paraId="37FDDDAF" w14:textId="77777777" w:rsidR="00D278F5" w:rsidRPr="004D49BC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12E615C" w14:textId="3F310A41" w:rsidR="00D278F5" w:rsidRPr="004D49BC" w:rsidRDefault="00D278F5" w:rsidP="00D27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</w:tr>
    </w:tbl>
    <w:p w14:paraId="339318AF" w14:textId="77777777" w:rsidR="001C4718" w:rsidRPr="00E8399C" w:rsidRDefault="001C4718">
      <w:pPr>
        <w:rPr>
          <w:rFonts w:cstheme="minorBidi"/>
          <w:sz w:val="2"/>
          <w:szCs w:val="2"/>
          <w:cs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4"/>
        <w:gridCol w:w="1172"/>
        <w:gridCol w:w="280"/>
        <w:gridCol w:w="1070"/>
        <w:gridCol w:w="270"/>
        <w:gridCol w:w="1082"/>
        <w:gridCol w:w="270"/>
        <w:gridCol w:w="1172"/>
      </w:tblGrid>
      <w:tr w:rsidR="009E204D" w:rsidRPr="004D49BC" w14:paraId="71517CDE" w14:textId="77777777" w:rsidTr="000428DC">
        <w:trPr>
          <w:trHeight w:val="379"/>
        </w:trPr>
        <w:tc>
          <w:tcPr>
            <w:tcW w:w="4134" w:type="dxa"/>
            <w:vAlign w:val="bottom"/>
          </w:tcPr>
          <w:p w14:paraId="75257977" w14:textId="70D2C0CE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6" w:type="dxa"/>
            <w:gridSpan w:val="7"/>
            <w:shd w:val="clear" w:color="auto" w:fill="auto"/>
            <w:vAlign w:val="bottom"/>
          </w:tcPr>
          <w:p w14:paraId="39B1B3F4" w14:textId="4404F30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E025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4D49BC" w14:paraId="47D6550B" w14:textId="77777777" w:rsidTr="000428DC">
        <w:trPr>
          <w:trHeight w:val="733"/>
        </w:trPr>
        <w:tc>
          <w:tcPr>
            <w:tcW w:w="4134" w:type="dxa"/>
            <w:shd w:val="clear" w:color="auto" w:fill="auto"/>
            <w:vAlign w:val="bottom"/>
          </w:tcPr>
          <w:p w14:paraId="5E3039B2" w14:textId="0793FEA9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2" w:type="dxa"/>
            <w:vAlign w:val="bottom"/>
          </w:tcPr>
          <w:p w14:paraId="7B2254F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711F2DD5" w:rsidR="009E204D" w:rsidRPr="004D49BC" w:rsidRDefault="00F12EFC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0" w:type="dxa"/>
            <w:vAlign w:val="bottom"/>
          </w:tcPr>
          <w:p w14:paraId="29672523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50871E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1DAE11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67B8C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10CDEBA1" w:rsidR="009E204D" w:rsidRPr="004D49BC" w:rsidRDefault="00EE6A5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E204D" w:rsidRPr="004D49BC" w14:paraId="695EC2A0" w14:textId="77777777" w:rsidTr="000428DC">
        <w:trPr>
          <w:trHeight w:hRule="exact" w:val="404"/>
        </w:trPr>
        <w:tc>
          <w:tcPr>
            <w:tcW w:w="4134" w:type="dxa"/>
          </w:tcPr>
          <w:p w14:paraId="04895A2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2454EEE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6F8E8099" w14:textId="77777777" w:rsidTr="000428DC">
        <w:trPr>
          <w:trHeight w:hRule="exact" w:val="404"/>
        </w:trPr>
        <w:tc>
          <w:tcPr>
            <w:tcW w:w="4134" w:type="dxa"/>
          </w:tcPr>
          <w:p w14:paraId="735D6DBB" w14:textId="11F3C798" w:rsidR="009E204D" w:rsidRPr="004D49B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D278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316" w:type="dxa"/>
            <w:gridSpan w:val="7"/>
          </w:tcPr>
          <w:p w14:paraId="62479791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278F5" w:rsidRPr="004D49BC" w14:paraId="2E62CD2B" w14:textId="77777777" w:rsidTr="00594323">
        <w:trPr>
          <w:trHeight w:val="367"/>
        </w:trPr>
        <w:tc>
          <w:tcPr>
            <w:tcW w:w="4134" w:type="dxa"/>
            <w:vAlign w:val="bottom"/>
          </w:tcPr>
          <w:p w14:paraId="12A37094" w14:textId="346531D9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3228EFF" w14:textId="73855EE0" w:rsidR="00D278F5" w:rsidRPr="004D49BC" w:rsidRDefault="00D278F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80" w:type="dxa"/>
            <w:vAlign w:val="bottom"/>
          </w:tcPr>
          <w:p w14:paraId="7FD48D12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1834F3D6" w14:textId="49894F98" w:rsidR="00D278F5" w:rsidRPr="004D49BC" w:rsidRDefault="00974BC9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7B1BCE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07E6771F" w14:textId="485BA1D1" w:rsidR="00D278F5" w:rsidRPr="004D49BC" w:rsidRDefault="00974BC9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74861A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244962DF" w14:textId="66382E91" w:rsidR="00D278F5" w:rsidRPr="004D49BC" w:rsidRDefault="00974BC9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D278F5" w:rsidRPr="004D49BC" w14:paraId="3F60480B" w14:textId="77777777" w:rsidTr="00594323">
        <w:trPr>
          <w:trHeight w:val="367"/>
        </w:trPr>
        <w:tc>
          <w:tcPr>
            <w:tcW w:w="4134" w:type="dxa"/>
            <w:vAlign w:val="bottom"/>
          </w:tcPr>
          <w:p w14:paraId="3D04D8BD" w14:textId="51EDA7EC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BA060" w14:textId="307F9CCA" w:rsidR="00D278F5" w:rsidRPr="004D49BC" w:rsidRDefault="00D278F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11,210</w:t>
            </w:r>
          </w:p>
        </w:tc>
        <w:tc>
          <w:tcPr>
            <w:tcW w:w="280" w:type="dxa"/>
            <w:vAlign w:val="bottom"/>
          </w:tcPr>
          <w:p w14:paraId="39447B49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33A7577" w14:textId="71A7AB18" w:rsidR="00D278F5" w:rsidRPr="004D49BC" w:rsidRDefault="00974BC9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64,720</w:t>
            </w:r>
          </w:p>
        </w:tc>
        <w:tc>
          <w:tcPr>
            <w:tcW w:w="270" w:type="dxa"/>
            <w:vAlign w:val="bottom"/>
          </w:tcPr>
          <w:p w14:paraId="44B916D2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BAD3FCC" w14:textId="67698230" w:rsidR="00D278F5" w:rsidRPr="004D49BC" w:rsidRDefault="00974BC9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(7,500)</w:t>
            </w:r>
          </w:p>
        </w:tc>
        <w:tc>
          <w:tcPr>
            <w:tcW w:w="270" w:type="dxa"/>
            <w:vAlign w:val="bottom"/>
          </w:tcPr>
          <w:p w14:paraId="10752FDB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B9A79E" w14:textId="119A757F" w:rsidR="00D278F5" w:rsidRPr="004D49BC" w:rsidRDefault="00974BC9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68,430</w:t>
            </w:r>
          </w:p>
        </w:tc>
      </w:tr>
      <w:tr w:rsidR="00D278F5" w:rsidRPr="004D49BC" w14:paraId="30D9D951" w14:textId="77777777" w:rsidTr="00594323">
        <w:trPr>
          <w:trHeight w:val="367"/>
        </w:trPr>
        <w:tc>
          <w:tcPr>
            <w:tcW w:w="4134" w:type="dxa"/>
            <w:vAlign w:val="bottom"/>
          </w:tcPr>
          <w:p w14:paraId="3205DFA3" w14:textId="7CA7DF6D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66132E7" w14:textId="09FCF1D4" w:rsidR="00D278F5" w:rsidRPr="004D49BC" w:rsidRDefault="00D278F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61,210</w:t>
            </w:r>
          </w:p>
        </w:tc>
        <w:tc>
          <w:tcPr>
            <w:tcW w:w="280" w:type="dxa"/>
            <w:vAlign w:val="bottom"/>
          </w:tcPr>
          <w:p w14:paraId="79EA94B7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837A7" w14:textId="61E3E68B" w:rsidR="00D278F5" w:rsidRPr="004D49BC" w:rsidRDefault="00974BC9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64,720</w:t>
            </w:r>
          </w:p>
        </w:tc>
        <w:tc>
          <w:tcPr>
            <w:tcW w:w="270" w:type="dxa"/>
            <w:vAlign w:val="bottom"/>
          </w:tcPr>
          <w:p w14:paraId="4E5BCF38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9711C" w14:textId="32E09540" w:rsidR="00D278F5" w:rsidRPr="004D49BC" w:rsidRDefault="00974BC9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(7,500)</w:t>
            </w:r>
          </w:p>
        </w:tc>
        <w:tc>
          <w:tcPr>
            <w:tcW w:w="270" w:type="dxa"/>
            <w:vAlign w:val="bottom"/>
          </w:tcPr>
          <w:p w14:paraId="57E509E0" w14:textId="77C47352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08B8B3E4" w14:textId="6B36CA5D" w:rsidR="00D278F5" w:rsidRPr="004D49BC" w:rsidRDefault="00974BC9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118,430</w:t>
            </w:r>
          </w:p>
        </w:tc>
      </w:tr>
      <w:tr w:rsidR="00D278F5" w:rsidRPr="004D49BC" w14:paraId="08E11ADD" w14:textId="77777777" w:rsidTr="00594323">
        <w:trPr>
          <w:trHeight w:val="367"/>
        </w:trPr>
        <w:tc>
          <w:tcPr>
            <w:tcW w:w="4134" w:type="dxa"/>
            <w:tcBorders>
              <w:bottom w:val="nil"/>
            </w:tcBorders>
            <w:vAlign w:val="bottom"/>
          </w:tcPr>
          <w:p w14:paraId="6FD943A0" w14:textId="57BEC96D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44AE1" w14:textId="79D6D658" w:rsidR="00D278F5" w:rsidRPr="004D49BC" w:rsidRDefault="00D278F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28B9A063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nil"/>
            </w:tcBorders>
            <w:vAlign w:val="bottom"/>
          </w:tcPr>
          <w:p w14:paraId="744AB92C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AECA90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vAlign w:val="bottom"/>
          </w:tcPr>
          <w:p w14:paraId="599DE0A2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BF9D77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A08A651" w14:textId="4BA39A1D" w:rsidR="00D278F5" w:rsidRPr="004D49BC" w:rsidRDefault="00974BC9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</w:tr>
      <w:tr w:rsidR="00D278F5" w:rsidRPr="004D49BC" w14:paraId="7B1BB1FB" w14:textId="77777777" w:rsidTr="00594323">
        <w:trPr>
          <w:trHeight w:val="367"/>
        </w:trPr>
        <w:tc>
          <w:tcPr>
            <w:tcW w:w="4134" w:type="dxa"/>
            <w:tcBorders>
              <w:bottom w:val="nil"/>
            </w:tcBorders>
          </w:tcPr>
          <w:p w14:paraId="19139858" w14:textId="1120C19C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81959" w14:textId="47FDED50" w:rsidR="00D278F5" w:rsidRPr="004D49BC" w:rsidRDefault="00D278F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61,127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5A8139B5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2A8FAE72" w14:textId="5D551FAE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240F26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33660670" w14:textId="0BF551F0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11C429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09F520F" w14:textId="39ED9501" w:rsidR="00D278F5" w:rsidRPr="004D49BC" w:rsidRDefault="00974BC9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118,139</w:t>
            </w:r>
          </w:p>
        </w:tc>
      </w:tr>
    </w:tbl>
    <w:p w14:paraId="697C205F" w14:textId="05C03182" w:rsidR="00C423B2" w:rsidRPr="004D49BC" w:rsidRDefault="00C423B2" w:rsidP="007F5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4D49BC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1D8E854B" w14:textId="490F25C4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32F" w:rsidRPr="004D49BC" w14:paraId="694FF562" w14:textId="77777777" w:rsidTr="00D36C31">
        <w:trPr>
          <w:trHeight w:val="732"/>
        </w:trPr>
        <w:tc>
          <w:tcPr>
            <w:tcW w:w="4137" w:type="dxa"/>
            <w:shd w:val="clear" w:color="auto" w:fill="auto"/>
            <w:vAlign w:val="bottom"/>
          </w:tcPr>
          <w:p w14:paraId="2927A128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029E2DB0" w:rsidR="0010732F" w:rsidRPr="004D49BC" w:rsidRDefault="00291890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732F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00A510B" w14:textId="77777777" w:rsidR="00994807" w:rsidRPr="004D49BC" w:rsidRDefault="00994807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68463AF0" w14:textId="70226CD7" w:rsidR="0010732F" w:rsidRPr="004D49BC" w:rsidRDefault="00EE6A5D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0732F" w:rsidRPr="004D49BC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32F" w:rsidRPr="004D49BC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12E35982" w:rsidR="0010732F" w:rsidRPr="004D49BC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E73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313" w:type="dxa"/>
            <w:gridSpan w:val="7"/>
          </w:tcPr>
          <w:p w14:paraId="598C94D8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B5A9C" w:rsidRPr="004D49BC" w14:paraId="5A72FC8E" w14:textId="77777777" w:rsidTr="00585F40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3BCE3539" w:rsidR="00AB5A9C" w:rsidRPr="00372711" w:rsidRDefault="00AB5A9C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11,424,423</w:t>
            </w:r>
          </w:p>
        </w:tc>
        <w:tc>
          <w:tcPr>
            <w:tcW w:w="270" w:type="dxa"/>
          </w:tcPr>
          <w:p w14:paraId="273BA6F8" w14:textId="77777777" w:rsidR="00AB5A9C" w:rsidRPr="00372711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6C14BA6E" w:rsidR="00AB5A9C" w:rsidRPr="00372711" w:rsidRDefault="009574BA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15,098,639</w:t>
            </w:r>
          </w:p>
        </w:tc>
        <w:tc>
          <w:tcPr>
            <w:tcW w:w="270" w:type="dxa"/>
          </w:tcPr>
          <w:p w14:paraId="1742D141" w14:textId="77777777" w:rsidR="00AB5A9C" w:rsidRPr="00372711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625F0F" w14:textId="3A02C603" w:rsidR="00AB5A9C" w:rsidRPr="00372711" w:rsidRDefault="009574BA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(18,160,150)</w:t>
            </w:r>
          </w:p>
        </w:tc>
        <w:tc>
          <w:tcPr>
            <w:tcW w:w="270" w:type="dxa"/>
          </w:tcPr>
          <w:p w14:paraId="4DE5C858" w14:textId="77777777" w:rsidR="00AB5A9C" w:rsidRPr="00372711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0FB09648" w:rsidR="00AB5A9C" w:rsidRPr="00372711" w:rsidRDefault="009574BA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8,362,912</w:t>
            </w:r>
          </w:p>
        </w:tc>
      </w:tr>
      <w:tr w:rsidR="00AB5A9C" w:rsidRPr="004D49BC" w14:paraId="05D70EF8" w14:textId="77777777" w:rsidTr="00594323">
        <w:trPr>
          <w:trHeight w:val="366"/>
        </w:trPr>
        <w:tc>
          <w:tcPr>
            <w:tcW w:w="4137" w:type="dxa"/>
          </w:tcPr>
          <w:p w14:paraId="084FBA2B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5A5C149" w14:textId="5C155A0A" w:rsidR="00AB5A9C" w:rsidRPr="004D49BC" w:rsidRDefault="00AB5A9C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11,424,423</w:t>
            </w:r>
          </w:p>
        </w:tc>
        <w:tc>
          <w:tcPr>
            <w:tcW w:w="270" w:type="dxa"/>
          </w:tcPr>
          <w:p w14:paraId="72F4FA2A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4EC28983" w:rsidR="00AB5A9C" w:rsidRPr="004D49BC" w:rsidRDefault="009574BA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15,098,639</w:t>
            </w:r>
          </w:p>
        </w:tc>
        <w:tc>
          <w:tcPr>
            <w:tcW w:w="270" w:type="dxa"/>
          </w:tcPr>
          <w:p w14:paraId="6FA0B27A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BF6F3" w14:textId="3A01D5A2" w:rsidR="00AB5A9C" w:rsidRPr="004D49BC" w:rsidRDefault="009574BA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(18,160,150)</w:t>
            </w:r>
          </w:p>
        </w:tc>
        <w:tc>
          <w:tcPr>
            <w:tcW w:w="270" w:type="dxa"/>
          </w:tcPr>
          <w:p w14:paraId="316D68DF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4D16302E" w:rsidR="00AB5A9C" w:rsidRPr="004D49BC" w:rsidRDefault="009574BA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8,362,912</w:t>
            </w:r>
          </w:p>
        </w:tc>
      </w:tr>
      <w:tr w:rsidR="00AB5A9C" w:rsidRPr="004D49BC" w14:paraId="48FC2C25" w14:textId="77777777" w:rsidTr="00594323">
        <w:trPr>
          <w:trHeight w:val="390"/>
        </w:trPr>
        <w:tc>
          <w:tcPr>
            <w:tcW w:w="4137" w:type="dxa"/>
          </w:tcPr>
          <w:p w14:paraId="1B09AE80" w14:textId="3091A1DB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D781C9F" w14:textId="47452CAE" w:rsidR="00AB5A9C" w:rsidRPr="004D49BC" w:rsidRDefault="00AB5A9C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(330,484)</w:t>
            </w:r>
          </w:p>
        </w:tc>
        <w:tc>
          <w:tcPr>
            <w:tcW w:w="270" w:type="dxa"/>
          </w:tcPr>
          <w:p w14:paraId="63EEDB79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839A0AD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1E2F2277" w:rsidR="00AB5A9C" w:rsidRPr="00EE2EA3" w:rsidRDefault="009574BA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(21,404)</w:t>
            </w:r>
          </w:p>
        </w:tc>
      </w:tr>
      <w:tr w:rsidR="00AB5A9C" w:rsidRPr="004D49BC" w14:paraId="21A9C5FD" w14:textId="77777777" w:rsidTr="00585F40">
        <w:trPr>
          <w:trHeight w:val="378"/>
        </w:trPr>
        <w:tc>
          <w:tcPr>
            <w:tcW w:w="4137" w:type="dxa"/>
          </w:tcPr>
          <w:p w14:paraId="4C390AED" w14:textId="66F5208B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1A71664B" w:rsidR="00AB5A9C" w:rsidRPr="004D49BC" w:rsidRDefault="00AB5A9C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11,093,939</w:t>
            </w:r>
          </w:p>
        </w:tc>
        <w:tc>
          <w:tcPr>
            <w:tcW w:w="270" w:type="dxa"/>
          </w:tcPr>
          <w:p w14:paraId="1550E523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7438349E" w:rsidR="00AB5A9C" w:rsidRPr="00EE2EA3" w:rsidRDefault="009574BA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8,341,508</w:t>
            </w:r>
          </w:p>
        </w:tc>
      </w:tr>
    </w:tbl>
    <w:p w14:paraId="6E06EEDE" w14:textId="77777777" w:rsidR="00F96C0B" w:rsidRPr="004D49BC" w:rsidRDefault="00F96C0B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C25E590" w14:textId="1A7057FA" w:rsidR="006C0689" w:rsidRPr="004D49BC" w:rsidRDefault="009E204D" w:rsidP="00C8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D49BC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EE6A5D" w:rsidRPr="006E64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EE6A5D" w:rsidRPr="006E64D1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EE6A5D" w:rsidRPr="006E64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91890" w:rsidRPr="004D49BC">
        <w:rPr>
          <w:rFonts w:ascii="Angsana New" w:hAnsi="Angsana New" w:cs="Angsana New"/>
          <w:spacing w:val="-2"/>
          <w:sz w:val="30"/>
          <w:szCs w:val="30"/>
        </w:rPr>
        <w:t>256</w:t>
      </w:r>
      <w:r w:rsidR="000E73BE">
        <w:rPr>
          <w:rFonts w:ascii="Angsana New" w:hAnsi="Angsana New" w:cs="Angsana New"/>
          <w:spacing w:val="-2"/>
          <w:sz w:val="30"/>
          <w:szCs w:val="30"/>
        </w:rPr>
        <w:t>8</w:t>
      </w:r>
      <w:r w:rsidRPr="004D49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เงินให้กู้ยืมระยะสั้นแก่บริษัทย่อย</w:t>
      </w:r>
      <w:r w:rsidR="00C423B2" w:rsidRPr="004D49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41D10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การร่วมค้า</w:t>
      </w:r>
      <w:r w:rsidR="00D642CA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A5726F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4D49B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เป็นเงินให้กู้ยืมประเภทไม่มี</w:t>
      </w:r>
      <w:r w:rsidRPr="004D49BC">
        <w:rPr>
          <w:rFonts w:ascii="Angsana New" w:hAnsi="Angsana New" w:cs="Angsana New"/>
          <w:sz w:val="30"/>
          <w:szCs w:val="30"/>
          <w:cs/>
        </w:rPr>
        <w:t>หลักประกัน</w:t>
      </w:r>
      <w:r w:rsidR="00D21A48" w:rsidRPr="004D49BC">
        <w:rPr>
          <w:rFonts w:ascii="Angsana New" w:hAnsi="Angsana New" w:cs="Angsana New"/>
          <w:sz w:val="30"/>
          <w:szCs w:val="30"/>
        </w:rPr>
        <w:t xml:space="preserve"> </w:t>
      </w:r>
      <w:r w:rsidR="009A2CAF"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7B054D" w:rsidRPr="004D49BC">
        <w:rPr>
          <w:rFonts w:ascii="Angsana New" w:hAnsi="Angsana New" w:cs="Angsana New" w:hint="cs"/>
          <w:sz w:val="30"/>
          <w:szCs w:val="30"/>
          <w:cs/>
        </w:rPr>
        <w:t>มี</w:t>
      </w:r>
      <w:r w:rsidR="00F50C70" w:rsidRPr="004D49BC">
        <w:rPr>
          <w:rFonts w:ascii="Angsana New" w:hAnsi="Angsana New" w:cs="Angsana New" w:hint="cs"/>
          <w:sz w:val="30"/>
          <w:szCs w:val="30"/>
          <w:cs/>
        </w:rPr>
        <w:t xml:space="preserve">กำหนดรับชำระคืนในระหว่างปี </w:t>
      </w:r>
      <w:r w:rsidR="00F50C70" w:rsidRPr="004D49BC">
        <w:rPr>
          <w:rFonts w:ascii="Angsana New" w:hAnsi="Angsana New" w:cs="Angsana New"/>
          <w:sz w:val="30"/>
          <w:szCs w:val="30"/>
        </w:rPr>
        <w:t>256</w:t>
      </w:r>
      <w:r w:rsidR="000E73BE">
        <w:rPr>
          <w:rFonts w:ascii="Angsana New" w:hAnsi="Angsana New" w:cs="Angsana New"/>
          <w:sz w:val="30"/>
          <w:szCs w:val="30"/>
        </w:rPr>
        <w:t>8</w:t>
      </w:r>
      <w:r w:rsidR="009A2CAF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F50C70" w:rsidRPr="004D49BC">
        <w:rPr>
          <w:rFonts w:ascii="Angsana New" w:hAnsi="Angsana New" w:cs="Angsana New"/>
          <w:sz w:val="30"/>
          <w:szCs w:val="30"/>
          <w:cs/>
        </w:rPr>
        <w:t>เมื่อทวงถาม</w:t>
      </w:r>
      <w:r w:rsidRPr="004D49BC">
        <w:rPr>
          <w:rFonts w:ascii="Angsana New" w:hAnsi="Angsana New" w:cs="Angsana New"/>
          <w:sz w:val="30"/>
          <w:szCs w:val="30"/>
          <w:cs/>
        </w:rPr>
        <w:t>โดยมีอัตราดอกเบี้ยระหว่างร้อย</w:t>
      </w:r>
      <w:r w:rsidRPr="0099508F">
        <w:rPr>
          <w:rFonts w:ascii="Angsana New" w:hAnsi="Angsana New" w:cs="Angsana New"/>
          <w:sz w:val="30"/>
          <w:szCs w:val="30"/>
          <w:cs/>
        </w:rPr>
        <w:t>ล</w:t>
      </w:r>
      <w:r w:rsidRPr="0099508F">
        <w:rPr>
          <w:rFonts w:ascii="Angsana New" w:hAnsi="Angsana New" w:cs="Angsana New" w:hint="cs"/>
          <w:sz w:val="30"/>
          <w:szCs w:val="30"/>
          <w:cs/>
        </w:rPr>
        <w:t>ะ</w:t>
      </w:r>
      <w:r w:rsidR="00B05636" w:rsidRPr="0099508F">
        <w:rPr>
          <w:rFonts w:ascii="Angsana New" w:hAnsi="Angsana New" w:cs="Angsana New"/>
          <w:sz w:val="30"/>
          <w:szCs w:val="30"/>
        </w:rPr>
        <w:t xml:space="preserve"> </w:t>
      </w:r>
      <w:r w:rsidR="009574BA">
        <w:rPr>
          <w:rFonts w:ascii="Angsana New" w:hAnsi="Angsana New" w:cs="Angsana New"/>
          <w:sz w:val="30"/>
          <w:szCs w:val="30"/>
        </w:rPr>
        <w:t>4.15</w:t>
      </w:r>
      <w:r w:rsidR="007B5866" w:rsidRPr="0099508F">
        <w:rPr>
          <w:rFonts w:ascii="Angsana New" w:hAnsi="Angsana New" w:cs="Angsana New"/>
          <w:sz w:val="30"/>
          <w:szCs w:val="30"/>
        </w:rPr>
        <w:t xml:space="preserve"> </w:t>
      </w:r>
      <w:r w:rsidRPr="00522546">
        <w:rPr>
          <w:rFonts w:ascii="Angsana New" w:hAnsi="Angsana New" w:cs="Angsana New"/>
          <w:sz w:val="30"/>
          <w:szCs w:val="30"/>
          <w:cs/>
        </w:rPr>
        <w:t>ถึงร้อยล</w:t>
      </w:r>
      <w:r w:rsidRPr="00522546">
        <w:rPr>
          <w:rFonts w:ascii="Angsana New" w:hAnsi="Angsana New" w:cs="Angsana New" w:hint="cs"/>
          <w:sz w:val="30"/>
          <w:szCs w:val="30"/>
          <w:cs/>
        </w:rPr>
        <w:t>ะ</w:t>
      </w:r>
      <w:r w:rsidR="00832042" w:rsidRPr="005225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74BA">
        <w:rPr>
          <w:rFonts w:ascii="Angsana New" w:hAnsi="Angsana New" w:cs="Angsana New"/>
          <w:sz w:val="30"/>
          <w:szCs w:val="30"/>
        </w:rPr>
        <w:t>7.00</w:t>
      </w:r>
      <w:r w:rsidR="00EE6A5D" w:rsidRPr="00522546">
        <w:rPr>
          <w:rFonts w:ascii="Angsana New" w:hAnsi="Angsana New" w:cs="Angsana New"/>
          <w:sz w:val="30"/>
          <w:szCs w:val="30"/>
        </w:rPr>
        <w:t xml:space="preserve"> </w:t>
      </w:r>
      <w:r w:rsidRPr="00522546">
        <w:rPr>
          <w:rFonts w:ascii="Angsana New" w:hAnsi="Angsana New" w:cs="Angsana New"/>
          <w:sz w:val="30"/>
          <w:szCs w:val="30"/>
          <w:cs/>
        </w:rPr>
        <w:t>ต่อ</w:t>
      </w:r>
      <w:r w:rsidRPr="004D49BC">
        <w:rPr>
          <w:rFonts w:ascii="Angsana New" w:hAnsi="Angsana New" w:cs="Angsana New"/>
          <w:sz w:val="30"/>
          <w:szCs w:val="30"/>
          <w:cs/>
        </w:rPr>
        <w:t>ป</w:t>
      </w:r>
      <w:r w:rsidR="006E64D1" w:rsidRPr="004D49BC">
        <w:rPr>
          <w:rFonts w:ascii="Angsana New" w:hAnsi="Angsana New" w:cs="Angsana New" w:hint="cs"/>
          <w:sz w:val="30"/>
          <w:szCs w:val="30"/>
          <w:cs/>
        </w:rPr>
        <w:t>ี</w:t>
      </w:r>
      <w:r w:rsidR="00D529C1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73BE" w:rsidRPr="000E73BE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0E73BE" w:rsidRPr="000E73BE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0E73BE" w:rsidRPr="000E73B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0E73BE">
        <w:rPr>
          <w:rFonts w:ascii="Angsana New" w:hAnsi="Angsana New" w:cs="Angsana New"/>
          <w:i/>
          <w:iCs/>
          <w:sz w:val="30"/>
          <w:szCs w:val="30"/>
        </w:rPr>
        <w:t xml:space="preserve">2567: </w:t>
      </w:r>
      <w:r w:rsidR="000E73BE" w:rsidRPr="000E73BE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ระหว่างร้อยละ</w:t>
      </w:r>
      <w:r w:rsidR="000E73BE" w:rsidRPr="000E73B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0E73BE">
        <w:rPr>
          <w:rFonts w:ascii="Angsana New" w:hAnsi="Angsana New" w:cs="Angsana New"/>
          <w:i/>
          <w:iCs/>
          <w:sz w:val="30"/>
          <w:szCs w:val="30"/>
        </w:rPr>
        <w:t xml:space="preserve">4.84 </w:t>
      </w:r>
      <w:r w:rsidR="000E73BE" w:rsidRPr="000E73BE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0E73BE" w:rsidRPr="000E73B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0E73BE">
        <w:rPr>
          <w:rFonts w:ascii="Angsana New" w:hAnsi="Angsana New" w:cs="Angsana New"/>
          <w:i/>
          <w:iCs/>
          <w:sz w:val="30"/>
          <w:szCs w:val="30"/>
        </w:rPr>
        <w:t xml:space="preserve">7.00 </w:t>
      </w:r>
      <w:r w:rsidR="000E73BE" w:rsidRPr="000E73BE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720518E" w14:textId="00CFB235" w:rsidR="0025028A" w:rsidRPr="004D49BC" w:rsidRDefault="0025028A">
      <w:pPr>
        <w:rPr>
          <w:rFonts w:asciiTheme="majorBidi" w:hAnsiTheme="majorBidi" w:cstheme="majorBidi"/>
          <w:sz w:val="16"/>
          <w:szCs w:val="16"/>
          <w:cs/>
        </w:rPr>
      </w:pPr>
      <w:bookmarkStart w:id="1" w:name="_Hlk118202364"/>
      <w:bookmarkStart w:id="2" w:name="_Hlk118202437"/>
    </w:p>
    <w:p w14:paraId="44437FB2" w14:textId="6BD4FCB8" w:rsidR="00914EC8" w:rsidRPr="004D49BC" w:rsidRDefault="00914EC8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E025B7" w14:paraId="662FCD68" w14:textId="77777777" w:rsidTr="00594323">
        <w:trPr>
          <w:trHeight w:val="379"/>
        </w:trPr>
        <w:tc>
          <w:tcPr>
            <w:tcW w:w="4137" w:type="dxa"/>
            <w:vAlign w:val="bottom"/>
          </w:tcPr>
          <w:p w14:paraId="0725D1CE" w14:textId="191E8E3D" w:rsidR="004A3739" w:rsidRPr="004D49BC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50EE6F47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025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3739" w:rsidRPr="00E025B7" w14:paraId="57427845" w14:textId="77777777" w:rsidTr="00594323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2E80E15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3" w:type="dxa"/>
            <w:vAlign w:val="bottom"/>
          </w:tcPr>
          <w:p w14:paraId="2B712CC6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362CDE21" w:rsidR="004A3739" w:rsidRPr="00E025B7" w:rsidRDefault="00FD78A4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739" w:rsidRPr="00E025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E20B55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1C225E90" w:rsidR="004A3739" w:rsidRPr="00E025B7" w:rsidRDefault="00EE6A5D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A3739" w:rsidRPr="00E025B7" w14:paraId="5E547CD7" w14:textId="77777777" w:rsidTr="00594323">
        <w:trPr>
          <w:trHeight w:hRule="exact" w:val="404"/>
        </w:trPr>
        <w:tc>
          <w:tcPr>
            <w:tcW w:w="4137" w:type="dxa"/>
          </w:tcPr>
          <w:p w14:paraId="2C0CE1B5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25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25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3739" w:rsidRPr="00E025B7" w14:paraId="1AA4D5D2" w14:textId="77777777" w:rsidTr="00594323">
        <w:trPr>
          <w:trHeight w:hRule="exact" w:val="404"/>
        </w:trPr>
        <w:tc>
          <w:tcPr>
            <w:tcW w:w="4137" w:type="dxa"/>
          </w:tcPr>
          <w:p w14:paraId="6A461B3F" w14:textId="21CC346E" w:rsidR="004A3739" w:rsidRPr="00E025B7" w:rsidRDefault="0070737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BE0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313" w:type="dxa"/>
            <w:gridSpan w:val="7"/>
          </w:tcPr>
          <w:p w14:paraId="1E90233E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E0922" w:rsidRPr="00E025B7" w14:paraId="5D128DE7" w14:textId="77777777" w:rsidTr="00027A6A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5B7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240D5FD" w14:textId="7E24E5EC" w:rsidR="00BE0922" w:rsidRPr="00E025B7" w:rsidRDefault="00BE092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56,250</w:t>
            </w:r>
          </w:p>
        </w:tc>
        <w:tc>
          <w:tcPr>
            <w:tcW w:w="270" w:type="dxa"/>
            <w:vAlign w:val="bottom"/>
          </w:tcPr>
          <w:p w14:paraId="5C5DFD69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CCF8F52" w14:textId="4D578905" w:rsidR="00BE0922" w:rsidRPr="00E025B7" w:rsidRDefault="003C0484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9FF06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978E6" w14:textId="077B81D2" w:rsidR="00BE0922" w:rsidRPr="00E025B7" w:rsidRDefault="003C0484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(11,250)</w:t>
            </w:r>
          </w:p>
        </w:tc>
        <w:tc>
          <w:tcPr>
            <w:tcW w:w="270" w:type="dxa"/>
            <w:vAlign w:val="bottom"/>
          </w:tcPr>
          <w:p w14:paraId="4A1FE2BA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449C4E0" w14:textId="34952694" w:rsidR="00BE0922" w:rsidRPr="00E025B7" w:rsidRDefault="003C0484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</w:tr>
      <w:tr w:rsidR="00BE0922" w:rsidRPr="00E025B7" w14:paraId="530638B6" w14:textId="77777777" w:rsidTr="00027A6A">
        <w:trPr>
          <w:trHeight w:val="367"/>
        </w:trPr>
        <w:tc>
          <w:tcPr>
            <w:tcW w:w="4137" w:type="dxa"/>
          </w:tcPr>
          <w:p w14:paraId="2BDAD087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E9D51" w14:textId="4AB95475" w:rsidR="00BE0922" w:rsidRPr="00E025B7" w:rsidRDefault="00BE092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56,250</w:t>
            </w:r>
          </w:p>
        </w:tc>
        <w:tc>
          <w:tcPr>
            <w:tcW w:w="270" w:type="dxa"/>
            <w:vAlign w:val="bottom"/>
          </w:tcPr>
          <w:p w14:paraId="0865F0D7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323073C9" w:rsidR="00BE0922" w:rsidRPr="00E025B7" w:rsidRDefault="003C0484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5F8A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62C1CD11" w:rsidR="00BE0922" w:rsidRPr="00E025B7" w:rsidRDefault="003C0484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(11,250)</w:t>
            </w:r>
          </w:p>
        </w:tc>
        <w:tc>
          <w:tcPr>
            <w:tcW w:w="270" w:type="dxa"/>
            <w:vAlign w:val="bottom"/>
          </w:tcPr>
          <w:p w14:paraId="6AF42CAE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F2B7" w14:textId="45F2B8F0" w:rsidR="00BE0922" w:rsidRPr="00E025B7" w:rsidRDefault="003C0484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45,000</w:t>
            </w:r>
          </w:p>
        </w:tc>
      </w:tr>
      <w:bookmarkEnd w:id="1"/>
      <w:bookmarkEnd w:id="2"/>
    </w:tbl>
    <w:p w14:paraId="029DA882" w14:textId="77777777" w:rsidR="00914EC8" w:rsidRPr="00E025B7" w:rsidRDefault="00914EC8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407D22E2" w14:textId="54F4B861" w:rsidR="006C251F" w:rsidRPr="004D49BC" w:rsidRDefault="006C251F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025B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E6A5D" w:rsidRPr="00E025B7"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 w:rsidR="00EE6A5D" w:rsidRPr="00E025B7">
        <w:rPr>
          <w:rFonts w:ascii="Angsana New" w:hAnsi="Angsana New" w:cs="Angsana New" w:hint="cs"/>
          <w:spacing w:val="2"/>
          <w:sz w:val="30"/>
          <w:szCs w:val="30"/>
          <w:cs/>
        </w:rPr>
        <w:t>มิถุนายน</w:t>
      </w:r>
      <w:r w:rsidR="00EE6A5D" w:rsidRPr="00E025B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025B7">
        <w:rPr>
          <w:rFonts w:ascii="Angsana New" w:hAnsi="Angsana New" w:cs="Angsana New"/>
          <w:sz w:val="30"/>
          <w:szCs w:val="30"/>
        </w:rPr>
        <w:t>256</w:t>
      </w:r>
      <w:r w:rsidR="00BE0922">
        <w:rPr>
          <w:rFonts w:ascii="Angsana New" w:hAnsi="Angsana New" w:cs="Angsana New"/>
          <w:sz w:val="30"/>
          <w:szCs w:val="30"/>
        </w:rPr>
        <w:t>8</w:t>
      </w:r>
      <w:r w:rsidRPr="00E025B7">
        <w:rPr>
          <w:rFonts w:ascii="Angsana New" w:hAnsi="Angsana New" w:cs="Angsana New"/>
          <w:sz w:val="30"/>
          <w:szCs w:val="30"/>
        </w:rPr>
        <w:t xml:space="preserve"> </w:t>
      </w:r>
      <w:r w:rsidRPr="00E025B7">
        <w:rPr>
          <w:rFonts w:ascii="Angsana New" w:hAnsi="Angsana New" w:cs="Angsana New"/>
          <w:sz w:val="30"/>
          <w:szCs w:val="30"/>
          <w:cs/>
        </w:rPr>
        <w:t>เงินให้กู้ยืมระยะ</w:t>
      </w:r>
      <w:r w:rsidRPr="00E025B7">
        <w:rPr>
          <w:rFonts w:ascii="Angsana New" w:hAnsi="Angsana New" w:cs="Angsana New" w:hint="cs"/>
          <w:sz w:val="30"/>
          <w:szCs w:val="30"/>
          <w:cs/>
        </w:rPr>
        <w:t>ยาว</w:t>
      </w:r>
      <w:r w:rsidRPr="00E025B7">
        <w:rPr>
          <w:rFonts w:ascii="Angsana New" w:hAnsi="Angsana New" w:cs="Angsana New"/>
          <w:sz w:val="30"/>
          <w:szCs w:val="30"/>
          <w:cs/>
        </w:rPr>
        <w:t>แก่</w:t>
      </w:r>
      <w:r w:rsidRPr="00E025B7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(บริษัท ไทยฟู้ดส์ นิวเคลียส จีเนติกส์ จำกัด)</w:t>
      </w:r>
      <w:r w:rsidRPr="00E025B7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</w:t>
      </w:r>
      <w:r w:rsidRPr="00E025B7">
        <w:rPr>
          <w:rFonts w:ascii="Angsana New" w:hAnsi="Angsana New" w:cs="Angsana New" w:hint="cs"/>
          <w:sz w:val="30"/>
          <w:szCs w:val="30"/>
          <w:cs/>
        </w:rPr>
        <w:t>ไม่</w:t>
      </w:r>
      <w:r w:rsidRPr="00E025B7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Pr="00E025B7">
        <w:rPr>
          <w:rFonts w:ascii="Angsana New" w:hAnsi="Angsana New" w:cs="Angsana New"/>
          <w:sz w:val="30"/>
          <w:szCs w:val="30"/>
        </w:rPr>
        <w:t xml:space="preserve"> </w:t>
      </w:r>
      <w:r w:rsidRPr="00E025B7">
        <w:rPr>
          <w:rFonts w:ascii="Angsana New" w:hAnsi="Angsana New" w:cs="Angsana New" w:hint="cs"/>
          <w:sz w:val="30"/>
          <w:szCs w:val="30"/>
          <w:cs/>
        </w:rPr>
        <w:t xml:space="preserve">สำหรับเงินต้นจำนวน </w:t>
      </w:r>
      <w:r w:rsidR="008C2770">
        <w:rPr>
          <w:rFonts w:ascii="Angsana New" w:hAnsi="Angsana New" w:cs="Angsana New"/>
          <w:sz w:val="30"/>
          <w:szCs w:val="30"/>
        </w:rPr>
        <w:t>90</w:t>
      </w:r>
      <w:r w:rsidRPr="00E025B7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เงินต้นของเงินให้กู้ยืมนี้มีกำหนดรับชำระคืนทุกๆ ไตรมาส </w:t>
      </w:r>
      <w:r w:rsidRPr="00783449">
        <w:rPr>
          <w:rFonts w:ascii="Angsana New" w:hAnsi="Angsana New" w:cs="Angsana New" w:hint="cs"/>
          <w:sz w:val="30"/>
          <w:szCs w:val="30"/>
          <w:cs/>
        </w:rPr>
        <w:t xml:space="preserve">จนถึงเดือนมิถุนายน </w:t>
      </w:r>
      <w:r w:rsidR="00AB7883" w:rsidRPr="00783449">
        <w:rPr>
          <w:rFonts w:ascii="Angsana New" w:hAnsi="Angsana New" w:cs="Angsana New"/>
          <w:sz w:val="30"/>
          <w:szCs w:val="30"/>
        </w:rPr>
        <w:t>25</w:t>
      </w:r>
      <w:r w:rsidR="00783449" w:rsidRPr="00783449">
        <w:rPr>
          <w:rFonts w:ascii="Angsana New" w:hAnsi="Angsana New" w:cs="Angsana New"/>
          <w:sz w:val="30"/>
          <w:szCs w:val="30"/>
        </w:rPr>
        <w:t>70</w:t>
      </w:r>
      <w:r w:rsidRPr="00E025B7">
        <w:rPr>
          <w:rFonts w:ascii="Angsana New" w:hAnsi="Angsana New" w:cs="Angsana New" w:hint="cs"/>
          <w:sz w:val="30"/>
          <w:szCs w:val="30"/>
          <w:cs/>
        </w:rPr>
        <w:t xml:space="preserve"> เงินให้กู้ยืมดังกล่าว</w:t>
      </w:r>
      <w:r w:rsidRPr="00E025B7">
        <w:rPr>
          <w:rFonts w:ascii="Angsana New" w:hAnsi="Angsana New" w:cs="Angsana New"/>
          <w:sz w:val="30"/>
          <w:szCs w:val="30"/>
          <w:cs/>
        </w:rPr>
        <w:t>มีอัตราดอกเบี้</w:t>
      </w:r>
      <w:r w:rsidRPr="00E025B7">
        <w:rPr>
          <w:rFonts w:ascii="Angsana New" w:hAnsi="Angsana New" w:cs="Angsana New" w:hint="cs"/>
          <w:sz w:val="30"/>
          <w:szCs w:val="30"/>
          <w:cs/>
        </w:rPr>
        <w:t>ย</w:t>
      </w:r>
      <w:r w:rsidRPr="00E025B7">
        <w:rPr>
          <w:rFonts w:ascii="Angsana New" w:hAnsi="Angsana New" w:cs="Angsana New"/>
          <w:sz w:val="30"/>
          <w:szCs w:val="30"/>
          <w:cs/>
        </w:rPr>
        <w:t>ร้อยล</w:t>
      </w:r>
      <w:r w:rsidRPr="00E025B7">
        <w:rPr>
          <w:rFonts w:ascii="Angsana New" w:hAnsi="Angsana New" w:cs="Angsana New" w:hint="cs"/>
          <w:sz w:val="30"/>
          <w:szCs w:val="30"/>
          <w:cs/>
        </w:rPr>
        <w:t>ะ</w:t>
      </w:r>
      <w:r w:rsidRPr="00E025B7">
        <w:rPr>
          <w:rFonts w:ascii="Angsana New" w:hAnsi="Angsana New" w:cs="Angsana New"/>
          <w:sz w:val="30"/>
          <w:szCs w:val="30"/>
        </w:rPr>
        <w:t xml:space="preserve"> </w:t>
      </w:r>
      <w:r w:rsidR="00783449">
        <w:rPr>
          <w:rFonts w:ascii="Angsana New" w:hAnsi="Angsana New" w:cs="Angsana New"/>
          <w:sz w:val="30"/>
          <w:szCs w:val="30"/>
        </w:rPr>
        <w:t>6.50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ต่อ</w:t>
      </w:r>
      <w:r w:rsidR="00BE0922">
        <w:rPr>
          <w:rFonts w:ascii="Angsana New" w:hAnsi="Angsana New" w:cs="Angsana New" w:hint="cs"/>
          <w:sz w:val="30"/>
          <w:szCs w:val="30"/>
          <w:cs/>
        </w:rPr>
        <w:t>ปี</w:t>
      </w:r>
      <w:r w:rsidR="00BE0922">
        <w:rPr>
          <w:rFonts w:ascii="Angsana New" w:hAnsi="Angsana New" w:cs="Angsana New"/>
          <w:sz w:val="30"/>
          <w:szCs w:val="30"/>
        </w:rPr>
        <w:t xml:space="preserve"> </w:t>
      </w:r>
      <w:r w:rsidR="00334158">
        <w:rPr>
          <w:rFonts w:ascii="Angsana New" w:hAnsi="Angsana New" w:cs="Angsana New"/>
          <w:sz w:val="30"/>
          <w:szCs w:val="30"/>
        </w:rPr>
        <w:br/>
      </w:r>
      <w:r w:rsidR="00BE0922" w:rsidRPr="0072253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E0922" w:rsidRPr="00722532">
        <w:rPr>
          <w:rFonts w:ascii="Angsana New" w:hAnsi="Angsana New" w:cs="Angsana New"/>
          <w:i/>
          <w:iCs/>
          <w:sz w:val="30"/>
          <w:szCs w:val="30"/>
        </w:rPr>
        <w:t>31</w:t>
      </w:r>
      <w:r w:rsidR="00BE092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BE092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722532">
        <w:rPr>
          <w:rFonts w:ascii="Angsana New" w:hAnsi="Angsana New" w:cs="Angsana New"/>
          <w:i/>
          <w:iCs/>
          <w:sz w:val="30"/>
          <w:szCs w:val="30"/>
        </w:rPr>
        <w:t>2567</w:t>
      </w:r>
      <w:r w:rsidR="00BE092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BE0922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BE092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722532">
        <w:rPr>
          <w:rFonts w:ascii="Angsana New" w:hAnsi="Angsana New" w:cs="Angsana New"/>
          <w:i/>
          <w:iCs/>
          <w:sz w:val="30"/>
          <w:szCs w:val="30"/>
        </w:rPr>
        <w:t>6.</w:t>
      </w:r>
      <w:r w:rsidR="00BE0922" w:rsidRPr="004D49BC">
        <w:rPr>
          <w:rFonts w:ascii="Angsana New" w:hAnsi="Angsana New" w:cs="Angsana New"/>
          <w:i/>
          <w:iCs/>
          <w:sz w:val="30"/>
          <w:szCs w:val="30"/>
        </w:rPr>
        <w:t>50</w:t>
      </w:r>
      <w:r w:rsidR="00BE092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BE0922" w:rsidRPr="004D49BC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C31314B" w14:textId="77777777" w:rsidR="00F90116" w:rsidRPr="004D49BC" w:rsidRDefault="00F90116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4D49BC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4D49BC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02A003E7" w:rsidR="009E204D" w:rsidRPr="004D49BC" w:rsidRDefault="00FD78A4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3A21298E" w:rsidR="009E204D" w:rsidRPr="004D49BC" w:rsidRDefault="00693BC9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E204D" w:rsidRPr="004D49BC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6DD51144" w:rsidR="009E204D" w:rsidRPr="004D49B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BE0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E0922" w:rsidRPr="004D49BC" w14:paraId="6ADE1647" w14:textId="77777777" w:rsidTr="00594323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BE0922" w:rsidRPr="004D49BC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453BEAD2" w:rsidR="00BE0922" w:rsidRPr="00372711" w:rsidRDefault="00BE0922" w:rsidP="00BE0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65D74ADA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F5F8250" w14:textId="31D642CD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E16E6DE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FA3A825" w14:textId="0008452D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4765095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794BED2E" w:rsidR="00BE0922" w:rsidRPr="00372711" w:rsidRDefault="009574BA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</w:tr>
      <w:tr w:rsidR="00BE0922" w:rsidRPr="004D49BC" w14:paraId="061C5BA7" w14:textId="77777777" w:rsidTr="00594323">
        <w:trPr>
          <w:trHeight w:val="413"/>
        </w:trPr>
        <w:tc>
          <w:tcPr>
            <w:tcW w:w="4131" w:type="dxa"/>
          </w:tcPr>
          <w:p w14:paraId="6509A058" w14:textId="42C94F1C" w:rsidR="00BE0922" w:rsidRPr="004D49BC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3CA881B6" w:rsidR="00BE0922" w:rsidRPr="00372711" w:rsidRDefault="00BE0922" w:rsidP="00BE0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2534C75E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2302" w14:textId="03CD8F8A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638F6F8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749A8" w14:textId="585290FC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6F818965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35046065" w:rsidR="00BE0922" w:rsidRPr="00372711" w:rsidRDefault="009574BA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1,000,000</w:t>
            </w:r>
          </w:p>
        </w:tc>
      </w:tr>
    </w:tbl>
    <w:p w14:paraId="70935B4C" w14:textId="77777777" w:rsidR="00C423B2" w:rsidRPr="004D49BC" w:rsidRDefault="00C423B2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664EE2D" w14:textId="1CF64FC6" w:rsidR="00027A6A" w:rsidRDefault="00B05636" w:rsidP="0094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ณ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693BC9" w:rsidRPr="00027A6A">
        <w:rPr>
          <w:rFonts w:ascii="Angsana New" w:hAnsi="Angsana New" w:cs="Angsana New"/>
          <w:sz w:val="30"/>
          <w:szCs w:val="30"/>
        </w:rPr>
        <w:t>30</w:t>
      </w:r>
      <w:r w:rsidR="00693BC9" w:rsidRPr="00027A6A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693BC9" w:rsidRPr="00027A6A">
        <w:rPr>
          <w:rFonts w:ascii="Angsana New" w:hAnsi="Angsana New" w:cs="Angsana New"/>
          <w:sz w:val="30"/>
          <w:szCs w:val="30"/>
        </w:rPr>
        <w:t xml:space="preserve"> </w:t>
      </w:r>
      <w:r w:rsidR="004A2032" w:rsidRPr="004D49BC">
        <w:rPr>
          <w:rFonts w:ascii="Angsana New" w:hAnsi="Angsana New" w:cs="Angsana New"/>
          <w:sz w:val="30"/>
          <w:szCs w:val="30"/>
        </w:rPr>
        <w:t>256</w:t>
      </w:r>
      <w:r w:rsidR="00BE0922"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เงินให้กู้ยืมระยะยาวแก่บริษัทย่อยแห่งหนึ่ง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D49B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ไทย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ฟู้ดส์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อาหารสัตว์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เป็นเงิน</w:t>
      </w:r>
      <w:r w:rsidR="002361EF">
        <w:rPr>
          <w:rFonts w:ascii="Angsana New" w:hAnsi="Angsana New" w:cs="Angsana New"/>
          <w:sz w:val="30"/>
          <w:szCs w:val="30"/>
        </w:rPr>
        <w:t xml:space="preserve">  </w:t>
      </w:r>
      <w:r w:rsidRPr="004D49BC">
        <w:rPr>
          <w:rFonts w:ascii="Angsana New" w:hAnsi="Angsana New" w:cs="Angsana New" w:hint="cs"/>
          <w:sz w:val="30"/>
          <w:szCs w:val="30"/>
          <w:cs/>
        </w:rPr>
        <w:t>ให้กู้ยืมประเภท</w:t>
      </w:r>
      <w:r w:rsidRPr="009574BA">
        <w:rPr>
          <w:rFonts w:ascii="Angsana New" w:hAnsi="Angsana New" w:cs="Angsana New" w:hint="cs"/>
          <w:sz w:val="30"/>
          <w:szCs w:val="30"/>
          <w:cs/>
        </w:rPr>
        <w:t>ไม่มีหลักประกัน</w:t>
      </w:r>
      <w:r w:rsidRPr="009574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74BA">
        <w:rPr>
          <w:rFonts w:ascii="Angsana New" w:hAnsi="Angsana New" w:cs="Angsana New" w:hint="cs"/>
          <w:sz w:val="30"/>
          <w:szCs w:val="30"/>
          <w:cs/>
        </w:rPr>
        <w:t>สำหรับเงินต้นจำนวน</w:t>
      </w:r>
      <w:r w:rsidR="009574BA" w:rsidRPr="009574BA">
        <w:rPr>
          <w:rFonts w:ascii="Angsana New" w:hAnsi="Angsana New" w:cs="Angsana New"/>
          <w:sz w:val="30"/>
          <w:szCs w:val="30"/>
        </w:rPr>
        <w:t xml:space="preserve"> 1,000</w:t>
      </w:r>
      <w:r w:rsidRPr="009574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74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574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74BA">
        <w:rPr>
          <w:rFonts w:ascii="Angsana New" w:hAnsi="Angsana New" w:cs="Angsana New" w:hint="cs"/>
          <w:sz w:val="30"/>
          <w:szCs w:val="30"/>
          <w:cs/>
        </w:rPr>
        <w:t>เงินต้นของเงินให้กู้ยืมนี้มีกำหนด</w:t>
      </w:r>
      <w:r w:rsidRPr="002C24B2">
        <w:rPr>
          <w:rFonts w:ascii="Angsana New" w:hAnsi="Angsana New" w:cs="Angsana New" w:hint="cs"/>
          <w:spacing w:val="-20"/>
          <w:sz w:val="30"/>
          <w:szCs w:val="30"/>
          <w:cs/>
        </w:rPr>
        <w:t>รับชำร</w:t>
      </w:r>
      <w:r w:rsidR="00BA24E2" w:rsidRPr="002C24B2">
        <w:rPr>
          <w:rFonts w:ascii="Angsana New" w:hAnsi="Angsana New" w:cs="Angsana New" w:hint="cs"/>
          <w:spacing w:val="-20"/>
          <w:sz w:val="30"/>
          <w:szCs w:val="30"/>
          <w:cs/>
        </w:rPr>
        <w:t>ะ</w:t>
      </w:r>
      <w:r w:rsidRPr="002C24B2">
        <w:rPr>
          <w:rFonts w:ascii="Angsana New" w:hAnsi="Angsana New" w:cs="Angsana New" w:hint="cs"/>
          <w:spacing w:val="-20"/>
          <w:sz w:val="30"/>
          <w:szCs w:val="30"/>
          <w:cs/>
        </w:rPr>
        <w:t>คืน</w:t>
      </w:r>
      <w:r w:rsidRPr="009574BA">
        <w:rPr>
          <w:rFonts w:ascii="Angsana New" w:hAnsi="Angsana New" w:cs="Angsana New" w:hint="cs"/>
          <w:sz w:val="30"/>
          <w:szCs w:val="30"/>
          <w:cs/>
        </w:rPr>
        <w:t>ทั้งจำนวนในเดือนพฤศจิกายน</w:t>
      </w:r>
      <w:r w:rsidRPr="009574BA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9574BA">
        <w:rPr>
          <w:rFonts w:ascii="Angsana New" w:hAnsi="Angsana New" w:cs="Angsana New"/>
          <w:sz w:val="30"/>
          <w:szCs w:val="30"/>
        </w:rPr>
        <w:t>2569</w:t>
      </w:r>
      <w:r w:rsidRPr="009574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74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D49BC">
        <w:rPr>
          <w:rFonts w:ascii="Angsana New" w:hAnsi="Angsana New" w:cs="Angsana New" w:hint="cs"/>
          <w:sz w:val="30"/>
          <w:szCs w:val="30"/>
          <w:cs/>
        </w:rPr>
        <w:t>ให้กู้ยืมดังกล่าวมีอัตราดอกเบี้ยร้อยละ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9574BA">
        <w:rPr>
          <w:rFonts w:ascii="Angsana New" w:hAnsi="Angsana New" w:cs="Angsana New"/>
          <w:sz w:val="30"/>
          <w:szCs w:val="30"/>
        </w:rPr>
        <w:t>4.25</w:t>
      </w:r>
      <w:r w:rsidR="004C61C1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B63BA" w:rsidRPr="00722532">
        <w:rPr>
          <w:rFonts w:ascii="Angsana New" w:hAnsi="Angsana New" w:cs="Angsana New"/>
          <w:i/>
          <w:iCs/>
          <w:sz w:val="30"/>
          <w:szCs w:val="30"/>
        </w:rPr>
        <w:t>31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722532">
        <w:rPr>
          <w:rFonts w:ascii="Angsana New" w:hAnsi="Angsana New" w:cs="Angsana New"/>
          <w:i/>
          <w:iCs/>
          <w:sz w:val="30"/>
          <w:szCs w:val="30"/>
        </w:rPr>
        <w:t>2567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7B63BA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722532">
        <w:rPr>
          <w:rFonts w:ascii="Angsana New" w:hAnsi="Angsana New" w:cs="Angsana New"/>
          <w:i/>
          <w:iCs/>
          <w:sz w:val="30"/>
          <w:szCs w:val="30"/>
        </w:rPr>
        <w:t>4.25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72386B53" w14:textId="64F012C2" w:rsidR="008732C4" w:rsidRDefault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2"/>
        <w:gridCol w:w="270"/>
        <w:gridCol w:w="1081"/>
        <w:gridCol w:w="270"/>
        <w:gridCol w:w="1079"/>
        <w:gridCol w:w="270"/>
        <w:gridCol w:w="1168"/>
      </w:tblGrid>
      <w:tr w:rsidR="000B1B9B" w:rsidRPr="004D49BC" w14:paraId="74F5A4AB" w14:textId="77777777" w:rsidTr="002E718F">
        <w:trPr>
          <w:trHeight w:val="60"/>
        </w:trPr>
        <w:tc>
          <w:tcPr>
            <w:tcW w:w="2190" w:type="pct"/>
          </w:tcPr>
          <w:p w14:paraId="660C6577" w14:textId="01BBABD6" w:rsidR="000B1B9B" w:rsidRPr="004D49BC" w:rsidRDefault="00E03D3A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="00A5726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5726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31124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407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31124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335" w:type="pct"/>
            <w:gridSpan w:val="3"/>
          </w:tcPr>
          <w:p w14:paraId="04951BE9" w14:textId="77777777" w:rsidR="004B082D" w:rsidRPr="004D49BC" w:rsidRDefault="004B082D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05A05AF0" w:rsidR="000B1B9B" w:rsidRPr="004D49B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</w:t>
            </w:r>
            <w:r w:rsidR="002E718F"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3" w:type="pct"/>
            <w:vAlign w:val="bottom"/>
          </w:tcPr>
          <w:p w14:paraId="24F6FEA7" w14:textId="77777777" w:rsidR="000B1B9B" w:rsidRPr="004D49B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vAlign w:val="bottom"/>
          </w:tcPr>
          <w:p w14:paraId="32940E4E" w14:textId="1998CC76" w:rsidR="000B1B9B" w:rsidRPr="004D49B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C81" w:rsidRPr="004D49BC" w14:paraId="5A16A3C5" w14:textId="77777777" w:rsidTr="00594323">
        <w:trPr>
          <w:trHeight w:val="414"/>
        </w:trPr>
        <w:tc>
          <w:tcPr>
            <w:tcW w:w="2190" w:type="pct"/>
            <w:vAlign w:val="bottom"/>
          </w:tcPr>
          <w:p w14:paraId="51F9E948" w14:textId="5491519D" w:rsidR="00F33C81" w:rsidRPr="004D49BC" w:rsidRDefault="00F33C81" w:rsidP="00F33C8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0" w:type="pct"/>
          </w:tcPr>
          <w:p w14:paraId="7B775043" w14:textId="7A8E1DA9" w:rsidR="00F33C81" w:rsidRPr="00F33C81" w:rsidRDefault="00F33C81" w:rsidP="00F33C8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1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C8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F33C8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B4F03C4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1503F90" w14:textId="6DA24AE2" w:rsidR="00F33C81" w:rsidRPr="004D49BC" w:rsidRDefault="00F33C81" w:rsidP="00F33C8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EA3241E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3AD8490" w14:textId="07920B28" w:rsidR="00F33C81" w:rsidRPr="004D49BC" w:rsidRDefault="00F33C81" w:rsidP="00F33C8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284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2C37736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6FC0FF7F" w14:textId="326070A1" w:rsidR="00F33C81" w:rsidRPr="004D49BC" w:rsidRDefault="00F33C81" w:rsidP="00F33C8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F2692" w:rsidRPr="004D49BC" w14:paraId="2AA0BB9A" w14:textId="77777777" w:rsidTr="002E718F">
        <w:trPr>
          <w:trHeight w:val="414"/>
        </w:trPr>
        <w:tc>
          <w:tcPr>
            <w:tcW w:w="2190" w:type="pct"/>
          </w:tcPr>
          <w:p w14:paraId="3195A77E" w14:textId="77777777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554747F7" w14:textId="77777777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6D10" w:rsidRPr="004D49BC" w14:paraId="194E00F0" w14:textId="77777777" w:rsidTr="002E718F">
        <w:trPr>
          <w:trHeight w:val="60"/>
        </w:trPr>
        <w:tc>
          <w:tcPr>
            <w:tcW w:w="2190" w:type="pct"/>
            <w:vAlign w:val="bottom"/>
          </w:tcPr>
          <w:p w14:paraId="04C84EB3" w14:textId="4D8DA365" w:rsidR="008A6D10" w:rsidRPr="00E025B7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0" w:type="pct"/>
            <w:vAlign w:val="bottom"/>
          </w:tcPr>
          <w:p w14:paraId="137FE4C0" w14:textId="232EEF7C" w:rsidR="008A6D10" w:rsidRPr="004D49BC" w:rsidRDefault="004F5C12" w:rsidP="008A6D1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208</w:t>
            </w:r>
          </w:p>
        </w:tc>
        <w:tc>
          <w:tcPr>
            <w:tcW w:w="143" w:type="pct"/>
            <w:vAlign w:val="bottom"/>
          </w:tcPr>
          <w:p w14:paraId="2C774450" w14:textId="77777777" w:rsidR="008A6D10" w:rsidRPr="004D49BC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6846B21" w14:textId="7A55F26B" w:rsidR="008A6D10" w:rsidRPr="004D49BC" w:rsidRDefault="008A6D10" w:rsidP="008A6D1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(1,392)</w:t>
            </w:r>
          </w:p>
        </w:tc>
        <w:tc>
          <w:tcPr>
            <w:tcW w:w="143" w:type="pct"/>
            <w:vAlign w:val="bottom"/>
          </w:tcPr>
          <w:p w14:paraId="510EC86C" w14:textId="77777777" w:rsidR="008A6D10" w:rsidRPr="004D49BC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F2BC5C1" w14:textId="1BB83213" w:rsidR="008A6D10" w:rsidRPr="00EE2EA3" w:rsidRDefault="009574BA" w:rsidP="008A6D1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eastAsia="ko-KR"/>
              </w:rPr>
              <w:t>(309,</w:t>
            </w:r>
            <w:r w:rsidR="001A4705">
              <w:rPr>
                <w:rFonts w:ascii="Angsana New" w:hAnsi="Angsana New" w:cstheme="minorBidi"/>
                <w:sz w:val="30"/>
                <w:szCs w:val="30"/>
                <w:lang w:eastAsia="ko-KR"/>
              </w:rPr>
              <w:t>080)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4E53E2" w14:textId="77777777" w:rsidR="008A6D10" w:rsidRPr="00EE2EA3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0F4C59E" w14:textId="5207D9D0" w:rsidR="008A6D10" w:rsidRPr="004D49BC" w:rsidRDefault="008A6D10" w:rsidP="008A6D1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EE2EA3">
              <w:rPr>
                <w:rFonts w:ascii="Angsana New" w:hAnsi="Angsana New" w:cstheme="minorBidi"/>
                <w:sz w:val="30"/>
                <w:szCs w:val="30"/>
                <w:lang w:eastAsia="ko-KR"/>
              </w:rPr>
              <w:t>(2,924)</w:t>
            </w:r>
          </w:p>
        </w:tc>
      </w:tr>
    </w:tbl>
    <w:p w14:paraId="788F6886" w14:textId="5A9618ED" w:rsidR="008B5549" w:rsidRPr="004D49BC" w:rsidRDefault="008B554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68"/>
        <w:gridCol w:w="1079"/>
        <w:gridCol w:w="270"/>
        <w:gridCol w:w="1172"/>
      </w:tblGrid>
      <w:tr w:rsidR="008E5338" w:rsidRPr="004D49BC" w14:paraId="08093DAA" w14:textId="77777777" w:rsidTr="001A383E">
        <w:trPr>
          <w:trHeight w:val="369"/>
          <w:tblHeader/>
        </w:trPr>
        <w:tc>
          <w:tcPr>
            <w:tcW w:w="2190" w:type="pct"/>
          </w:tcPr>
          <w:p w14:paraId="4D79BA50" w14:textId="5DF8E650" w:rsidR="008E5338" w:rsidRPr="004D49BC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49BC">
              <w:rPr>
                <w:b w:val="0"/>
                <w:bCs w:val="0"/>
              </w:rPr>
              <w:br w:type="page"/>
            </w:r>
          </w:p>
        </w:tc>
        <w:tc>
          <w:tcPr>
            <w:tcW w:w="1334" w:type="pct"/>
            <w:gridSpan w:val="3"/>
          </w:tcPr>
          <w:p w14:paraId="51ED6215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AD8A35C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3FFD133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E21" w:rsidRPr="004D49BC" w14:paraId="6F6FF796" w14:textId="77777777" w:rsidTr="001A383E">
        <w:trPr>
          <w:trHeight w:val="369"/>
          <w:tblHeader/>
        </w:trPr>
        <w:tc>
          <w:tcPr>
            <w:tcW w:w="2190" w:type="pct"/>
          </w:tcPr>
          <w:p w14:paraId="202E9E6D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7808CAC" w14:textId="2ADF4BC1" w:rsidR="00A14E21" w:rsidRPr="004D49BC" w:rsidRDefault="00245EA5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59A16A7D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7F2C9B" w14:textId="25F797E2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9DEFF10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AEBF0F7" w14:textId="2AF2CAEA" w:rsidR="00A14E21" w:rsidRPr="004D49BC" w:rsidRDefault="00245EA5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1887F9A4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0CE1D" w14:textId="12E4EC0B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33C81" w:rsidRPr="004D49BC" w14:paraId="52445793" w14:textId="77777777" w:rsidTr="00594323">
        <w:trPr>
          <w:trHeight w:val="357"/>
          <w:tblHeader/>
        </w:trPr>
        <w:tc>
          <w:tcPr>
            <w:tcW w:w="2190" w:type="pct"/>
          </w:tcPr>
          <w:p w14:paraId="658F55B5" w14:textId="0F6DBE79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6D7EE60" w14:textId="0740AD26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64E0A8BF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9B6995B" w14:textId="31FCEE0B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0D25F61A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45F0636" w14:textId="2105A208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4C7DF306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6E109DE" w14:textId="76B37A58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F2692" w:rsidRPr="004D49BC" w14:paraId="2EDE04CE" w14:textId="77777777" w:rsidTr="001A383E">
        <w:trPr>
          <w:trHeight w:val="369"/>
          <w:tblHeader/>
        </w:trPr>
        <w:tc>
          <w:tcPr>
            <w:tcW w:w="2190" w:type="pct"/>
          </w:tcPr>
          <w:p w14:paraId="22E078A6" w14:textId="3FCC0C5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18812E68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692" w:rsidRPr="004D49BC" w14:paraId="28D0400C" w14:textId="77777777" w:rsidTr="001A383E">
        <w:trPr>
          <w:trHeight w:val="369"/>
        </w:trPr>
        <w:tc>
          <w:tcPr>
            <w:tcW w:w="2190" w:type="pct"/>
          </w:tcPr>
          <w:p w14:paraId="4254A2DA" w14:textId="2335099B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10" w:type="pct"/>
            <w:gridSpan w:val="7"/>
          </w:tcPr>
          <w:p w14:paraId="43F8548B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33C81" w:rsidRPr="004D49BC" w14:paraId="4738ACF9" w14:textId="77777777" w:rsidTr="00594323">
        <w:trPr>
          <w:trHeight w:val="369"/>
        </w:trPr>
        <w:tc>
          <w:tcPr>
            <w:tcW w:w="2190" w:type="pct"/>
          </w:tcPr>
          <w:p w14:paraId="166B0F15" w14:textId="77777777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42E4D9B" w14:textId="73D7D891" w:rsidR="00F33C81" w:rsidRPr="004D49BC" w:rsidRDefault="0063171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63F6E5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0382E3" w14:textId="2B5E2FEE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C1142E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30211E" w14:textId="74400DA0" w:rsidR="00F33C81" w:rsidRPr="004D49BC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5,170</w:t>
            </w:r>
          </w:p>
        </w:tc>
        <w:tc>
          <w:tcPr>
            <w:tcW w:w="143" w:type="pct"/>
          </w:tcPr>
          <w:p w14:paraId="19737835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DD749D7" w14:textId="015F6693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64,131</w:t>
            </w:r>
          </w:p>
        </w:tc>
      </w:tr>
      <w:tr w:rsidR="00F33C81" w:rsidRPr="004D49BC" w14:paraId="7021D789" w14:textId="77777777" w:rsidTr="00594323">
        <w:trPr>
          <w:trHeight w:val="369"/>
        </w:trPr>
        <w:tc>
          <w:tcPr>
            <w:tcW w:w="2190" w:type="pct"/>
          </w:tcPr>
          <w:p w14:paraId="5765E6E7" w14:textId="75F55816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</w:tcPr>
          <w:p w14:paraId="7B5822D3" w14:textId="4AACEE1E" w:rsidR="00F33C81" w:rsidRPr="004D49BC" w:rsidRDefault="0063171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44,382</w:t>
            </w:r>
          </w:p>
        </w:tc>
        <w:tc>
          <w:tcPr>
            <w:tcW w:w="143" w:type="pct"/>
          </w:tcPr>
          <w:p w14:paraId="7F3D02F7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A7C9EB" w14:textId="551600BB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33,797</w:t>
            </w:r>
          </w:p>
        </w:tc>
        <w:tc>
          <w:tcPr>
            <w:tcW w:w="142" w:type="pct"/>
          </w:tcPr>
          <w:p w14:paraId="59FA36E1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F182EE7" w14:textId="5857B008" w:rsidR="00F33C81" w:rsidRPr="004D49BC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CC339B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E47322" w14:textId="3786B4FA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33C81" w:rsidRPr="004D49BC" w14:paraId="690F7DE8" w14:textId="77777777" w:rsidTr="00C03BAE">
        <w:trPr>
          <w:trHeight w:val="369"/>
        </w:trPr>
        <w:tc>
          <w:tcPr>
            <w:tcW w:w="2190" w:type="pct"/>
          </w:tcPr>
          <w:p w14:paraId="6450ADA3" w14:textId="0EBDC128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622369C" w14:textId="17BC90E4" w:rsidR="00F33C81" w:rsidRPr="004D49BC" w:rsidRDefault="0063171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109,871</w:t>
            </w:r>
          </w:p>
        </w:tc>
        <w:tc>
          <w:tcPr>
            <w:tcW w:w="143" w:type="pct"/>
          </w:tcPr>
          <w:p w14:paraId="6995C3D4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1868EF5" w14:textId="187FE84A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right="-2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117,099</w:t>
            </w:r>
          </w:p>
        </w:tc>
        <w:tc>
          <w:tcPr>
            <w:tcW w:w="142" w:type="pct"/>
          </w:tcPr>
          <w:p w14:paraId="122718E9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0F35633" w14:textId="37090BE2" w:rsidR="00F33C81" w:rsidRPr="004D49BC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5DF781C" w14:textId="4AF79472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33C81" w:rsidRPr="004D49BC" w14:paraId="1DE4B3EF" w14:textId="77777777" w:rsidTr="00C03BAE">
        <w:trPr>
          <w:trHeight w:val="357"/>
        </w:trPr>
        <w:tc>
          <w:tcPr>
            <w:tcW w:w="2190" w:type="pct"/>
          </w:tcPr>
          <w:p w14:paraId="125E2A87" w14:textId="77777777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6DA9982E" w:rsidR="00F33C81" w:rsidRPr="004D49BC" w:rsidRDefault="0063171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154,253</w:t>
            </w:r>
          </w:p>
        </w:tc>
        <w:tc>
          <w:tcPr>
            <w:tcW w:w="143" w:type="pct"/>
          </w:tcPr>
          <w:p w14:paraId="2100089E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9576A12" w14:textId="41FF3096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150,896</w:t>
            </w:r>
          </w:p>
        </w:tc>
        <w:tc>
          <w:tcPr>
            <w:tcW w:w="142" w:type="pct"/>
          </w:tcPr>
          <w:p w14:paraId="498CF1C1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42164AB1" w:rsidR="00F33C81" w:rsidRPr="004D49BC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5,170</w:t>
            </w:r>
          </w:p>
        </w:tc>
        <w:tc>
          <w:tcPr>
            <w:tcW w:w="143" w:type="pct"/>
          </w:tcPr>
          <w:p w14:paraId="4B7F71CD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33D9E09" w14:textId="79A1390E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64,131</w:t>
            </w:r>
          </w:p>
        </w:tc>
      </w:tr>
      <w:tr w:rsidR="00F33C81" w:rsidRPr="004D49BC" w14:paraId="24068A37" w14:textId="77777777" w:rsidTr="00CC24C9">
        <w:trPr>
          <w:trHeight w:val="357"/>
        </w:trPr>
        <w:tc>
          <w:tcPr>
            <w:tcW w:w="2190" w:type="pct"/>
          </w:tcPr>
          <w:p w14:paraId="5384A318" w14:textId="23D71AE6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9" w:type="pct"/>
          </w:tcPr>
          <w:p w14:paraId="2271A97C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7FC4BF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9ABD743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06DF331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5176E13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EE6AF7B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2E7070E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3C81" w:rsidRPr="004D49BC" w14:paraId="14FB28E3" w14:textId="77777777" w:rsidTr="00594323">
        <w:trPr>
          <w:trHeight w:val="357"/>
        </w:trPr>
        <w:tc>
          <w:tcPr>
            <w:tcW w:w="2190" w:type="pct"/>
          </w:tcPr>
          <w:p w14:paraId="4C9967FA" w14:textId="4C979C08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436B345" w14:textId="1E4020BD" w:rsidR="00F33C81" w:rsidRPr="004D49BC" w:rsidRDefault="0063171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8228D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EA255CF" w14:textId="3F5BA9B8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C2D731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1C64959" w14:textId="40912E33" w:rsidR="00F33C81" w:rsidRPr="00D745B4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27,20</w:t>
            </w:r>
            <w:r w:rsidR="00C03BA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EF886F1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F5D9A75" w14:textId="394B51C5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32,484</w:t>
            </w:r>
          </w:p>
        </w:tc>
      </w:tr>
      <w:tr w:rsidR="00F33C81" w:rsidRPr="004D49BC" w14:paraId="0156176E" w14:textId="77777777" w:rsidTr="00594323">
        <w:trPr>
          <w:trHeight w:val="357"/>
        </w:trPr>
        <w:tc>
          <w:tcPr>
            <w:tcW w:w="2190" w:type="pct"/>
          </w:tcPr>
          <w:p w14:paraId="62CC6FFA" w14:textId="507C79BE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7F0A95A" w14:textId="7E9F949A" w:rsidR="00F33C81" w:rsidRPr="004D49BC" w:rsidRDefault="0063171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8,399</w:t>
            </w:r>
          </w:p>
        </w:tc>
        <w:tc>
          <w:tcPr>
            <w:tcW w:w="143" w:type="pct"/>
          </w:tcPr>
          <w:p w14:paraId="469DD23D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F974142" w14:textId="7CB75FEE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8,581</w:t>
            </w:r>
          </w:p>
        </w:tc>
        <w:tc>
          <w:tcPr>
            <w:tcW w:w="142" w:type="pct"/>
          </w:tcPr>
          <w:p w14:paraId="58AF454F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02DAB7" w14:textId="7A4B8D70" w:rsidR="00F33C81" w:rsidRPr="00D745B4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3,548</w:t>
            </w:r>
          </w:p>
        </w:tc>
        <w:tc>
          <w:tcPr>
            <w:tcW w:w="143" w:type="pct"/>
          </w:tcPr>
          <w:p w14:paraId="238D715A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25F7E" w14:textId="49EF1EED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3,444</w:t>
            </w:r>
          </w:p>
        </w:tc>
      </w:tr>
      <w:tr w:rsidR="00F33C81" w:rsidRPr="004D49BC" w14:paraId="23F73CCD" w14:textId="77777777" w:rsidTr="00D61D23">
        <w:trPr>
          <w:trHeight w:val="357"/>
        </w:trPr>
        <w:tc>
          <w:tcPr>
            <w:tcW w:w="2190" w:type="pct"/>
          </w:tcPr>
          <w:p w14:paraId="5583ADAE" w14:textId="2487995D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7AACDB2" w14:textId="32368064" w:rsidR="00F33C81" w:rsidRPr="004D49BC" w:rsidRDefault="0063171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8,399</w:t>
            </w:r>
          </w:p>
        </w:tc>
        <w:tc>
          <w:tcPr>
            <w:tcW w:w="143" w:type="pct"/>
          </w:tcPr>
          <w:p w14:paraId="2EA1E534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D6EE" w14:textId="61FBF236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8,581</w:t>
            </w:r>
          </w:p>
        </w:tc>
        <w:tc>
          <w:tcPr>
            <w:tcW w:w="142" w:type="pct"/>
          </w:tcPr>
          <w:p w14:paraId="005C368A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CA509F2" w14:textId="382A07C3" w:rsidR="00F33C81" w:rsidRPr="00D745B4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30,756</w:t>
            </w:r>
          </w:p>
        </w:tc>
        <w:tc>
          <w:tcPr>
            <w:tcW w:w="143" w:type="pct"/>
          </w:tcPr>
          <w:p w14:paraId="127B8380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08DA8" w14:textId="22C570BB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35,928</w:t>
            </w:r>
          </w:p>
        </w:tc>
      </w:tr>
      <w:tr w:rsidR="00F33C81" w:rsidRPr="004D49BC" w14:paraId="69F62AFA" w14:textId="77777777" w:rsidTr="00D61D23">
        <w:trPr>
          <w:trHeight w:val="357"/>
        </w:trPr>
        <w:tc>
          <w:tcPr>
            <w:tcW w:w="2190" w:type="pct"/>
          </w:tcPr>
          <w:p w14:paraId="3E1F8220" w14:textId="77777777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9CFE9E1" w14:textId="77777777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4C37EE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3F0A5B1C" w14:textId="77777777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B561D1D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1A79025" w14:textId="77777777" w:rsidR="00F33C81" w:rsidRPr="00770292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3" w:type="pct"/>
          </w:tcPr>
          <w:p w14:paraId="14518E2C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7E057" w14:textId="77777777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3C81" w:rsidRPr="004D49BC" w14:paraId="3267D58F" w14:textId="77777777" w:rsidTr="00D61D23">
        <w:trPr>
          <w:trHeight w:val="357"/>
        </w:trPr>
        <w:tc>
          <w:tcPr>
            <w:tcW w:w="2190" w:type="pct"/>
          </w:tcPr>
          <w:p w14:paraId="1553648A" w14:textId="17AB64DD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9" w:type="pct"/>
          </w:tcPr>
          <w:p w14:paraId="3B44B289" w14:textId="77777777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58218A5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AF85AD6" w14:textId="77777777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4C1CF56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A3BD901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00CF23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2B17280A" w14:textId="77777777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3C81" w:rsidRPr="004D49BC" w14:paraId="203C51FA" w14:textId="77777777" w:rsidTr="00594323">
        <w:trPr>
          <w:trHeight w:val="357"/>
        </w:trPr>
        <w:tc>
          <w:tcPr>
            <w:tcW w:w="2190" w:type="pct"/>
          </w:tcPr>
          <w:p w14:paraId="4F636089" w14:textId="25492E9B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27B4C8D" w14:textId="6FE8526B" w:rsidR="00F33C81" w:rsidRPr="00572782" w:rsidRDefault="0063171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347C76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B97A065" w14:textId="0F2E2452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t>-</w:t>
            </w:r>
          </w:p>
        </w:tc>
        <w:tc>
          <w:tcPr>
            <w:tcW w:w="142" w:type="pct"/>
          </w:tcPr>
          <w:p w14:paraId="62F12140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9576EE" w14:textId="72916D37" w:rsidR="00F33C81" w:rsidRPr="004D49BC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6,282</w:t>
            </w:r>
          </w:p>
        </w:tc>
        <w:tc>
          <w:tcPr>
            <w:tcW w:w="143" w:type="pct"/>
          </w:tcPr>
          <w:p w14:paraId="1C006AC5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570CC708" w14:textId="277F96E2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5,323</w:t>
            </w:r>
          </w:p>
        </w:tc>
      </w:tr>
      <w:tr w:rsidR="00F33C81" w:rsidRPr="004D49BC" w14:paraId="6F692982" w14:textId="77777777" w:rsidTr="00594323">
        <w:trPr>
          <w:trHeight w:val="357"/>
        </w:trPr>
        <w:tc>
          <w:tcPr>
            <w:tcW w:w="2190" w:type="pct"/>
          </w:tcPr>
          <w:p w14:paraId="53D8790A" w14:textId="038DAC41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2A85E95" w14:textId="3EAEC7C2" w:rsidR="00F33C81" w:rsidRPr="004D49BC" w:rsidRDefault="0063171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0414DD4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4536D5E" w14:textId="02AC36AE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b/>
                <w:bCs/>
              </w:rPr>
              <w:t>-</w:t>
            </w:r>
          </w:p>
        </w:tc>
        <w:tc>
          <w:tcPr>
            <w:tcW w:w="142" w:type="pct"/>
          </w:tcPr>
          <w:p w14:paraId="6F97A78F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803FD34" w14:textId="7A07F7B5" w:rsidR="00F33C81" w:rsidRPr="004D49BC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6,282</w:t>
            </w:r>
          </w:p>
        </w:tc>
        <w:tc>
          <w:tcPr>
            <w:tcW w:w="143" w:type="pct"/>
          </w:tcPr>
          <w:p w14:paraId="3C158F3B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48E05" w14:textId="0801FE74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5,323</w:t>
            </w:r>
          </w:p>
        </w:tc>
      </w:tr>
    </w:tbl>
    <w:p w14:paraId="1A922532" w14:textId="20F0C309" w:rsidR="000565AC" w:rsidRPr="004D49BC" w:rsidRDefault="0005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70"/>
        <w:gridCol w:w="1079"/>
        <w:gridCol w:w="270"/>
        <w:gridCol w:w="1170"/>
      </w:tblGrid>
      <w:tr w:rsidR="005A2C34" w:rsidRPr="004D49BC" w14:paraId="6E916BEB" w14:textId="77777777" w:rsidTr="000565AC">
        <w:trPr>
          <w:trHeight w:val="381"/>
        </w:trPr>
        <w:tc>
          <w:tcPr>
            <w:tcW w:w="2190" w:type="pct"/>
          </w:tcPr>
          <w:p w14:paraId="39D129C8" w14:textId="77777777" w:rsidR="005A2C34" w:rsidRPr="004D49BC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10" w:type="pct"/>
            <w:gridSpan w:val="7"/>
          </w:tcPr>
          <w:p w14:paraId="2B942D0F" w14:textId="36220253" w:rsidR="005A2C34" w:rsidRPr="004D49BC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4D49BC" w14:paraId="4332D7C1" w14:textId="77777777" w:rsidTr="000565AC">
        <w:trPr>
          <w:trHeight w:val="381"/>
        </w:trPr>
        <w:tc>
          <w:tcPr>
            <w:tcW w:w="2190" w:type="pct"/>
          </w:tcPr>
          <w:p w14:paraId="5BE5FD8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13CC259" w14:textId="200C380C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3" w:type="pct"/>
          </w:tcPr>
          <w:p w14:paraId="32F885AF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2D4AA4" w14:textId="6F9593D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9534A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6125BB7" w14:textId="0F69F98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5B0099" w14:textId="5FAE11DE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4D49BC" w14:paraId="4A6B3DE3" w14:textId="77777777" w:rsidTr="000565AC">
        <w:trPr>
          <w:trHeight w:val="368"/>
        </w:trPr>
        <w:tc>
          <w:tcPr>
            <w:tcW w:w="2190" w:type="pct"/>
          </w:tcPr>
          <w:p w14:paraId="108BEFB7" w14:textId="728D51E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19" w:type="pct"/>
          </w:tcPr>
          <w:p w14:paraId="637808D5" w14:textId="5F1AD7D1" w:rsidR="005A2C34" w:rsidRPr="004D49BC" w:rsidRDefault="00707376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5A2C34"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</w:tcPr>
          <w:p w14:paraId="0EF7CCE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7CF84F" w14:textId="720BE492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</w:tcPr>
          <w:p w14:paraId="7C4EDD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897E376" w14:textId="501A561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E7DF38" w14:textId="77F1DAE6" w:rsidR="005A2C34" w:rsidRPr="004D49BC" w:rsidRDefault="00245EA5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A2C34" w:rsidRPr="004D49BC" w14:paraId="71D17098" w14:textId="77777777" w:rsidTr="000565AC">
        <w:trPr>
          <w:trHeight w:val="381"/>
        </w:trPr>
        <w:tc>
          <w:tcPr>
            <w:tcW w:w="2190" w:type="pct"/>
          </w:tcPr>
          <w:p w14:paraId="0F31FF7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0C213A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4D49BC" w14:paraId="2436DE3C" w14:textId="77777777" w:rsidTr="000565AC">
        <w:trPr>
          <w:trHeight w:val="381"/>
        </w:trPr>
        <w:tc>
          <w:tcPr>
            <w:tcW w:w="2190" w:type="pct"/>
          </w:tcPr>
          <w:p w14:paraId="0AD96AD6" w14:textId="5DB2A40B" w:rsidR="005A2C34" w:rsidRPr="004D49BC" w:rsidRDefault="0070737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7B63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19" w:type="pct"/>
          </w:tcPr>
          <w:p w14:paraId="51E451B5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1F6EE9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3EEB889" w14:textId="3B77BA88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2A3C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FC3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46C9257" w14:textId="151E03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3C81" w:rsidRPr="004D49BC" w14:paraId="3609B0B4" w14:textId="77777777" w:rsidTr="00594323">
        <w:trPr>
          <w:trHeight w:val="332"/>
        </w:trPr>
        <w:tc>
          <w:tcPr>
            <w:tcW w:w="2190" w:type="pct"/>
          </w:tcPr>
          <w:p w14:paraId="67F87A56" w14:textId="6A9C9C1D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vAlign w:val="bottom"/>
          </w:tcPr>
          <w:p w14:paraId="427A2D94" w14:textId="777CF801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96,000</w:t>
            </w:r>
          </w:p>
        </w:tc>
        <w:tc>
          <w:tcPr>
            <w:tcW w:w="143" w:type="pct"/>
          </w:tcPr>
          <w:p w14:paraId="643355AA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06A3EDD" w14:textId="042BB8C1" w:rsidR="00F33C81" w:rsidRPr="001B75D1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75D1">
              <w:rPr>
                <w:rFonts w:ascii="Angsana New" w:hAnsi="Angsana New" w:cs="Angsana New"/>
                <w:sz w:val="30"/>
                <w:szCs w:val="30"/>
              </w:rPr>
              <w:t>16,424,200</w:t>
            </w:r>
          </w:p>
        </w:tc>
        <w:tc>
          <w:tcPr>
            <w:tcW w:w="143" w:type="pct"/>
          </w:tcPr>
          <w:p w14:paraId="26FA718A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0E27905" w14:textId="65CF8CC0" w:rsidR="00F33C81" w:rsidRPr="001B75D1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5D1">
              <w:rPr>
                <w:rFonts w:ascii="Angsana New" w:hAnsi="Angsana New" w:cs="Angsana New"/>
                <w:sz w:val="30"/>
                <w:szCs w:val="30"/>
              </w:rPr>
              <w:t>(16,170,100)</w:t>
            </w:r>
          </w:p>
        </w:tc>
        <w:tc>
          <w:tcPr>
            <w:tcW w:w="143" w:type="pct"/>
          </w:tcPr>
          <w:p w14:paraId="3B49B65E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5E6103D" w14:textId="2FBF60FE" w:rsidR="00F33C81" w:rsidRPr="001B75D1" w:rsidRDefault="001A470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75D1">
              <w:rPr>
                <w:rFonts w:ascii="Angsana New" w:hAnsi="Angsana New" w:cs="Angsana New"/>
                <w:sz w:val="30"/>
                <w:szCs w:val="30"/>
              </w:rPr>
              <w:t>350,100</w:t>
            </w:r>
          </w:p>
        </w:tc>
      </w:tr>
      <w:tr w:rsidR="00F33C81" w:rsidRPr="004D49BC" w14:paraId="78857CA8" w14:textId="77777777" w:rsidTr="00594323">
        <w:trPr>
          <w:trHeight w:val="368"/>
        </w:trPr>
        <w:tc>
          <w:tcPr>
            <w:tcW w:w="2190" w:type="pct"/>
          </w:tcPr>
          <w:p w14:paraId="2CCCBA3D" w14:textId="77777777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18FA0" w14:textId="7B011DAB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96,000</w:t>
            </w:r>
          </w:p>
        </w:tc>
        <w:tc>
          <w:tcPr>
            <w:tcW w:w="143" w:type="pct"/>
          </w:tcPr>
          <w:p w14:paraId="4DBFC251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2204FEAD" w:rsidR="00F33C81" w:rsidRPr="001B75D1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5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16,424,200</w:t>
            </w:r>
          </w:p>
        </w:tc>
        <w:tc>
          <w:tcPr>
            <w:tcW w:w="143" w:type="pct"/>
          </w:tcPr>
          <w:p w14:paraId="07877A97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0545B013" w:rsidR="00F33C81" w:rsidRPr="001B75D1" w:rsidRDefault="001A4705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5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(16,170,100)</w:t>
            </w:r>
          </w:p>
        </w:tc>
        <w:tc>
          <w:tcPr>
            <w:tcW w:w="143" w:type="pct"/>
          </w:tcPr>
          <w:p w14:paraId="2A5EF679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758C585F" w:rsidR="00F33C81" w:rsidRPr="001B75D1" w:rsidRDefault="001A470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5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350,100</w:t>
            </w:r>
          </w:p>
        </w:tc>
      </w:tr>
    </w:tbl>
    <w:p w14:paraId="54702C94" w14:textId="77777777" w:rsidR="006024BC" w:rsidRPr="004D49BC" w:rsidRDefault="006024BC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16"/>
          <w:szCs w:val="16"/>
        </w:rPr>
      </w:pPr>
    </w:p>
    <w:p w14:paraId="62CBE5B5" w14:textId="45F58403" w:rsidR="00221071" w:rsidRDefault="00FE26E4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3" w:name="_Hlk141985806"/>
      <w:r w:rsidR="00245EA5">
        <w:rPr>
          <w:rFonts w:ascii="Angsana New" w:hAnsi="Angsana New" w:cs="Angsana New"/>
          <w:sz w:val="30"/>
          <w:szCs w:val="30"/>
        </w:rPr>
        <w:t xml:space="preserve">30 </w:t>
      </w:r>
      <w:r w:rsidR="00245EA5">
        <w:rPr>
          <w:rFonts w:ascii="Angsana New" w:hAnsi="Angsana New" w:cs="Angsana New"/>
          <w:sz w:val="30"/>
          <w:szCs w:val="30"/>
          <w:cs/>
        </w:rPr>
        <w:t>มิถุนายน</w:t>
      </w:r>
      <w:r w:rsidR="00245EA5" w:rsidRPr="00053443">
        <w:rPr>
          <w:rFonts w:ascii="Angsana New" w:hAnsi="Angsana New" w:cs="Angsana New"/>
          <w:sz w:val="30"/>
          <w:szCs w:val="30"/>
          <w:cs/>
        </w:rPr>
        <w:t xml:space="preserve"> </w:t>
      </w:r>
      <w:r w:rsidR="006024BC" w:rsidRPr="004D49BC">
        <w:rPr>
          <w:rFonts w:ascii="Angsana New" w:hAnsi="Angsana New" w:cs="Angsana New"/>
          <w:sz w:val="30"/>
          <w:szCs w:val="30"/>
        </w:rPr>
        <w:t>256</w:t>
      </w:r>
      <w:bookmarkEnd w:id="3"/>
      <w:r w:rsidR="009A1807"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4D49BC">
        <w:rPr>
          <w:rFonts w:ascii="Angsana New" w:hAnsi="Angsana New" w:cs="Angsana New" w:hint="cs"/>
          <w:sz w:val="30"/>
          <w:szCs w:val="30"/>
          <w:cs/>
        </w:rPr>
        <w:t>จาก</w:t>
      </w:r>
      <w:r w:rsidRPr="004D49BC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เป็นเงินกู้ยืมประเภทไม่มีหลักประกันและชำระคืนเมื่อ</w:t>
      </w:r>
      <w:r w:rsidRPr="004D49BC">
        <w:rPr>
          <w:rFonts w:ascii="Angsana New" w:hAnsi="Angsana New" w:cs="Angsana New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4D49BC">
        <w:rPr>
          <w:rFonts w:ascii="Angsana New" w:hAnsi="Angsana New" w:cs="Angsana New"/>
          <w:position w:val="2"/>
          <w:sz w:val="30"/>
          <w:szCs w:val="30"/>
          <w:cs/>
        </w:rPr>
        <w:t>ร้อย</w:t>
      </w:r>
      <w:r w:rsidR="00042935" w:rsidRPr="004F5C12">
        <w:rPr>
          <w:rFonts w:ascii="Angsana New" w:hAnsi="Angsana New" w:cs="Angsana New"/>
          <w:position w:val="2"/>
          <w:sz w:val="30"/>
          <w:szCs w:val="30"/>
          <w:cs/>
        </w:rPr>
        <w:t>ล</w:t>
      </w:r>
      <w:r w:rsidR="00042935" w:rsidRPr="004F5C12">
        <w:rPr>
          <w:rFonts w:ascii="Angsana New" w:hAnsi="Angsana New" w:cs="Angsana New" w:hint="cs"/>
          <w:position w:val="2"/>
          <w:sz w:val="30"/>
          <w:szCs w:val="30"/>
          <w:cs/>
        </w:rPr>
        <w:t>ะ</w:t>
      </w:r>
      <w:r w:rsidR="001A4705" w:rsidRPr="004F5C12">
        <w:rPr>
          <w:rFonts w:ascii="Angsana New" w:hAnsi="Angsana New" w:cs="Angsana New"/>
          <w:position w:val="2"/>
          <w:sz w:val="30"/>
          <w:szCs w:val="30"/>
        </w:rPr>
        <w:t xml:space="preserve"> 5.</w:t>
      </w:r>
      <w:r w:rsidR="004F5C12" w:rsidRPr="004F5C12">
        <w:rPr>
          <w:rFonts w:ascii="Angsana New" w:hAnsi="Angsana New" w:cs="Angsana New"/>
          <w:position w:val="2"/>
          <w:sz w:val="30"/>
          <w:szCs w:val="30"/>
        </w:rPr>
        <w:t>1</w:t>
      </w:r>
      <w:r w:rsidR="00E10C58">
        <w:rPr>
          <w:rFonts w:ascii="Angsana New" w:hAnsi="Angsana New" w:cs="Angsana New"/>
          <w:position w:val="2"/>
          <w:sz w:val="30"/>
          <w:szCs w:val="30"/>
        </w:rPr>
        <w:t>4</w:t>
      </w:r>
      <w:r w:rsidR="00F97E76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2935" w:rsidRPr="004D49BC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  <w:r w:rsidR="009A1807">
        <w:rPr>
          <w:rFonts w:ascii="Angsana New" w:hAnsi="Angsana New" w:cs="Angsana New"/>
          <w:position w:val="2"/>
          <w:sz w:val="30"/>
          <w:szCs w:val="30"/>
        </w:rPr>
        <w:t xml:space="preserve"> </w:t>
      </w:r>
      <w:r w:rsidR="009A1807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(</w:t>
      </w:r>
      <w:r w:rsidR="009A1807" w:rsidRPr="004D49BC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31</w:t>
      </w:r>
      <w:r w:rsidR="009A1807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9A1807" w:rsidRPr="004D49BC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ธันวาคม </w:t>
      </w:r>
      <w:r w:rsidR="009A1807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256</w:t>
      </w:r>
      <w:r w:rsidR="009A1807">
        <w:rPr>
          <w:rFonts w:ascii="Angsana New" w:hAnsi="Angsana New" w:cs="Angsana New"/>
          <w:i/>
          <w:iCs/>
          <w:position w:val="2"/>
          <w:sz w:val="30"/>
          <w:szCs w:val="30"/>
        </w:rPr>
        <w:t>7</w:t>
      </w:r>
      <w:r w:rsidR="009A1807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:</w:t>
      </w:r>
      <w:r w:rsidR="009A1807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 xml:space="preserve"> ร้อยละ</w:t>
      </w:r>
      <w:r w:rsidR="009A1807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9A1807" w:rsidRPr="00AE1FCC">
        <w:rPr>
          <w:rFonts w:ascii="Angsana New" w:hAnsi="Angsana New" w:cs="Angsana New"/>
          <w:i/>
          <w:iCs/>
          <w:position w:val="2"/>
          <w:sz w:val="30"/>
          <w:szCs w:val="30"/>
        </w:rPr>
        <w:t>5.3</w:t>
      </w:r>
      <w:r w:rsidR="009A1807">
        <w:rPr>
          <w:rFonts w:ascii="Angsana New" w:hAnsi="Angsana New" w:cs="Angsana New"/>
          <w:i/>
          <w:iCs/>
          <w:position w:val="2"/>
          <w:sz w:val="30"/>
          <w:szCs w:val="30"/>
        </w:rPr>
        <w:t>4</w:t>
      </w:r>
      <w:r w:rsidR="009A1807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9A1807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ต่อปี</w:t>
      </w:r>
      <w:r w:rsidR="009A1807" w:rsidRPr="004D49B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29D9F82" w14:textId="77777777" w:rsidR="00AA61C7" w:rsidRPr="00AA61C7" w:rsidRDefault="00AA61C7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16A7BD82" w14:textId="5B6E2515" w:rsidR="00F50C70" w:rsidRPr="004D49BC" w:rsidRDefault="00F50C70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D49BC">
        <w:rPr>
          <w:rFonts w:ascii="Angsana New" w:hAnsi="Angsana New" w:cs="Angsana New" w:hint="cs"/>
          <w:b/>
          <w:bCs/>
          <w:sz w:val="30"/>
          <w:szCs w:val="30"/>
          <w:cs/>
        </w:rPr>
        <w:t>สัญญาที่สำคัญที่ทำกับกิจการที่เกี่ยวข้องกัน</w:t>
      </w:r>
    </w:p>
    <w:p w14:paraId="450E810C" w14:textId="77777777" w:rsidR="00F50C70" w:rsidRPr="00AA61C7" w:rsidRDefault="00F50C70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1B8FEE7D" w14:textId="1C78101A" w:rsidR="00435DFF" w:rsidRDefault="00435DFF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1E56B0AF" w14:textId="77777777" w:rsidR="00AA61C7" w:rsidRPr="00AA61C7" w:rsidRDefault="00AA61C7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528229FA" w14:textId="4BD293F6" w:rsidR="001C3959" w:rsidRDefault="00D2197F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 w:rsidR="00435DFF" w:rsidRPr="004D49BC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บริษัทค้ำประกันวงเงินสินเชื่อของบริษัทย่อย และบริษัทร่วมบางแห่งซึ่งได้รับจากธนาคารเป็น</w:t>
      </w:r>
      <w:r w:rsidR="00435DFF" w:rsidRPr="007346B9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EA016B">
        <w:rPr>
          <w:rFonts w:ascii="Angsana New" w:hAnsi="Angsana New" w:cs="Angsana New"/>
          <w:sz w:val="30"/>
          <w:szCs w:val="30"/>
        </w:rPr>
        <w:t xml:space="preserve"> </w:t>
      </w:r>
      <w:r w:rsidR="006231B5">
        <w:rPr>
          <w:rFonts w:ascii="Angsana New" w:hAnsi="Angsana New" w:cs="Angsana New"/>
          <w:sz w:val="30"/>
          <w:szCs w:val="30"/>
        </w:rPr>
        <w:t>20,261.8</w:t>
      </w:r>
      <w:r w:rsidR="00EA016B">
        <w:rPr>
          <w:rFonts w:ascii="Angsana New" w:hAnsi="Angsana New" w:cs="Angsana New"/>
          <w:sz w:val="30"/>
          <w:szCs w:val="30"/>
        </w:rPr>
        <w:t xml:space="preserve"> </w:t>
      </w:r>
      <w:r w:rsidR="00435DFF" w:rsidRPr="007346B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35DFF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A0189CB" w14:textId="77777777" w:rsidR="008732C4" w:rsidRDefault="008732C4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E23D31A" w14:textId="77777777" w:rsidR="009510A5" w:rsidRDefault="009510A5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09DD32E" w14:textId="77777777" w:rsidR="009510A5" w:rsidRPr="00AA61C7" w:rsidRDefault="009510A5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72BBC79" w14:textId="77777777" w:rsidR="004F5C12" w:rsidRDefault="004F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BE7D94F" w14:textId="6DBF18EA" w:rsidR="00CF77A1" w:rsidRPr="004D49BC" w:rsidRDefault="00F85D22" w:rsidP="00454C8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6F24574A" w14:textId="4F74AE35" w:rsidR="00593F4B" w:rsidRPr="004D49BC" w:rsidRDefault="00593F4B" w:rsidP="00593F4B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4D49BC" w14:paraId="77EB3D95" w14:textId="77777777" w:rsidTr="00867689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4D49BC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4D49BC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146" w:rsidRPr="004D49BC" w14:paraId="6213A24E" w14:textId="77777777" w:rsidTr="002C5B4F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F23EA70" w14:textId="77777777" w:rsidR="00245EA5" w:rsidRDefault="00245EA5" w:rsidP="00245EA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0706CE91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="00F006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5C27293" w14:textId="77777777" w:rsidR="00824146" w:rsidRPr="004D49BC" w:rsidRDefault="00824146" w:rsidP="0082414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4F61DD52" w:rsidR="00824146" w:rsidRPr="004D49BC" w:rsidRDefault="00824146" w:rsidP="0082414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="00F006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28D1BA9B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A5CB7B9" w14:textId="77777777" w:rsidR="00245EA5" w:rsidRDefault="00245EA5" w:rsidP="00245EA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5EFCB2DF" w:rsidR="00824146" w:rsidRPr="004D49BC" w:rsidRDefault="00824146" w:rsidP="00824146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F0063D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59" w:type="dxa"/>
            <w:vAlign w:val="bottom"/>
          </w:tcPr>
          <w:p w14:paraId="7AAFD6A5" w14:textId="77777777" w:rsidR="00824146" w:rsidRPr="004D49BC" w:rsidRDefault="00824146" w:rsidP="008241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01F55488" w:rsidR="00824146" w:rsidRPr="004D49BC" w:rsidRDefault="00824146" w:rsidP="0082414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="00F006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824146" w:rsidRPr="004D49BC" w14:paraId="3C1E6BFB" w14:textId="77777777" w:rsidTr="00867689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4146" w:rsidRPr="004D49BC" w14:paraId="4E12AF87" w14:textId="77777777" w:rsidTr="00867689">
        <w:trPr>
          <w:cantSplit/>
          <w:trHeight w:val="398"/>
        </w:trPr>
        <w:tc>
          <w:tcPr>
            <w:tcW w:w="3870" w:type="dxa"/>
          </w:tcPr>
          <w:p w14:paraId="031C9539" w14:textId="396CA738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0" w:type="dxa"/>
            <w:gridSpan w:val="7"/>
          </w:tcPr>
          <w:p w14:paraId="7A95560A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438A2" w:rsidRPr="004D49BC" w14:paraId="2130258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5438A2" w:rsidRPr="004D49BC" w:rsidRDefault="005438A2" w:rsidP="005438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1D3ED913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1,939,348</w:t>
            </w:r>
          </w:p>
        </w:tc>
        <w:tc>
          <w:tcPr>
            <w:tcW w:w="270" w:type="dxa"/>
          </w:tcPr>
          <w:p w14:paraId="49B1A64D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F45A752" w14:textId="0049A81E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1,771,756</w:t>
            </w:r>
          </w:p>
        </w:tc>
        <w:tc>
          <w:tcPr>
            <w:tcW w:w="283" w:type="dxa"/>
          </w:tcPr>
          <w:p w14:paraId="6E30DC56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81D07E" w14:textId="4F358EBA" w:rsidR="005438A2" w:rsidRPr="00083F5F" w:rsidRDefault="0017243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3F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1,346,</w:t>
            </w:r>
            <w:r w:rsidR="00307E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59" w:type="dxa"/>
          </w:tcPr>
          <w:p w14:paraId="0628585B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D241B8" w14:textId="7A25A8DC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1,301,528</w:t>
            </w:r>
          </w:p>
        </w:tc>
      </w:tr>
      <w:tr w:rsidR="005438A2" w:rsidRPr="004D49BC" w14:paraId="2F1DEF59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5438A2" w:rsidRPr="004D49BC" w:rsidRDefault="005438A2" w:rsidP="005438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1FF1936F" w:rsidR="005438A2" w:rsidRPr="004D49BC" w:rsidRDefault="005438A2" w:rsidP="005438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38A94D6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5438A2" w:rsidRPr="00083F5F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8DC07A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38A2" w:rsidRPr="004D49BC" w14:paraId="0C9DAE5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2A73F9CF" w14:textId="7AC33C15" w:rsidR="005438A2" w:rsidRPr="004D49BC" w:rsidRDefault="005438A2" w:rsidP="005438A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E4330D3" w14:textId="0A6553A1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117,790</w:t>
            </w:r>
          </w:p>
        </w:tc>
        <w:tc>
          <w:tcPr>
            <w:tcW w:w="270" w:type="dxa"/>
          </w:tcPr>
          <w:p w14:paraId="32B4D217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DEC821D" w14:textId="72CB2DB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83" w:type="dxa"/>
          </w:tcPr>
          <w:p w14:paraId="5548707F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710896F" w14:textId="1EF30487" w:rsidR="005438A2" w:rsidRPr="00083F5F" w:rsidRDefault="00B5416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3F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</w:t>
            </w:r>
            <w:r w:rsidR="00307E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59" w:type="dxa"/>
          </w:tcPr>
          <w:p w14:paraId="3075443D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794A1" w14:textId="5B3051BB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92,336</w:t>
            </w:r>
          </w:p>
        </w:tc>
      </w:tr>
      <w:tr w:rsidR="005438A2" w:rsidRPr="004D49BC" w14:paraId="4AE3E24D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183729BD" w14:textId="20D921A6" w:rsidR="005438A2" w:rsidRPr="004D49BC" w:rsidRDefault="005438A2" w:rsidP="005438A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- 6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7FC67DE1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16,621</w:t>
            </w:r>
          </w:p>
        </w:tc>
        <w:tc>
          <w:tcPr>
            <w:tcW w:w="270" w:type="dxa"/>
          </w:tcPr>
          <w:p w14:paraId="62B0D80D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55D4BAE" w14:textId="2C1C6DA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36,441</w:t>
            </w:r>
          </w:p>
        </w:tc>
        <w:tc>
          <w:tcPr>
            <w:tcW w:w="283" w:type="dxa"/>
          </w:tcPr>
          <w:p w14:paraId="572D2DB3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B3EFD8C" w14:textId="163717D4" w:rsidR="005438A2" w:rsidRPr="004D49BC" w:rsidRDefault="00C94C2C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A91D5AD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F2465" w14:textId="40BCD85D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38A2" w:rsidRPr="004D49BC" w14:paraId="206355C2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236D72E0" w14:textId="05130649" w:rsidR="005438A2" w:rsidRPr="004D49BC" w:rsidRDefault="005438A2" w:rsidP="005438A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6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4542AF68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34,146</w:t>
            </w:r>
          </w:p>
        </w:tc>
        <w:tc>
          <w:tcPr>
            <w:tcW w:w="270" w:type="dxa"/>
          </w:tcPr>
          <w:p w14:paraId="06B68127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2857310" w14:textId="066F1E9D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50,757</w:t>
            </w:r>
          </w:p>
        </w:tc>
        <w:tc>
          <w:tcPr>
            <w:tcW w:w="283" w:type="dxa"/>
          </w:tcPr>
          <w:p w14:paraId="749BE1A2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2C063B" w14:textId="0C04261F" w:rsidR="005438A2" w:rsidRPr="004D49BC" w:rsidRDefault="00C94C2C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2F7BB03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CE10B1" w14:textId="57A3EF94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38A2" w:rsidRPr="004D49BC" w14:paraId="3D1F4FE7" w14:textId="77777777" w:rsidTr="002C5B4F">
        <w:trPr>
          <w:cantSplit/>
          <w:trHeight w:val="398"/>
        </w:trPr>
        <w:tc>
          <w:tcPr>
            <w:tcW w:w="3870" w:type="dxa"/>
          </w:tcPr>
          <w:p w14:paraId="2046500E" w14:textId="39602A22" w:rsidR="005438A2" w:rsidRPr="004D49BC" w:rsidRDefault="005438A2" w:rsidP="005438A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6AF69593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104,550</w:t>
            </w:r>
          </w:p>
        </w:tc>
        <w:tc>
          <w:tcPr>
            <w:tcW w:w="270" w:type="dxa"/>
          </w:tcPr>
          <w:p w14:paraId="132EC50E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44A6702" w14:textId="4F589E20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122,057</w:t>
            </w:r>
          </w:p>
        </w:tc>
        <w:tc>
          <w:tcPr>
            <w:tcW w:w="283" w:type="dxa"/>
          </w:tcPr>
          <w:p w14:paraId="355E5EB1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063712A" w14:textId="44E205B2" w:rsidR="005438A2" w:rsidRPr="004D49BC" w:rsidRDefault="00940028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01F908F7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D9A1C1" w14:textId="524D9B44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38A2" w:rsidRPr="004D49BC" w14:paraId="78A5949F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5438A2" w:rsidRPr="004D49BC" w:rsidRDefault="005438A2" w:rsidP="005438A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0DCA739C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586,636</w:t>
            </w:r>
          </w:p>
        </w:tc>
        <w:tc>
          <w:tcPr>
            <w:tcW w:w="270" w:type="dxa"/>
          </w:tcPr>
          <w:p w14:paraId="097B8E87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4179992" w14:textId="2A56A4DF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541,551</w:t>
            </w:r>
          </w:p>
        </w:tc>
        <w:tc>
          <w:tcPr>
            <w:tcW w:w="283" w:type="dxa"/>
          </w:tcPr>
          <w:p w14:paraId="786B6FA5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6CD3DE94" w:rsidR="005438A2" w:rsidRPr="004D49BC" w:rsidRDefault="00940028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0028">
              <w:rPr>
                <w:rFonts w:asciiTheme="majorBidi" w:hAnsiTheme="majorBidi" w:cstheme="majorBidi"/>
                <w:sz w:val="30"/>
                <w:szCs w:val="30"/>
              </w:rPr>
              <w:t>10,547</w:t>
            </w:r>
          </w:p>
        </w:tc>
        <w:tc>
          <w:tcPr>
            <w:tcW w:w="259" w:type="dxa"/>
          </w:tcPr>
          <w:p w14:paraId="3E8DC353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B28B5" w14:textId="6BD02CE2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8,230</w:t>
            </w:r>
          </w:p>
        </w:tc>
      </w:tr>
      <w:tr w:rsidR="005438A2" w:rsidRPr="004D49BC" w14:paraId="5E1FF8ED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0343950C" w14:textId="527D2DDD" w:rsidR="005438A2" w:rsidRPr="004D49BC" w:rsidRDefault="005438A2" w:rsidP="005438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4478DD2A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2,799,091</w:t>
            </w:r>
          </w:p>
        </w:tc>
        <w:tc>
          <w:tcPr>
            <w:tcW w:w="270" w:type="dxa"/>
          </w:tcPr>
          <w:p w14:paraId="34A71713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92D0A86" w14:textId="652CEE8B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2,681,809</w:t>
            </w:r>
          </w:p>
        </w:tc>
        <w:tc>
          <w:tcPr>
            <w:tcW w:w="283" w:type="dxa"/>
          </w:tcPr>
          <w:p w14:paraId="1FF96942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4C43174F" w:rsidR="005438A2" w:rsidRPr="004D49BC" w:rsidRDefault="00940028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0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1,424,226</w:t>
            </w:r>
          </w:p>
        </w:tc>
        <w:tc>
          <w:tcPr>
            <w:tcW w:w="259" w:type="dxa"/>
          </w:tcPr>
          <w:p w14:paraId="64937797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194FA78A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1,402,094</w:t>
            </w:r>
          </w:p>
        </w:tc>
      </w:tr>
      <w:tr w:rsidR="005438A2" w:rsidRPr="004D49BC" w14:paraId="29E18F82" w14:textId="77777777" w:rsidTr="002C5B4F">
        <w:trPr>
          <w:cantSplit/>
          <w:trHeight w:val="70"/>
        </w:trPr>
        <w:tc>
          <w:tcPr>
            <w:tcW w:w="3870" w:type="dxa"/>
          </w:tcPr>
          <w:p w14:paraId="4CA43D28" w14:textId="40639474" w:rsidR="005438A2" w:rsidRPr="004D49BC" w:rsidRDefault="005438A2" w:rsidP="005438A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CAFE26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D0BF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B48FA2A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19B201BD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CF97963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A213E3" w14:textId="77777777" w:rsidR="005438A2" w:rsidRPr="004D49BC" w:rsidRDefault="005438A2" w:rsidP="0054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8A2" w:rsidRPr="004D49BC" w14:paraId="3F9F20AC" w14:textId="77777777" w:rsidTr="002C5B4F">
        <w:trPr>
          <w:cantSplit/>
          <w:trHeight w:val="70"/>
        </w:trPr>
        <w:tc>
          <w:tcPr>
            <w:tcW w:w="3870" w:type="dxa"/>
            <w:hideMark/>
          </w:tcPr>
          <w:p w14:paraId="0B9D792A" w14:textId="4759258B" w:rsidR="005438A2" w:rsidRPr="004D49BC" w:rsidRDefault="005438A2" w:rsidP="005438A2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2E28E3D5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(633,242)</w:t>
            </w:r>
          </w:p>
        </w:tc>
        <w:tc>
          <w:tcPr>
            <w:tcW w:w="270" w:type="dxa"/>
          </w:tcPr>
          <w:p w14:paraId="686C1F9C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7058202" w14:textId="29510D6D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9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(597,696)</w:t>
            </w:r>
          </w:p>
        </w:tc>
        <w:tc>
          <w:tcPr>
            <w:tcW w:w="283" w:type="dxa"/>
          </w:tcPr>
          <w:p w14:paraId="49595480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57C7995B" w:rsidR="005438A2" w:rsidRPr="004D49BC" w:rsidRDefault="00A6015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6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572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10,594)</w:t>
            </w:r>
          </w:p>
        </w:tc>
        <w:tc>
          <w:tcPr>
            <w:tcW w:w="259" w:type="dxa"/>
          </w:tcPr>
          <w:p w14:paraId="7032D352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8E1F5C9" w14:textId="32B32082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(8,285)</w:t>
            </w:r>
          </w:p>
        </w:tc>
      </w:tr>
      <w:tr w:rsidR="005438A2" w:rsidRPr="004D49BC" w14:paraId="422EF9A4" w14:textId="77777777" w:rsidTr="002C5B4F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5438A2" w:rsidRPr="004D49BC" w:rsidRDefault="005438A2" w:rsidP="005438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0A3BFEE6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2,165,849</w:t>
            </w:r>
          </w:p>
        </w:tc>
        <w:tc>
          <w:tcPr>
            <w:tcW w:w="270" w:type="dxa"/>
          </w:tcPr>
          <w:p w14:paraId="343A45EE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9873" w14:textId="417B3E8D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2,084,113</w:t>
            </w:r>
          </w:p>
        </w:tc>
        <w:tc>
          <w:tcPr>
            <w:tcW w:w="283" w:type="dxa"/>
          </w:tcPr>
          <w:p w14:paraId="317A4E38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60D2C910" w:rsidR="005438A2" w:rsidRPr="004D49BC" w:rsidRDefault="00757254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1,413,632</w:t>
            </w:r>
          </w:p>
        </w:tc>
        <w:tc>
          <w:tcPr>
            <w:tcW w:w="259" w:type="dxa"/>
          </w:tcPr>
          <w:p w14:paraId="6B3E730D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5D0B14F" w14:textId="2CC7E058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1,393,809</w:t>
            </w:r>
          </w:p>
        </w:tc>
      </w:tr>
      <w:tr w:rsidR="005438A2" w:rsidRPr="004D49BC" w14:paraId="45174A61" w14:textId="77777777" w:rsidTr="00594323">
        <w:trPr>
          <w:cantSplit/>
          <w:trHeight w:val="60"/>
        </w:trPr>
        <w:tc>
          <w:tcPr>
            <w:tcW w:w="3870" w:type="dxa"/>
          </w:tcPr>
          <w:p w14:paraId="5308A29B" w14:textId="22CD656B" w:rsidR="005438A2" w:rsidRPr="004D49BC" w:rsidRDefault="005438A2" w:rsidP="005438A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2FDE3" w14:textId="0B97A297" w:rsidR="005438A2" w:rsidRPr="004D49BC" w:rsidRDefault="005438A2" w:rsidP="005438A2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E29E51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7E073BF" w14:textId="28AA71CB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C55CED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68AB136" w14:textId="7436582E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1BD388A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ECA64" w14:textId="14980FFF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38A2" w:rsidRPr="004D49BC" w14:paraId="3F190216" w14:textId="77777777" w:rsidTr="002C5B4F">
        <w:trPr>
          <w:cantSplit/>
          <w:trHeight w:val="60"/>
        </w:trPr>
        <w:tc>
          <w:tcPr>
            <w:tcW w:w="3870" w:type="dxa"/>
          </w:tcPr>
          <w:p w14:paraId="1BF9117F" w14:textId="76D035B6" w:rsidR="005438A2" w:rsidRPr="004D49BC" w:rsidRDefault="005438A2" w:rsidP="005438A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210011" w14:textId="625EEB23" w:rsidR="005438A2" w:rsidRPr="004D49BC" w:rsidRDefault="005438A2" w:rsidP="005438A2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0C583B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2A190ED" w14:textId="0898A0D6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B417E22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A90B45E" w14:textId="1399A69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1C646812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93FFF" w14:textId="05F498E1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438A2" w:rsidRPr="004D49BC" w14:paraId="15224BF1" w14:textId="77777777" w:rsidTr="002C5B4F">
        <w:trPr>
          <w:cantSplit/>
          <w:trHeight w:val="60"/>
        </w:trPr>
        <w:tc>
          <w:tcPr>
            <w:tcW w:w="3870" w:type="dxa"/>
          </w:tcPr>
          <w:p w14:paraId="32C80D0F" w14:textId="50BC72FB" w:rsidR="005438A2" w:rsidRPr="004D49BC" w:rsidRDefault="005438A2" w:rsidP="005438A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A9B5D1" w14:textId="29ECE9C0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22,314</w:t>
            </w:r>
          </w:p>
        </w:tc>
        <w:tc>
          <w:tcPr>
            <w:tcW w:w="270" w:type="dxa"/>
          </w:tcPr>
          <w:p w14:paraId="6CB0E3B2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91C1C86" w14:textId="2C88F996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46,997</w:t>
            </w:r>
          </w:p>
        </w:tc>
        <w:tc>
          <w:tcPr>
            <w:tcW w:w="283" w:type="dxa"/>
          </w:tcPr>
          <w:p w14:paraId="267F1A12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517F2C3" w14:textId="6CE999A4" w:rsidR="005438A2" w:rsidRPr="004D49BC" w:rsidRDefault="001E43D4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2C914F5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35C70E" w14:textId="292F286B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438A2" w:rsidRPr="004D49BC" w14:paraId="06762362" w14:textId="77777777" w:rsidTr="002C5B4F">
        <w:trPr>
          <w:cantSplit/>
          <w:trHeight w:val="60"/>
        </w:trPr>
        <w:tc>
          <w:tcPr>
            <w:tcW w:w="3870" w:type="dxa"/>
          </w:tcPr>
          <w:p w14:paraId="298D32DF" w14:textId="0D122A92" w:rsidR="005438A2" w:rsidRPr="004D49BC" w:rsidRDefault="005438A2" w:rsidP="005438A2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E5615E" w14:textId="1E6BE51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50A26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41F313B8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48515D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662D42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4E319F7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67DC2B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38A2" w:rsidRPr="004D49BC" w14:paraId="6EFED6FB" w14:textId="77777777" w:rsidTr="002C5B4F">
        <w:trPr>
          <w:cantSplit/>
          <w:trHeight w:val="60"/>
        </w:trPr>
        <w:tc>
          <w:tcPr>
            <w:tcW w:w="3870" w:type="dxa"/>
          </w:tcPr>
          <w:p w14:paraId="7D381E32" w14:textId="681D4E7E" w:rsidR="005438A2" w:rsidRPr="004D49BC" w:rsidRDefault="005438A2" w:rsidP="005438A2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B5BD2" w14:textId="13079B86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(689)</w:t>
            </w:r>
          </w:p>
        </w:tc>
        <w:tc>
          <w:tcPr>
            <w:tcW w:w="270" w:type="dxa"/>
          </w:tcPr>
          <w:p w14:paraId="1C2E8AA4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0897917" w14:textId="11BC6B1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2"/>
              </w:tabs>
              <w:spacing w:line="360" w:lineRule="exact"/>
              <w:ind w:left="-83" w:right="-91" w:firstLine="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(1,601)</w:t>
            </w:r>
          </w:p>
        </w:tc>
        <w:tc>
          <w:tcPr>
            <w:tcW w:w="283" w:type="dxa"/>
          </w:tcPr>
          <w:p w14:paraId="74F73414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A95E378" w14:textId="58B81526" w:rsidR="005438A2" w:rsidRPr="004D49BC" w:rsidRDefault="001E43D4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3444456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E9DF7" w14:textId="3959A0FA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438A2" w:rsidRPr="004D49BC" w14:paraId="159756BE" w14:textId="77777777" w:rsidTr="002C5B4F">
        <w:trPr>
          <w:cantSplit/>
          <w:trHeight w:val="50"/>
        </w:trPr>
        <w:tc>
          <w:tcPr>
            <w:tcW w:w="3870" w:type="dxa"/>
          </w:tcPr>
          <w:p w14:paraId="418A5B9C" w14:textId="77777777" w:rsidR="005438A2" w:rsidRPr="004D49BC" w:rsidRDefault="005438A2" w:rsidP="005438A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95665" w14:textId="7645B8F1" w:rsidR="005438A2" w:rsidRPr="004D49BC" w:rsidRDefault="009510A5" w:rsidP="005438A2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21,625</w:t>
            </w:r>
          </w:p>
        </w:tc>
        <w:tc>
          <w:tcPr>
            <w:tcW w:w="270" w:type="dxa"/>
          </w:tcPr>
          <w:p w14:paraId="59A46204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12114" w14:textId="35908D5C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45,396</w:t>
            </w:r>
          </w:p>
        </w:tc>
        <w:tc>
          <w:tcPr>
            <w:tcW w:w="283" w:type="dxa"/>
          </w:tcPr>
          <w:p w14:paraId="4D6EA5C7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A8EE6" w14:textId="2910344A" w:rsidR="005438A2" w:rsidRPr="004D49BC" w:rsidRDefault="001E43D4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63A8CB98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76F57" w14:textId="042293B8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50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5438A2" w:rsidRPr="004D49BC" w14:paraId="3DBF7E4C" w14:textId="77777777" w:rsidTr="002C5B4F">
        <w:trPr>
          <w:cantSplit/>
          <w:trHeight w:val="50"/>
        </w:trPr>
        <w:tc>
          <w:tcPr>
            <w:tcW w:w="3870" w:type="dxa"/>
          </w:tcPr>
          <w:p w14:paraId="69E76D58" w14:textId="77777777" w:rsidR="005438A2" w:rsidRPr="004D49BC" w:rsidRDefault="005438A2" w:rsidP="005438A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5ABD41" w14:textId="329D113F" w:rsidR="005438A2" w:rsidRPr="004D49BC" w:rsidRDefault="009510A5" w:rsidP="005438A2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2,187,474</w:t>
            </w:r>
          </w:p>
        </w:tc>
        <w:tc>
          <w:tcPr>
            <w:tcW w:w="270" w:type="dxa"/>
          </w:tcPr>
          <w:p w14:paraId="2A1B6338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A37E1" w14:textId="5DC233B9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2,129,509</w:t>
            </w:r>
          </w:p>
        </w:tc>
        <w:tc>
          <w:tcPr>
            <w:tcW w:w="283" w:type="dxa"/>
          </w:tcPr>
          <w:p w14:paraId="3DFE9917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3E5FD" w14:textId="4BCB6F06" w:rsidR="005438A2" w:rsidRPr="004D49BC" w:rsidRDefault="001E43D4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43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1,413,632</w:t>
            </w:r>
          </w:p>
        </w:tc>
        <w:tc>
          <w:tcPr>
            <w:tcW w:w="259" w:type="dxa"/>
          </w:tcPr>
          <w:p w14:paraId="26DB0490" w14:textId="77777777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AC049" w14:textId="685D36D8" w:rsidR="005438A2" w:rsidRPr="004D49BC" w:rsidRDefault="005438A2" w:rsidP="005438A2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1,393,809</w:t>
            </w:r>
          </w:p>
        </w:tc>
      </w:tr>
    </w:tbl>
    <w:p w14:paraId="1FA3CB0A" w14:textId="1E7F1ABE" w:rsidR="000911A2" w:rsidRPr="0094070E" w:rsidRDefault="000911A2" w:rsidP="00F85D22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454C8A" w:rsidRPr="004D49BC" w14:paraId="784F2259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409E7436" w14:textId="2F9BE347" w:rsidR="00454C8A" w:rsidRPr="004D49BC" w:rsidRDefault="00454C8A" w:rsidP="00454C8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19DD1CA7" w14:textId="77777777" w:rsidR="00454C8A" w:rsidRPr="004D49BC" w:rsidRDefault="00454C8A" w:rsidP="00454C8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0EEC2" w14:textId="77777777" w:rsidR="00454C8A" w:rsidRPr="004D49BC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2F47C3F" w14:textId="77777777" w:rsidR="00454C8A" w:rsidRPr="004D49BC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467A" w:rsidRPr="004D49BC" w14:paraId="40C39678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0EE5A9A6" w14:textId="1C6FED90" w:rsidR="0064467A" w:rsidRPr="004D49BC" w:rsidRDefault="0064467A" w:rsidP="0064467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หกเดือน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66" w:type="dxa"/>
            <w:vAlign w:val="bottom"/>
          </w:tcPr>
          <w:p w14:paraId="1BA9EC58" w14:textId="43606D80" w:rsidR="0064467A" w:rsidRPr="004D49BC" w:rsidRDefault="0064467A" w:rsidP="0064467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  <w:vAlign w:val="bottom"/>
          </w:tcPr>
          <w:p w14:paraId="60DCB7CB" w14:textId="77777777" w:rsidR="0064467A" w:rsidRPr="004D49BC" w:rsidRDefault="0064467A" w:rsidP="0064467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3E00F" w14:textId="2251CA50" w:rsidR="0064467A" w:rsidRPr="004D49BC" w:rsidRDefault="0064467A" w:rsidP="0064467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43755D8" w14:textId="77777777" w:rsidR="0064467A" w:rsidRPr="004D49BC" w:rsidRDefault="0064467A" w:rsidP="0064467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E53ABB" w14:textId="29CC3033" w:rsidR="0064467A" w:rsidRPr="004D49BC" w:rsidRDefault="0064467A" w:rsidP="0064467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A0AC3C4" w14:textId="77777777" w:rsidR="0064467A" w:rsidRPr="004D49BC" w:rsidRDefault="0064467A" w:rsidP="0064467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51A02" w14:textId="5B647071" w:rsidR="0064467A" w:rsidRPr="004D49BC" w:rsidRDefault="0064467A" w:rsidP="0064467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6F6E59" w:rsidRPr="004D49BC" w14:paraId="185AB8C2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2A7047F8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085CEC9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467A" w:rsidRPr="004D49BC" w14:paraId="778E0155" w14:textId="77777777" w:rsidTr="00594323">
        <w:trPr>
          <w:cantSplit/>
          <w:trHeight w:val="367"/>
        </w:trPr>
        <w:tc>
          <w:tcPr>
            <w:tcW w:w="3870" w:type="dxa"/>
            <w:vAlign w:val="bottom"/>
          </w:tcPr>
          <w:p w14:paraId="14EE68F6" w14:textId="5BD34378" w:rsidR="0064467A" w:rsidRPr="004D49BC" w:rsidRDefault="0064467A" w:rsidP="0064467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193D6DD3" w14:textId="5A9B771D" w:rsidR="0064467A" w:rsidRPr="004D49BC" w:rsidRDefault="009510A5" w:rsidP="0064467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34,634</w:t>
            </w:r>
          </w:p>
        </w:tc>
        <w:tc>
          <w:tcPr>
            <w:tcW w:w="274" w:type="dxa"/>
            <w:vAlign w:val="bottom"/>
          </w:tcPr>
          <w:p w14:paraId="64AB03ED" w14:textId="77777777" w:rsidR="0064467A" w:rsidRPr="004D49BC" w:rsidRDefault="0064467A" w:rsidP="0064467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297DB" w14:textId="009D3623" w:rsidR="0064467A" w:rsidRPr="004D49BC" w:rsidRDefault="0064467A" w:rsidP="00E10C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166,684</w:t>
            </w:r>
          </w:p>
        </w:tc>
        <w:tc>
          <w:tcPr>
            <w:tcW w:w="270" w:type="dxa"/>
            <w:vAlign w:val="bottom"/>
          </w:tcPr>
          <w:p w14:paraId="37487098" w14:textId="77777777" w:rsidR="0064467A" w:rsidRPr="004D49BC" w:rsidRDefault="0064467A" w:rsidP="0064467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44E5C" w14:textId="17992C53" w:rsidR="0064467A" w:rsidRPr="004D49BC" w:rsidRDefault="00476908" w:rsidP="00E10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90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476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7690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309</w:t>
            </w:r>
          </w:p>
        </w:tc>
        <w:tc>
          <w:tcPr>
            <w:tcW w:w="270" w:type="dxa"/>
            <w:vAlign w:val="bottom"/>
          </w:tcPr>
          <w:p w14:paraId="330F02C7" w14:textId="77777777" w:rsidR="0064467A" w:rsidRPr="004D49BC" w:rsidRDefault="0064467A" w:rsidP="006446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EA60BC" w14:textId="11AF9388" w:rsidR="0064467A" w:rsidRPr="004D49BC" w:rsidRDefault="0064467A" w:rsidP="00E10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4467A" w:rsidRPr="004D49BC" w14:paraId="46407B90" w14:textId="77777777" w:rsidTr="00594323">
        <w:trPr>
          <w:cantSplit/>
          <w:trHeight w:val="367"/>
        </w:trPr>
        <w:tc>
          <w:tcPr>
            <w:tcW w:w="3870" w:type="dxa"/>
            <w:vAlign w:val="bottom"/>
          </w:tcPr>
          <w:p w14:paraId="0CD0C01C" w14:textId="77777777" w:rsidR="0064467A" w:rsidRPr="004D49BC" w:rsidRDefault="0064467A" w:rsidP="0064467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3F66A426" w14:textId="19357FF6" w:rsidR="0064467A" w:rsidRPr="004D49BC" w:rsidRDefault="009510A5" w:rsidP="0064467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FB42590" w14:textId="77777777" w:rsidR="0064467A" w:rsidRPr="004D49BC" w:rsidRDefault="0064467A" w:rsidP="0064467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1E466" w14:textId="72CC62B6" w:rsidR="0064467A" w:rsidRPr="004D49BC" w:rsidRDefault="0064467A" w:rsidP="00E10C5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73E3C9" w14:textId="77777777" w:rsidR="0064467A" w:rsidRPr="004D49BC" w:rsidRDefault="0064467A" w:rsidP="0064467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681D7" w14:textId="5DBCB412" w:rsidR="0064467A" w:rsidRPr="004D49BC" w:rsidRDefault="00476908" w:rsidP="00E10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DFFD8F" w14:textId="77777777" w:rsidR="0064467A" w:rsidRPr="004D49BC" w:rsidRDefault="0064467A" w:rsidP="006446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F125D" w14:textId="0E69E054" w:rsidR="0064467A" w:rsidRPr="004D49BC" w:rsidRDefault="0064467A" w:rsidP="00E10C5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(1,364)</w:t>
            </w:r>
          </w:p>
        </w:tc>
      </w:tr>
    </w:tbl>
    <w:p w14:paraId="2BCB6970" w14:textId="48B448F0" w:rsidR="00484E60" w:rsidRPr="004D49BC" w:rsidRDefault="00484E60" w:rsidP="00F85D22">
      <w:pPr>
        <w:rPr>
          <w:rFonts w:asciiTheme="majorBidi" w:hAnsiTheme="majorBidi" w:cstheme="majorBidi"/>
          <w:sz w:val="30"/>
          <w:szCs w:val="30"/>
          <w:cs/>
        </w:rPr>
      </w:pPr>
    </w:p>
    <w:p w14:paraId="3C7CF05F" w14:textId="02589069" w:rsidR="00145548" w:rsidRPr="004D49BC" w:rsidRDefault="00396FE7" w:rsidP="00CE3D7F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4" w:name="_Hlk164685718"/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  <w:bookmarkEnd w:id="4"/>
    </w:p>
    <w:p w14:paraId="1AA8C4CB" w14:textId="77777777" w:rsidR="00CE3D7F" w:rsidRPr="004D49BC" w:rsidRDefault="00CE3D7F" w:rsidP="00CE3D7F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6"/>
        <w:gridCol w:w="242"/>
        <w:gridCol w:w="1028"/>
        <w:gridCol w:w="241"/>
        <w:gridCol w:w="1081"/>
        <w:gridCol w:w="270"/>
        <w:gridCol w:w="1083"/>
      </w:tblGrid>
      <w:tr w:rsidR="009D0F98" w:rsidRPr="004D49BC" w14:paraId="6BDC9FF7" w14:textId="77777777" w:rsidTr="00AD5686">
        <w:trPr>
          <w:trHeight w:hRule="exact" w:val="353"/>
          <w:tblHeader/>
        </w:trPr>
        <w:tc>
          <w:tcPr>
            <w:tcW w:w="1960" w:type="pct"/>
          </w:tcPr>
          <w:p w14:paraId="201E4108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pct"/>
          </w:tcPr>
          <w:p w14:paraId="43B1A58D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1128DD4E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8FE38FA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F6E59" w:rsidRPr="004D49BC" w14:paraId="64A6E510" w14:textId="77777777" w:rsidTr="00AD5686">
        <w:trPr>
          <w:trHeight w:hRule="exact" w:val="362"/>
          <w:tblHeader/>
        </w:trPr>
        <w:tc>
          <w:tcPr>
            <w:tcW w:w="1960" w:type="pct"/>
            <w:vAlign w:val="bottom"/>
          </w:tcPr>
          <w:p w14:paraId="2169E95E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772A71B1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89C7F" w14:textId="1ECA53EB" w:rsidR="006F6E59" w:rsidRPr="004D49BC" w:rsidRDefault="00245EA5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0C787E1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58A1CEA" w14:textId="39318C05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4EE67F" w14:textId="2EA003E5" w:rsidR="006F6E59" w:rsidRPr="004D49BC" w:rsidRDefault="00245EA5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EED7392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779548" w14:textId="057EBCCE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F20DB" w:rsidRPr="004D49BC" w14:paraId="6F0A5A09" w14:textId="77777777" w:rsidTr="00AD5686">
        <w:trPr>
          <w:trHeight w:hRule="exact" w:val="353"/>
          <w:tblHeader/>
        </w:trPr>
        <w:tc>
          <w:tcPr>
            <w:tcW w:w="1960" w:type="pct"/>
            <w:vAlign w:val="bottom"/>
          </w:tcPr>
          <w:p w14:paraId="09F1BC12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19C8C367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CF71F" w14:textId="7ACC0C11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14A13CA7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A084B9" w14:textId="3EE5E23A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11106D93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485501" w14:textId="5E38EBDF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7F1CE78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B9E6" w14:textId="31854E5D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F6E59" w:rsidRPr="004D49BC" w14:paraId="03BC535E" w14:textId="77777777" w:rsidTr="00AD5686">
        <w:trPr>
          <w:trHeight w:val="299"/>
          <w:tblHeader/>
        </w:trPr>
        <w:tc>
          <w:tcPr>
            <w:tcW w:w="1960" w:type="pct"/>
            <w:vAlign w:val="bottom"/>
          </w:tcPr>
          <w:p w14:paraId="7B2CEEEC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05D6C40E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B2C0B5B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20DB" w:rsidRPr="004D49BC" w14:paraId="6A3924BE" w14:textId="77777777" w:rsidTr="004F2161">
        <w:trPr>
          <w:trHeight w:val="60"/>
        </w:trPr>
        <w:tc>
          <w:tcPr>
            <w:tcW w:w="1960" w:type="pct"/>
            <w:vAlign w:val="bottom"/>
          </w:tcPr>
          <w:p w14:paraId="6AD6DE31" w14:textId="77777777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5" w:type="pct"/>
            <w:vAlign w:val="bottom"/>
          </w:tcPr>
          <w:p w14:paraId="5016DB9C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7F3D966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A102C8C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81ED56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0AF9022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20DB" w:rsidRPr="004D49BC" w14:paraId="76CC75AC" w14:textId="77777777" w:rsidTr="00AD5686">
        <w:trPr>
          <w:trHeight w:val="290"/>
        </w:trPr>
        <w:tc>
          <w:tcPr>
            <w:tcW w:w="1960" w:type="pct"/>
            <w:vAlign w:val="bottom"/>
          </w:tcPr>
          <w:p w14:paraId="2D43764D" w14:textId="77777777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101E2EC8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F57B15" w14:textId="2D72221D" w:rsidR="005F20DB" w:rsidRPr="004D49BC" w:rsidRDefault="004B0455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268,141</w:t>
            </w:r>
          </w:p>
        </w:tc>
        <w:tc>
          <w:tcPr>
            <w:tcW w:w="132" w:type="pct"/>
            <w:vAlign w:val="bottom"/>
          </w:tcPr>
          <w:p w14:paraId="147FB8F6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2E7713D" w14:textId="5ACB6CF9" w:rsidR="005F20DB" w:rsidRPr="004D49BC" w:rsidRDefault="005F20DB" w:rsidP="005F20D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160,093</w:t>
            </w:r>
          </w:p>
        </w:tc>
        <w:tc>
          <w:tcPr>
            <w:tcW w:w="131" w:type="pct"/>
            <w:vAlign w:val="bottom"/>
          </w:tcPr>
          <w:p w14:paraId="03EFE9A9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5E3AA3A" w14:textId="62DF31BA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B4024B1" w14:textId="7D6753BD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F20DB" w:rsidRPr="004D49BC" w14:paraId="753A7ACF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28D6FA09" w14:textId="7CF521AD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5A4305EE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847736C" w14:textId="3CA21213" w:rsidR="005F20DB" w:rsidRPr="004D49BC" w:rsidRDefault="005F20DB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FD5A761" w14:textId="0349ADED" w:rsidR="005F20DB" w:rsidRPr="004D49BC" w:rsidRDefault="005F20DB" w:rsidP="005F20D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6951FE5" w14:textId="5239ACC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3AFAADC" w14:textId="520984D4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20DB" w:rsidRPr="004D49BC" w14:paraId="046BE417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5470A24C" w14:textId="2CFD527A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000F11C2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D28F247" w14:textId="62EBF1BA" w:rsidR="005F20DB" w:rsidRPr="004D49BC" w:rsidRDefault="004B0455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(5,628)</w:t>
            </w:r>
          </w:p>
        </w:tc>
        <w:tc>
          <w:tcPr>
            <w:tcW w:w="132" w:type="pct"/>
            <w:vAlign w:val="bottom"/>
          </w:tcPr>
          <w:p w14:paraId="06E36D7B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DEBC712" w14:textId="7EE99646" w:rsidR="005F20DB" w:rsidRPr="004D49BC" w:rsidRDefault="005F20DB" w:rsidP="005F20D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(5,890)</w:t>
            </w:r>
          </w:p>
        </w:tc>
        <w:tc>
          <w:tcPr>
            <w:tcW w:w="131" w:type="pct"/>
            <w:vAlign w:val="bottom"/>
          </w:tcPr>
          <w:p w14:paraId="3940F101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B6A89AF" w14:textId="2783916D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59B5DD8" w14:textId="44400200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F20DB" w:rsidRPr="004D49BC" w14:paraId="2BCBD3FE" w14:textId="77777777" w:rsidTr="00AD5686">
        <w:trPr>
          <w:trHeight w:val="226"/>
        </w:trPr>
        <w:tc>
          <w:tcPr>
            <w:tcW w:w="1960" w:type="pct"/>
            <w:vAlign w:val="bottom"/>
          </w:tcPr>
          <w:p w14:paraId="1CCB4810" w14:textId="77777777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3D985BF7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56274890" w:rsidR="005F20DB" w:rsidRPr="004D49BC" w:rsidRDefault="004B0455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262,513</w:t>
            </w:r>
          </w:p>
        </w:tc>
        <w:tc>
          <w:tcPr>
            <w:tcW w:w="132" w:type="pct"/>
            <w:vAlign w:val="bottom"/>
          </w:tcPr>
          <w:p w14:paraId="1CB4B30E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701BA1B8" w:rsidR="005F20DB" w:rsidRPr="004D49BC" w:rsidRDefault="005F20DB" w:rsidP="005F20DB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right="-1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154,203</w:t>
            </w:r>
          </w:p>
        </w:tc>
        <w:tc>
          <w:tcPr>
            <w:tcW w:w="131" w:type="pct"/>
            <w:vAlign w:val="bottom"/>
          </w:tcPr>
          <w:p w14:paraId="21D1E17A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7D6EC8CD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2E1F8F40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F20DB" w:rsidRPr="004D49BC" w14:paraId="4E339800" w14:textId="77777777" w:rsidTr="00AD5686">
        <w:trPr>
          <w:trHeight w:hRule="exact" w:val="264"/>
        </w:trPr>
        <w:tc>
          <w:tcPr>
            <w:tcW w:w="1960" w:type="pct"/>
            <w:vAlign w:val="bottom"/>
          </w:tcPr>
          <w:p w14:paraId="7B9C823C" w14:textId="71972F44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FFD33B8" w14:textId="77777777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B4A0463" w14:textId="77777777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5907F0E" w14:textId="3E3D2890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5" w:type="pct"/>
            <w:vAlign w:val="bottom"/>
          </w:tcPr>
          <w:p w14:paraId="53671660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4D235FF" w14:textId="77777777" w:rsidR="005F20DB" w:rsidRPr="004D49BC" w:rsidRDefault="005F20DB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272B272" w14:textId="77777777" w:rsidR="005F20DB" w:rsidRPr="004D49BC" w:rsidRDefault="005F20DB" w:rsidP="005F20D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0E669E99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9FCACB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F20DB" w:rsidRPr="004D49BC" w14:paraId="4D6546A5" w14:textId="77777777" w:rsidTr="00DB3DF9">
        <w:trPr>
          <w:trHeight w:val="56"/>
        </w:trPr>
        <w:tc>
          <w:tcPr>
            <w:tcW w:w="1960" w:type="pct"/>
            <w:vAlign w:val="bottom"/>
          </w:tcPr>
          <w:p w14:paraId="05D87CD6" w14:textId="36CC5AC8" w:rsidR="005F20DB" w:rsidRPr="0094070E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5" w:type="pct"/>
            <w:vAlign w:val="bottom"/>
          </w:tcPr>
          <w:p w14:paraId="5D39DCFB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FDF6EB7" w14:textId="77777777" w:rsidR="005F20DB" w:rsidRPr="004D49BC" w:rsidRDefault="005F20DB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AB74187" w14:textId="77777777" w:rsidR="005F20DB" w:rsidRPr="004D49BC" w:rsidRDefault="005F20DB" w:rsidP="005F20D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44ECE28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DBAC13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20DB" w:rsidRPr="004D49BC" w14:paraId="0767C325" w14:textId="77777777" w:rsidTr="00AD5686">
        <w:trPr>
          <w:trHeight w:val="380"/>
        </w:trPr>
        <w:tc>
          <w:tcPr>
            <w:tcW w:w="1960" w:type="pct"/>
            <w:vAlign w:val="bottom"/>
          </w:tcPr>
          <w:p w14:paraId="3E2EBC0A" w14:textId="77777777" w:rsidR="005F20DB" w:rsidRPr="0094070E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070E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21F0A061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456D6D" w14:textId="1140CC81" w:rsidR="005F20DB" w:rsidRPr="004D49BC" w:rsidRDefault="004B0455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618,981</w:t>
            </w:r>
          </w:p>
        </w:tc>
        <w:tc>
          <w:tcPr>
            <w:tcW w:w="132" w:type="pct"/>
            <w:vAlign w:val="bottom"/>
          </w:tcPr>
          <w:p w14:paraId="2D83AD50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2F9CB12D" w14:textId="086BD6B3" w:rsidR="005F20DB" w:rsidRPr="004D49BC" w:rsidRDefault="005F20DB" w:rsidP="005F20D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750,661</w:t>
            </w:r>
          </w:p>
        </w:tc>
        <w:tc>
          <w:tcPr>
            <w:tcW w:w="131" w:type="pct"/>
            <w:vAlign w:val="bottom"/>
          </w:tcPr>
          <w:p w14:paraId="2945E065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BE3C62" w14:textId="1E1A683F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1428A3" w14:textId="7A3DE4B3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F20DB" w:rsidRPr="004D49BC" w14:paraId="601FE30C" w14:textId="77777777" w:rsidTr="00AD5686">
        <w:trPr>
          <w:trHeight w:val="344"/>
        </w:trPr>
        <w:tc>
          <w:tcPr>
            <w:tcW w:w="1960" w:type="pct"/>
            <w:vAlign w:val="bottom"/>
          </w:tcPr>
          <w:p w14:paraId="7AF49EEB" w14:textId="73D4A42E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1581A18C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1F3B39" w14:textId="1435542D" w:rsidR="005F20DB" w:rsidRPr="004D49BC" w:rsidRDefault="005F20DB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7C5C237" w14:textId="273904F4" w:rsidR="005F20DB" w:rsidRPr="004D49BC" w:rsidRDefault="005F20DB" w:rsidP="005F20D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28A422" w14:textId="2A8E538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F42442" w14:textId="56703AD8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20DB" w:rsidRPr="004D49BC" w14:paraId="72848733" w14:textId="77777777" w:rsidTr="00AD5686">
        <w:trPr>
          <w:trHeight w:val="245"/>
        </w:trPr>
        <w:tc>
          <w:tcPr>
            <w:tcW w:w="1960" w:type="pct"/>
            <w:vAlign w:val="bottom"/>
          </w:tcPr>
          <w:p w14:paraId="638DA58B" w14:textId="3FAB728B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4C14A33B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EC6F130" w14:textId="79AA07D3" w:rsidR="005F20DB" w:rsidRPr="004D49BC" w:rsidRDefault="004B0455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(307,989)</w:t>
            </w:r>
          </w:p>
        </w:tc>
        <w:tc>
          <w:tcPr>
            <w:tcW w:w="132" w:type="pct"/>
            <w:vAlign w:val="bottom"/>
          </w:tcPr>
          <w:p w14:paraId="411FA7B6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671D2D2" w14:textId="3B1CCE1F" w:rsidR="005F20DB" w:rsidRPr="004D49BC" w:rsidRDefault="005F20DB" w:rsidP="005F20D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6A6F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(275,608)</w:t>
            </w:r>
          </w:p>
        </w:tc>
        <w:tc>
          <w:tcPr>
            <w:tcW w:w="131" w:type="pct"/>
            <w:vAlign w:val="bottom"/>
          </w:tcPr>
          <w:p w14:paraId="07B1BD1A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8B036D5" w14:textId="761DF174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342535B" w14:textId="27027441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F20DB" w:rsidRPr="004D49BC" w14:paraId="37A3D4B1" w14:textId="77777777" w:rsidTr="00AD5686">
        <w:trPr>
          <w:trHeight w:val="316"/>
        </w:trPr>
        <w:tc>
          <w:tcPr>
            <w:tcW w:w="1960" w:type="pct"/>
            <w:vAlign w:val="bottom"/>
          </w:tcPr>
          <w:p w14:paraId="2707A915" w14:textId="77777777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6BEE3FD3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0EDD498C" w:rsidR="005F20DB" w:rsidRPr="004D49BC" w:rsidRDefault="004B0455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310,992</w:t>
            </w:r>
          </w:p>
        </w:tc>
        <w:tc>
          <w:tcPr>
            <w:tcW w:w="132" w:type="pct"/>
            <w:vAlign w:val="bottom"/>
          </w:tcPr>
          <w:p w14:paraId="3D35C2A2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671C6D95" w:rsidR="005F20DB" w:rsidRPr="004D49BC" w:rsidRDefault="005F20DB" w:rsidP="005F20D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475,053</w:t>
            </w:r>
          </w:p>
        </w:tc>
        <w:tc>
          <w:tcPr>
            <w:tcW w:w="131" w:type="pct"/>
            <w:vAlign w:val="bottom"/>
          </w:tcPr>
          <w:p w14:paraId="786BA31D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75C4F4A9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48374F5B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F20DB" w:rsidRPr="004D49BC" w14:paraId="49892362" w14:textId="77777777" w:rsidTr="00594323">
        <w:trPr>
          <w:trHeight w:val="50"/>
        </w:trPr>
        <w:tc>
          <w:tcPr>
            <w:tcW w:w="1960" w:type="pct"/>
            <w:vAlign w:val="bottom"/>
          </w:tcPr>
          <w:p w14:paraId="23235C20" w14:textId="77777777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5" w:type="pct"/>
            <w:vAlign w:val="bottom"/>
          </w:tcPr>
          <w:p w14:paraId="1E91F897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FA7ED6" w14:textId="77777777" w:rsidR="005F20DB" w:rsidRPr="004D49BC" w:rsidRDefault="005F20DB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EC9879B" w14:textId="77777777" w:rsidR="005F20DB" w:rsidRPr="004D49BC" w:rsidRDefault="005F20DB" w:rsidP="005F20D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ACBF3D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617B12B2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20DB" w:rsidRPr="004D49BC" w14:paraId="3AAC002A" w14:textId="77777777" w:rsidTr="00AD5686">
        <w:trPr>
          <w:trHeight w:hRule="exact" w:val="360"/>
        </w:trPr>
        <w:tc>
          <w:tcPr>
            <w:tcW w:w="1960" w:type="pct"/>
            <w:vAlign w:val="bottom"/>
          </w:tcPr>
          <w:p w14:paraId="2D1F55F2" w14:textId="77777777" w:rsidR="005F20DB" w:rsidRPr="004D49BC" w:rsidRDefault="005F20DB" w:rsidP="005F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5" w:type="pct"/>
            <w:vAlign w:val="bottom"/>
          </w:tcPr>
          <w:p w14:paraId="2630FB9C" w14:textId="77777777" w:rsidR="005F20DB" w:rsidRPr="004D49BC" w:rsidRDefault="005F20DB" w:rsidP="005F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0314938" w14:textId="44D4200B" w:rsidR="005F20DB" w:rsidRPr="00520A6F" w:rsidRDefault="004B0455" w:rsidP="00224EF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573,505</w:t>
            </w:r>
          </w:p>
        </w:tc>
        <w:tc>
          <w:tcPr>
            <w:tcW w:w="132" w:type="pct"/>
            <w:vAlign w:val="bottom"/>
          </w:tcPr>
          <w:p w14:paraId="3DD2B000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56B6D4DA" w14:textId="79293372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629,256</w:t>
            </w:r>
          </w:p>
        </w:tc>
        <w:tc>
          <w:tcPr>
            <w:tcW w:w="131" w:type="pct"/>
            <w:vAlign w:val="bottom"/>
          </w:tcPr>
          <w:p w14:paraId="3F109BC4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B348F9B" w14:textId="1FEAEB9C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380438C" w14:textId="5E4F2132" w:rsidR="005F20DB" w:rsidRPr="004D49BC" w:rsidRDefault="005F20DB" w:rsidP="005F20D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4D49BC" w:rsidRDefault="00BE03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66"/>
        <w:gridCol w:w="1054"/>
        <w:gridCol w:w="270"/>
        <w:gridCol w:w="1032"/>
        <w:gridCol w:w="228"/>
        <w:gridCol w:w="1080"/>
        <w:gridCol w:w="268"/>
        <w:gridCol w:w="1090"/>
      </w:tblGrid>
      <w:tr w:rsidR="004D2CD8" w:rsidRPr="004D49BC" w14:paraId="55A8BB75" w14:textId="77777777" w:rsidTr="00E10C58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49B81039" w14:textId="0F865B08" w:rsidR="004D2CD8" w:rsidRPr="004D49BC" w:rsidRDefault="004D2CD8" w:rsidP="007C7D81">
            <w:pPr>
              <w:pStyle w:val="acctfourfigures"/>
              <w:tabs>
                <w:tab w:val="clear" w:pos="765"/>
                <w:tab w:val="left" w:pos="102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56" w:type="dxa"/>
            <w:gridSpan w:val="3"/>
            <w:vAlign w:val="bottom"/>
          </w:tcPr>
          <w:p w14:paraId="355337EB" w14:textId="77777777" w:rsidR="004D2CD8" w:rsidRPr="004D49BC" w:rsidRDefault="004D2CD8" w:rsidP="004D2C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54950AB6" w14:textId="77777777" w:rsidR="004D2CD8" w:rsidRPr="004D49BC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3"/>
            <w:vAlign w:val="bottom"/>
          </w:tcPr>
          <w:p w14:paraId="74C8C7DF" w14:textId="77777777" w:rsidR="004D2CD8" w:rsidRPr="004D49BC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83F" w:rsidRPr="004D49BC" w14:paraId="50C3C49B" w14:textId="77777777" w:rsidTr="00E10C58">
        <w:trPr>
          <w:cantSplit/>
          <w:trHeight w:val="410"/>
          <w:tblHeader/>
        </w:trPr>
        <w:tc>
          <w:tcPr>
            <w:tcW w:w="4166" w:type="dxa"/>
            <w:vAlign w:val="bottom"/>
          </w:tcPr>
          <w:p w14:paraId="452C64AD" w14:textId="522DEAAD" w:rsidR="00B2283F" w:rsidRPr="004D49BC" w:rsidRDefault="00B2283F" w:rsidP="00B2283F">
            <w:pPr>
              <w:pStyle w:val="acctfourfigures"/>
              <w:tabs>
                <w:tab w:val="left" w:pos="192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งวดหกเดือน</w:t>
            </w: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054" w:type="dxa"/>
            <w:vAlign w:val="bottom"/>
          </w:tcPr>
          <w:p w14:paraId="531F0D46" w14:textId="3C4FE6BE" w:rsidR="00B2283F" w:rsidRPr="004D49BC" w:rsidRDefault="00B2283F" w:rsidP="00B2283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94D1AC2" w14:textId="77777777" w:rsidR="00B2283F" w:rsidRPr="004D49BC" w:rsidRDefault="00B2283F" w:rsidP="00B2283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4E0866A2" w14:textId="0B95FF17" w:rsidR="00B2283F" w:rsidRPr="004D49BC" w:rsidRDefault="00B2283F" w:rsidP="00B2283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28" w:type="dxa"/>
          </w:tcPr>
          <w:p w14:paraId="33562CBE" w14:textId="77777777" w:rsidR="00B2283F" w:rsidRPr="004D49BC" w:rsidRDefault="00B2283F" w:rsidP="00B2283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F5157" w14:textId="6FC3A031" w:rsidR="00B2283F" w:rsidRPr="004D49BC" w:rsidRDefault="00B2283F" w:rsidP="00B2283F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8" w:type="dxa"/>
            <w:vAlign w:val="bottom"/>
          </w:tcPr>
          <w:p w14:paraId="5CE021B0" w14:textId="77777777" w:rsidR="00B2283F" w:rsidRPr="004D49BC" w:rsidRDefault="00B2283F" w:rsidP="00B2283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D7947CA" w14:textId="009ED9B4" w:rsidR="00B2283F" w:rsidRPr="004D49BC" w:rsidRDefault="00B2283F" w:rsidP="00B2283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6F6E59" w:rsidRPr="004D49BC" w14:paraId="3A5310ED" w14:textId="77777777" w:rsidTr="00E10C58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015A5F4E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20" w:type="dxa"/>
            <w:gridSpan w:val="7"/>
            <w:vAlign w:val="bottom"/>
            <w:hideMark/>
          </w:tcPr>
          <w:p w14:paraId="0306E385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283F" w:rsidRPr="00CA46F3" w14:paraId="23AB5AEB" w14:textId="77777777" w:rsidTr="00E10C58">
        <w:trPr>
          <w:cantSplit/>
          <w:trHeight w:val="386"/>
        </w:trPr>
        <w:tc>
          <w:tcPr>
            <w:tcW w:w="4166" w:type="dxa"/>
          </w:tcPr>
          <w:p w14:paraId="1FBD2E80" w14:textId="44731B13" w:rsidR="00B2283F" w:rsidRPr="00CA46F3" w:rsidRDefault="00B2283F" w:rsidP="00B2283F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  <w:cs/>
              </w:rPr>
            </w:pPr>
            <w:r w:rsidRPr="00CA46F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A46F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54" w:type="dxa"/>
            <w:vAlign w:val="bottom"/>
          </w:tcPr>
          <w:p w14:paraId="37AD99ED" w14:textId="660D5802" w:rsidR="00B2283F" w:rsidRPr="00224EF4" w:rsidRDefault="004B0455" w:rsidP="00224E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37,890</w:t>
            </w:r>
          </w:p>
        </w:tc>
        <w:tc>
          <w:tcPr>
            <w:tcW w:w="270" w:type="dxa"/>
            <w:vAlign w:val="bottom"/>
          </w:tcPr>
          <w:p w14:paraId="19F6E022" w14:textId="77777777" w:rsidR="00B2283F" w:rsidRPr="00CA46F3" w:rsidRDefault="00B2283F" w:rsidP="00B228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F013352" w14:textId="2811FE75" w:rsidR="00B2283F" w:rsidRPr="00224EF4" w:rsidRDefault="00B2283F" w:rsidP="00224EF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4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20,054</w:t>
            </w:r>
          </w:p>
        </w:tc>
        <w:tc>
          <w:tcPr>
            <w:tcW w:w="228" w:type="dxa"/>
            <w:vAlign w:val="bottom"/>
          </w:tcPr>
          <w:p w14:paraId="5C1AA8C1" w14:textId="77777777" w:rsidR="00B2283F" w:rsidRPr="00CA46F3" w:rsidRDefault="00B2283F" w:rsidP="00B228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D766" w14:textId="125D8F06" w:rsidR="00B2283F" w:rsidRPr="00224EF4" w:rsidRDefault="00B2283F" w:rsidP="00224EF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4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4FC0B05" w14:textId="77777777" w:rsidR="00B2283F" w:rsidRPr="00224EF4" w:rsidRDefault="00B2283F" w:rsidP="00224EF4">
            <w:pPr>
              <w:pStyle w:val="acctfourfigures"/>
              <w:tabs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543F83AD" w14:textId="69922987" w:rsidR="00B2283F" w:rsidRPr="00224EF4" w:rsidRDefault="00B2283F" w:rsidP="00224EF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EF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2283F" w:rsidRPr="004D49BC" w14:paraId="47E6A9EC" w14:textId="77777777" w:rsidTr="00E10C58">
        <w:trPr>
          <w:cantSplit/>
          <w:trHeight w:val="386"/>
        </w:trPr>
        <w:tc>
          <w:tcPr>
            <w:tcW w:w="4166" w:type="dxa"/>
          </w:tcPr>
          <w:p w14:paraId="62F432A0" w14:textId="128131CE" w:rsidR="00B2283F" w:rsidRPr="00CA46F3" w:rsidRDefault="00B2283F" w:rsidP="00B2283F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</w:rPr>
            </w:pPr>
            <w:r w:rsidRPr="00CA46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0455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54" w:type="dxa"/>
            <w:vAlign w:val="bottom"/>
          </w:tcPr>
          <w:p w14:paraId="4D4719C3" w14:textId="319A8584" w:rsidR="00B2283F" w:rsidRPr="00224EF4" w:rsidRDefault="004B0455" w:rsidP="00224EF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(5,771)</w:t>
            </w:r>
          </w:p>
        </w:tc>
        <w:tc>
          <w:tcPr>
            <w:tcW w:w="270" w:type="dxa"/>
            <w:vAlign w:val="bottom"/>
          </w:tcPr>
          <w:p w14:paraId="3BB42E6C" w14:textId="77777777" w:rsidR="00B2283F" w:rsidRPr="00CA46F3" w:rsidRDefault="00B2283F" w:rsidP="00B228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65C43F" w14:textId="35CC66DF" w:rsidR="00B2283F" w:rsidRPr="00224EF4" w:rsidRDefault="00B2283F" w:rsidP="00224EF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8" w:type="dxa"/>
            <w:vAlign w:val="bottom"/>
          </w:tcPr>
          <w:p w14:paraId="7D2664A6" w14:textId="77777777" w:rsidR="00B2283F" w:rsidRPr="00CA46F3" w:rsidRDefault="00B2283F" w:rsidP="00B228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F0243F" w14:textId="2A449A5E" w:rsidR="00B2283F" w:rsidRPr="00224EF4" w:rsidRDefault="00B2283F" w:rsidP="00224EF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BAB6D1D" w14:textId="77777777" w:rsidR="00B2283F" w:rsidRPr="00224EF4" w:rsidRDefault="00B2283F" w:rsidP="00224EF4">
            <w:pPr>
              <w:pStyle w:val="acctfourfigures"/>
              <w:tabs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0A85BE6A" w14:textId="3C5382F0" w:rsidR="00B2283F" w:rsidRPr="00224EF4" w:rsidRDefault="00B2283F" w:rsidP="00224EF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4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DCB5F28" w14:textId="77777777" w:rsidR="0094070E" w:rsidRPr="004D49BC" w:rsidRDefault="0094070E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5A56992" w14:textId="35F33049" w:rsidR="00F17B55" w:rsidRDefault="00346AE0" w:rsidP="0094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4D49BC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 w:rsidRPr="004D49BC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ระหว่าง</w:t>
      </w:r>
      <w:r w:rsidR="00A7714F" w:rsidRPr="004D49BC">
        <w:rPr>
          <w:rFonts w:ascii="Angsana New" w:hAnsi="Angsana New" w:cs="Angsana New" w:hint="cs"/>
          <w:sz w:val="30"/>
          <w:szCs w:val="30"/>
          <w:cs/>
          <w:lang w:val="th-TH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ร้อย</w:t>
      </w:r>
      <w:r w:rsidRPr="004D49BC">
        <w:rPr>
          <w:rFonts w:ascii="Angsana New" w:hAnsi="Angsana New" w:cs="Angsana New" w:hint="cs"/>
          <w:sz w:val="30"/>
          <w:szCs w:val="30"/>
          <w:cs/>
        </w:rPr>
        <w:t>ละ</w:t>
      </w:r>
      <w:r w:rsidR="004B0455">
        <w:rPr>
          <w:rFonts w:ascii="Angsana New" w:hAnsi="Angsana New" w:cs="Angsana New"/>
          <w:sz w:val="30"/>
          <w:szCs w:val="30"/>
        </w:rPr>
        <w:t xml:space="preserve"> 9.50</w:t>
      </w:r>
      <w:r w:rsidR="00027A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60A" w:rsidRPr="004D49BC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="00EA2F5C" w:rsidRPr="004D49BC">
        <w:rPr>
          <w:rFonts w:ascii="Angsana New" w:hAnsi="Angsana New" w:cs="Angsana New"/>
          <w:sz w:val="30"/>
          <w:szCs w:val="30"/>
        </w:rPr>
        <w:t xml:space="preserve"> </w:t>
      </w:r>
      <w:r w:rsidR="004B0455">
        <w:rPr>
          <w:rFonts w:ascii="Angsana New" w:hAnsi="Angsana New" w:cs="Angsana New"/>
          <w:sz w:val="30"/>
          <w:szCs w:val="30"/>
        </w:rPr>
        <w:t>12.00</w:t>
      </w:r>
      <w:r w:rsidR="006F6E59"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ต่อ</w:t>
      </w:r>
      <w:r w:rsidR="00B2283F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ปี </w:t>
      </w:r>
      <w:r w:rsidR="00B2283F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B2283F" w:rsidRPr="004D49BC">
        <w:rPr>
          <w:rFonts w:ascii="Angsana New" w:hAnsi="Angsana New" w:cs="Angsana New"/>
          <w:i/>
          <w:iCs/>
          <w:sz w:val="30"/>
          <w:szCs w:val="30"/>
        </w:rPr>
        <w:t>31</w:t>
      </w:r>
      <w:r w:rsidR="00B2283F" w:rsidRPr="004D49BC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B2283F" w:rsidRPr="00627657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B2283F" w:rsidRPr="00627657">
        <w:rPr>
          <w:rFonts w:ascii="Angsana New" w:hAnsi="Angsana New" w:cs="Angsana New" w:hint="cs"/>
          <w:sz w:val="30"/>
          <w:szCs w:val="30"/>
        </w:rPr>
        <w:t xml:space="preserve"> </w:t>
      </w:r>
      <w:r w:rsidR="00B2283F" w:rsidRPr="00627657">
        <w:rPr>
          <w:rFonts w:ascii="Angsana New" w:hAnsi="Angsana New" w:cs="Angsana New"/>
          <w:i/>
          <w:iCs/>
          <w:sz w:val="30"/>
          <w:szCs w:val="30"/>
        </w:rPr>
        <w:t>2567</w:t>
      </w:r>
      <w:r w:rsidR="00B2283F" w:rsidRPr="0062765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: ระหว่างร้อยละ</w:t>
      </w:r>
      <w:r w:rsidR="00D2197F">
        <w:rPr>
          <w:rFonts w:ascii="Angsana New" w:hAnsi="Angsana New" w:cs="Angsana New"/>
          <w:i/>
          <w:iCs/>
          <w:sz w:val="30"/>
          <w:szCs w:val="30"/>
        </w:rPr>
        <w:t xml:space="preserve"> 9.50 </w:t>
      </w:r>
      <w:r w:rsidR="00B2283F" w:rsidRPr="00627657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="00B2283F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B2283F" w:rsidRPr="004D49BC">
        <w:rPr>
          <w:rFonts w:ascii="Angsana New" w:hAnsi="Angsana New" w:cs="Angsana New"/>
          <w:i/>
          <w:iCs/>
          <w:sz w:val="30"/>
          <w:szCs w:val="30"/>
        </w:rPr>
        <w:t>1</w:t>
      </w:r>
      <w:r w:rsidR="00B2283F">
        <w:rPr>
          <w:rFonts w:ascii="Angsana New" w:hAnsi="Angsana New" w:cs="Angsana New"/>
          <w:i/>
          <w:iCs/>
          <w:sz w:val="30"/>
          <w:szCs w:val="30"/>
        </w:rPr>
        <w:t>2</w:t>
      </w:r>
      <w:r w:rsidR="00B2283F" w:rsidRPr="004D49BC">
        <w:rPr>
          <w:rFonts w:ascii="Angsana New" w:hAnsi="Angsana New" w:cs="Angsana New"/>
          <w:i/>
          <w:iCs/>
          <w:sz w:val="30"/>
          <w:szCs w:val="30"/>
        </w:rPr>
        <w:t xml:space="preserve">.00 </w:t>
      </w:r>
      <w:r w:rsidR="00B2283F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ต่อปี)</w:t>
      </w:r>
      <w:r w:rsidR="00B2283F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เงินทดรองจ่าย</w:t>
      </w:r>
      <w:r w:rsidR="002F336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  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สถาบันการเงิน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A74C71" w:rsidRPr="004D49BC">
        <w:rPr>
          <w:rFonts w:ascii="Angsana New" w:hAnsi="Angsana New" w:cs="Angsana New"/>
          <w:sz w:val="30"/>
          <w:szCs w:val="30"/>
        </w:rPr>
        <w:t>1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สำหรับเงินทดรองจ่ายให้</w:t>
      </w:r>
      <w:r w:rsidR="0054448F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แก่เกษตรกรไม่หมุนเวียน เกษตรกรจะจ่ายชำระคืนแก่กลุ่มบริษัทตามวิธีการที่ตกลงร่วมกั</w:t>
      </w:r>
      <w:r w:rsidR="0054448F"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CF1014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โดยขึ้นอยู่กับ</w:t>
      </w:r>
      <w:r w:rsidR="005616EE" w:rsidRPr="004D49BC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ผลประกอบการการรับจ้างเลี้ยงของเกษตรกรแต่ละราย เงินทดรองจ่ายให้แก่เกษตรกร</w:t>
      </w:r>
      <w:r w:rsidRPr="004D49BC">
        <w:rPr>
          <w:rFonts w:ascii="Angsana New" w:hAnsi="Angsana New" w:cs="Angsana New" w:hint="cs"/>
          <w:sz w:val="30"/>
          <w:szCs w:val="30"/>
          <w:cs/>
        </w:rPr>
        <w:t>ไม่หมุนเวียนมีหลักทรัพย์</w:t>
      </w:r>
      <w:r w:rsidR="005616EE" w:rsidRPr="004D49BC">
        <w:rPr>
          <w:rFonts w:ascii="Angsana New" w:hAnsi="Angsana New" w:cs="Angsana New"/>
          <w:sz w:val="30"/>
          <w:szCs w:val="30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</w:rPr>
        <w:t>ค้ำประกันเป็นการค้ำประกันโดยที่ดินของเกษตรกร</w:t>
      </w:r>
    </w:p>
    <w:p w14:paraId="75CBC66A" w14:textId="77777777" w:rsidR="00F832EB" w:rsidRDefault="00F832EB" w:rsidP="0094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983E33" w14:textId="1714AD11" w:rsidR="001433B6" w:rsidRDefault="001433B6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t>เงินลงทุนในบริษัทย่อย</w:t>
      </w:r>
    </w:p>
    <w:p w14:paraId="6A9D4384" w14:textId="77777777" w:rsidR="001433B6" w:rsidRPr="001433B6" w:rsidRDefault="001433B6" w:rsidP="001433B6">
      <w:pPr>
        <w:rPr>
          <w:rFonts w:cstheme="min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990"/>
        <w:gridCol w:w="2340"/>
      </w:tblGrid>
      <w:tr w:rsidR="002F3363" w:rsidRPr="00E40AFC" w14:paraId="1F11350B" w14:textId="77777777" w:rsidTr="002F3363">
        <w:trPr>
          <w:tblHeader/>
        </w:trPr>
        <w:tc>
          <w:tcPr>
            <w:tcW w:w="4950" w:type="dxa"/>
            <w:vAlign w:val="bottom"/>
          </w:tcPr>
          <w:p w14:paraId="397BECAE" w14:textId="77777777" w:rsidR="002F3363" w:rsidRPr="00022856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2338EF9" w14:textId="43131560" w:rsidR="002F3363" w:rsidRPr="00E40AFC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27A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25A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6F00D666" w14:textId="77777777" w:rsidR="002F3363" w:rsidRPr="00E40AFC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33BAA5F" w14:textId="77777777" w:rsidR="002F3363" w:rsidRPr="00E40AFC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651C19D1" w14:textId="77777777" w:rsidR="002F3363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E6E787D" w14:textId="68243FB2" w:rsidR="002F3363" w:rsidRPr="009035AD" w:rsidRDefault="002F3363" w:rsidP="002F3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F3363" w:rsidRPr="00E40AFC" w14:paraId="2C8FB89F" w14:textId="77777777" w:rsidTr="002F3363">
        <w:tc>
          <w:tcPr>
            <w:tcW w:w="4950" w:type="dxa"/>
            <w:vAlign w:val="bottom"/>
          </w:tcPr>
          <w:p w14:paraId="0BB6B2D4" w14:textId="24314C93" w:rsidR="002F3363" w:rsidRPr="007D12F3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7AF7269C" w14:textId="77777777" w:rsidR="002F3363" w:rsidRPr="007D12F3" w:rsidRDefault="002F3363" w:rsidP="005943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97867DE" w14:textId="77777777" w:rsidR="002F3363" w:rsidRPr="007D12F3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5B357328" w14:textId="2EB2DE9C" w:rsidR="002F3363" w:rsidRPr="002F3363" w:rsidRDefault="002F3363" w:rsidP="002F3363">
            <w:pPr>
              <w:pStyle w:val="acctfourfigures"/>
              <w:tabs>
                <w:tab w:val="clear" w:pos="765"/>
              </w:tabs>
              <w:spacing w:line="240" w:lineRule="auto"/>
              <w:ind w:left="340" w:right="33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2F33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F33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F33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F3363" w:rsidRPr="00E40AFC" w14:paraId="77054E8C" w14:textId="77777777" w:rsidTr="002F3363">
        <w:tc>
          <w:tcPr>
            <w:tcW w:w="4950" w:type="dxa"/>
            <w:vAlign w:val="bottom"/>
          </w:tcPr>
          <w:p w14:paraId="6DF15EBB" w14:textId="6624933C" w:rsidR="002F3363" w:rsidRPr="00D35DFB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5D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FCC2817" w14:textId="77777777" w:rsidR="002F3363" w:rsidRPr="007D12F3" w:rsidRDefault="002F3363" w:rsidP="005943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3FE9522" w14:textId="77777777" w:rsidR="002F3363" w:rsidRPr="007D12F3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78ABEF39" w14:textId="77777777" w:rsidR="002F3363" w:rsidRPr="007D12F3" w:rsidRDefault="002F3363" w:rsidP="00594323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E5281" w:rsidRPr="00D35DFB" w14:paraId="3E02BC93" w14:textId="77777777" w:rsidTr="00594323">
        <w:tc>
          <w:tcPr>
            <w:tcW w:w="4950" w:type="dxa"/>
            <w:shd w:val="clear" w:color="auto" w:fill="auto"/>
            <w:vAlign w:val="bottom"/>
          </w:tcPr>
          <w:p w14:paraId="20AA859A" w14:textId="071669BE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 เอนเนอร์จี้ ไซเคิล จำกัด</w:t>
            </w:r>
          </w:p>
        </w:tc>
        <w:tc>
          <w:tcPr>
            <w:tcW w:w="900" w:type="dxa"/>
          </w:tcPr>
          <w:p w14:paraId="48D4369E" w14:textId="77777777" w:rsidR="004E5281" w:rsidRPr="00D35DFB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0279D" w14:textId="77777777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578C576C" w14:textId="01E35D0B" w:rsidR="004E5281" w:rsidRPr="00D35DFB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  <w:tr w:rsidR="004E5281" w:rsidRPr="00D35DFB" w14:paraId="78CAB059" w14:textId="77777777" w:rsidTr="002F3363">
        <w:tc>
          <w:tcPr>
            <w:tcW w:w="4950" w:type="dxa"/>
            <w:shd w:val="clear" w:color="auto" w:fill="auto"/>
            <w:vAlign w:val="bottom"/>
          </w:tcPr>
          <w:p w14:paraId="0A09344A" w14:textId="4956BD8A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  <w:r w:rsidRPr="00D35D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ในบริษัท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ไทยฟู้ดส์ เซอร์วิส แอนด์ ซัพพลาย จำกัด</w:t>
            </w:r>
          </w:p>
        </w:tc>
        <w:tc>
          <w:tcPr>
            <w:tcW w:w="900" w:type="dxa"/>
          </w:tcPr>
          <w:p w14:paraId="1E27A90B" w14:textId="77777777" w:rsidR="004E5281" w:rsidRPr="00D35DFB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D300E0" w14:textId="77777777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08D54527" w14:textId="1FB22952" w:rsidR="004E5281" w:rsidRPr="00D35DFB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82,960</w:t>
            </w:r>
          </w:p>
        </w:tc>
      </w:tr>
      <w:tr w:rsidR="004E5281" w:rsidRPr="00E40AFC" w14:paraId="2E5A0771" w14:textId="77777777" w:rsidTr="00594323">
        <w:tc>
          <w:tcPr>
            <w:tcW w:w="4950" w:type="dxa"/>
            <w:shd w:val="clear" w:color="auto" w:fill="auto"/>
          </w:tcPr>
          <w:p w14:paraId="270B63A1" w14:textId="269F9AF0" w:rsidR="004E5281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ฟู้ดส์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คอนแทรค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ฟาร์มมิ่ง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AF9ED6E" w14:textId="77777777" w:rsidR="004E5281" w:rsidRPr="00D35DFB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167BE9" w14:textId="77777777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369C89AA" w14:textId="22BD5159" w:rsidR="004E5281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52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125,000 </w:t>
            </w:r>
          </w:p>
        </w:tc>
      </w:tr>
      <w:tr w:rsidR="00D2197F" w:rsidRPr="00E40AFC" w14:paraId="4A0FE97E" w14:textId="77777777" w:rsidTr="00594323">
        <w:tc>
          <w:tcPr>
            <w:tcW w:w="4950" w:type="dxa"/>
            <w:shd w:val="clear" w:color="auto" w:fill="auto"/>
          </w:tcPr>
          <w:p w14:paraId="567681B6" w14:textId="7D34904A" w:rsidR="00D2197F" w:rsidRPr="004E5281" w:rsidRDefault="00D2197F" w:rsidP="00D2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ฟู้ดส์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สไวน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ฟาร์ม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1B5B0AAC" w14:textId="77777777" w:rsidR="00D2197F" w:rsidRPr="00D35DFB" w:rsidRDefault="00D2197F" w:rsidP="00D2197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B51D03" w14:textId="77777777" w:rsidR="00D2197F" w:rsidRPr="00D35DFB" w:rsidRDefault="00D2197F" w:rsidP="00D2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5526BC3A" w14:textId="6490539A" w:rsidR="00D2197F" w:rsidRPr="004E5281" w:rsidRDefault="00D2197F" w:rsidP="00D2197F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52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940,000 </w:t>
            </w:r>
          </w:p>
        </w:tc>
      </w:tr>
      <w:tr w:rsidR="004E5281" w:rsidRPr="00E40AFC" w14:paraId="2DA0D097" w14:textId="77777777" w:rsidTr="00594323">
        <w:tc>
          <w:tcPr>
            <w:tcW w:w="4950" w:type="dxa"/>
            <w:shd w:val="clear" w:color="auto" w:fill="auto"/>
          </w:tcPr>
          <w:p w14:paraId="5F262264" w14:textId="5407AA73" w:rsidR="004E5281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ไทยฟู้ดส์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เฟอร์เธอร์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55022EBE" w14:textId="77777777" w:rsidR="004E5281" w:rsidRPr="00D35DFB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C815C0" w14:textId="77777777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49F741B6" w14:textId="53E6809F" w:rsidR="004E5281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52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2,000,000 </w:t>
            </w:r>
          </w:p>
        </w:tc>
      </w:tr>
      <w:tr w:rsidR="00184146" w:rsidRPr="00E40AFC" w14:paraId="2278A24A" w14:textId="77777777" w:rsidTr="00E55660">
        <w:tc>
          <w:tcPr>
            <w:tcW w:w="4950" w:type="dxa"/>
            <w:shd w:val="clear" w:color="auto" w:fill="auto"/>
            <w:vAlign w:val="bottom"/>
          </w:tcPr>
          <w:p w14:paraId="6B864146" w14:textId="6B52DEA9" w:rsidR="00184146" w:rsidRPr="004E5281" w:rsidRDefault="00184146" w:rsidP="0018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</w:t>
            </w:r>
            <w:r w:rsidRPr="00D35D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ทุนในบริษัท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อาเลน่า ดีเวลลอปเม้นท์ จำกัด</w:t>
            </w:r>
          </w:p>
        </w:tc>
        <w:tc>
          <w:tcPr>
            <w:tcW w:w="900" w:type="dxa"/>
          </w:tcPr>
          <w:p w14:paraId="188305CE" w14:textId="77777777" w:rsidR="00184146" w:rsidRPr="00D35DFB" w:rsidRDefault="00184146" w:rsidP="001841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826E8C" w14:textId="77777777" w:rsidR="00184146" w:rsidRPr="00D35DFB" w:rsidRDefault="00184146" w:rsidP="0018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27D7F256" w14:textId="6534FC4B" w:rsidR="00184146" w:rsidRPr="004E5281" w:rsidRDefault="00184146" w:rsidP="0018414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56,750</w:t>
            </w:r>
          </w:p>
        </w:tc>
      </w:tr>
    </w:tbl>
    <w:p w14:paraId="3617D561" w14:textId="77777777" w:rsidR="001433B6" w:rsidRPr="001433B6" w:rsidRDefault="001433B6" w:rsidP="001433B6">
      <w:pPr>
        <w:rPr>
          <w:rFonts w:cstheme="minorBidi"/>
        </w:rPr>
      </w:pPr>
    </w:p>
    <w:p w14:paraId="29D90683" w14:textId="77777777" w:rsidR="001433B6" w:rsidRDefault="001433B6" w:rsidP="001433B6">
      <w:pPr>
        <w:rPr>
          <w:rFonts w:cstheme="minorBidi"/>
        </w:rPr>
      </w:pPr>
    </w:p>
    <w:p w14:paraId="0CA912FD" w14:textId="1A30C106" w:rsidR="004E5281" w:rsidRPr="004F5C12" w:rsidRDefault="004E5281" w:rsidP="004F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4F5C1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การเพิ่มทุนในบริษัทย่อย</w:t>
      </w:r>
    </w:p>
    <w:p w14:paraId="4D4A3EB0" w14:textId="77777777" w:rsidR="004E5281" w:rsidRPr="00F07FA5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453D5EB" w14:textId="77777777" w:rsidR="004E5281" w:rsidRPr="00F07FA5" w:rsidRDefault="004E5281" w:rsidP="004E5281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เอนเนอร์จี้ ไซเคิล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/>
          <w:sz w:val="30"/>
          <w:szCs w:val="30"/>
        </w:rPr>
        <w:t>0.2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0F4270CA" w14:textId="77777777" w:rsidR="004E5281" w:rsidRPr="00F07FA5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2EDB5C0" w14:textId="5F75E986" w:rsidR="004E5281" w:rsidRPr="00224EF4" w:rsidRDefault="004E5281" w:rsidP="00224EF4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F07FA5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Pr="00F07FA5">
        <w:rPr>
          <w:rFonts w:ascii="Angsana New" w:hAnsi="Angsana New"/>
          <w:sz w:val="30"/>
          <w:szCs w:val="30"/>
        </w:rPr>
        <w:t xml:space="preserve">3.0 </w:t>
      </w:r>
      <w:r w:rsidRPr="00F07FA5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F07FA5">
        <w:rPr>
          <w:rFonts w:ascii="Angsana New" w:hAnsi="Angsana New"/>
          <w:sz w:val="30"/>
          <w:szCs w:val="30"/>
        </w:rPr>
        <w:t>25.0</w:t>
      </w:r>
      <w:r w:rsidRPr="00F07FA5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F07FA5">
        <w:rPr>
          <w:rFonts w:ascii="Angsana New" w:hAnsi="Angsana New"/>
          <w:sz w:val="30"/>
          <w:szCs w:val="30"/>
        </w:rPr>
        <w:t xml:space="preserve">28.0 </w:t>
      </w:r>
      <w:r w:rsidRPr="00F07FA5">
        <w:rPr>
          <w:rFonts w:ascii="Angsana New" w:hAnsi="Angsana New" w:hint="cs"/>
          <w:sz w:val="30"/>
          <w:szCs w:val="30"/>
          <w:cs/>
        </w:rPr>
        <w:t xml:space="preserve">ล้านบาท บริษัทเข้าซื้อหุ้นเพิ่มทุนเป็นจำนวนเงิน </w:t>
      </w:r>
      <w:r w:rsidRPr="00F07FA5">
        <w:rPr>
          <w:rFonts w:ascii="Angsana New" w:hAnsi="Angsana New"/>
          <w:sz w:val="30"/>
          <w:szCs w:val="30"/>
        </w:rPr>
        <w:t xml:space="preserve">0.2 </w:t>
      </w:r>
      <w:r w:rsidRPr="00F07FA5">
        <w:rPr>
          <w:rFonts w:ascii="Angsana New" w:hAnsi="Angsana New" w:hint="cs"/>
          <w:sz w:val="30"/>
          <w:szCs w:val="30"/>
          <w:cs/>
        </w:rPr>
        <w:t xml:space="preserve">ล้านบาท โดยภายหลังการซื้อหุ้นเพิ่มทุนดังกล่าว บริษัทมีสัดส่วนการลงทุนในบริษัทดังกล่าวเปลี่ยนแปลงไปจากอัตราร้อยละ </w:t>
      </w:r>
      <w:r w:rsidRPr="00F07FA5">
        <w:rPr>
          <w:rFonts w:ascii="Angsana New" w:hAnsi="Angsana New"/>
          <w:sz w:val="30"/>
          <w:szCs w:val="30"/>
        </w:rPr>
        <w:t>100.00</w:t>
      </w:r>
      <w:r w:rsidRPr="00F07FA5">
        <w:rPr>
          <w:rFonts w:ascii="Angsana New" w:hAnsi="Angsana New" w:hint="cs"/>
          <w:sz w:val="30"/>
          <w:szCs w:val="30"/>
          <w:cs/>
        </w:rPr>
        <w:t xml:space="preserve"> เป็นอัตราร้อยละ </w:t>
      </w:r>
      <w:r w:rsidRPr="00F07FA5">
        <w:rPr>
          <w:rFonts w:ascii="Angsana New" w:hAnsi="Angsana New"/>
          <w:sz w:val="30"/>
          <w:szCs w:val="30"/>
        </w:rPr>
        <w:t xml:space="preserve">90.00 </w:t>
      </w:r>
      <w:r w:rsidRPr="00F07FA5">
        <w:rPr>
          <w:rFonts w:ascii="Angsana New" w:hAnsi="Angsana New" w:hint="cs"/>
          <w:sz w:val="30"/>
          <w:szCs w:val="30"/>
          <w:cs/>
        </w:rPr>
        <w:t>ของทุนที่ชำระแล้ว มูลค่าตามบัญชีของ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</w:rPr>
        <w:t>สินทรัพย์สุทธิของบริษัท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เอนเนอร์จี้ ไซเคิล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จำกัด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ในงบการเงินของกลุ่มบริษัท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ณ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วันที่ซื้อเป็นเงินจำนวน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/>
          <w:sz w:val="30"/>
          <w:szCs w:val="30"/>
        </w:rPr>
        <w:br/>
        <w:t xml:space="preserve">30.0 </w:t>
      </w:r>
      <w:r w:rsidRPr="00F07FA5">
        <w:rPr>
          <w:rFonts w:ascii="Angsana New" w:hAnsi="Angsana New" w:hint="cs"/>
          <w:sz w:val="30"/>
          <w:szCs w:val="30"/>
          <w:cs/>
        </w:rPr>
        <w:t>ล้านบาท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บริษัทรับรู้ส่วนได้เสียที่ไม่มีอำนาจควบคุมเพิ่มขึ้นเป็นจำนวน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/>
          <w:sz w:val="30"/>
          <w:szCs w:val="30"/>
        </w:rPr>
        <w:t xml:space="preserve">3.0 </w:t>
      </w:r>
      <w:r w:rsidRPr="00F07FA5">
        <w:rPr>
          <w:rFonts w:ascii="Angsana New" w:hAnsi="Angsana New" w:hint="cs"/>
          <w:sz w:val="30"/>
          <w:szCs w:val="30"/>
          <w:cs/>
        </w:rPr>
        <w:t>ล้านบาท และรับรู้ส่วนต่างจากการเปลี่ยนแปลงส่วนของเจ้าของในบริษัท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เอนเนอร์จี้ ไซเคิล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จำกัด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โดยการควบคุมไม่เปลี่ยนแปลงจำนวน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/>
          <w:sz w:val="30"/>
          <w:szCs w:val="30"/>
        </w:rPr>
        <w:br/>
      </w:r>
      <w:r w:rsidRPr="00224EF4">
        <w:rPr>
          <w:rFonts w:ascii="Angsana New" w:hAnsi="Angsana New"/>
          <w:sz w:val="30"/>
          <w:szCs w:val="30"/>
        </w:rPr>
        <w:t xml:space="preserve">0.2 </w:t>
      </w:r>
      <w:r w:rsidRPr="00224EF4">
        <w:rPr>
          <w:rFonts w:ascii="Angsana New" w:hAnsi="Angsana New" w:hint="cs"/>
          <w:sz w:val="30"/>
          <w:szCs w:val="30"/>
          <w:cs/>
        </w:rPr>
        <w:t>ล้านบาทไปยังส่วนของผู้ถือหุ้น</w:t>
      </w:r>
      <w:r w:rsidRPr="00224EF4">
        <w:rPr>
          <w:rFonts w:ascii="Angsana New" w:hAnsi="Angsana New"/>
          <w:sz w:val="30"/>
          <w:szCs w:val="30"/>
          <w:cs/>
        </w:rPr>
        <w:t xml:space="preserve"> </w:t>
      </w:r>
      <w:r w:rsidRPr="00224EF4">
        <w:rPr>
          <w:rFonts w:ascii="Angsana New" w:hAnsi="Angsana New" w:hint="cs"/>
          <w:sz w:val="30"/>
          <w:szCs w:val="30"/>
          <w:cs/>
        </w:rPr>
        <w:t>ซึ่งประกอบไปด้วย ส่วนต่ำกว่าทุนจากการเปลี่ยนแปลงส่วนได้เสียในบริษัทย่อย</w:t>
      </w:r>
      <w:r w:rsidRPr="00F07FA5">
        <w:rPr>
          <w:rFonts w:ascii="Angsana New" w:hAnsi="Angsana New" w:hint="cs"/>
          <w:sz w:val="30"/>
          <w:szCs w:val="30"/>
          <w:cs/>
        </w:rPr>
        <w:t xml:space="preserve"> บริษัทได้รับโอนหุ้นแล้วเสร็จเมื่อวันที่ </w:t>
      </w:r>
      <w:r w:rsidRPr="00F07FA5">
        <w:rPr>
          <w:rFonts w:ascii="Angsana New" w:hAnsi="Angsana New"/>
          <w:sz w:val="30"/>
          <w:szCs w:val="30"/>
        </w:rPr>
        <w:t xml:space="preserve">28 </w:t>
      </w:r>
      <w:r w:rsidRPr="00F07FA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07FA5">
        <w:rPr>
          <w:rFonts w:ascii="Angsana New" w:hAnsi="Angsana New"/>
          <w:sz w:val="30"/>
          <w:szCs w:val="30"/>
        </w:rPr>
        <w:t>2568</w:t>
      </w:r>
    </w:p>
    <w:p w14:paraId="74623B59" w14:textId="77777777" w:rsidR="004E5281" w:rsidRPr="00F07FA5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BCC38CC" w14:textId="77777777" w:rsidR="00C91551" w:rsidRDefault="004E5281" w:rsidP="004E5281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07FA5">
        <w:rPr>
          <w:rFonts w:ascii="Angsana New" w:hAnsi="Angsana New"/>
          <w:sz w:val="30"/>
          <w:szCs w:val="30"/>
          <w:cs/>
          <w:lang w:val="th-TH"/>
        </w:rPr>
        <w:tab/>
      </w:r>
    </w:p>
    <w:p w14:paraId="34A72DBD" w14:textId="77777777" w:rsidR="00C91551" w:rsidRDefault="00C9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78BB2CD" w14:textId="0C926E6D" w:rsidR="004E5281" w:rsidRPr="00F07FA5" w:rsidRDefault="00C91551" w:rsidP="004E5281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</w:rPr>
        <w:tab/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ไทยฟู้ดส์ เซอร์วิส แอนด์ ซัพพลาย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281" w:rsidRPr="00F07FA5">
        <w:rPr>
          <w:rFonts w:ascii="Angsana New" w:hAnsi="Angsana New"/>
          <w:sz w:val="30"/>
          <w:szCs w:val="30"/>
        </w:rPr>
        <w:t>83.0</w:t>
      </w:r>
      <w:r w:rsidR="004E5281"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455761C7" w14:textId="77777777" w:rsidR="004E5281" w:rsidRPr="00F07FA5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8AB1388" w14:textId="028367AD" w:rsidR="00735018" w:rsidRDefault="00735018" w:rsidP="004E5281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>
        <w:rPr>
          <w:rFonts w:ascii="Angsana New" w:hAnsi="Angsana New"/>
          <w:sz w:val="30"/>
          <w:szCs w:val="30"/>
        </w:rPr>
        <w:t xml:space="preserve">6.6 </w:t>
      </w:r>
      <w:r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 xml:space="preserve">4,999,998 </w:t>
      </w:r>
      <w:r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</w:t>
      </w:r>
      <w:r>
        <w:rPr>
          <w:rFonts w:ascii="Angsana New" w:hAnsi="Angsana New"/>
          <w:sz w:val="30"/>
          <w:szCs w:val="30"/>
        </w:rPr>
        <w:t xml:space="preserve">33.0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03FCE293" w14:textId="799533C0" w:rsidR="008732C4" w:rsidRPr="004F5C12" w:rsidRDefault="004E5281" w:rsidP="0059432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4F5C12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="00735018" w:rsidRPr="004F5C12">
        <w:rPr>
          <w:rFonts w:ascii="Angsana New" w:hAnsi="Angsana New"/>
          <w:sz w:val="30"/>
          <w:szCs w:val="30"/>
        </w:rPr>
        <w:t>50.0</w:t>
      </w:r>
      <w:r w:rsidRPr="004F5C12">
        <w:rPr>
          <w:rFonts w:ascii="Angsana New" w:hAnsi="Angsana New"/>
          <w:sz w:val="30"/>
          <w:szCs w:val="30"/>
        </w:rPr>
        <w:t xml:space="preserve"> </w:t>
      </w:r>
      <w:r w:rsidRPr="004F5C12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="00735018" w:rsidRPr="004F5C12">
        <w:rPr>
          <w:rFonts w:ascii="Angsana New" w:hAnsi="Angsana New"/>
          <w:sz w:val="30"/>
          <w:szCs w:val="30"/>
        </w:rPr>
        <w:t>500.0</w:t>
      </w:r>
      <w:r w:rsidRPr="004F5C12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4F5C12">
        <w:rPr>
          <w:rFonts w:ascii="Angsana New" w:hAnsi="Angsana New"/>
          <w:sz w:val="30"/>
          <w:szCs w:val="30"/>
        </w:rPr>
        <w:t xml:space="preserve">550.0 </w:t>
      </w:r>
      <w:r w:rsidRPr="004F5C12">
        <w:rPr>
          <w:rFonts w:ascii="Angsana New" w:hAnsi="Angsana New" w:hint="cs"/>
          <w:sz w:val="30"/>
          <w:szCs w:val="30"/>
          <w:cs/>
        </w:rPr>
        <w:t>ล้านบาท บริษัทเข้าซื้อหุ้น</w:t>
      </w:r>
      <w:r w:rsidRPr="004F5C12">
        <w:rPr>
          <w:rFonts w:ascii="Angsana New" w:hAnsi="Angsana New"/>
          <w:sz w:val="30"/>
          <w:szCs w:val="30"/>
        </w:rPr>
        <w:br/>
      </w:r>
      <w:r w:rsidRPr="004F5C12">
        <w:rPr>
          <w:rFonts w:ascii="Angsana New" w:hAnsi="Angsana New" w:hint="cs"/>
          <w:sz w:val="30"/>
          <w:szCs w:val="30"/>
          <w:cs/>
        </w:rPr>
        <w:t xml:space="preserve">เพิ่มทุนเป็นจำนวนเงิน </w:t>
      </w:r>
      <w:r w:rsidR="00735018" w:rsidRPr="004F5C12">
        <w:rPr>
          <w:rFonts w:ascii="Angsana New" w:hAnsi="Angsana New"/>
          <w:sz w:val="30"/>
          <w:szCs w:val="30"/>
        </w:rPr>
        <w:t>50.0</w:t>
      </w:r>
      <w:r w:rsidRPr="004F5C12">
        <w:rPr>
          <w:rFonts w:ascii="Angsana New" w:hAnsi="Angsana New"/>
          <w:sz w:val="30"/>
          <w:szCs w:val="30"/>
        </w:rPr>
        <w:t xml:space="preserve"> </w:t>
      </w:r>
      <w:r w:rsidRPr="004F5C12">
        <w:rPr>
          <w:rFonts w:ascii="Angsana New" w:hAnsi="Angsana New" w:hint="cs"/>
          <w:sz w:val="30"/>
          <w:szCs w:val="30"/>
          <w:cs/>
        </w:rPr>
        <w:t xml:space="preserve">ล้านบาท ซึ่งเป็นการเพิ่มทุนตามสัดส่วนการลงทุนของบริษัท บริษัทได้รับโอนหุ้นแล้วเสร็จเมื่อวันที่ </w:t>
      </w:r>
      <w:r w:rsidRPr="004F5C12">
        <w:rPr>
          <w:rFonts w:ascii="Angsana New" w:hAnsi="Angsana New"/>
          <w:sz w:val="30"/>
          <w:szCs w:val="30"/>
        </w:rPr>
        <w:t xml:space="preserve">4 </w:t>
      </w:r>
      <w:r w:rsidRPr="004F5C1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F5C12">
        <w:rPr>
          <w:rFonts w:ascii="Angsana New" w:hAnsi="Angsana New"/>
          <w:sz w:val="30"/>
          <w:szCs w:val="30"/>
        </w:rPr>
        <w:t>2568</w:t>
      </w:r>
      <w:r w:rsidR="004B28A0" w:rsidRPr="004F5C12">
        <w:rPr>
          <w:rFonts w:ascii="Angsana New" w:hAnsi="Angsana New"/>
          <w:sz w:val="30"/>
          <w:szCs w:val="30"/>
        </w:rPr>
        <w:t xml:space="preserve"> </w:t>
      </w:r>
    </w:p>
    <w:p w14:paraId="0A9C47BF" w14:textId="77777777" w:rsidR="004F5C12" w:rsidRPr="004F5C12" w:rsidRDefault="004F5C12" w:rsidP="004F5C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B08C632" w14:textId="0BEC5170" w:rsidR="004E5281" w:rsidRPr="00D65D13" w:rsidRDefault="004E5281" w:rsidP="00735018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 w:hint="cs"/>
          <w:sz w:val="30"/>
          <w:szCs w:val="30"/>
          <w:cs/>
          <w:lang w:val="th-TH"/>
        </w:rPr>
        <w:t>ไทย</w:t>
      </w:r>
      <w:r w:rsidR="00EF4302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 w:hint="cs"/>
          <w:sz w:val="30"/>
          <w:szCs w:val="30"/>
          <w:cs/>
          <w:lang w:val="th-TH"/>
        </w:rPr>
        <w:t>ฟู้ดส์</w:t>
      </w:r>
      <w:r w:rsidR="00EF4302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 w:hint="cs"/>
          <w:sz w:val="30"/>
          <w:szCs w:val="30"/>
          <w:cs/>
          <w:lang w:val="th-TH"/>
        </w:rPr>
        <w:t>คอนแทรค</w:t>
      </w:r>
      <w:r w:rsidR="00EF4302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 w:hint="cs"/>
          <w:sz w:val="30"/>
          <w:szCs w:val="30"/>
          <w:cs/>
          <w:lang w:val="th-TH"/>
        </w:rPr>
        <w:t>ฟาร์มมิ่ง</w:t>
      </w:r>
      <w:r w:rsidR="00EF4302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/>
          <w:sz w:val="30"/>
          <w:szCs w:val="30"/>
        </w:rPr>
        <w:t>125.0</w:t>
      </w:r>
      <w:r w:rsidRPr="00D65D13">
        <w:rPr>
          <w:rFonts w:ascii="Angsana New" w:hAnsi="Angsana New" w:hint="cs"/>
          <w:sz w:val="30"/>
          <w:szCs w:val="30"/>
          <w:cs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0AA836A5" w14:textId="77777777" w:rsidR="004E5281" w:rsidRPr="008732C4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245208B" w14:textId="610F3A98" w:rsidR="004E5281" w:rsidRPr="00D65D13" w:rsidRDefault="004E5281" w:rsidP="00735018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D65D13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="00EF4302" w:rsidRPr="00D65D13">
        <w:rPr>
          <w:rFonts w:ascii="Angsana New" w:hAnsi="Angsana New"/>
          <w:sz w:val="30"/>
          <w:szCs w:val="30"/>
        </w:rPr>
        <w:t>125.0</w:t>
      </w:r>
      <w:r w:rsidRPr="00D65D13">
        <w:rPr>
          <w:rFonts w:ascii="Angsana New" w:hAnsi="Angsana New"/>
          <w:sz w:val="30"/>
          <w:szCs w:val="30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="00EF4302" w:rsidRPr="00D65D13">
        <w:rPr>
          <w:rFonts w:ascii="Angsana New" w:hAnsi="Angsana New"/>
          <w:sz w:val="30"/>
          <w:szCs w:val="30"/>
        </w:rPr>
        <w:t>125.0</w:t>
      </w:r>
      <w:r w:rsidRPr="00D65D13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="00735018">
        <w:rPr>
          <w:rFonts w:ascii="Angsana New" w:hAnsi="Angsana New"/>
          <w:sz w:val="30"/>
          <w:szCs w:val="30"/>
        </w:rPr>
        <w:t>2</w:t>
      </w:r>
      <w:r w:rsidR="004F5C12">
        <w:rPr>
          <w:rFonts w:ascii="Angsana New" w:hAnsi="Angsana New"/>
          <w:sz w:val="30"/>
          <w:szCs w:val="30"/>
        </w:rPr>
        <w:t>50</w:t>
      </w:r>
      <w:r w:rsidR="00EF4302" w:rsidRPr="00D65D13">
        <w:rPr>
          <w:rFonts w:ascii="Angsana New" w:hAnsi="Angsana New"/>
          <w:sz w:val="30"/>
          <w:szCs w:val="30"/>
        </w:rPr>
        <w:t>.0</w:t>
      </w:r>
      <w:r w:rsidRPr="00D65D13">
        <w:rPr>
          <w:rFonts w:ascii="Angsana New" w:hAnsi="Angsana New"/>
          <w:sz w:val="30"/>
          <w:szCs w:val="30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</w:rPr>
        <w:t>ล้านบาท บริษัทเข้าซื้อหุ้น</w:t>
      </w:r>
      <w:r w:rsidRPr="00D65D13">
        <w:rPr>
          <w:rFonts w:ascii="Angsana New" w:hAnsi="Angsana New"/>
          <w:sz w:val="30"/>
          <w:szCs w:val="30"/>
        </w:rPr>
        <w:br/>
      </w:r>
      <w:r w:rsidRPr="00D65D13">
        <w:rPr>
          <w:rFonts w:ascii="Angsana New" w:hAnsi="Angsana New" w:hint="cs"/>
          <w:sz w:val="30"/>
          <w:szCs w:val="30"/>
          <w:cs/>
        </w:rPr>
        <w:t xml:space="preserve">เพิ่มทุนเป็นจำนวนเงิน </w:t>
      </w:r>
      <w:r w:rsidR="00EF4302" w:rsidRPr="00D65D13">
        <w:rPr>
          <w:rFonts w:ascii="Angsana New" w:hAnsi="Angsana New"/>
          <w:sz w:val="30"/>
          <w:szCs w:val="30"/>
        </w:rPr>
        <w:t>125.0</w:t>
      </w:r>
      <w:r w:rsidRPr="00D65D13">
        <w:rPr>
          <w:rFonts w:ascii="Angsana New" w:hAnsi="Angsana New"/>
          <w:sz w:val="30"/>
          <w:szCs w:val="30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</w:rPr>
        <w:t>ล้านบาท ซึ่งเป็นการเพิ่มทุนตามสัดส่วนการลงทุนของบริษัท บริษัทได้รับโอนหุ้นแล้วเสร็จเมื่อวันที่</w:t>
      </w:r>
      <w:r w:rsidR="00EF4302" w:rsidRPr="00D65D13">
        <w:rPr>
          <w:rFonts w:ascii="Angsana New" w:hAnsi="Angsana New"/>
          <w:sz w:val="30"/>
          <w:szCs w:val="30"/>
        </w:rPr>
        <w:t xml:space="preserve"> 10</w:t>
      </w:r>
      <w:r w:rsidRPr="00D65D13">
        <w:rPr>
          <w:rFonts w:ascii="Angsana New" w:hAnsi="Angsana New"/>
          <w:sz w:val="30"/>
          <w:szCs w:val="30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65D13">
        <w:rPr>
          <w:rFonts w:ascii="Angsana New" w:hAnsi="Angsana New"/>
          <w:sz w:val="30"/>
          <w:szCs w:val="30"/>
        </w:rPr>
        <w:t>2568</w:t>
      </w:r>
    </w:p>
    <w:p w14:paraId="5D4AFA51" w14:textId="77777777" w:rsidR="004E5281" w:rsidRPr="008732C4" w:rsidRDefault="004E5281" w:rsidP="004E5281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994ADFD" w14:textId="681FB968" w:rsidR="004E5281" w:rsidRPr="00D65D13" w:rsidRDefault="004E5281" w:rsidP="00735018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 w:hint="cs"/>
          <w:sz w:val="30"/>
          <w:szCs w:val="30"/>
          <w:cs/>
          <w:lang w:val="th-TH"/>
        </w:rPr>
        <w:t>ไทย</w:t>
      </w:r>
      <w:r w:rsidR="00F45EEA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 w:hint="cs"/>
          <w:sz w:val="30"/>
          <w:szCs w:val="30"/>
          <w:cs/>
          <w:lang w:val="th-TH"/>
        </w:rPr>
        <w:t>ฟู้ดส์</w:t>
      </w:r>
      <w:r w:rsidR="00F45EEA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 w:hint="cs"/>
          <w:sz w:val="30"/>
          <w:szCs w:val="30"/>
          <w:cs/>
          <w:lang w:val="th-TH"/>
        </w:rPr>
        <w:t>สไวน</w:t>
      </w:r>
      <w:r w:rsidR="00F45EEA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 w:hint="cs"/>
          <w:sz w:val="30"/>
          <w:szCs w:val="30"/>
          <w:cs/>
          <w:lang w:val="th-TH"/>
        </w:rPr>
        <w:t>ฟาร์ม</w:t>
      </w:r>
      <w:r w:rsidR="00F45EEA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/>
          <w:sz w:val="30"/>
          <w:szCs w:val="30"/>
        </w:rPr>
        <w:t>940.0</w:t>
      </w:r>
      <w:r w:rsidRPr="00D65D13">
        <w:rPr>
          <w:rFonts w:ascii="Angsana New" w:hAnsi="Angsana New" w:hint="cs"/>
          <w:sz w:val="30"/>
          <w:szCs w:val="30"/>
          <w:cs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37E39675" w14:textId="77777777" w:rsidR="004E5281" w:rsidRPr="008732C4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310FCE49" w14:textId="1F15FA4A" w:rsidR="004E5281" w:rsidRPr="00D65D13" w:rsidRDefault="004E5281" w:rsidP="00735018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D65D13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="00F45EEA" w:rsidRPr="00D65D13">
        <w:rPr>
          <w:rFonts w:ascii="Angsana New" w:hAnsi="Angsana New"/>
          <w:sz w:val="30"/>
          <w:szCs w:val="30"/>
        </w:rPr>
        <w:t>940.0</w:t>
      </w:r>
      <w:r w:rsidRPr="00D65D13">
        <w:rPr>
          <w:rFonts w:ascii="Angsana New" w:hAnsi="Angsana New"/>
          <w:sz w:val="30"/>
          <w:szCs w:val="30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="00F45EEA" w:rsidRPr="00D65D13">
        <w:rPr>
          <w:rFonts w:ascii="Angsana New" w:hAnsi="Angsana New"/>
          <w:sz w:val="30"/>
          <w:szCs w:val="30"/>
        </w:rPr>
        <w:t>1,060.0</w:t>
      </w:r>
      <w:r w:rsidRPr="00D65D13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="00F45EEA" w:rsidRPr="00D65D13">
        <w:rPr>
          <w:rFonts w:ascii="Angsana New" w:hAnsi="Angsana New"/>
          <w:sz w:val="30"/>
          <w:szCs w:val="30"/>
        </w:rPr>
        <w:t>2,000.0</w:t>
      </w:r>
      <w:r w:rsidRPr="00D65D13">
        <w:rPr>
          <w:rFonts w:ascii="Angsana New" w:hAnsi="Angsana New"/>
          <w:sz w:val="30"/>
          <w:szCs w:val="30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</w:rPr>
        <w:t>ล้านบาท บริษัทเข้าซื้อหุ้น</w:t>
      </w:r>
      <w:r w:rsidRPr="00D65D13">
        <w:rPr>
          <w:rFonts w:ascii="Angsana New" w:hAnsi="Angsana New"/>
          <w:sz w:val="30"/>
          <w:szCs w:val="30"/>
        </w:rPr>
        <w:br/>
      </w:r>
      <w:r w:rsidRPr="00D65D13">
        <w:rPr>
          <w:rFonts w:ascii="Angsana New" w:hAnsi="Angsana New" w:hint="cs"/>
          <w:sz w:val="30"/>
          <w:szCs w:val="30"/>
          <w:cs/>
        </w:rPr>
        <w:t xml:space="preserve">เพิ่มทุนเป็นจำนวนเงิน </w:t>
      </w:r>
      <w:r w:rsidR="00F45EEA" w:rsidRPr="00D65D13">
        <w:rPr>
          <w:rFonts w:ascii="Angsana New" w:hAnsi="Angsana New"/>
          <w:sz w:val="30"/>
          <w:szCs w:val="30"/>
        </w:rPr>
        <w:t>940.0</w:t>
      </w:r>
      <w:r w:rsidRPr="00D65D13">
        <w:rPr>
          <w:rFonts w:ascii="Angsana New" w:hAnsi="Angsana New"/>
          <w:sz w:val="30"/>
          <w:szCs w:val="30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</w:rPr>
        <w:t xml:space="preserve">ล้านบาท ซึ่งเป็นการเพิ่มทุนตามสัดส่วนการลงทุนของบริษัท บริษัทได้รับโอนหุ้นแล้วเสร็จเมื่อวันที่ </w:t>
      </w:r>
      <w:r w:rsidR="00F45EEA" w:rsidRPr="00D65D13">
        <w:rPr>
          <w:rFonts w:ascii="Angsana New" w:hAnsi="Angsana New"/>
          <w:sz w:val="30"/>
          <w:szCs w:val="30"/>
        </w:rPr>
        <w:t>10</w:t>
      </w:r>
      <w:r w:rsidRPr="00D65D13">
        <w:rPr>
          <w:rFonts w:ascii="Angsana New" w:hAnsi="Angsana New"/>
          <w:sz w:val="30"/>
          <w:szCs w:val="30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65D13">
        <w:rPr>
          <w:rFonts w:ascii="Angsana New" w:hAnsi="Angsana New"/>
          <w:sz w:val="30"/>
          <w:szCs w:val="30"/>
        </w:rPr>
        <w:t>2568</w:t>
      </w:r>
    </w:p>
    <w:p w14:paraId="1CDE280E" w14:textId="77777777" w:rsidR="004E5281" w:rsidRPr="008732C4" w:rsidRDefault="004E5281" w:rsidP="004E5281">
      <w:pPr>
        <w:tabs>
          <w:tab w:val="clear" w:pos="454"/>
          <w:tab w:val="clear" w:pos="680"/>
        </w:tabs>
        <w:jc w:val="thaiDistribute"/>
        <w:rPr>
          <w:rFonts w:ascii="Angsana New" w:hAnsi="Angsana New" w:cstheme="minorBidi"/>
          <w:sz w:val="24"/>
          <w:szCs w:val="24"/>
        </w:rPr>
      </w:pPr>
    </w:p>
    <w:p w14:paraId="05E52192" w14:textId="77777777" w:rsidR="00C01132" w:rsidRPr="00D65D13" w:rsidRDefault="00C01132" w:rsidP="00735018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ไทยฟู้ดส์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เฟอร์เธอร์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D65D13">
        <w:rPr>
          <w:rFonts w:ascii="Angsana New" w:hAnsi="Angsana New"/>
          <w:sz w:val="30"/>
          <w:szCs w:val="30"/>
        </w:rPr>
        <w:t xml:space="preserve"> </w:t>
      </w:r>
      <w:r w:rsidRPr="00D65D13">
        <w:rPr>
          <w:rFonts w:ascii="Angsana New" w:hAnsi="Angsana New"/>
          <w:sz w:val="30"/>
          <w:szCs w:val="30"/>
        </w:rPr>
        <w:br/>
        <w:t>2,000.0</w:t>
      </w:r>
      <w:r w:rsidRPr="00D65D13">
        <w:rPr>
          <w:rFonts w:ascii="Angsana New" w:hAnsi="Angsana New" w:hint="cs"/>
          <w:sz w:val="30"/>
          <w:szCs w:val="30"/>
          <w:cs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424587ED" w14:textId="77777777" w:rsidR="00C01132" w:rsidRPr="008732C4" w:rsidRDefault="00C01132" w:rsidP="00C0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07C572F" w14:textId="5A8B3D18" w:rsidR="00C01132" w:rsidRPr="00D65D13" w:rsidRDefault="00C01132" w:rsidP="00735018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D65D13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Pr="00D65D13">
        <w:rPr>
          <w:rFonts w:ascii="Angsana New" w:hAnsi="Angsana New"/>
          <w:sz w:val="30"/>
          <w:szCs w:val="30"/>
        </w:rPr>
        <w:t xml:space="preserve">2,000.0 </w:t>
      </w:r>
      <w:r w:rsidRPr="00D65D13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D65D13">
        <w:rPr>
          <w:rFonts w:ascii="Angsana New" w:hAnsi="Angsana New"/>
          <w:sz w:val="30"/>
          <w:szCs w:val="30"/>
        </w:rPr>
        <w:t>500.0</w:t>
      </w:r>
      <w:r w:rsidRPr="00D65D13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D65D13">
        <w:rPr>
          <w:rFonts w:ascii="Angsana New" w:hAnsi="Angsana New"/>
          <w:sz w:val="30"/>
          <w:szCs w:val="30"/>
        </w:rPr>
        <w:t xml:space="preserve">2,500.0 </w:t>
      </w:r>
      <w:r w:rsidRPr="00D65D13">
        <w:rPr>
          <w:rFonts w:ascii="Angsana New" w:hAnsi="Angsana New" w:hint="cs"/>
          <w:sz w:val="30"/>
          <w:szCs w:val="30"/>
          <w:cs/>
        </w:rPr>
        <w:t>ล้านบาท บริษัทเข้าซื้อหุ้น</w:t>
      </w:r>
      <w:r w:rsidRPr="00D65D13">
        <w:rPr>
          <w:rFonts w:ascii="Angsana New" w:hAnsi="Angsana New"/>
          <w:sz w:val="30"/>
          <w:szCs w:val="30"/>
        </w:rPr>
        <w:br/>
      </w:r>
      <w:r w:rsidRPr="00D65D13">
        <w:rPr>
          <w:rFonts w:ascii="Angsana New" w:hAnsi="Angsana New" w:hint="cs"/>
          <w:sz w:val="30"/>
          <w:szCs w:val="30"/>
          <w:cs/>
        </w:rPr>
        <w:t xml:space="preserve">เพิ่มทุนเป็นจำนวนเงิน </w:t>
      </w:r>
      <w:r w:rsidRPr="00D65D13">
        <w:rPr>
          <w:rFonts w:ascii="Angsana New" w:hAnsi="Angsana New"/>
          <w:sz w:val="30"/>
          <w:szCs w:val="30"/>
        </w:rPr>
        <w:t xml:space="preserve">2,000.0 </w:t>
      </w:r>
      <w:r w:rsidRPr="00D65D13">
        <w:rPr>
          <w:rFonts w:ascii="Angsana New" w:hAnsi="Angsana New" w:hint="cs"/>
          <w:sz w:val="30"/>
          <w:szCs w:val="30"/>
          <w:cs/>
        </w:rPr>
        <w:t xml:space="preserve">ล้านบาท ซึ่งเป็นการเพิ่มทุนตามสัดส่วนการลงทุนของบริษัท </w:t>
      </w:r>
      <w:r w:rsidRPr="00184146">
        <w:rPr>
          <w:rFonts w:ascii="Angsana New" w:hAnsi="Angsana New" w:hint="cs"/>
          <w:spacing w:val="-20"/>
          <w:sz w:val="30"/>
          <w:szCs w:val="30"/>
          <w:cs/>
        </w:rPr>
        <w:t>บริษัทได้รับโอนหุ้น</w:t>
      </w:r>
      <w:r w:rsidRPr="00D65D13">
        <w:rPr>
          <w:rFonts w:ascii="Angsana New" w:hAnsi="Angsana New" w:hint="cs"/>
          <w:sz w:val="30"/>
          <w:szCs w:val="30"/>
          <w:cs/>
        </w:rPr>
        <w:t xml:space="preserve">แล้วเสร็จเมื่อวันที่ </w:t>
      </w:r>
      <w:r w:rsidRPr="00D65D13">
        <w:rPr>
          <w:rFonts w:ascii="Angsana New" w:hAnsi="Angsana New"/>
          <w:sz w:val="30"/>
          <w:szCs w:val="30"/>
        </w:rPr>
        <w:t xml:space="preserve">30 </w:t>
      </w:r>
      <w:r w:rsidRPr="00D65D1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65D13">
        <w:rPr>
          <w:rFonts w:ascii="Angsana New" w:hAnsi="Angsana New"/>
          <w:sz w:val="30"/>
          <w:szCs w:val="30"/>
        </w:rPr>
        <w:t>2568</w:t>
      </w:r>
    </w:p>
    <w:p w14:paraId="2013A8E4" w14:textId="5C0B3761" w:rsidR="004E5281" w:rsidRPr="008732C4" w:rsidRDefault="004E5281" w:rsidP="00C0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4"/>
          <w:szCs w:val="24"/>
        </w:rPr>
      </w:pPr>
    </w:p>
    <w:p w14:paraId="4F37780D" w14:textId="77777777" w:rsidR="00C91551" w:rsidRDefault="00C9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D42F870" w14:textId="68A2F901" w:rsidR="004E5281" w:rsidRPr="005010F4" w:rsidRDefault="004E5281" w:rsidP="004E5281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10F4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การซื้อเงินลงทุนในบริษัทย่อย</w:t>
      </w:r>
    </w:p>
    <w:p w14:paraId="7D41B0B5" w14:textId="77777777" w:rsidR="004E5281" w:rsidRPr="008732C4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5C250FA8" w14:textId="77777777" w:rsidR="004E5281" w:rsidRPr="005010F4" w:rsidRDefault="004E5281" w:rsidP="004E5281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10F4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5010F4">
        <w:rPr>
          <w:rFonts w:ascii="Angsana New" w:hAnsi="Angsana New"/>
          <w:sz w:val="30"/>
          <w:szCs w:val="30"/>
        </w:rPr>
        <w:t>56.8</w:t>
      </w:r>
      <w:r>
        <w:rPr>
          <w:rFonts w:ascii="Angsana New" w:hAnsi="Angsana New"/>
          <w:sz w:val="30"/>
          <w:szCs w:val="30"/>
        </w:rPr>
        <w:t xml:space="preserve">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14D67C45" w14:textId="77777777" w:rsidR="004E5281" w:rsidRPr="008732C4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36A2D8D" w14:textId="77777777" w:rsidR="004E5281" w:rsidRPr="00FC5579" w:rsidRDefault="004E5281" w:rsidP="004E5281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4"/>
          <w:sz w:val="30"/>
          <w:szCs w:val="30"/>
        </w:rPr>
      </w:pPr>
      <w:r w:rsidRPr="00F07FA5">
        <w:rPr>
          <w:rFonts w:ascii="Angsana New" w:hAnsi="Angsana New" w:hint="cs"/>
          <w:sz w:val="30"/>
          <w:szCs w:val="30"/>
          <w:cs/>
        </w:rPr>
        <w:t xml:space="preserve">บริษัทซื้อหุ้นสามัญจากผู้ถือหุ้นเดิมในวันที่ </w:t>
      </w:r>
      <w:r w:rsidRPr="00F07FA5">
        <w:rPr>
          <w:rFonts w:ascii="Angsana New" w:hAnsi="Angsana New"/>
          <w:sz w:val="30"/>
          <w:szCs w:val="30"/>
        </w:rPr>
        <w:t>7</w:t>
      </w:r>
      <w:r w:rsidRPr="00F07FA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F07FA5">
        <w:rPr>
          <w:rFonts w:ascii="Angsana New" w:hAnsi="Angsana New"/>
          <w:sz w:val="30"/>
          <w:szCs w:val="30"/>
        </w:rPr>
        <w:t xml:space="preserve">2568 </w:t>
      </w:r>
      <w:r w:rsidRPr="00F07FA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07FA5">
        <w:rPr>
          <w:rFonts w:ascii="Angsana New" w:hAnsi="Angsana New"/>
          <w:sz w:val="30"/>
          <w:szCs w:val="30"/>
        </w:rPr>
        <w:t xml:space="preserve">567,500 </w:t>
      </w:r>
      <w:r w:rsidRPr="00F07FA5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Pr="00F07FA5">
        <w:rPr>
          <w:rFonts w:ascii="Angsana New" w:hAnsi="Angsana New"/>
          <w:sz w:val="30"/>
          <w:szCs w:val="30"/>
        </w:rPr>
        <w:t>100</w:t>
      </w:r>
      <w:r w:rsidRPr="00F07FA5">
        <w:rPr>
          <w:rFonts w:ascii="Angsana New" w:hAnsi="Angsana New" w:hint="cs"/>
          <w:sz w:val="30"/>
          <w:szCs w:val="30"/>
          <w:cs/>
        </w:rPr>
        <w:t xml:space="preserve"> บาท เป็น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Pr="00F07FA5">
        <w:rPr>
          <w:rFonts w:ascii="Angsana New" w:hAnsi="Angsana New"/>
          <w:sz w:val="30"/>
          <w:szCs w:val="30"/>
        </w:rPr>
        <w:t xml:space="preserve">56.8 </w:t>
      </w:r>
      <w:r w:rsidRPr="00F07FA5">
        <w:rPr>
          <w:rFonts w:ascii="Angsana New" w:hAnsi="Angsana New" w:hint="cs"/>
          <w:sz w:val="30"/>
          <w:szCs w:val="30"/>
          <w:cs/>
        </w:rPr>
        <w:t>ล้านบาท โดยภายหลังการซื้อหุ้นสามัญดังกล่าว บริษัทมีสัดส่วนการลงทุนเปลี่ยนไปจาก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</w:rPr>
        <w:t xml:space="preserve">อัตราร้อยละ </w:t>
      </w:r>
      <w:r w:rsidRPr="00F07FA5">
        <w:rPr>
          <w:rFonts w:ascii="Angsana New" w:hAnsi="Angsana New"/>
          <w:sz w:val="30"/>
          <w:szCs w:val="30"/>
        </w:rPr>
        <w:t>88.18</w:t>
      </w:r>
      <w:r w:rsidRPr="00F07FA5">
        <w:rPr>
          <w:rFonts w:ascii="Angsana New" w:hAnsi="Angsana New" w:hint="cs"/>
          <w:sz w:val="30"/>
          <w:szCs w:val="30"/>
          <w:cs/>
        </w:rPr>
        <w:t xml:space="preserve"> เป็นอัตราร้อยละ </w:t>
      </w:r>
      <w:r w:rsidRPr="00F07FA5">
        <w:rPr>
          <w:rFonts w:ascii="Angsana New" w:hAnsi="Angsana New"/>
          <w:sz w:val="30"/>
          <w:szCs w:val="30"/>
        </w:rPr>
        <w:t>98.50</w:t>
      </w:r>
      <w:r w:rsidRPr="00F07FA5">
        <w:rPr>
          <w:rFonts w:ascii="Angsana New" w:hAnsi="Angsana New" w:hint="cs"/>
          <w:sz w:val="30"/>
          <w:szCs w:val="30"/>
          <w:cs/>
        </w:rPr>
        <w:t xml:space="preserve"> ของทุนที่ชำระแล้ว </w:t>
      </w:r>
      <w:r w:rsidRPr="00F07FA5">
        <w:rPr>
          <w:rFonts w:ascii="Angsana New" w:hAnsi="Angsana New"/>
          <w:sz w:val="30"/>
          <w:szCs w:val="30"/>
          <w:cs/>
        </w:rPr>
        <w:t>มูลค่าตามบัญชีของสินทรัพย์สุทธิของ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จำกัด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Pr="00F07FA5">
        <w:rPr>
          <w:rFonts w:ascii="Angsana New" w:hAnsi="Angsana New"/>
          <w:sz w:val="30"/>
          <w:szCs w:val="30"/>
          <w:cs/>
        </w:rPr>
        <w:t xml:space="preserve">ในงบการเงินของกลุ่มบริษัท ณ วันที่ซื้อเป็นเงินจำนวน </w:t>
      </w:r>
      <w:r w:rsidRPr="00F07FA5">
        <w:rPr>
          <w:rFonts w:ascii="Angsana New" w:hAnsi="Angsana New"/>
          <w:sz w:val="30"/>
          <w:szCs w:val="30"/>
        </w:rPr>
        <w:t xml:space="preserve">523.4 </w:t>
      </w:r>
      <w:r w:rsidRPr="00F07FA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/>
          <w:sz w:val="30"/>
          <w:szCs w:val="30"/>
          <w:cs/>
        </w:rPr>
        <w:t>บริษัทรับรู้ส่วนได้เสียที่ไม่มีอำนาจควบคุม</w:t>
      </w:r>
      <w:r w:rsidRPr="00F07FA5">
        <w:rPr>
          <w:rFonts w:ascii="Angsana New" w:hAnsi="Angsana New" w:hint="cs"/>
          <w:sz w:val="30"/>
          <w:szCs w:val="30"/>
          <w:cs/>
        </w:rPr>
        <w:t>ลดลง</w:t>
      </w:r>
      <w:r w:rsidRPr="00F07FA5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F07FA5">
        <w:rPr>
          <w:rFonts w:ascii="Angsana New" w:hAnsi="Angsana New"/>
          <w:sz w:val="30"/>
          <w:szCs w:val="30"/>
        </w:rPr>
        <w:t xml:space="preserve">54.5 </w:t>
      </w:r>
      <w:r w:rsidRPr="00F07FA5">
        <w:rPr>
          <w:rFonts w:ascii="Angsana New" w:hAnsi="Angsana New"/>
          <w:sz w:val="30"/>
          <w:szCs w:val="30"/>
          <w:cs/>
        </w:rPr>
        <w:t>ล้านบาท</w:t>
      </w:r>
      <w:r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Pr="00F07FA5">
        <w:rPr>
          <w:rFonts w:ascii="Angsana New" w:hAnsi="Angsana New"/>
          <w:sz w:val="30"/>
          <w:szCs w:val="30"/>
          <w:cs/>
        </w:rPr>
        <w:t>และรับรู้ส่วนต่างจากการเปลี่ยนแปลงส่วนของเจ้าของในบริษัท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จำกัด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Pr="00F07FA5">
        <w:rPr>
          <w:rFonts w:ascii="Angsana New" w:hAnsi="Angsana New"/>
          <w:sz w:val="30"/>
          <w:szCs w:val="30"/>
          <w:cs/>
        </w:rPr>
        <w:t xml:space="preserve">โดยการควบคุมไม่เปลี่ยนแปลงจำนวน </w:t>
      </w:r>
      <w:r w:rsidRPr="00F07FA5">
        <w:rPr>
          <w:rFonts w:ascii="Angsana New" w:hAnsi="Angsana New"/>
          <w:sz w:val="30"/>
          <w:szCs w:val="30"/>
        </w:rPr>
        <w:t xml:space="preserve">2.3 </w:t>
      </w:r>
      <w:r w:rsidRPr="00F07FA5">
        <w:rPr>
          <w:rFonts w:ascii="Angsana New" w:hAnsi="Angsana New"/>
          <w:sz w:val="30"/>
          <w:szCs w:val="30"/>
          <w:cs/>
        </w:rPr>
        <w:t>ล้านบาท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/>
          <w:sz w:val="30"/>
          <w:szCs w:val="30"/>
          <w:cs/>
        </w:rPr>
        <w:t>ไปยัง</w:t>
      </w:r>
      <w:r w:rsidRPr="00F07FA5"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ซึ่งประกอบไปด้วย ส่วนต่ำกว่าทุนจากการเปลี่ยนแปลงส่วนได้เสียในบริษัทย่อย</w:t>
      </w:r>
      <w:r w:rsidRPr="006B01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</w:rPr>
        <w:t>บริษัทได้รับโอนหุ้นแล้วเสร็จเมื่อวันที่</w:t>
      </w:r>
      <w:r w:rsidRPr="00F07FA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7</w:t>
      </w:r>
      <w:r w:rsidRPr="00F07FA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Pr="00F07FA5">
        <w:rPr>
          <w:rFonts w:ascii="Angsana New" w:hAnsi="Angsana New"/>
          <w:sz w:val="30"/>
          <w:szCs w:val="30"/>
        </w:rPr>
        <w:t>2568</w:t>
      </w:r>
    </w:p>
    <w:p w14:paraId="06296438" w14:textId="2350F594" w:rsidR="007E1829" w:rsidRDefault="007E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ED4856A" w14:textId="2650D5DE" w:rsidR="001B3D32" w:rsidRPr="004D49BC" w:rsidRDefault="001B3D32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1F3F0A"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และสินทรัพย์สิทธิการใช้</w:t>
      </w:r>
    </w:p>
    <w:p w14:paraId="0B44A698" w14:textId="77777777" w:rsidR="009A0F67" w:rsidRPr="004D49BC" w:rsidRDefault="009A0F67" w:rsidP="00F84616">
      <w:pPr>
        <w:pStyle w:val="ListParagraph"/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765"/>
        <w:gridCol w:w="1530"/>
        <w:gridCol w:w="180"/>
        <w:gridCol w:w="1620"/>
      </w:tblGrid>
      <w:tr w:rsidR="00425D45" w:rsidRPr="004D49BC" w14:paraId="39CDACDB" w14:textId="77777777" w:rsidTr="00225A38">
        <w:trPr>
          <w:cantSplit/>
          <w:tblHeader/>
        </w:trPr>
        <w:tc>
          <w:tcPr>
            <w:tcW w:w="5220" w:type="dxa"/>
            <w:vAlign w:val="bottom"/>
          </w:tcPr>
          <w:p w14:paraId="273BAE53" w14:textId="1ECD321C" w:rsidR="00425D45" w:rsidRPr="004D49BC" w:rsidRDefault="0031124F" w:rsidP="0059432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808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="00D9260D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6C2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6C2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6C2B92"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843AD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A703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" w:type="dxa"/>
            <w:vAlign w:val="bottom"/>
          </w:tcPr>
          <w:p w14:paraId="379B7906" w14:textId="77777777" w:rsidR="00425D45" w:rsidRPr="004D49BC" w:rsidRDefault="00425D45" w:rsidP="0059432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101DB0" w:rsidRDefault="00425D45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1D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01D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101D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4D49BC" w:rsidRDefault="00425D45" w:rsidP="0059432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4D49BC" w:rsidRDefault="00425D45" w:rsidP="0059432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4D49BC" w:rsidRDefault="00425D45" w:rsidP="0059432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4D49BC" w14:paraId="31E7ABB1" w14:textId="77777777" w:rsidTr="00225A38">
        <w:trPr>
          <w:cantSplit/>
        </w:trPr>
        <w:tc>
          <w:tcPr>
            <w:tcW w:w="5220" w:type="dxa"/>
          </w:tcPr>
          <w:p w14:paraId="226D19C3" w14:textId="77777777" w:rsidR="00425D45" w:rsidRPr="004D49BC" w:rsidRDefault="00425D45" w:rsidP="005943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4E821D43" w14:textId="77777777" w:rsidR="00425D45" w:rsidRPr="004D49BC" w:rsidRDefault="00425D45" w:rsidP="0059432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0A981DB" w14:textId="77777777" w:rsidR="00425D45" w:rsidRPr="004D49BC" w:rsidRDefault="00425D45" w:rsidP="005943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21A4" w:rsidRPr="004D49BC" w14:paraId="533A48C5" w14:textId="77777777" w:rsidTr="00225A38">
        <w:trPr>
          <w:cantSplit/>
          <w:trHeight w:val="60"/>
        </w:trPr>
        <w:tc>
          <w:tcPr>
            <w:tcW w:w="5220" w:type="dxa"/>
          </w:tcPr>
          <w:p w14:paraId="1FB265F7" w14:textId="1EC59E6B" w:rsidR="00DD21A4" w:rsidRPr="004D49BC" w:rsidRDefault="0062480B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  <w:r w:rsidR="00DD21A4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5" w:type="dxa"/>
          </w:tcPr>
          <w:p w14:paraId="19FE8535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448F8E0" w14:textId="01E20681" w:rsidR="00DD21A4" w:rsidRPr="004D49BC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80932D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9AEB1A" w14:textId="1AAC8E5D" w:rsidR="00DD21A4" w:rsidRPr="004D49BC" w:rsidRDefault="00DD21A4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655D7" w:rsidRPr="004D49BC" w14:paraId="0C541814" w14:textId="77777777" w:rsidTr="00225A38">
        <w:trPr>
          <w:cantSplit/>
          <w:trHeight w:val="60"/>
        </w:trPr>
        <w:tc>
          <w:tcPr>
            <w:tcW w:w="5220" w:type="dxa"/>
          </w:tcPr>
          <w:p w14:paraId="1682C598" w14:textId="72A18F05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765" w:type="dxa"/>
          </w:tcPr>
          <w:p w14:paraId="31E30F98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ED9F69C" w14:textId="55A85346" w:rsidR="000655D7" w:rsidRPr="004D49BC" w:rsidRDefault="00974BC9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1,009,646</w:t>
            </w:r>
          </w:p>
        </w:tc>
        <w:tc>
          <w:tcPr>
            <w:tcW w:w="180" w:type="dxa"/>
          </w:tcPr>
          <w:p w14:paraId="3AD6A7F2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F5D0B2" w14:textId="20A4D9AE" w:rsidR="000655D7" w:rsidRPr="009008FB" w:rsidRDefault="006E6186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008FB">
              <w:rPr>
                <w:rFonts w:ascii="Angsana New" w:hAnsi="Angsana New" w:cs="Angsana New"/>
                <w:sz w:val="30"/>
                <w:szCs w:val="30"/>
              </w:rPr>
              <w:t>102,932</w:t>
            </w:r>
          </w:p>
        </w:tc>
      </w:tr>
      <w:tr w:rsidR="000655D7" w:rsidRPr="004D49BC" w14:paraId="38D42FA8" w14:textId="77777777" w:rsidTr="00225A38">
        <w:trPr>
          <w:cantSplit/>
          <w:trHeight w:val="60"/>
        </w:trPr>
        <w:tc>
          <w:tcPr>
            <w:tcW w:w="5220" w:type="dxa"/>
          </w:tcPr>
          <w:p w14:paraId="365137FA" w14:textId="14B042A0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765" w:type="dxa"/>
          </w:tcPr>
          <w:p w14:paraId="64DD5493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A0274AE" w14:textId="10F9EAB7" w:rsidR="000655D7" w:rsidRPr="004D49BC" w:rsidRDefault="00974BC9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3,307</w:t>
            </w:r>
          </w:p>
        </w:tc>
        <w:tc>
          <w:tcPr>
            <w:tcW w:w="180" w:type="dxa"/>
          </w:tcPr>
          <w:p w14:paraId="6B42F28D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600609" w14:textId="702D7B37" w:rsidR="000655D7" w:rsidRPr="009008FB" w:rsidRDefault="006E6186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008FB">
              <w:rPr>
                <w:rFonts w:ascii="Angsana New" w:hAnsi="Angsana New" w:cs="Angsana New"/>
                <w:sz w:val="30"/>
                <w:szCs w:val="30"/>
              </w:rPr>
              <w:t>971</w:t>
            </w:r>
          </w:p>
        </w:tc>
      </w:tr>
      <w:tr w:rsidR="00DD21A4" w:rsidRPr="004D49BC" w14:paraId="1F630B3F" w14:textId="77777777" w:rsidTr="00225A38">
        <w:trPr>
          <w:cantSplit/>
        </w:trPr>
        <w:tc>
          <w:tcPr>
            <w:tcW w:w="5220" w:type="dxa"/>
          </w:tcPr>
          <w:p w14:paraId="7E067F03" w14:textId="77777777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765" w:type="dxa"/>
          </w:tcPr>
          <w:p w14:paraId="5A4380F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AB651EC" w14:textId="55BBEBBF" w:rsidR="00DD21A4" w:rsidRPr="00EA1E5E" w:rsidRDefault="00974BC9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405,364</w:t>
            </w:r>
          </w:p>
        </w:tc>
        <w:tc>
          <w:tcPr>
            <w:tcW w:w="180" w:type="dxa"/>
          </w:tcPr>
          <w:p w14:paraId="6F71C9A9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524D0E" w14:textId="490E9F21" w:rsidR="00DD21A4" w:rsidRPr="009008FB" w:rsidRDefault="006E6186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008FB">
              <w:rPr>
                <w:rFonts w:ascii="Angsana New" w:hAnsi="Angsana New" w:cs="Angsana New"/>
                <w:sz w:val="30"/>
                <w:szCs w:val="30"/>
              </w:rPr>
              <w:t>16,002</w:t>
            </w:r>
          </w:p>
        </w:tc>
      </w:tr>
      <w:tr w:rsidR="00DD21A4" w:rsidRPr="004D49BC" w14:paraId="4A95A5DC" w14:textId="77777777" w:rsidTr="00225A38">
        <w:trPr>
          <w:cantSplit/>
        </w:trPr>
        <w:tc>
          <w:tcPr>
            <w:tcW w:w="5220" w:type="dxa"/>
          </w:tcPr>
          <w:p w14:paraId="35B33ECA" w14:textId="56E569AB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765" w:type="dxa"/>
          </w:tcPr>
          <w:p w14:paraId="387C892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CA55DE1" w14:textId="489A00A7" w:rsidR="00DD21A4" w:rsidRPr="004D49BC" w:rsidRDefault="00974BC9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(2,38</w:t>
            </w:r>
            <w:r w:rsidR="00184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F0F3EA2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E281AD" w14:textId="7146A07B" w:rsidR="00DD21A4" w:rsidRPr="009008FB" w:rsidRDefault="006E6186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008FB">
              <w:rPr>
                <w:rFonts w:ascii="Angsana New" w:hAnsi="Angsana New" w:cs="Angsana New"/>
                <w:sz w:val="30"/>
                <w:szCs w:val="30"/>
              </w:rPr>
              <w:t>(1,001)</w:t>
            </w:r>
          </w:p>
        </w:tc>
      </w:tr>
      <w:tr w:rsidR="00A72039" w:rsidRPr="004D49BC" w14:paraId="6DEADE78" w14:textId="77777777" w:rsidTr="00225A38">
        <w:trPr>
          <w:cantSplit/>
        </w:trPr>
        <w:tc>
          <w:tcPr>
            <w:tcW w:w="5220" w:type="dxa"/>
          </w:tcPr>
          <w:p w14:paraId="63E3F2E2" w14:textId="60B61760" w:rsidR="00A72039" w:rsidRPr="004D49BC" w:rsidRDefault="00225A38" w:rsidP="002A5C80">
            <w:pPr>
              <w:spacing w:line="240" w:lineRule="auto"/>
              <w:ind w:left="286" w:hanging="286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สินทรัพย์สิทธิการใช้ลดลง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3A54B8"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2A5C80"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765" w:type="dxa"/>
          </w:tcPr>
          <w:p w14:paraId="3AE9BD24" w14:textId="77777777" w:rsidR="00A72039" w:rsidRPr="004D49BC" w:rsidRDefault="00A72039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09DD47" w14:textId="65B936EB" w:rsidR="00A72039" w:rsidRPr="004D49BC" w:rsidRDefault="00A72039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7AC667" w14:textId="77777777" w:rsidR="00A72039" w:rsidRPr="004D49BC" w:rsidRDefault="00A72039" w:rsidP="00225A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1A66E9" w14:textId="70E95224" w:rsidR="00A72039" w:rsidRPr="009008FB" w:rsidRDefault="00A72039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C80" w:rsidRPr="00341641" w14:paraId="37407D11" w14:textId="77777777" w:rsidTr="00225A38">
        <w:trPr>
          <w:cantSplit/>
        </w:trPr>
        <w:tc>
          <w:tcPr>
            <w:tcW w:w="5220" w:type="dxa"/>
          </w:tcPr>
          <w:p w14:paraId="283AF1A3" w14:textId="10C0C448" w:rsidR="002A5C80" w:rsidRPr="004D49BC" w:rsidRDefault="002A5C80" w:rsidP="002A5C80">
            <w:pPr>
              <w:tabs>
                <w:tab w:val="clear" w:pos="454"/>
                <w:tab w:val="left" w:pos="464"/>
              </w:tabs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จากการยกเลิกสัญญาเช่า</w:t>
            </w:r>
          </w:p>
        </w:tc>
        <w:tc>
          <w:tcPr>
            <w:tcW w:w="765" w:type="dxa"/>
          </w:tcPr>
          <w:p w14:paraId="7854C537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1EC85D" w14:textId="19CD3652" w:rsidR="002A5C80" w:rsidRPr="004D49BC" w:rsidRDefault="00974BC9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(8,447)</w:t>
            </w:r>
          </w:p>
        </w:tc>
        <w:tc>
          <w:tcPr>
            <w:tcW w:w="180" w:type="dxa"/>
            <w:vAlign w:val="bottom"/>
          </w:tcPr>
          <w:p w14:paraId="22F97B84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447BA" w14:textId="3D87751C" w:rsidR="002A5C80" w:rsidRPr="009008FB" w:rsidRDefault="006E6186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008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EBD7869" w14:textId="77777777" w:rsidR="00425D45" w:rsidRPr="004D49BC" w:rsidRDefault="00425D45" w:rsidP="0042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D657235" w14:textId="7716BACE" w:rsidR="00A548C8" w:rsidRPr="004D49BC" w:rsidRDefault="009232AD" w:rsidP="00CC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4D49BC">
        <w:rPr>
          <w:rFonts w:ascii="Angsana New" w:hAnsi="Angsana New" w:cs="Angsana New"/>
          <w:b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b/>
          <w:sz w:val="30"/>
          <w:szCs w:val="30"/>
          <w:cs/>
        </w:rPr>
        <w:t>256</w:t>
      </w:r>
      <w:r w:rsidR="00A703AC">
        <w:rPr>
          <w:rFonts w:ascii="Angsana New" w:hAnsi="Angsana New" w:cs="Angsana New"/>
          <w:bCs/>
          <w:sz w:val="30"/>
          <w:szCs w:val="30"/>
        </w:rPr>
        <w:t>8</w:t>
      </w:r>
      <w:r w:rsidRPr="004D49BC">
        <w:rPr>
          <w:rFonts w:ascii="Angsana New" w:hAnsi="Angsana New" w:cs="Angsana New"/>
          <w:b/>
          <w:sz w:val="30"/>
          <w:szCs w:val="30"/>
        </w:rPr>
        <w:t xml:space="preserve"> </w:t>
      </w:r>
      <w:r w:rsidRPr="004D49B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 w:rsidR="00C86384" w:rsidRPr="004D49BC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อุปกรณ์การผลิตเป็นระยะเวลา </w:t>
      </w:r>
      <w:r w:rsidR="00FC7296">
        <w:rPr>
          <w:rFonts w:asciiTheme="majorBidi" w:hAnsiTheme="majorBidi" w:cstheme="majorBidi"/>
          <w:sz w:val="30"/>
          <w:szCs w:val="30"/>
        </w:rPr>
        <w:t xml:space="preserve">2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="00FC7296">
        <w:rPr>
          <w:rFonts w:asciiTheme="majorBidi" w:hAnsiTheme="majorBidi" w:cstheme="majorBidi"/>
          <w:sz w:val="30"/>
          <w:szCs w:val="30"/>
        </w:rPr>
        <w:t>15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4D49BC">
        <w:rPr>
          <w:rFonts w:asciiTheme="majorBidi" w:hAnsiTheme="majorBidi" w:cstheme="majorBidi"/>
          <w:sz w:val="30"/>
          <w:szCs w:val="30"/>
        </w:rPr>
        <w:br/>
      </w:r>
      <w:r w:rsidRPr="004D49B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4D49BC">
        <w:rPr>
          <w:rFonts w:ascii="Angsana New" w:hAnsi="Angsana New" w:cs="Angsana New"/>
          <w:sz w:val="30"/>
          <w:szCs w:val="30"/>
          <w:cs/>
        </w:rPr>
        <w:t>จำนวน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196491">
        <w:rPr>
          <w:rFonts w:asciiTheme="majorBidi" w:hAnsiTheme="majorBidi" w:cstheme="majorBidi"/>
          <w:sz w:val="30"/>
          <w:szCs w:val="30"/>
        </w:rPr>
        <w:t>774.71</w:t>
      </w:r>
      <w:r w:rsidR="00101DB0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3F1A3E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6186">
        <w:rPr>
          <w:rFonts w:asciiTheme="majorBidi" w:hAnsiTheme="majorBidi" w:cstheme="majorBidi"/>
          <w:sz w:val="30"/>
          <w:szCs w:val="30"/>
        </w:rPr>
        <w:t>11.</w:t>
      </w:r>
      <w:r w:rsidR="00CC2EF2">
        <w:rPr>
          <w:rFonts w:asciiTheme="majorBidi" w:hAnsiTheme="majorBidi" w:cstheme="majorBidi"/>
          <w:sz w:val="30"/>
          <w:szCs w:val="30"/>
        </w:rPr>
        <w:t>9</w:t>
      </w:r>
      <w:r w:rsidR="00C01132">
        <w:rPr>
          <w:rFonts w:asciiTheme="majorBidi" w:hAnsiTheme="majorBidi" w:cstheme="majorBidi"/>
          <w:sz w:val="30"/>
          <w:szCs w:val="30"/>
        </w:rPr>
        <w:t>7</w:t>
      </w:r>
      <w:r w:rsidR="00FC7296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ล้านบาท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1E4F4F90" w14:textId="11956B4F" w:rsidR="009578B7" w:rsidRDefault="0095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CD098FE" w14:textId="77777777" w:rsidR="007831BD" w:rsidRDefault="0078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3D0C88DB" w14:textId="61477140" w:rsidR="009578B7" w:rsidRDefault="009578B7" w:rsidP="00200F4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5A5D682A" w14:textId="77777777" w:rsidR="009578B7" w:rsidRPr="009578B7" w:rsidRDefault="009578B7" w:rsidP="009578B7"/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9578B7" w:rsidRPr="004D49BC" w14:paraId="11CD7F13" w14:textId="77777777" w:rsidTr="00594323">
        <w:trPr>
          <w:trHeight w:val="322"/>
          <w:tblHeader/>
        </w:trPr>
        <w:tc>
          <w:tcPr>
            <w:tcW w:w="1901" w:type="dxa"/>
          </w:tcPr>
          <w:p w14:paraId="53C6656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2CBF4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38B34D6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1AE3CD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245FFF2F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4D49BC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578B7" w:rsidRPr="004D49BC" w14:paraId="4054DBDF" w14:textId="77777777" w:rsidTr="00594323">
        <w:trPr>
          <w:trHeight w:val="322"/>
          <w:tblHeader/>
        </w:trPr>
        <w:tc>
          <w:tcPr>
            <w:tcW w:w="1901" w:type="dxa"/>
          </w:tcPr>
          <w:p w14:paraId="1390BCF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AD368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3A10BB3F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5" w:type="dxa"/>
          </w:tcPr>
          <w:p w14:paraId="2EEC253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345BC9A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9578B7" w:rsidRPr="004D49BC" w14:paraId="5E9A9A56" w14:textId="77777777" w:rsidTr="00594323">
        <w:trPr>
          <w:trHeight w:val="635"/>
          <w:tblHeader/>
        </w:trPr>
        <w:tc>
          <w:tcPr>
            <w:tcW w:w="1901" w:type="dxa"/>
          </w:tcPr>
          <w:p w14:paraId="1283D4A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  <w:vAlign w:val="bottom"/>
          </w:tcPr>
          <w:p w14:paraId="6682C27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16A61D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29382117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95A3AB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458C0DC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8FA1A3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1DCD427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67AD04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1095FF5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571F05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5F1D3E5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EDBDE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78B7" w:rsidRPr="004D49BC" w14:paraId="008F274F" w14:textId="77777777" w:rsidTr="00594323">
        <w:trPr>
          <w:trHeight w:val="312"/>
          <w:tblHeader/>
        </w:trPr>
        <w:tc>
          <w:tcPr>
            <w:tcW w:w="1901" w:type="dxa"/>
          </w:tcPr>
          <w:p w14:paraId="6C1FAC3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1F4F3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4A2ECD8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4D49B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578B7" w:rsidRPr="004D49BC" w14:paraId="49DCB995" w14:textId="77777777" w:rsidTr="00594323">
        <w:trPr>
          <w:trHeight w:val="635"/>
        </w:trPr>
        <w:tc>
          <w:tcPr>
            <w:tcW w:w="1901" w:type="dxa"/>
          </w:tcPr>
          <w:p w14:paraId="0EE3B9D3" w14:textId="77777777" w:rsidR="009578B7" w:rsidRPr="004D49BC" w:rsidRDefault="009578B7" w:rsidP="0059432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515C8900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600B6E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3,911,679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476963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146E6A7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3,245,432</w:t>
            </w:r>
          </w:p>
        </w:tc>
        <w:tc>
          <w:tcPr>
            <w:tcW w:w="232" w:type="dxa"/>
            <w:vAlign w:val="bottom"/>
          </w:tcPr>
          <w:p w14:paraId="6AF73BEF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9C31E7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7,157,111</w:t>
            </w:r>
          </w:p>
        </w:tc>
        <w:tc>
          <w:tcPr>
            <w:tcW w:w="235" w:type="dxa"/>
            <w:vAlign w:val="bottom"/>
          </w:tcPr>
          <w:p w14:paraId="3D74583A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3698E3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900,000</w:t>
            </w:r>
          </w:p>
        </w:tc>
        <w:tc>
          <w:tcPr>
            <w:tcW w:w="239" w:type="dxa"/>
            <w:vAlign w:val="bottom"/>
          </w:tcPr>
          <w:p w14:paraId="738202C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DB1D04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2,599,478</w:t>
            </w:r>
          </w:p>
        </w:tc>
        <w:tc>
          <w:tcPr>
            <w:tcW w:w="231" w:type="dxa"/>
            <w:vAlign w:val="bottom"/>
          </w:tcPr>
          <w:p w14:paraId="099120C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A2F6A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3,499,478</w:t>
            </w:r>
          </w:p>
        </w:tc>
      </w:tr>
      <w:tr w:rsidR="009578B7" w:rsidRPr="004D49BC" w14:paraId="31C3206C" w14:textId="77777777" w:rsidTr="00594323">
        <w:trPr>
          <w:trHeight w:val="635"/>
        </w:trPr>
        <w:tc>
          <w:tcPr>
            <w:tcW w:w="1901" w:type="dxa"/>
          </w:tcPr>
          <w:p w14:paraId="33C87853" w14:textId="77777777" w:rsidR="009578B7" w:rsidRPr="004D49BC" w:rsidRDefault="009578B7" w:rsidP="0059432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2CBCD0E9" w14:textId="77777777" w:rsidR="009578B7" w:rsidRPr="004D49BC" w:rsidRDefault="009578B7" w:rsidP="0059432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328" w:type="dxa"/>
          </w:tcPr>
          <w:p w14:paraId="62A73C6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4C6343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2CEA75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4CF630EF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1BC01E7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5E6DD7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5A88F1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E8587B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73B38F8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A9716E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350,100</w:t>
            </w:r>
          </w:p>
        </w:tc>
        <w:tc>
          <w:tcPr>
            <w:tcW w:w="231" w:type="dxa"/>
            <w:vAlign w:val="bottom"/>
          </w:tcPr>
          <w:p w14:paraId="2156470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EEB5DA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350,100</w:t>
            </w:r>
          </w:p>
        </w:tc>
      </w:tr>
      <w:tr w:rsidR="009578B7" w:rsidRPr="004D49BC" w14:paraId="79227B98" w14:textId="77777777" w:rsidTr="00594323">
        <w:trPr>
          <w:trHeight w:val="625"/>
        </w:trPr>
        <w:tc>
          <w:tcPr>
            <w:tcW w:w="1901" w:type="dxa"/>
          </w:tcPr>
          <w:p w14:paraId="25BF99DD" w14:textId="77777777" w:rsidR="009578B7" w:rsidRPr="004D49BC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427E89D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7A5BF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978,049</w:t>
            </w:r>
          </w:p>
        </w:tc>
        <w:tc>
          <w:tcPr>
            <w:tcW w:w="231" w:type="dxa"/>
            <w:vAlign w:val="bottom"/>
          </w:tcPr>
          <w:p w14:paraId="7027C7CF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4129344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64C8619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6549BB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978,049</w:t>
            </w:r>
          </w:p>
        </w:tc>
        <w:tc>
          <w:tcPr>
            <w:tcW w:w="235" w:type="dxa"/>
            <w:vAlign w:val="bottom"/>
          </w:tcPr>
          <w:p w14:paraId="26E7C99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52CE87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565,066</w:t>
            </w:r>
          </w:p>
        </w:tc>
        <w:tc>
          <w:tcPr>
            <w:tcW w:w="239" w:type="dxa"/>
            <w:vAlign w:val="bottom"/>
          </w:tcPr>
          <w:p w14:paraId="46DFE65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6938247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33F990E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38766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565,066</w:t>
            </w:r>
          </w:p>
        </w:tc>
      </w:tr>
      <w:tr w:rsidR="009578B7" w:rsidRPr="004D49BC" w14:paraId="2E1A29F7" w14:textId="77777777" w:rsidTr="00594323">
        <w:trPr>
          <w:trHeight w:val="332"/>
        </w:trPr>
        <w:tc>
          <w:tcPr>
            <w:tcW w:w="1901" w:type="dxa"/>
          </w:tcPr>
          <w:p w14:paraId="3AEC68EF" w14:textId="77777777" w:rsidR="009578B7" w:rsidRPr="004D49BC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1A82764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9FFAF3A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0F1F11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CBB52A7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2,556,333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95EB33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10D8B5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2,556,333</w:t>
            </w:r>
          </w:p>
        </w:tc>
        <w:tc>
          <w:tcPr>
            <w:tcW w:w="235" w:type="dxa"/>
            <w:vAlign w:val="bottom"/>
          </w:tcPr>
          <w:p w14:paraId="5FA82E7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20BC0E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7F556A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0A0A4FF7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29,193</w:t>
            </w:r>
          </w:p>
        </w:tc>
        <w:tc>
          <w:tcPr>
            <w:tcW w:w="231" w:type="dxa"/>
            <w:vAlign w:val="bottom"/>
          </w:tcPr>
          <w:p w14:paraId="48AA5D8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D37AC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29,193</w:t>
            </w:r>
          </w:p>
        </w:tc>
      </w:tr>
      <w:tr w:rsidR="009578B7" w:rsidRPr="004D49BC" w14:paraId="6A648265" w14:textId="77777777" w:rsidTr="00594323">
        <w:trPr>
          <w:trHeight w:val="322"/>
        </w:trPr>
        <w:tc>
          <w:tcPr>
            <w:tcW w:w="1901" w:type="dxa"/>
          </w:tcPr>
          <w:p w14:paraId="3CC8C45E" w14:textId="77777777" w:rsidR="009578B7" w:rsidRPr="004D49BC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7D22299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2A308E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1,000,000</w:t>
            </w:r>
          </w:p>
        </w:tc>
        <w:tc>
          <w:tcPr>
            <w:tcW w:w="231" w:type="dxa"/>
            <w:vAlign w:val="bottom"/>
          </w:tcPr>
          <w:p w14:paraId="63989D6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0DAF69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7,210,600</w:t>
            </w:r>
          </w:p>
        </w:tc>
        <w:tc>
          <w:tcPr>
            <w:tcW w:w="232" w:type="dxa"/>
            <w:vAlign w:val="bottom"/>
          </w:tcPr>
          <w:p w14:paraId="1B33FDD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9CFC7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8,210,600</w:t>
            </w:r>
          </w:p>
        </w:tc>
        <w:tc>
          <w:tcPr>
            <w:tcW w:w="235" w:type="dxa"/>
            <w:vAlign w:val="bottom"/>
          </w:tcPr>
          <w:p w14:paraId="058F1EC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E9C8A30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1,000,000</w:t>
            </w:r>
          </w:p>
        </w:tc>
        <w:tc>
          <w:tcPr>
            <w:tcW w:w="239" w:type="dxa"/>
            <w:vAlign w:val="bottom"/>
          </w:tcPr>
          <w:p w14:paraId="366E41B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EDC8B2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7,210,600</w:t>
            </w:r>
          </w:p>
        </w:tc>
        <w:tc>
          <w:tcPr>
            <w:tcW w:w="231" w:type="dxa"/>
            <w:vAlign w:val="bottom"/>
          </w:tcPr>
          <w:p w14:paraId="2DD370C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9A1D5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8,210,600</w:t>
            </w:r>
          </w:p>
        </w:tc>
      </w:tr>
      <w:tr w:rsidR="009578B7" w:rsidRPr="004D49BC" w14:paraId="772A5AB5" w14:textId="77777777" w:rsidTr="00594323">
        <w:trPr>
          <w:trHeight w:val="322"/>
        </w:trPr>
        <w:tc>
          <w:tcPr>
            <w:tcW w:w="1901" w:type="dxa"/>
          </w:tcPr>
          <w:p w14:paraId="2CEB5D32" w14:textId="77777777" w:rsidR="009578B7" w:rsidRPr="004D49BC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A3FC5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328" w:type="dxa"/>
          </w:tcPr>
          <w:p w14:paraId="5C630E5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F2A353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14934E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207EA62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182,996</w:t>
            </w:r>
          </w:p>
        </w:tc>
        <w:tc>
          <w:tcPr>
            <w:tcW w:w="232" w:type="dxa"/>
            <w:vAlign w:val="bottom"/>
          </w:tcPr>
          <w:p w14:paraId="35B82CB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75980B1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182,996</w:t>
            </w:r>
          </w:p>
        </w:tc>
        <w:tc>
          <w:tcPr>
            <w:tcW w:w="235" w:type="dxa"/>
            <w:vAlign w:val="bottom"/>
          </w:tcPr>
          <w:p w14:paraId="64EE94C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FCE4FEA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18DC91A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0CBD495" w14:textId="77777777" w:rsidR="009578B7" w:rsidRPr="00A62128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56,495</w:t>
            </w:r>
          </w:p>
        </w:tc>
        <w:tc>
          <w:tcPr>
            <w:tcW w:w="231" w:type="dxa"/>
            <w:vAlign w:val="bottom"/>
          </w:tcPr>
          <w:p w14:paraId="06A74514" w14:textId="77777777" w:rsidR="009578B7" w:rsidRPr="00A62128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11C7C9" w14:textId="77777777" w:rsidR="009578B7" w:rsidRPr="00A62128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56,495</w:t>
            </w:r>
          </w:p>
        </w:tc>
      </w:tr>
      <w:tr w:rsidR="009578B7" w:rsidRPr="004D49BC" w14:paraId="65DAFC25" w14:textId="77777777" w:rsidTr="00594323">
        <w:trPr>
          <w:trHeight w:val="280"/>
        </w:trPr>
        <w:tc>
          <w:tcPr>
            <w:tcW w:w="1901" w:type="dxa"/>
          </w:tcPr>
          <w:p w14:paraId="2EE6D927" w14:textId="77777777" w:rsidR="009578B7" w:rsidRPr="004D49BC" w:rsidRDefault="009578B7" w:rsidP="00594323">
            <w:pPr>
              <w:pStyle w:val="ListParagraph"/>
              <w:tabs>
                <w:tab w:val="clear" w:pos="1644"/>
              </w:tabs>
              <w:ind w:left="166" w:right="-99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D49B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6925695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6DC9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5,889,728</w:t>
            </w:r>
          </w:p>
        </w:tc>
        <w:tc>
          <w:tcPr>
            <w:tcW w:w="231" w:type="dxa"/>
            <w:vAlign w:val="bottom"/>
          </w:tcPr>
          <w:p w14:paraId="488A3AB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9FC5E57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13,195,361</w:t>
            </w:r>
          </w:p>
        </w:tc>
        <w:tc>
          <w:tcPr>
            <w:tcW w:w="232" w:type="dxa"/>
            <w:vAlign w:val="bottom"/>
          </w:tcPr>
          <w:p w14:paraId="61BC2F3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BEAF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19,085,089</w:t>
            </w:r>
          </w:p>
        </w:tc>
        <w:tc>
          <w:tcPr>
            <w:tcW w:w="235" w:type="dxa"/>
            <w:vAlign w:val="bottom"/>
          </w:tcPr>
          <w:p w14:paraId="46227A2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4CAEA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2,465,066</w:t>
            </w:r>
          </w:p>
        </w:tc>
        <w:tc>
          <w:tcPr>
            <w:tcW w:w="239" w:type="dxa"/>
            <w:vAlign w:val="bottom"/>
          </w:tcPr>
          <w:p w14:paraId="39D934F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0FBC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10,245,866</w:t>
            </w:r>
          </w:p>
        </w:tc>
        <w:tc>
          <w:tcPr>
            <w:tcW w:w="231" w:type="dxa"/>
            <w:vAlign w:val="bottom"/>
          </w:tcPr>
          <w:p w14:paraId="5857252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8532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12,710,932</w:t>
            </w:r>
          </w:p>
        </w:tc>
      </w:tr>
    </w:tbl>
    <w:p w14:paraId="0C92C076" w14:textId="3989FB9A" w:rsidR="009578B7" w:rsidRDefault="009578B7" w:rsidP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pPr w:leftFromText="180" w:rightFromText="180" w:vertAnchor="text" w:horzAnchor="margin" w:tblpX="450" w:tblpY="195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9578B7" w:rsidRPr="004D49BC" w14:paraId="6D1B4E25" w14:textId="77777777" w:rsidTr="00594323">
        <w:trPr>
          <w:trHeight w:hRule="exact" w:val="384"/>
        </w:trPr>
        <w:tc>
          <w:tcPr>
            <w:tcW w:w="2205" w:type="pct"/>
            <w:vAlign w:val="bottom"/>
          </w:tcPr>
          <w:p w14:paraId="72F4267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325" w:type="pct"/>
            <w:gridSpan w:val="3"/>
          </w:tcPr>
          <w:p w14:paraId="1B74D27E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BBBD9DA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20A1753C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8B7" w:rsidRPr="004D49BC" w14:paraId="3F45EB8E" w14:textId="77777777" w:rsidTr="00594323">
        <w:trPr>
          <w:trHeight w:hRule="exact" w:val="384"/>
        </w:trPr>
        <w:tc>
          <w:tcPr>
            <w:tcW w:w="2205" w:type="pct"/>
            <w:vAlign w:val="bottom"/>
          </w:tcPr>
          <w:p w14:paraId="4B91C8F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32D89350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14:paraId="39983223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1EC84CE5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53AC16A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3A1AB947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" w:type="pct"/>
            <w:gridSpan w:val="2"/>
          </w:tcPr>
          <w:p w14:paraId="2E42B45B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00DDF8C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578B7" w:rsidRPr="004D49BC" w14:paraId="05EC1960" w14:textId="77777777" w:rsidTr="00594323">
        <w:trPr>
          <w:trHeight w:hRule="exact" w:val="384"/>
        </w:trPr>
        <w:tc>
          <w:tcPr>
            <w:tcW w:w="2205" w:type="pct"/>
            <w:vAlign w:val="bottom"/>
          </w:tcPr>
          <w:p w14:paraId="786A7D6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285AAC72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39964FFB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56871D5C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87E2FB6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3BF91210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  <w:gridSpan w:val="2"/>
          </w:tcPr>
          <w:p w14:paraId="5D36CB73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A27DA3D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578B7" w:rsidRPr="004D49BC" w14:paraId="25438E5E" w14:textId="77777777" w:rsidTr="00594323">
        <w:trPr>
          <w:trHeight w:hRule="exact" w:val="384"/>
        </w:trPr>
        <w:tc>
          <w:tcPr>
            <w:tcW w:w="2205" w:type="pct"/>
            <w:vAlign w:val="bottom"/>
          </w:tcPr>
          <w:p w14:paraId="4D9628BA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14A551E6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9578B7" w:rsidRPr="004D49BC" w14:paraId="46FA4741" w14:textId="77777777" w:rsidTr="00594323">
        <w:trPr>
          <w:trHeight w:hRule="exact" w:val="384"/>
        </w:trPr>
        <w:tc>
          <w:tcPr>
            <w:tcW w:w="2205" w:type="pct"/>
          </w:tcPr>
          <w:p w14:paraId="2BB96D43" w14:textId="77777777" w:rsidR="009578B7" w:rsidRPr="004D49BC" w:rsidRDefault="009578B7" w:rsidP="00594323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6276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อสังหาริมทรัพย์พัฒนาเพื่อขาย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03A17743" w14:textId="77777777" w:rsidR="009578B7" w:rsidRPr="00276115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192,387</w:t>
            </w:r>
          </w:p>
        </w:tc>
        <w:tc>
          <w:tcPr>
            <w:tcW w:w="140" w:type="pct"/>
            <w:vAlign w:val="bottom"/>
          </w:tcPr>
          <w:p w14:paraId="64690999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2CA21EA1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192,387</w:t>
            </w:r>
          </w:p>
        </w:tc>
        <w:tc>
          <w:tcPr>
            <w:tcW w:w="145" w:type="pct"/>
            <w:vAlign w:val="bottom"/>
          </w:tcPr>
          <w:p w14:paraId="627DDD7A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1A68D1B" w14:textId="77777777" w:rsidR="009578B7" w:rsidRPr="004D49BC" w:rsidRDefault="009578B7" w:rsidP="0059432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3D7FFAFB" w14:textId="77777777" w:rsidR="009578B7" w:rsidRPr="004D49BC" w:rsidRDefault="009578B7" w:rsidP="0059432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71CC5588" w14:textId="77777777" w:rsidR="009578B7" w:rsidRPr="004D49BC" w:rsidRDefault="009578B7" w:rsidP="0059432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578B7" w:rsidRPr="004D49BC" w14:paraId="432CC5FE" w14:textId="77777777" w:rsidTr="00594323">
        <w:trPr>
          <w:trHeight w:hRule="exact" w:val="384"/>
        </w:trPr>
        <w:tc>
          <w:tcPr>
            <w:tcW w:w="2205" w:type="pct"/>
          </w:tcPr>
          <w:p w14:paraId="0A8C6467" w14:textId="77777777" w:rsidR="009578B7" w:rsidRPr="004D49BC" w:rsidRDefault="009578B7" w:rsidP="00594323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6276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46F48A73" w14:textId="77777777" w:rsidR="009578B7" w:rsidRPr="00276115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bottom"/>
          </w:tcPr>
          <w:p w14:paraId="2E703F1C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2331ED24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5" w:type="pct"/>
            <w:vAlign w:val="bottom"/>
          </w:tcPr>
          <w:p w14:paraId="4D633AFF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2DB15F6" w14:textId="77777777" w:rsidR="009578B7" w:rsidRPr="004D49BC" w:rsidRDefault="009578B7" w:rsidP="0059432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27" w:type="pct"/>
            <w:gridSpan w:val="2"/>
            <w:vAlign w:val="bottom"/>
          </w:tcPr>
          <w:p w14:paraId="59E66997" w14:textId="77777777" w:rsidR="009578B7" w:rsidRPr="004D49BC" w:rsidRDefault="009578B7" w:rsidP="0059432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776D9CFE" w14:textId="77777777" w:rsidR="009578B7" w:rsidRPr="004D49BC" w:rsidRDefault="009578B7" w:rsidP="0059432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9578B7" w:rsidRPr="004D49BC" w14:paraId="00EDDC01" w14:textId="77777777" w:rsidTr="00594323">
        <w:trPr>
          <w:trHeight w:hRule="exact" w:val="384"/>
        </w:trPr>
        <w:tc>
          <w:tcPr>
            <w:tcW w:w="2205" w:type="pct"/>
          </w:tcPr>
          <w:p w14:paraId="27B475B8" w14:textId="77777777" w:rsidR="009578B7" w:rsidRPr="004D49BC" w:rsidRDefault="009578B7" w:rsidP="00594323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6276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5114E285" w14:textId="77777777" w:rsidR="009578B7" w:rsidRPr="00276115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3,046,969</w:t>
            </w:r>
          </w:p>
        </w:tc>
        <w:tc>
          <w:tcPr>
            <w:tcW w:w="140" w:type="pct"/>
            <w:vAlign w:val="bottom"/>
          </w:tcPr>
          <w:p w14:paraId="2942D784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0452BC92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3,076,534</w:t>
            </w:r>
          </w:p>
        </w:tc>
        <w:tc>
          <w:tcPr>
            <w:tcW w:w="145" w:type="pct"/>
            <w:vAlign w:val="bottom"/>
          </w:tcPr>
          <w:p w14:paraId="7518E9CE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7CE6996" w14:textId="77777777" w:rsidR="009578B7" w:rsidRPr="004D49BC" w:rsidRDefault="009578B7" w:rsidP="0059432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374,798</w:t>
            </w:r>
          </w:p>
        </w:tc>
        <w:tc>
          <w:tcPr>
            <w:tcW w:w="127" w:type="pct"/>
            <w:gridSpan w:val="2"/>
            <w:vAlign w:val="bottom"/>
          </w:tcPr>
          <w:p w14:paraId="24B5931C" w14:textId="77777777" w:rsidR="009578B7" w:rsidRPr="004D49BC" w:rsidRDefault="009578B7" w:rsidP="0059432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64D95710" w14:textId="77777777" w:rsidR="009578B7" w:rsidRPr="004D49BC" w:rsidRDefault="009578B7" w:rsidP="0059432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397,174</w:t>
            </w:r>
          </w:p>
        </w:tc>
      </w:tr>
      <w:tr w:rsidR="009578B7" w:rsidRPr="004D49BC" w14:paraId="0F9F2727" w14:textId="77777777" w:rsidTr="00594323">
        <w:trPr>
          <w:trHeight w:hRule="exact" w:val="384"/>
        </w:trPr>
        <w:tc>
          <w:tcPr>
            <w:tcW w:w="2205" w:type="pct"/>
            <w:vAlign w:val="bottom"/>
          </w:tcPr>
          <w:p w14:paraId="401DC80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EF707" w14:textId="77777777" w:rsidR="009578B7" w:rsidRPr="00276115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3,239,356</w:t>
            </w:r>
          </w:p>
        </w:tc>
        <w:tc>
          <w:tcPr>
            <w:tcW w:w="140" w:type="pct"/>
            <w:vAlign w:val="bottom"/>
          </w:tcPr>
          <w:p w14:paraId="74A7A7F9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3F2E4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3,268,921</w:t>
            </w:r>
          </w:p>
        </w:tc>
        <w:tc>
          <w:tcPr>
            <w:tcW w:w="145" w:type="pct"/>
            <w:vAlign w:val="bottom"/>
          </w:tcPr>
          <w:p w14:paraId="69EA0358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F4419" w14:textId="77777777" w:rsidR="009578B7" w:rsidRPr="004D49BC" w:rsidRDefault="009578B7" w:rsidP="0059432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397,336</w:t>
            </w:r>
          </w:p>
        </w:tc>
        <w:tc>
          <w:tcPr>
            <w:tcW w:w="127" w:type="pct"/>
            <w:gridSpan w:val="2"/>
            <w:vAlign w:val="bottom"/>
          </w:tcPr>
          <w:p w14:paraId="003459F6" w14:textId="77777777" w:rsidR="009578B7" w:rsidRPr="004D49BC" w:rsidRDefault="009578B7" w:rsidP="0059432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BF4E7" w14:textId="77777777" w:rsidR="009578B7" w:rsidRPr="004D49BC" w:rsidRDefault="009578B7" w:rsidP="0059432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419,712</w:t>
            </w:r>
          </w:p>
        </w:tc>
      </w:tr>
    </w:tbl>
    <w:p w14:paraId="15C2F315" w14:textId="77777777" w:rsidR="009578B7" w:rsidRDefault="009578B7" w:rsidP="009578B7"/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7"/>
        <w:gridCol w:w="883"/>
        <w:gridCol w:w="1167"/>
        <w:gridCol w:w="264"/>
        <w:gridCol w:w="991"/>
        <w:gridCol w:w="274"/>
        <w:gridCol w:w="1076"/>
        <w:gridCol w:w="270"/>
        <w:gridCol w:w="1167"/>
      </w:tblGrid>
      <w:tr w:rsidR="009578B7" w:rsidRPr="004D49BC" w14:paraId="73BA3F7E" w14:textId="77777777" w:rsidTr="00594323">
        <w:trPr>
          <w:trHeight w:hRule="exact" w:val="374"/>
        </w:trPr>
        <w:tc>
          <w:tcPr>
            <w:tcW w:w="1749" w:type="pct"/>
          </w:tcPr>
          <w:p w14:paraId="6484EBC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5A55EBE3" w14:textId="77777777" w:rsidR="009578B7" w:rsidRPr="004D49BC" w:rsidRDefault="009578B7" w:rsidP="00594323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2D473EF4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2146E82A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455EB6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584F4295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8B7" w:rsidRPr="004D49BC" w14:paraId="2029437C" w14:textId="77777777" w:rsidTr="00594323">
        <w:trPr>
          <w:trHeight w:hRule="exact" w:val="374"/>
        </w:trPr>
        <w:tc>
          <w:tcPr>
            <w:tcW w:w="1749" w:type="pct"/>
          </w:tcPr>
          <w:p w14:paraId="4B22BE28" w14:textId="77777777" w:rsidR="009578B7" w:rsidRPr="004D49BC" w:rsidRDefault="009578B7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0EE5E844" w14:textId="77777777" w:rsidR="009578B7" w:rsidRPr="004D49BC" w:rsidRDefault="009578B7" w:rsidP="00594323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50C231D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5DABE208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60B2639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4C61FF8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FC5169B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70103EA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CFFE60D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578B7" w:rsidRPr="004D49BC" w14:paraId="2604109D" w14:textId="77777777" w:rsidTr="00594323">
        <w:trPr>
          <w:trHeight w:hRule="exact" w:val="374"/>
        </w:trPr>
        <w:tc>
          <w:tcPr>
            <w:tcW w:w="1749" w:type="pct"/>
          </w:tcPr>
          <w:p w14:paraId="6A0EBFD1" w14:textId="77777777" w:rsidR="009578B7" w:rsidRPr="004D49BC" w:rsidRDefault="009578B7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52E1919C" w14:textId="77777777" w:rsidR="009578B7" w:rsidRPr="004D49BC" w:rsidRDefault="009578B7" w:rsidP="00594323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329C01F6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78B7" w:rsidRPr="004D49BC" w14:paraId="5C553347" w14:textId="77777777" w:rsidTr="00594323">
        <w:trPr>
          <w:trHeight w:hRule="exact" w:val="374"/>
        </w:trPr>
        <w:tc>
          <w:tcPr>
            <w:tcW w:w="1749" w:type="pct"/>
          </w:tcPr>
          <w:p w14:paraId="04FE0D2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1" w:type="pct"/>
          </w:tcPr>
          <w:p w14:paraId="214AB0BD" w14:textId="77777777" w:rsidR="009578B7" w:rsidRPr="004D49BC" w:rsidRDefault="009578B7" w:rsidP="0059432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496AFEE7" w14:textId="77777777" w:rsidR="009578B7" w:rsidRPr="006C2B92" w:rsidRDefault="009578B7" w:rsidP="00594323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71D8">
              <w:rPr>
                <w:rFonts w:ascii="Angsana New" w:hAnsi="Angsana New" w:cs="Angsana New"/>
                <w:sz w:val="30"/>
                <w:szCs w:val="30"/>
              </w:rPr>
              <w:t>785,475</w:t>
            </w:r>
          </w:p>
        </w:tc>
        <w:tc>
          <w:tcPr>
            <w:tcW w:w="141" w:type="pct"/>
          </w:tcPr>
          <w:p w14:paraId="28C1BF42" w14:textId="77777777" w:rsidR="009578B7" w:rsidRPr="004D49BC" w:rsidRDefault="009578B7" w:rsidP="0059432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BD30A90" w14:textId="77777777" w:rsidR="009578B7" w:rsidRPr="004D49BC" w:rsidRDefault="009578B7" w:rsidP="00594323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895,494</w:t>
            </w:r>
          </w:p>
        </w:tc>
        <w:tc>
          <w:tcPr>
            <w:tcW w:w="146" w:type="pct"/>
          </w:tcPr>
          <w:p w14:paraId="5A490A02" w14:textId="77777777" w:rsidR="009578B7" w:rsidRPr="004D49BC" w:rsidRDefault="009578B7" w:rsidP="0059432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F11C472" w14:textId="77777777" w:rsidR="009578B7" w:rsidRPr="006C2B92" w:rsidRDefault="009578B7" w:rsidP="0059432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0880">
              <w:rPr>
                <w:rFonts w:ascii="Angsana New" w:hAnsi="Angsana New" w:cs="Angsana New"/>
                <w:sz w:val="30"/>
                <w:szCs w:val="30"/>
              </w:rPr>
              <w:t>238,624</w:t>
            </w:r>
          </w:p>
        </w:tc>
        <w:tc>
          <w:tcPr>
            <w:tcW w:w="144" w:type="pct"/>
          </w:tcPr>
          <w:p w14:paraId="27AA1B76" w14:textId="77777777" w:rsidR="009578B7" w:rsidRPr="006C2B92" w:rsidRDefault="009578B7" w:rsidP="0059432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3EC53BC" w14:textId="77777777" w:rsidR="009578B7" w:rsidRPr="0099508F" w:rsidRDefault="009578B7" w:rsidP="00594323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423,777</w:t>
            </w:r>
          </w:p>
        </w:tc>
      </w:tr>
      <w:tr w:rsidR="009578B7" w:rsidRPr="004D49BC" w14:paraId="75A86990" w14:textId="77777777" w:rsidTr="00594323">
        <w:trPr>
          <w:trHeight w:hRule="exact" w:val="374"/>
        </w:trPr>
        <w:tc>
          <w:tcPr>
            <w:tcW w:w="1749" w:type="pct"/>
          </w:tcPr>
          <w:p w14:paraId="4B9D1EC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1" w:type="pct"/>
          </w:tcPr>
          <w:p w14:paraId="65B2BF63" w14:textId="77777777" w:rsidR="009578B7" w:rsidRPr="004D49BC" w:rsidRDefault="009578B7" w:rsidP="0059432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156525EA" w14:textId="77777777" w:rsidR="009578B7" w:rsidRPr="004D49BC" w:rsidRDefault="009578B7" w:rsidP="00594323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501,389</w:t>
            </w:r>
          </w:p>
        </w:tc>
        <w:tc>
          <w:tcPr>
            <w:tcW w:w="141" w:type="pct"/>
          </w:tcPr>
          <w:p w14:paraId="646C3987" w14:textId="77777777" w:rsidR="009578B7" w:rsidRPr="004D49BC" w:rsidRDefault="009578B7" w:rsidP="0059432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6E7E0BD" w14:textId="77777777" w:rsidR="009578B7" w:rsidRPr="004D49BC" w:rsidRDefault="009578B7" w:rsidP="00594323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179,032</w:t>
            </w:r>
          </w:p>
        </w:tc>
        <w:tc>
          <w:tcPr>
            <w:tcW w:w="146" w:type="pct"/>
          </w:tcPr>
          <w:p w14:paraId="28A56D55" w14:textId="77777777" w:rsidR="009578B7" w:rsidRPr="004D49BC" w:rsidRDefault="009578B7" w:rsidP="0059432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D6011F8" w14:textId="77777777" w:rsidR="009578B7" w:rsidRPr="004D49BC" w:rsidRDefault="009578B7" w:rsidP="0059432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144" w:type="pct"/>
          </w:tcPr>
          <w:p w14:paraId="199E4ADC" w14:textId="77777777" w:rsidR="009578B7" w:rsidRPr="004D49BC" w:rsidRDefault="009578B7" w:rsidP="0059432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8AAA5D2" w14:textId="77777777" w:rsidR="009578B7" w:rsidRPr="0099508F" w:rsidRDefault="009578B7" w:rsidP="00594323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578B7" w:rsidRPr="004D49BC" w14:paraId="728B7843" w14:textId="77777777" w:rsidTr="00594323">
        <w:trPr>
          <w:trHeight w:hRule="exact" w:val="344"/>
        </w:trPr>
        <w:tc>
          <w:tcPr>
            <w:tcW w:w="1749" w:type="pct"/>
          </w:tcPr>
          <w:p w14:paraId="58E6B85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1" w:type="pct"/>
          </w:tcPr>
          <w:p w14:paraId="2639D0C5" w14:textId="77777777" w:rsidR="009578B7" w:rsidRPr="004D49BC" w:rsidRDefault="009578B7" w:rsidP="0059432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130AEB23" w14:textId="77777777" w:rsidR="009578B7" w:rsidRPr="004D49BC" w:rsidRDefault="009578B7" w:rsidP="00594323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(308,815)</w:t>
            </w:r>
          </w:p>
        </w:tc>
        <w:tc>
          <w:tcPr>
            <w:tcW w:w="141" w:type="pct"/>
          </w:tcPr>
          <w:p w14:paraId="24EB61D4" w14:textId="77777777" w:rsidR="009578B7" w:rsidRPr="004D49BC" w:rsidRDefault="009578B7" w:rsidP="0059432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514B9C2" w14:textId="428602D2" w:rsidR="009578B7" w:rsidRPr="004D49BC" w:rsidRDefault="009578B7" w:rsidP="00594323">
            <w:pPr>
              <w:pStyle w:val="block"/>
              <w:tabs>
                <w:tab w:val="decimal" w:pos="775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260,230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7274D13" w14:textId="77777777" w:rsidR="009578B7" w:rsidRPr="004D49BC" w:rsidRDefault="009578B7" w:rsidP="0059432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9C4A6A5" w14:textId="77777777" w:rsidR="009578B7" w:rsidRPr="004D49BC" w:rsidRDefault="009578B7" w:rsidP="0059432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(173,558)</w:t>
            </w:r>
          </w:p>
        </w:tc>
        <w:tc>
          <w:tcPr>
            <w:tcW w:w="144" w:type="pct"/>
          </w:tcPr>
          <w:p w14:paraId="0839F27E" w14:textId="77777777" w:rsidR="009578B7" w:rsidRPr="004D49BC" w:rsidRDefault="009578B7" w:rsidP="0059432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2188AA4" w14:textId="73EB5F3A" w:rsidR="009578B7" w:rsidRPr="0099508F" w:rsidRDefault="009578B7" w:rsidP="00594323">
            <w:pPr>
              <w:pStyle w:val="block"/>
              <w:tabs>
                <w:tab w:val="decimal" w:pos="916"/>
              </w:tabs>
              <w:spacing w:after="0" w:line="240" w:lineRule="auto"/>
              <w:ind w:left="0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126,865)</w:t>
            </w:r>
          </w:p>
        </w:tc>
      </w:tr>
      <w:tr w:rsidR="009578B7" w:rsidRPr="004D49BC" w14:paraId="09B59EC3" w14:textId="77777777" w:rsidTr="00594323">
        <w:trPr>
          <w:trHeight w:hRule="exact" w:val="374"/>
        </w:trPr>
        <w:tc>
          <w:tcPr>
            <w:tcW w:w="1749" w:type="pct"/>
          </w:tcPr>
          <w:p w14:paraId="6B919581" w14:textId="77777777" w:rsidR="009578B7" w:rsidRPr="004D49BC" w:rsidRDefault="009578B7" w:rsidP="00594323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1" w:type="pct"/>
          </w:tcPr>
          <w:p w14:paraId="4B2156BF" w14:textId="77777777" w:rsidR="009578B7" w:rsidRPr="004D49BC" w:rsidRDefault="009578B7" w:rsidP="0059432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5909B1FB" w14:textId="77777777" w:rsidR="009578B7" w:rsidRPr="004D49BC" w:rsidRDefault="009578B7" w:rsidP="00594323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978,049</w:t>
            </w:r>
          </w:p>
        </w:tc>
        <w:tc>
          <w:tcPr>
            <w:tcW w:w="141" w:type="pct"/>
          </w:tcPr>
          <w:p w14:paraId="63FDC6CB" w14:textId="77777777" w:rsidR="009578B7" w:rsidRPr="004D49BC" w:rsidRDefault="009578B7" w:rsidP="00594323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9C04712" w14:textId="65AB2591" w:rsidR="009578B7" w:rsidRPr="004D49BC" w:rsidRDefault="009578B7" w:rsidP="00594323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814,296</w:t>
            </w:r>
          </w:p>
        </w:tc>
        <w:tc>
          <w:tcPr>
            <w:tcW w:w="146" w:type="pct"/>
          </w:tcPr>
          <w:p w14:paraId="0073318B" w14:textId="77777777" w:rsidR="009578B7" w:rsidRPr="004D49BC" w:rsidRDefault="009578B7" w:rsidP="0059432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05738" w14:textId="77777777" w:rsidR="009578B7" w:rsidRPr="004D49BC" w:rsidRDefault="009578B7" w:rsidP="0059432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565,066</w:t>
            </w:r>
          </w:p>
        </w:tc>
        <w:tc>
          <w:tcPr>
            <w:tcW w:w="144" w:type="pct"/>
          </w:tcPr>
          <w:p w14:paraId="655EE240" w14:textId="77777777" w:rsidR="009578B7" w:rsidRPr="004D49BC" w:rsidRDefault="009578B7" w:rsidP="00594323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A8D91" w14:textId="3341FD9C" w:rsidR="009578B7" w:rsidRPr="0099508F" w:rsidRDefault="009578B7" w:rsidP="00594323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296,912</w:t>
            </w:r>
          </w:p>
        </w:tc>
      </w:tr>
      <w:tr w:rsidR="009578B7" w:rsidRPr="004D49BC" w14:paraId="3F7FEE4C" w14:textId="77777777" w:rsidTr="00594323">
        <w:trPr>
          <w:trHeight w:hRule="exact" w:val="410"/>
        </w:trPr>
        <w:tc>
          <w:tcPr>
            <w:tcW w:w="1749" w:type="pct"/>
          </w:tcPr>
          <w:p w14:paraId="17986354" w14:textId="77777777" w:rsidR="009578B7" w:rsidRPr="004D49BC" w:rsidRDefault="009578B7" w:rsidP="0059432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4C2741BD" w14:textId="77777777" w:rsidR="009578B7" w:rsidRPr="004D49BC" w:rsidRDefault="009578B7" w:rsidP="0059432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1911E0A8" w14:textId="77777777" w:rsidR="009578B7" w:rsidRPr="004D49BC" w:rsidRDefault="009578B7" w:rsidP="00594323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5DE43D35" w14:textId="77777777" w:rsidR="009578B7" w:rsidRPr="004D49BC" w:rsidRDefault="009578B7" w:rsidP="00594323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double" w:sz="4" w:space="0" w:color="auto"/>
            </w:tcBorders>
          </w:tcPr>
          <w:p w14:paraId="180D1297" w14:textId="77777777" w:rsidR="009578B7" w:rsidRPr="004D49BC" w:rsidRDefault="009578B7" w:rsidP="00594323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76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785,475</w:t>
            </w:r>
          </w:p>
        </w:tc>
        <w:tc>
          <w:tcPr>
            <w:tcW w:w="146" w:type="pct"/>
          </w:tcPr>
          <w:p w14:paraId="488EF9C1" w14:textId="77777777" w:rsidR="009578B7" w:rsidRPr="004D49BC" w:rsidRDefault="009578B7" w:rsidP="0059432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0104538" w14:textId="77777777" w:rsidR="009578B7" w:rsidRPr="004D49BC" w:rsidRDefault="009578B7" w:rsidP="00594323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7B3C4297" w14:textId="77777777" w:rsidR="009578B7" w:rsidRPr="004D49BC" w:rsidRDefault="009578B7" w:rsidP="00594323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51D3A579" w14:textId="77777777" w:rsidR="009578B7" w:rsidRPr="0099508F" w:rsidRDefault="009578B7" w:rsidP="00594323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238,624</w:t>
            </w:r>
          </w:p>
        </w:tc>
      </w:tr>
    </w:tbl>
    <w:p w14:paraId="2C38B574" w14:textId="3B348605" w:rsidR="007831BD" w:rsidRDefault="007831BD" w:rsidP="009578B7"/>
    <w:p w14:paraId="69064794" w14:textId="77777777" w:rsidR="007831BD" w:rsidRDefault="0078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3"/>
        <w:gridCol w:w="1093"/>
        <w:gridCol w:w="278"/>
        <w:gridCol w:w="6"/>
        <w:gridCol w:w="1095"/>
        <w:gridCol w:w="15"/>
        <w:gridCol w:w="264"/>
        <w:gridCol w:w="15"/>
        <w:gridCol w:w="1067"/>
        <w:gridCol w:w="15"/>
        <w:gridCol w:w="264"/>
        <w:gridCol w:w="15"/>
        <w:gridCol w:w="1095"/>
      </w:tblGrid>
      <w:tr w:rsidR="009578B7" w:rsidRPr="004D49BC" w14:paraId="1B6B43C0" w14:textId="77777777" w:rsidTr="00594323">
        <w:trPr>
          <w:trHeight w:hRule="exact" w:val="388"/>
        </w:trPr>
        <w:tc>
          <w:tcPr>
            <w:tcW w:w="1680" w:type="pct"/>
          </w:tcPr>
          <w:p w14:paraId="0CBF9487" w14:textId="77777777" w:rsidR="009578B7" w:rsidRPr="004D49BC" w:rsidRDefault="009578B7" w:rsidP="00594323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br w:type="page"/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5" w:type="pct"/>
          </w:tcPr>
          <w:p w14:paraId="2CB1BF68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5"/>
          </w:tcPr>
          <w:p w14:paraId="3A08D3BF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7FB00D7D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5"/>
          </w:tcPr>
          <w:p w14:paraId="20028313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8B7" w:rsidRPr="004D49BC" w14:paraId="0CFBEE73" w14:textId="77777777" w:rsidTr="00594323">
        <w:trPr>
          <w:trHeight w:hRule="exact" w:val="388"/>
        </w:trPr>
        <w:tc>
          <w:tcPr>
            <w:tcW w:w="1680" w:type="pct"/>
          </w:tcPr>
          <w:p w14:paraId="7D12DA0A" w14:textId="77777777" w:rsidR="009578B7" w:rsidRPr="004D49BC" w:rsidRDefault="009578B7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5743A1CD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8A30C2A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0216872C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354C4348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  <w:gridSpan w:val="2"/>
          </w:tcPr>
          <w:p w14:paraId="49BDDFA6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439C085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9" w:type="pct"/>
            <w:gridSpan w:val="2"/>
          </w:tcPr>
          <w:p w14:paraId="069B604C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1C9FD02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578B7" w:rsidRPr="004D49BC" w14:paraId="054C81FC" w14:textId="77777777" w:rsidTr="00594323">
        <w:trPr>
          <w:trHeight w:hRule="exact" w:val="388"/>
        </w:trPr>
        <w:tc>
          <w:tcPr>
            <w:tcW w:w="1680" w:type="pct"/>
          </w:tcPr>
          <w:p w14:paraId="37F77883" w14:textId="77777777" w:rsidR="009578B7" w:rsidRPr="004D49BC" w:rsidRDefault="009578B7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2BD6FF0D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12"/>
          </w:tcPr>
          <w:p w14:paraId="720357CF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78B7" w:rsidRPr="004D49BC" w14:paraId="0A2DE7F5" w14:textId="77777777" w:rsidTr="00594323">
        <w:trPr>
          <w:trHeight w:hRule="exact" w:val="388"/>
        </w:trPr>
        <w:tc>
          <w:tcPr>
            <w:tcW w:w="1680" w:type="pct"/>
          </w:tcPr>
          <w:p w14:paraId="632355A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5" w:type="pct"/>
          </w:tcPr>
          <w:p w14:paraId="5D9A7901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A210D2F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4305">
              <w:rPr>
                <w:rFonts w:ascii="Angsana New" w:hAnsi="Angsana New" w:cs="Angsana New"/>
                <w:sz w:val="30"/>
                <w:szCs w:val="30"/>
              </w:rPr>
              <w:t>9,510,600</w:t>
            </w:r>
          </w:p>
        </w:tc>
        <w:tc>
          <w:tcPr>
            <w:tcW w:w="151" w:type="pct"/>
            <w:gridSpan w:val="2"/>
          </w:tcPr>
          <w:p w14:paraId="3103742E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C8CD3B6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  <w:tc>
          <w:tcPr>
            <w:tcW w:w="149" w:type="pct"/>
            <w:gridSpan w:val="2"/>
          </w:tcPr>
          <w:p w14:paraId="71A2E680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171A03C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4305">
              <w:rPr>
                <w:rFonts w:ascii="Angsana New" w:hAnsi="Angsana New" w:cs="Angsana New"/>
                <w:sz w:val="30"/>
                <w:szCs w:val="30"/>
              </w:rPr>
              <w:t>9,510,600</w:t>
            </w:r>
          </w:p>
        </w:tc>
        <w:tc>
          <w:tcPr>
            <w:tcW w:w="149" w:type="pct"/>
            <w:gridSpan w:val="2"/>
          </w:tcPr>
          <w:p w14:paraId="4F1CC848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E3C4B9F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</w:tr>
      <w:tr w:rsidR="009578B7" w:rsidRPr="004D49BC" w14:paraId="634EA1F0" w14:textId="77777777" w:rsidTr="00594323">
        <w:trPr>
          <w:trHeight w:hRule="exact" w:val="388"/>
        </w:trPr>
        <w:tc>
          <w:tcPr>
            <w:tcW w:w="1680" w:type="pct"/>
          </w:tcPr>
          <w:p w14:paraId="1E2869A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  <w:p w14:paraId="0F695E9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585DBE09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F50458D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1,600,000</w:t>
            </w:r>
          </w:p>
        </w:tc>
        <w:tc>
          <w:tcPr>
            <w:tcW w:w="151" w:type="pct"/>
            <w:gridSpan w:val="2"/>
          </w:tcPr>
          <w:p w14:paraId="6588E360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4F87B9B5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24EC3ACF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1598D9D0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1,600,000</w:t>
            </w:r>
          </w:p>
        </w:tc>
        <w:tc>
          <w:tcPr>
            <w:tcW w:w="149" w:type="pct"/>
            <w:gridSpan w:val="2"/>
          </w:tcPr>
          <w:p w14:paraId="23E8C666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40FF59F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578B7" w:rsidRPr="004D49BC" w14:paraId="1675BDDB" w14:textId="77777777" w:rsidTr="00594323">
        <w:trPr>
          <w:trHeight w:hRule="exact" w:val="388"/>
        </w:trPr>
        <w:tc>
          <w:tcPr>
            <w:tcW w:w="1680" w:type="pct"/>
          </w:tcPr>
          <w:p w14:paraId="5AA7517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5" w:type="pct"/>
          </w:tcPr>
          <w:p w14:paraId="5FED6E44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2AC0257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(2,900,000)</w:t>
            </w:r>
          </w:p>
        </w:tc>
        <w:tc>
          <w:tcPr>
            <w:tcW w:w="151" w:type="pct"/>
            <w:gridSpan w:val="2"/>
          </w:tcPr>
          <w:p w14:paraId="0BE2A311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0968664" w14:textId="04A83A94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(1,640,000)</w:t>
            </w:r>
          </w:p>
        </w:tc>
        <w:tc>
          <w:tcPr>
            <w:tcW w:w="149" w:type="pct"/>
            <w:gridSpan w:val="2"/>
          </w:tcPr>
          <w:p w14:paraId="79AE5B2E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0ECDE09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(2,900,000)</w:t>
            </w:r>
          </w:p>
        </w:tc>
        <w:tc>
          <w:tcPr>
            <w:tcW w:w="149" w:type="pct"/>
            <w:gridSpan w:val="2"/>
          </w:tcPr>
          <w:p w14:paraId="0A0ECF85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53BE965" w14:textId="2C47AD81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(1,640,000)</w:t>
            </w:r>
          </w:p>
        </w:tc>
      </w:tr>
      <w:tr w:rsidR="009578B7" w:rsidRPr="004D49BC" w14:paraId="7270623A" w14:textId="77777777" w:rsidTr="00594323">
        <w:trPr>
          <w:trHeight w:hRule="exact" w:val="388"/>
        </w:trPr>
        <w:tc>
          <w:tcPr>
            <w:tcW w:w="1680" w:type="pct"/>
          </w:tcPr>
          <w:p w14:paraId="3E013F45" w14:textId="77777777" w:rsidR="009578B7" w:rsidRPr="004D49BC" w:rsidRDefault="009578B7" w:rsidP="00594323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5" w:type="pct"/>
          </w:tcPr>
          <w:p w14:paraId="50E50332" w14:textId="77777777" w:rsidR="009578B7" w:rsidRPr="004D49BC" w:rsidRDefault="009578B7" w:rsidP="0059432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CB879CA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8,210,600</w:t>
            </w:r>
          </w:p>
        </w:tc>
        <w:tc>
          <w:tcPr>
            <w:tcW w:w="151" w:type="pct"/>
            <w:gridSpan w:val="2"/>
          </w:tcPr>
          <w:p w14:paraId="4C253869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F20210" w14:textId="489B4143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7,997,900</w:t>
            </w:r>
          </w:p>
        </w:tc>
        <w:tc>
          <w:tcPr>
            <w:tcW w:w="149" w:type="pct"/>
            <w:gridSpan w:val="2"/>
          </w:tcPr>
          <w:p w14:paraId="41460B8F" w14:textId="77777777" w:rsidR="009578B7" w:rsidRPr="004D49BC" w:rsidRDefault="009578B7" w:rsidP="0059432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364E6F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8,210,600</w:t>
            </w:r>
          </w:p>
        </w:tc>
        <w:tc>
          <w:tcPr>
            <w:tcW w:w="149" w:type="pct"/>
            <w:gridSpan w:val="2"/>
          </w:tcPr>
          <w:p w14:paraId="396BB7DD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4797452" w14:textId="338AA6CD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7,997,900</w:t>
            </w:r>
          </w:p>
        </w:tc>
      </w:tr>
      <w:tr w:rsidR="009578B7" w:rsidRPr="004D49BC" w14:paraId="3B8F6ACD" w14:textId="77777777" w:rsidTr="00594323">
        <w:trPr>
          <w:trHeight w:hRule="exact" w:val="388"/>
        </w:trPr>
        <w:tc>
          <w:tcPr>
            <w:tcW w:w="1680" w:type="pct"/>
          </w:tcPr>
          <w:p w14:paraId="5C752F66" w14:textId="77777777" w:rsidR="009578B7" w:rsidRPr="004D49BC" w:rsidRDefault="009578B7" w:rsidP="0059432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5" w:type="pct"/>
          </w:tcPr>
          <w:p w14:paraId="16A83E4A" w14:textId="77777777" w:rsidR="009578B7" w:rsidRPr="004D49BC" w:rsidRDefault="009578B7" w:rsidP="0059432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</w:tcPr>
          <w:p w14:paraId="4F6A5561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</w:tcPr>
          <w:p w14:paraId="3D5A426E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AB347C8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9,510,600</w:t>
            </w:r>
          </w:p>
        </w:tc>
        <w:tc>
          <w:tcPr>
            <w:tcW w:w="149" w:type="pct"/>
            <w:gridSpan w:val="2"/>
          </w:tcPr>
          <w:p w14:paraId="5AD5AAFB" w14:textId="77777777" w:rsidR="009578B7" w:rsidRPr="004D49BC" w:rsidRDefault="009578B7" w:rsidP="0059432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  <w:left w:val="nil"/>
              <w:bottom w:val="nil"/>
            </w:tcBorders>
          </w:tcPr>
          <w:p w14:paraId="520D4B87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63176CE8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14B9EB95" w14:textId="77777777" w:rsidR="009578B7" w:rsidRPr="004D49BC" w:rsidRDefault="009578B7" w:rsidP="0059432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9,510,600</w:t>
            </w:r>
          </w:p>
        </w:tc>
      </w:tr>
    </w:tbl>
    <w:p w14:paraId="0C52C741" w14:textId="77777777" w:rsidR="009578B7" w:rsidRDefault="009578B7" w:rsidP="0095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BD2C376" w14:textId="77777777" w:rsidR="0097389C" w:rsidRPr="00AE78E5" w:rsidRDefault="0097389C" w:rsidP="00973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78E5">
        <w:rPr>
          <w:rFonts w:ascii="Angsana New" w:hAnsi="Angsana New" w:cs="Angsana New" w:hint="cs"/>
          <w:b/>
          <w:bCs/>
          <w:sz w:val="30"/>
          <w:szCs w:val="30"/>
          <w:cs/>
        </w:rPr>
        <w:t>หุ้น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กู้</w:t>
      </w:r>
      <w:r w:rsidRPr="00AE78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ครั้งที่ </w:t>
      </w:r>
      <w:r w:rsidRPr="00AE78E5">
        <w:rPr>
          <w:rFonts w:ascii="Angsana New" w:hAnsi="Angsana New" w:cs="Angsana New"/>
          <w:b/>
          <w:bCs/>
          <w:sz w:val="30"/>
          <w:szCs w:val="30"/>
        </w:rPr>
        <w:t>1</w:t>
      </w:r>
      <w:r w:rsidRPr="00AE78E5">
        <w:rPr>
          <w:rFonts w:ascii="Angsana New" w:hAnsi="Angsana New" w:cs="Angsana New" w:hint="cs"/>
          <w:b/>
          <w:bCs/>
          <w:sz w:val="30"/>
          <w:szCs w:val="30"/>
          <w:cs/>
        </w:rPr>
        <w:t>/</w:t>
      </w:r>
      <w:r w:rsidRPr="00AE78E5">
        <w:rPr>
          <w:rFonts w:ascii="Angsana New" w:hAnsi="Angsana New" w:cs="Angsana New"/>
          <w:b/>
          <w:bCs/>
          <w:sz w:val="30"/>
          <w:szCs w:val="30"/>
        </w:rPr>
        <w:t>2568</w:t>
      </w:r>
      <w:r w:rsidRPr="00AE78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2FA1488E" w14:textId="77777777" w:rsidR="0097389C" w:rsidRPr="00F07FA5" w:rsidRDefault="0097389C" w:rsidP="00973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59693C63" w14:textId="7CA8876A" w:rsidR="0097389C" w:rsidRDefault="0097389C" w:rsidP="00973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8E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7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2568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บริษัทได้ออกหุ้นกู้ประเภทไม่ด้อยสิทธิ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ไม่มีหลักประกัน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และระบุชื่อผู้ถือเป็น</w:t>
      </w:r>
      <w:r>
        <w:rPr>
          <w:rFonts w:ascii="Angsana New" w:hAnsi="Angsana New" w:cs="Angsana New"/>
          <w:sz w:val="30"/>
          <w:szCs w:val="30"/>
        </w:rPr>
        <w:br/>
      </w:r>
      <w:r w:rsidRPr="00AE78E5">
        <w:rPr>
          <w:rFonts w:ascii="Angsana New" w:hAnsi="Angsana New" w:cs="Angsana New" w:hint="cs"/>
          <w:sz w:val="30"/>
          <w:szCs w:val="30"/>
          <w:cs/>
        </w:rPr>
        <w:t>จํานวนรวม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1,600</w:t>
      </w:r>
      <w:r>
        <w:rPr>
          <w:rFonts w:ascii="Angsana New" w:hAnsi="Angsana New" w:cs="Angsana New"/>
          <w:sz w:val="30"/>
          <w:szCs w:val="30"/>
        </w:rPr>
        <w:t>.0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D4569B">
        <w:rPr>
          <w:rFonts w:ascii="Angsana New" w:hAnsi="Angsana New" w:cs="Angsana New" w:hint="cs"/>
          <w:sz w:val="30"/>
          <w:szCs w:val="30"/>
          <w:cs/>
        </w:rPr>
        <w:t>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เพื่อเสนอขายต่อผู้ลงทุนสถาบันและผู้ลงทุนรายใหญ่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ครบกําหนดไถ่ถอนใน</w:t>
      </w:r>
      <w:r>
        <w:rPr>
          <w:rFonts w:ascii="Angsana New" w:hAnsi="Angsana New" w:cs="Angsana New"/>
          <w:sz w:val="30"/>
          <w:szCs w:val="30"/>
        </w:rPr>
        <w:br/>
      </w:r>
      <w:r w:rsidRPr="00AE78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E78E5">
        <w:rPr>
          <w:rFonts w:ascii="Angsana New" w:hAnsi="Angsana New"/>
          <w:sz w:val="30"/>
          <w:szCs w:val="30"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7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2571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5BD0">
        <w:rPr>
          <w:rFonts w:ascii="Angsana New" w:hAnsi="Angsana New" w:cs="Angsana New" w:hint="cs"/>
          <w:sz w:val="30"/>
          <w:szCs w:val="30"/>
          <w:cs/>
        </w:rPr>
        <w:t>ซึ่งผู้ออกหุ้นกู้มีสิทธิไถ่ถอนหุ้นกู้ก่อนครบกำหนดไถ่ถอน</w:t>
      </w:r>
      <w:r w:rsidRPr="00A55B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โดยมีอัตราดอกเบี้ยคงที่</w:t>
      </w:r>
      <w:r>
        <w:rPr>
          <w:rFonts w:ascii="Angsana New" w:hAnsi="Angsana New" w:cs="Angsana New"/>
          <w:sz w:val="30"/>
          <w:szCs w:val="30"/>
        </w:rPr>
        <w:br/>
      </w:r>
      <w:r w:rsidRPr="00AE78E5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4.60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353E82C6" w14:textId="77777777" w:rsidR="0097389C" w:rsidRPr="00F07FA5" w:rsidRDefault="0097389C" w:rsidP="00973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A2BB37B" w14:textId="77777777" w:rsidR="0097389C" w:rsidRPr="00CF57E0" w:rsidRDefault="0097389C" w:rsidP="00973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06BD">
        <w:rPr>
          <w:rFonts w:ascii="Angsana New" w:hAnsi="Angsana New" w:cs="Angsana New" w:hint="cs"/>
          <w:sz w:val="30"/>
          <w:szCs w:val="30"/>
          <w:cs/>
        </w:rPr>
        <w:t>ทั้งนี้บริษัทต้องปฏิบัติตามเงื่อนไขที่กำหนดไว้</w:t>
      </w:r>
      <w:r w:rsidRPr="00130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06BD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130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06BD">
        <w:rPr>
          <w:rFonts w:ascii="Angsana New" w:hAnsi="Angsana New" w:cs="Angsana New" w:hint="cs"/>
          <w:sz w:val="30"/>
          <w:szCs w:val="30"/>
          <w:cs/>
        </w:rPr>
        <w:t>ผู้ออกหุ้นกู้จะต้องดำรงไว้ซึ่งอัตราส่วนหนี้สิน</w:t>
      </w:r>
      <w:r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306BD">
        <w:rPr>
          <w:rFonts w:ascii="Angsana New" w:hAnsi="Angsana New" w:cs="Angsana New" w:hint="cs"/>
          <w:sz w:val="30"/>
          <w:szCs w:val="30"/>
          <w:cs/>
        </w:rPr>
        <w:t>ต่อ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1306BD">
        <w:rPr>
          <w:rFonts w:ascii="Angsana New" w:hAnsi="Angsana New" w:cs="Angsana New" w:hint="cs"/>
          <w:sz w:val="30"/>
          <w:szCs w:val="30"/>
          <w:cs/>
        </w:rPr>
        <w:t>ส่วนของผู้ถือหุ้นตามงบการเงินรวมสำหรับปีตลอดระยะเวลาของหุ้นกู้</w:t>
      </w:r>
      <w:r w:rsidRPr="00130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06BD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70DDF009" w14:textId="77777777" w:rsidR="009578B7" w:rsidRDefault="009578B7" w:rsidP="0095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7025896" w14:textId="33A64285" w:rsidR="009578B7" w:rsidRPr="004D49BC" w:rsidRDefault="009578B7" w:rsidP="0095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200D30FC" w14:textId="77777777" w:rsidR="009578B7" w:rsidRPr="004D49BC" w:rsidRDefault="009578B7" w:rsidP="0095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0A997A91" w14:textId="79409AEF" w:rsidR="009578B7" w:rsidRPr="009578B7" w:rsidRDefault="009578B7" w:rsidP="0095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/>
          <w:sz w:val="30"/>
          <w:szCs w:val="30"/>
          <w:cs/>
        </w:rPr>
        <w:t>มิถุนายน</w:t>
      </w:r>
      <w:r w:rsidRPr="00250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  <w:t xml:space="preserve">14,277.0 </w:t>
      </w:r>
      <w:r w:rsidRPr="004D49BC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3,883.0 </w:t>
      </w:r>
      <w:r w:rsidRPr="004D49BC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7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:</w:t>
      </w:r>
      <w:r w:rsidR="008732C4">
        <w:rPr>
          <w:rFonts w:ascii="Angsana New" w:hAnsi="Angsana New" w:cs="Angsana New"/>
          <w:i/>
          <w:iCs/>
          <w:sz w:val="30"/>
          <w:szCs w:val="30"/>
        </w:rPr>
        <w:t xml:space="preserve"> 8,413.3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Pr="00627657">
        <w:rPr>
          <w:rFonts w:ascii="Angsana New" w:hAnsi="Angsana New" w:cs="Angsana New"/>
          <w:i/>
          <w:iCs/>
          <w:sz w:val="30"/>
          <w:szCs w:val="30"/>
        </w:rPr>
        <w:t xml:space="preserve">983.5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3B1C6299" w14:textId="77777777" w:rsidR="009578B7" w:rsidRPr="009578B7" w:rsidRDefault="009578B7" w:rsidP="009578B7"/>
    <w:p w14:paraId="3EBB6DE4" w14:textId="77777777" w:rsidR="007831BD" w:rsidRDefault="0078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1143C718" w14:textId="30F4E9D5" w:rsidR="00200F41" w:rsidRDefault="00200F41" w:rsidP="00200F4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ทุนเรือนหุ้น</w:t>
      </w:r>
    </w:p>
    <w:p w14:paraId="298FDFA0" w14:textId="77777777" w:rsidR="000657AE" w:rsidRDefault="000657AE" w:rsidP="0020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B881E9F" w14:textId="43261D09" w:rsidR="000657AE" w:rsidRPr="00D63A81" w:rsidRDefault="000657AE" w:rsidP="00953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8910"/>
        </w:tabs>
        <w:spacing w:line="240" w:lineRule="auto"/>
        <w:ind w:left="540" w:right="11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63A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ในระหว่างงวดหกเดือนสิ้นสุดวันที่ </w:t>
      </w:r>
      <w:r w:rsidRPr="00D63A8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D63A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Pr="00D63A81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D63A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D63A81">
        <w:rPr>
          <w:rFonts w:ascii="Angsana New" w:hAnsi="Angsana New" w:cs="Angsana New"/>
          <w:spacing w:val="-2"/>
          <w:sz w:val="30"/>
          <w:szCs w:val="30"/>
        </w:rPr>
        <w:t>TFG-W4</w:t>
      </w:r>
      <w:r w:rsidRPr="00D63A81">
        <w:rPr>
          <w:rFonts w:ascii="Angsana New" w:hAnsi="Angsana New" w:cs="Angsana New"/>
          <w:sz w:val="30"/>
          <w:szCs w:val="30"/>
        </w:rPr>
        <w:t xml:space="preserve"> </w:t>
      </w:r>
      <w:r w:rsidRPr="00D63A8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D63A81">
        <w:rPr>
          <w:rFonts w:ascii="Angsana New" w:hAnsi="Angsana New" w:cs="Angsana New"/>
          <w:sz w:val="30"/>
          <w:szCs w:val="30"/>
        </w:rPr>
        <w:t>12.4</w:t>
      </w:r>
      <w:r w:rsidRPr="00D63A81">
        <w:rPr>
          <w:rFonts w:ascii="Angsana New" w:hAnsi="Angsana New" w:cs="Angsana New" w:hint="cs"/>
          <w:sz w:val="30"/>
          <w:szCs w:val="30"/>
          <w:cs/>
        </w:rPr>
        <w:t xml:space="preserve"> ล้านหุ้น (เทียบเท่า </w:t>
      </w:r>
      <w:r w:rsidRPr="00D63A81">
        <w:rPr>
          <w:rFonts w:ascii="Angsana New" w:hAnsi="Angsana New" w:cs="Angsana New"/>
          <w:sz w:val="30"/>
          <w:szCs w:val="30"/>
        </w:rPr>
        <w:t xml:space="preserve">12.4 </w:t>
      </w:r>
      <w:r w:rsidRPr="00D63A81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Pr="00D63A8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D63A81">
        <w:rPr>
          <w:rFonts w:ascii="Angsana New" w:hAnsi="Angsana New" w:cs="Angsana New" w:hint="cs"/>
          <w:sz w:val="30"/>
          <w:szCs w:val="30"/>
          <w:cs/>
        </w:rPr>
        <w:t xml:space="preserve">และได้รับเงินจำนวน </w:t>
      </w:r>
      <w:r w:rsidR="00E448F9" w:rsidRPr="00D63A81">
        <w:rPr>
          <w:rFonts w:ascii="Angsana New" w:hAnsi="Angsana New" w:cs="Angsana New"/>
          <w:sz w:val="30"/>
          <w:szCs w:val="30"/>
        </w:rPr>
        <w:t>47.1</w:t>
      </w:r>
      <w:r w:rsidRPr="00D63A81">
        <w:rPr>
          <w:rFonts w:ascii="Angsana New" w:hAnsi="Angsana New" w:cs="Angsana New"/>
          <w:sz w:val="30"/>
          <w:szCs w:val="30"/>
        </w:rPr>
        <w:t xml:space="preserve"> </w:t>
      </w:r>
      <w:r w:rsidRPr="00D63A8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600BBB76" w14:textId="77777777" w:rsidR="000657AE" w:rsidRPr="00D63A81" w:rsidRDefault="000657AE" w:rsidP="000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270"/>
        <w:gridCol w:w="1440"/>
      </w:tblGrid>
      <w:tr w:rsidR="000657AE" w:rsidRPr="00D63A81" w14:paraId="2BF6A5EF" w14:textId="77777777" w:rsidTr="00953015">
        <w:tc>
          <w:tcPr>
            <w:tcW w:w="7470" w:type="dxa"/>
            <w:shd w:val="clear" w:color="auto" w:fill="auto"/>
          </w:tcPr>
          <w:p w14:paraId="3D2387E4" w14:textId="722FF7A9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3A8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D63A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</w:t>
            </w:r>
            <w:r w:rsidR="00E448F9" w:rsidRPr="00D63A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721107F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A82835E" w14:textId="0BD63C31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3A8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448F9" w:rsidRPr="00D63A8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0657AE" w:rsidRPr="00D63A81" w14:paraId="3C17EA49" w14:textId="77777777" w:rsidTr="00953015">
        <w:tc>
          <w:tcPr>
            <w:tcW w:w="7740" w:type="dxa"/>
            <w:gridSpan w:val="2"/>
          </w:tcPr>
          <w:p w14:paraId="3048942C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69275C" w14:textId="77777777" w:rsidR="000657AE" w:rsidRPr="00D63A81" w:rsidRDefault="000657AE" w:rsidP="00034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63A8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(พันสิทธิ)</w:t>
            </w:r>
          </w:p>
        </w:tc>
      </w:tr>
      <w:tr w:rsidR="000657AE" w:rsidRPr="00D63A81" w14:paraId="27E79C9B" w14:textId="77777777" w:rsidTr="00953015">
        <w:tc>
          <w:tcPr>
            <w:tcW w:w="7470" w:type="dxa"/>
            <w:shd w:val="clear" w:color="auto" w:fill="auto"/>
          </w:tcPr>
          <w:p w14:paraId="7C83C1B7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3A8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63A8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63A8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5AB8975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530A3" w14:textId="7E423B07" w:rsidR="000657AE" w:rsidRPr="00D63A81" w:rsidRDefault="00E448F9" w:rsidP="00953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63A81">
              <w:rPr>
                <w:rFonts w:ascii="Angsana New" w:hAnsi="Angsana New" w:cs="Angsana New"/>
                <w:sz w:val="30"/>
                <w:szCs w:val="30"/>
              </w:rPr>
              <w:t>581,080</w:t>
            </w:r>
          </w:p>
        </w:tc>
      </w:tr>
      <w:tr w:rsidR="000657AE" w:rsidRPr="00D63A81" w14:paraId="23585807" w14:textId="77777777" w:rsidTr="00953015">
        <w:tc>
          <w:tcPr>
            <w:tcW w:w="7470" w:type="dxa"/>
            <w:shd w:val="clear" w:color="auto" w:fill="auto"/>
          </w:tcPr>
          <w:p w14:paraId="7B6FB368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3A8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63A81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ใช้สิทธิระหว่างปี</w:t>
            </w:r>
          </w:p>
        </w:tc>
        <w:tc>
          <w:tcPr>
            <w:tcW w:w="270" w:type="dxa"/>
            <w:vMerge w:val="restart"/>
            <w:vAlign w:val="bottom"/>
          </w:tcPr>
          <w:p w14:paraId="0742A4F8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BF637C" w14:textId="36FCB962" w:rsidR="000657AE" w:rsidRPr="00D63A81" w:rsidRDefault="00E448F9" w:rsidP="00953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63A81">
              <w:rPr>
                <w:rFonts w:ascii="Angsana New" w:hAnsi="Angsana New" w:cs="Angsana New"/>
                <w:sz w:val="30"/>
                <w:szCs w:val="30"/>
              </w:rPr>
              <w:t>(12,405)</w:t>
            </w:r>
          </w:p>
        </w:tc>
      </w:tr>
      <w:tr w:rsidR="000657AE" w:rsidRPr="00D63A81" w14:paraId="38222EC2" w14:textId="77777777" w:rsidTr="00953015">
        <w:trPr>
          <w:trHeight w:val="452"/>
        </w:trPr>
        <w:tc>
          <w:tcPr>
            <w:tcW w:w="7470" w:type="dxa"/>
            <w:shd w:val="clear" w:color="auto" w:fill="auto"/>
          </w:tcPr>
          <w:p w14:paraId="0F35BF11" w14:textId="5FB5A14C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3A8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448F9" w:rsidRPr="00D63A8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448F9" w:rsidRPr="00D63A8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Merge/>
            <w:vAlign w:val="bottom"/>
          </w:tcPr>
          <w:p w14:paraId="1BEF9D56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39B85" w14:textId="0F62BF95" w:rsidR="000657AE" w:rsidRPr="00953015" w:rsidRDefault="00E448F9" w:rsidP="00953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0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568,675</w:t>
            </w:r>
          </w:p>
        </w:tc>
      </w:tr>
    </w:tbl>
    <w:p w14:paraId="7384099F" w14:textId="77777777" w:rsidR="00200F41" w:rsidRPr="00D63A81" w:rsidRDefault="00200F41" w:rsidP="00200F41">
      <w:pPr>
        <w:rPr>
          <w:rFonts w:cstheme="minorBidi"/>
          <w:sz w:val="30"/>
          <w:szCs w:val="30"/>
        </w:rPr>
      </w:pPr>
    </w:p>
    <w:p w14:paraId="42C6ACB7" w14:textId="0F1838E7" w:rsidR="000657AE" w:rsidRPr="00D63A81" w:rsidRDefault="00E448F9" w:rsidP="000657AE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63A81">
        <w:rPr>
          <w:rFonts w:ascii="Angsana New" w:hAnsi="Angsana New" w:cs="Angsana New" w:hint="cs"/>
          <w:i/>
          <w:iCs/>
          <w:sz w:val="30"/>
          <w:szCs w:val="30"/>
          <w:cs/>
        </w:rPr>
        <w:t>ส่วนเกินมูลค่าหุ้น</w:t>
      </w:r>
    </w:p>
    <w:p w14:paraId="5ADCB415" w14:textId="77777777" w:rsidR="000657AE" w:rsidRPr="00D63A81" w:rsidRDefault="000657AE" w:rsidP="000657AE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67CF4C3" w14:textId="3998A480" w:rsidR="000657AE" w:rsidRPr="00D63A81" w:rsidRDefault="00A3053F" w:rsidP="00184146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184146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บริษัทได้รับเงินสูงกว่ามูลค่าหุ้นที่จดทะเบียนไว้เป็นจำนวน </w:t>
      </w:r>
      <w:r w:rsidRPr="00184146">
        <w:rPr>
          <w:rFonts w:ascii="Angsana New" w:hAnsi="Angsana New" w:cs="Angsana New"/>
          <w:spacing w:val="-10"/>
          <w:sz w:val="30"/>
          <w:szCs w:val="30"/>
        </w:rPr>
        <w:t xml:space="preserve">34.7 </w:t>
      </w:r>
      <w:r w:rsidRPr="00184146">
        <w:rPr>
          <w:rFonts w:ascii="Angsana New" w:hAnsi="Angsana New" w:cs="Angsana New" w:hint="cs"/>
          <w:spacing w:val="-10"/>
          <w:sz w:val="30"/>
          <w:szCs w:val="30"/>
          <w:cs/>
        </w:rPr>
        <w:t>ล้านบาท บริษัทนำมูลค่าหุ้นส่วนเกินนี้ตั้งเป็นทุ</w:t>
      </w:r>
      <w:r w:rsidR="00184146" w:rsidRPr="00184146">
        <w:rPr>
          <w:rFonts w:ascii="Angsana New" w:hAnsi="Angsana New" w:cs="Angsana New" w:hint="cs"/>
          <w:spacing w:val="-10"/>
          <w:sz w:val="30"/>
          <w:szCs w:val="30"/>
          <w:cs/>
        </w:rPr>
        <w:t>น</w:t>
      </w:r>
      <w:r w:rsidRPr="00184146">
        <w:rPr>
          <w:rFonts w:ascii="Angsana New" w:hAnsi="Angsana New" w:cs="Angsana New" w:hint="cs"/>
          <w:spacing w:val="-10"/>
          <w:sz w:val="30"/>
          <w:szCs w:val="30"/>
          <w:cs/>
        </w:rPr>
        <w:t>สำรอง</w:t>
      </w:r>
      <w:r w:rsidRPr="00D63A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(“ส่วนเกินมูลค่าหุ้น”) ส่วนเกินมูลค่าหุ้นนี้จะนำไปจ่ายเป็นเงินปันผลไม่ได้ </w:t>
      </w:r>
    </w:p>
    <w:p w14:paraId="55A6D21D" w14:textId="377391AE" w:rsidR="008732C4" w:rsidRDefault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5883A471" w14:textId="54517FF6" w:rsidR="006856B4" w:rsidRPr="006254DF" w:rsidRDefault="006856B4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254D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4D49BC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D5A67AE" w14:textId="225AD9D7" w:rsidR="006856B4" w:rsidRPr="004D49BC" w:rsidRDefault="006856B4" w:rsidP="002D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6"/>
        <w:jc w:val="thaiDistribute"/>
        <w:rPr>
          <w:rFonts w:ascii="Angsana New" w:hAnsi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4D49BC" w:rsidRDefault="002221ED" w:rsidP="006856B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3DD03E" w14:textId="6E1EF8F8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1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784BE84F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2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2302D977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4D0F00" w:rsidRPr="004D49BC">
        <w:rPr>
          <w:rFonts w:ascii="Angsana New" w:hAnsi="Angsana New" w:cs="Angsana New"/>
          <w:sz w:val="30"/>
          <w:szCs w:val="30"/>
        </w:rPr>
        <w:t>3</w:t>
      </w:r>
      <w:r w:rsidRPr="004D49BC">
        <w:rPr>
          <w:rFonts w:ascii="Angsana New" w:hAnsi="Angsana New" w:cs="Angsana New"/>
          <w:sz w:val="30"/>
          <w:szCs w:val="30"/>
        </w:rPr>
        <w:t>: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7CDE6618" w14:textId="47699FDA" w:rsidR="003F63E6" w:rsidRPr="004D49BC" w:rsidRDefault="006856B4" w:rsidP="00852270">
      <w:pPr>
        <w:ind w:left="547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4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2270" w:rsidRPr="00031161">
        <w:rPr>
          <w:rFonts w:ascii="Angsana New" w:hAnsi="Angsana New" w:cs="Angsana New"/>
          <w:sz w:val="30"/>
          <w:szCs w:val="30"/>
          <w:cs/>
        </w:rPr>
        <w:t>ธุรกิจ</w:t>
      </w:r>
      <w:r w:rsidR="00852270" w:rsidRPr="00031161">
        <w:rPr>
          <w:rFonts w:ascii="Angsana New" w:hAnsi="Angsana New" w:cs="Angsana New" w:hint="cs"/>
          <w:b/>
          <w:sz w:val="30"/>
          <w:szCs w:val="30"/>
          <w:cs/>
          <w:lang w:val="en-GB"/>
        </w:rPr>
        <w:t>จำหน่ายสินค้าปลีก</w:t>
      </w:r>
      <w:r w:rsidR="00852270" w:rsidRPr="004D49BC">
        <w:rPr>
          <w:rFonts w:ascii="Angsana New" w:hAnsi="Angsana New" w:cs="Angsana New"/>
          <w:b/>
          <w:sz w:val="28"/>
          <w:szCs w:val="28"/>
          <w:lang w:val="en-GB"/>
        </w:rPr>
        <w:br/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5</w:t>
      </w:r>
      <w:r w:rsidR="003F63E6" w:rsidRPr="004D49BC">
        <w:rPr>
          <w:rFonts w:ascii="Angsana New" w:hAnsi="Angsana New" w:cs="Angsana New"/>
          <w:sz w:val="30"/>
          <w:szCs w:val="30"/>
        </w:rPr>
        <w:t xml:space="preserve">: </w:t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3A263CF2" w14:textId="5577B24E" w:rsidR="002E5ADD" w:rsidRPr="004D49BC" w:rsidRDefault="002E5ADD" w:rsidP="00852270">
      <w:pPr>
        <w:ind w:left="547"/>
        <w:rPr>
          <w:rFonts w:ascii="Angsana New" w:hAnsi="Angsana New" w:cs="Angsana New"/>
          <w:sz w:val="30"/>
          <w:szCs w:val="30"/>
        </w:rPr>
      </w:pPr>
    </w:p>
    <w:p w14:paraId="6012062E" w14:textId="77777777" w:rsidR="002E5ADD" w:rsidRPr="004D49BC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D49BC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การจำแนกรายได้</w:t>
      </w:r>
    </w:p>
    <w:p w14:paraId="2E83FF95" w14:textId="77777777" w:rsidR="002E5ADD" w:rsidRPr="004D49BC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8F0CE0C" w14:textId="77777777" w:rsidR="002E5ADD" w:rsidRPr="004D49BC" w:rsidRDefault="002E5ADD" w:rsidP="002E5ADD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รายได้</w:t>
      </w:r>
      <w:r w:rsidRPr="004D49BC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4D49BC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4D49BC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2FAEB20D" w14:textId="32BAA7C0" w:rsidR="006D058F" w:rsidRPr="004D49BC" w:rsidRDefault="003318B9" w:rsidP="0016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6D058F" w:rsidRPr="004D49BC" w:rsidSect="00DF4C5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C88EC7F" w14:textId="5E6681C7" w:rsidR="009B571C" w:rsidRPr="004D49B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ab/>
      </w:r>
      <w:r w:rsidRPr="004D49BC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</w:t>
      </w:r>
      <w:r w:rsidR="006C2B92">
        <w:rPr>
          <w:rFonts w:ascii="Angsana New" w:hAnsi="Angsana New" w:cs="Angsana New" w:hint="cs"/>
          <w:sz w:val="30"/>
          <w:szCs w:val="30"/>
          <w:cs/>
        </w:rPr>
        <w:t>สำหรับงวดหกเดือน</w:t>
      </w:r>
      <w:r w:rsidRPr="004D49BC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6C2B92">
        <w:rPr>
          <w:rFonts w:ascii="Angsana New" w:hAnsi="Angsana New" w:cs="Angsana New"/>
          <w:sz w:val="30"/>
          <w:szCs w:val="30"/>
        </w:rPr>
        <w:t xml:space="preserve">30 </w:t>
      </w:r>
      <w:r w:rsidR="006C2B92">
        <w:rPr>
          <w:rFonts w:ascii="Angsana New" w:hAnsi="Angsana New" w:cs="Angsana New"/>
          <w:sz w:val="30"/>
          <w:szCs w:val="30"/>
          <w:cs/>
        </w:rPr>
        <w:t>มิถุนายน</w:t>
      </w:r>
      <w:r w:rsidR="006C2B92"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1318C6"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1318C6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78CF8B9" w14:textId="10B909F3" w:rsidR="009B571C" w:rsidRPr="004D49B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10"/>
          <w:szCs w:val="10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9C4F43" w:rsidRPr="004D49BC" w14:paraId="4FDA5617" w14:textId="77777777" w:rsidTr="00594323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DA9E99" w14:textId="77777777" w:rsidR="009C4F43" w:rsidRPr="004D49BC" w:rsidRDefault="009C4F4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015909D1" w14:textId="5ED1EA42" w:rsidR="009C4F43" w:rsidRPr="004D49BC" w:rsidRDefault="009C4F4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0D485B" w:rsidRPr="004D49BC" w14:paraId="3788C258" w14:textId="77777777" w:rsidTr="00594323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3402" w14:textId="77777777" w:rsidR="000D485B" w:rsidRPr="004D49BC" w:rsidRDefault="000D485B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  <w:p w14:paraId="114C180E" w14:textId="41ABAE63" w:rsidR="000D485B" w:rsidRPr="004D49BC" w:rsidRDefault="000D485B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6C2B9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หกเดือน</w:t>
            </w:r>
            <w:r w:rsidR="006C2B92"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สิ้นสุด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9712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5A0A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1CEE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B47F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4468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1FC35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6077" w14:textId="3F1D27B9" w:rsidR="000D485B" w:rsidRPr="004D49BC" w:rsidRDefault="00F333ED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5539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5B0D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</w:t>
            </w:r>
          </w:p>
          <w:p w14:paraId="200DD86B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4E343A6A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44B1E187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7725DCE5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029829C4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2286FF53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2FFDD2B2" w14:textId="77777777" w:rsidR="000D485B" w:rsidRPr="004D49BC" w:rsidRDefault="000D485B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1E1D8F" w:rsidRPr="004D49BC" w14:paraId="3C69F699" w14:textId="77777777" w:rsidTr="00594323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946EFB" w14:textId="2D44DD16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 w:bidi="ar-SA"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51D3" w14:textId="514C248C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DFCC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6E47" w14:textId="671740BA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531D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57A8" w14:textId="6290E3C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6C86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15C3" w14:textId="08A46A52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DCD1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04E3" w14:textId="6C2E8D0F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2C77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AD51" w14:textId="337EBE20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DF56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90BA" w14:textId="4F424342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0909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7378" w14:textId="781F6EE5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63DC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E1A3" w14:textId="152AC26A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1E94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F10C" w14:textId="2111A1A0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66" w:type="dxa"/>
            <w:vAlign w:val="bottom"/>
          </w:tcPr>
          <w:p w14:paraId="4A075F08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7D5918C" w14:textId="05C765DE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vAlign w:val="bottom"/>
          </w:tcPr>
          <w:p w14:paraId="773D60F4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08BD5A38" w14:textId="676C258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66" w:type="dxa"/>
          </w:tcPr>
          <w:p w14:paraId="633AC745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0FB935B" w14:textId="0944B429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B2245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</w:t>
            </w:r>
            <w:r w:rsidRPr="004B2245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vAlign w:val="bottom"/>
          </w:tcPr>
          <w:p w14:paraId="2E50FC7A" w14:textId="77777777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73F295CE" w14:textId="086E7EF9" w:rsidR="001E1D8F" w:rsidRPr="004D49BC" w:rsidRDefault="001E1D8F" w:rsidP="001E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0F7FD3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</w:t>
            </w:r>
            <w:r w:rsidRPr="000F7FD3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</w:t>
            </w:r>
          </w:p>
        </w:tc>
      </w:tr>
      <w:tr w:rsidR="00BC7F0D" w:rsidRPr="004D49BC" w14:paraId="233BFC24" w14:textId="77777777" w:rsidTr="00594323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2621AD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79E6B85F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4914FC" w:rsidRPr="004D49BC" w14:paraId="5643F817" w14:textId="77777777" w:rsidTr="00594323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ACA5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A01F4B" w14:textId="50EEB938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10,316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DD428F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F3846" w14:textId="60A8D593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8,640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2EA47A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A68CE5D" w14:textId="28A7C740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7,643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C18ACB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672C0" w14:textId="7033618E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6,291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9D03E5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FAB415B" w14:textId="7C691740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5,420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F71FBE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99423" w14:textId="1B232CAE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4,329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04F3EF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C0EDCFB" w14:textId="73956603" w:rsidR="004914FC" w:rsidRPr="0065154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12,959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407C20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6A3AD" w14:textId="10441DF1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651548">
              <w:rPr>
                <w:rFonts w:ascii="Angsana New" w:hAnsi="Angsana New" w:cs="Angsana New"/>
                <w:color w:val="000000"/>
                <w:sz w:val="27"/>
                <w:szCs w:val="27"/>
              </w:rPr>
              <w:t>11,245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20BB3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D27A294" w14:textId="22F14AAD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94C55B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419BD" w14:textId="54B3FA6C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132</w:t>
            </w:r>
          </w:p>
        </w:tc>
        <w:tc>
          <w:tcPr>
            <w:tcW w:w="266" w:type="dxa"/>
            <w:vAlign w:val="bottom"/>
          </w:tcPr>
          <w:p w14:paraId="0D3C2DCC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8B59F2F" w14:textId="06A6CC2A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A8B121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4A01DC6" w14:textId="4756ACE1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4DA30627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22FDC1D" w14:textId="121A0E9F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36,504</w:t>
            </w:r>
          </w:p>
        </w:tc>
        <w:tc>
          <w:tcPr>
            <w:tcW w:w="270" w:type="dxa"/>
            <w:vAlign w:val="bottom"/>
          </w:tcPr>
          <w:p w14:paraId="011C0521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AFD6622" w14:textId="76795614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30,637</w:t>
            </w:r>
          </w:p>
        </w:tc>
      </w:tr>
      <w:tr w:rsidR="004914FC" w:rsidRPr="004D49BC" w14:paraId="1747E3F9" w14:textId="77777777" w:rsidTr="00594323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7DF0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90773" w14:textId="71448623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FA783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A132C" w14:textId="18AA79B1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12,853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E5CDF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DA158" w14:textId="4793AD1A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8,346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F367A3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BBAAC" w14:textId="70068E9E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525E2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B414B" w14:textId="66ADFBF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9,465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64AD32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50D8F" w14:textId="57977F1F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9,694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F62235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B1D72" w14:textId="45777381" w:rsidR="004914FC" w:rsidRPr="0065154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F5A896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133DE" w14:textId="6F9C0EB8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3FC063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46FA7" w14:textId="1DCA9DAD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C43C5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097D5" w14:textId="2ACD79D6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214</w:t>
            </w:r>
          </w:p>
        </w:tc>
        <w:tc>
          <w:tcPr>
            <w:tcW w:w="266" w:type="dxa"/>
            <w:vAlign w:val="bottom"/>
          </w:tcPr>
          <w:p w14:paraId="298DBA38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D2DC924" w14:textId="47F309A6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(31,428)</w:t>
            </w:r>
          </w:p>
        </w:tc>
        <w:tc>
          <w:tcPr>
            <w:tcW w:w="270" w:type="dxa"/>
            <w:vAlign w:val="bottom"/>
          </w:tcPr>
          <w:p w14:paraId="208A38E8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5D30D" w14:textId="39CA8ADC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(29,187)</w:t>
            </w:r>
          </w:p>
        </w:tc>
        <w:tc>
          <w:tcPr>
            <w:tcW w:w="266" w:type="dxa"/>
            <w:vAlign w:val="bottom"/>
          </w:tcPr>
          <w:p w14:paraId="676E9175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7CF1989" w14:textId="0CAFA8EE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F13630C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BD21A" w14:textId="104C3BCB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4914FC" w:rsidRPr="004D49BC" w14:paraId="564D02F7" w14:textId="77777777" w:rsidTr="00594323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8799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1BBBEA4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8D6D0D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9D4C89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8E022E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9F67375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B813B0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82C05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1D7091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A743FB8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BD55E8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55383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B1A534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B1B82D9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779932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3CEF40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B34D28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1A3C862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B0AB5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67095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5379FD9F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A03A73D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93386E8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B5184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0B0309A0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E94FC58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4A17ECF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A7F93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</w:tr>
      <w:tr w:rsidR="004914FC" w:rsidRPr="004D49BC" w14:paraId="197C66D7" w14:textId="77777777" w:rsidTr="00594323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7B264" w14:textId="05B823A5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039F6B" w14:textId="6CDAE306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23,702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76D5D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FB6A0C" w14:textId="4A6A8156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21,493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201000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1287F9" w14:textId="0764A9E5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15,989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F7293D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F5AB1B" w14:textId="246E5BBB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12,717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B1E927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4A4C6F" w14:textId="3BA82D8A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14,885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633DA0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01457" w14:textId="692F4EC9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14,023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93922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F173A3" w14:textId="129703CB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12,959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EE2D74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526A91" w14:textId="43AF9A41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11,245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CF3C0E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3FB6D6" w14:textId="010FACA0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55E9BE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F4C1C4" w14:textId="356ABA91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346</w:t>
            </w:r>
          </w:p>
        </w:tc>
        <w:tc>
          <w:tcPr>
            <w:tcW w:w="266" w:type="dxa"/>
            <w:vAlign w:val="bottom"/>
          </w:tcPr>
          <w:p w14:paraId="2CBA4856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175C457" w14:textId="51C60D74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(31,428)</w:t>
            </w:r>
          </w:p>
        </w:tc>
        <w:tc>
          <w:tcPr>
            <w:tcW w:w="270" w:type="dxa"/>
            <w:vAlign w:val="bottom"/>
          </w:tcPr>
          <w:p w14:paraId="1DFA00D2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E2925" w14:textId="241104C9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(29,187)</w:t>
            </w:r>
          </w:p>
        </w:tc>
        <w:tc>
          <w:tcPr>
            <w:tcW w:w="266" w:type="dxa"/>
            <w:vAlign w:val="bottom"/>
          </w:tcPr>
          <w:p w14:paraId="237D3FE8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7095FBE" w14:textId="49F06AA8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36,504</w:t>
            </w:r>
          </w:p>
        </w:tc>
        <w:tc>
          <w:tcPr>
            <w:tcW w:w="270" w:type="dxa"/>
            <w:vAlign w:val="bottom"/>
          </w:tcPr>
          <w:p w14:paraId="5DAABD8C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368AEC" w14:textId="7B0A781F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30,637</w:t>
            </w:r>
          </w:p>
        </w:tc>
      </w:tr>
      <w:tr w:rsidR="004914FC" w:rsidRPr="004D49BC" w14:paraId="34A06099" w14:textId="77777777" w:rsidTr="00594323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1F72F" w14:textId="53E261EA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จากการดำเนินงานหลังการ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ขาดทุนจากการด้อยค่าซึ่งเป็นไปตาม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TFRS 9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การตัดกำไร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ระหว่างกันและ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  <w:t>การปันส่วนค่าใช้จ่ายระหว่างกัน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49EF1" w14:textId="24445631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475C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87D05" w14:textId="13F7C1EF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1188A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712F0" w14:textId="3BD67BCD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3,093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E72DB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9042A" w14:textId="02AA16D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997A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9851C" w14:textId="091EC3A1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</w:t>
            </w:r>
            <w:r w:rsidR="00992A32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47F6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9691C" w14:textId="156459C3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083F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3581E" w14:textId="467933C0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3ADD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6DA18" w14:textId="7B7D2240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B232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5FC29" w14:textId="515E2122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77C20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19931" w14:textId="19B833C9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DDE9DCE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B9BD" w14:textId="35FF076A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A293A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7E4C" w14:textId="3221A833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F3604E0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C1FE" w14:textId="273891B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5,817</w:t>
            </w:r>
          </w:p>
        </w:tc>
        <w:tc>
          <w:tcPr>
            <w:tcW w:w="270" w:type="dxa"/>
            <w:vAlign w:val="bottom"/>
          </w:tcPr>
          <w:p w14:paraId="28D00517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018B3" w14:textId="6DE123DF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1,564</w:t>
            </w:r>
          </w:p>
        </w:tc>
      </w:tr>
      <w:tr w:rsidR="004914FC" w:rsidRPr="004D49BC" w14:paraId="1860C621" w14:textId="77777777" w:rsidTr="00594323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4D725" w14:textId="253FAC04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E6947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9A387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370F9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1CEE8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B7AF1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82F2B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64043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C3AA8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32395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90230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5DD54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8BCF3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5A387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F1F14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7FC1D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FA0B4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4EDC3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2198C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AE32D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37A34F4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4E3502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544254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481579F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10B6E0F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89F104" w14:textId="403AD56C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(410)</w:t>
            </w:r>
          </w:p>
        </w:tc>
        <w:tc>
          <w:tcPr>
            <w:tcW w:w="270" w:type="dxa"/>
            <w:vAlign w:val="bottom"/>
          </w:tcPr>
          <w:p w14:paraId="1CF00FCE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9B1426" w14:textId="786C89EE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(535)</w:t>
            </w:r>
          </w:p>
        </w:tc>
      </w:tr>
      <w:tr w:rsidR="004914FC" w:rsidRPr="004D49BC" w14:paraId="13A4080F" w14:textId="77777777" w:rsidTr="00594323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18C860" w14:textId="78C2DB7B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7" w:hanging="90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ส่วนแบ่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งขาดทุนของ                  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และบริษัทร่วม       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C05E9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B7903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E38DE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85448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6361E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70AE5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9BF8B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614DC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FBD7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C1842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B7BD0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9A40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F723A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DE0E8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9E2DA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06C02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C6604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26067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904B2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255D9C3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8FD10E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3B6F0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9DFF83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8602BC5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7BDC9C" w14:textId="2C1A7610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42</w:t>
            </w:r>
          </w:p>
        </w:tc>
        <w:tc>
          <w:tcPr>
            <w:tcW w:w="270" w:type="dxa"/>
            <w:vAlign w:val="bottom"/>
          </w:tcPr>
          <w:p w14:paraId="66CB47C7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F8D87EB" w14:textId="17534234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2B31E8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(36)</w:t>
            </w:r>
          </w:p>
        </w:tc>
      </w:tr>
      <w:tr w:rsidR="004914FC" w:rsidRPr="004D49BC" w14:paraId="1FC38EFB" w14:textId="77777777" w:rsidTr="00594323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6B2738" w14:textId="57CCC7E0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) 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รายได้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C5E2A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574C2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D07ED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5D395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2D5B8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DBE78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0FE7F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0468C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F3ECE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9256D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D901B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E168D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408A6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CA897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C6BFD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7BF87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B3FD6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CCB83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82F7D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622B283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273F35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09225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8E370A2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864AC81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A866F" w14:textId="0E3017E3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(861)</w:t>
            </w:r>
          </w:p>
        </w:tc>
        <w:tc>
          <w:tcPr>
            <w:tcW w:w="270" w:type="dxa"/>
            <w:vAlign w:val="bottom"/>
          </w:tcPr>
          <w:p w14:paraId="05444BA9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451F" w14:textId="01510BB9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2B31E8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</w:t>
            </w:r>
          </w:p>
        </w:tc>
      </w:tr>
      <w:tr w:rsidR="004914FC" w:rsidRPr="004D49BC" w14:paraId="5E7463D2" w14:textId="77777777" w:rsidTr="00594323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0E90F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9AEEE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8A912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ACB63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9897B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BF879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7E3B2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6DDCF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8263D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FDC68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7159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44EEE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4D401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61882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70DAB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415D1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5AB59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B468E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8B87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BA0FF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DC204B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CFA5ED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1D5647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B83D230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234099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1FA2A" w14:textId="66110B4C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4,588</w:t>
            </w:r>
          </w:p>
        </w:tc>
        <w:tc>
          <w:tcPr>
            <w:tcW w:w="270" w:type="dxa"/>
            <w:vAlign w:val="bottom"/>
          </w:tcPr>
          <w:p w14:paraId="6996C2CB" w14:textId="7777777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BE606" w14:textId="0AE6F287" w:rsidR="004914FC" w:rsidRPr="001C1444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2B31E8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995</w:t>
            </w:r>
          </w:p>
        </w:tc>
      </w:tr>
    </w:tbl>
    <w:p w14:paraId="257EFB2F" w14:textId="584155F5" w:rsidR="009B571C" w:rsidRPr="004D49BC" w:rsidRDefault="009B571C" w:rsidP="00814BF6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D49BC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สินทรัพย์และหนี้สินจำแนกตามส่วนงานในงบการเงินรวม ณ</w:t>
      </w:r>
      <w:r w:rsidRPr="004D49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ED1130">
        <w:rPr>
          <w:rFonts w:ascii="Angsana New" w:hAnsi="Angsana New" w:cs="Angsana New"/>
          <w:color w:val="000000"/>
          <w:sz w:val="30"/>
          <w:szCs w:val="30"/>
        </w:rPr>
        <w:t>30</w:t>
      </w:r>
      <w:r w:rsidR="00ED113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มิถุนายน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>256</w:t>
      </w:r>
      <w:r w:rsidR="001318C6">
        <w:rPr>
          <w:rFonts w:ascii="Angsana New" w:hAnsi="Angsana New" w:cs="Angsana New"/>
          <w:color w:val="000000"/>
          <w:sz w:val="30"/>
          <w:szCs w:val="30"/>
        </w:rPr>
        <w:t>8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>256</w:t>
      </w:r>
      <w:r w:rsidR="001318C6">
        <w:rPr>
          <w:rFonts w:ascii="Angsana New" w:hAnsi="Angsana New" w:cs="Angsana New"/>
          <w:color w:val="000000"/>
          <w:sz w:val="30"/>
          <w:szCs w:val="30"/>
        </w:rPr>
        <w:t>7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1FAD740E" w14:textId="77777777" w:rsidR="009B571C" w:rsidRPr="004D49BC" w:rsidRDefault="009B571C" w:rsidP="009B571C">
      <w:pPr>
        <w:rPr>
          <w:rFonts w:cstheme="minorBidi"/>
          <w:lang w:val="th-TH"/>
        </w:rPr>
      </w:pPr>
    </w:p>
    <w:tbl>
      <w:tblPr>
        <w:tblW w:w="2056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2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03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6"/>
      </w:tblGrid>
      <w:tr w:rsidR="00814BF6" w:rsidRPr="004D49BC" w14:paraId="041C5E13" w14:textId="77777777" w:rsidTr="00594323">
        <w:trPr>
          <w:gridAfter w:val="7"/>
          <w:wAfter w:w="4650" w:type="dxa"/>
          <w:trHeight w:val="37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04AC0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2A08BB5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14BF6" w:rsidRPr="004D49BC" w14:paraId="3A781608" w14:textId="77777777" w:rsidTr="00594323">
        <w:trPr>
          <w:gridAfter w:val="7"/>
          <w:wAfter w:w="4650" w:type="dxa"/>
          <w:trHeight w:val="425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519EAC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06ED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6ECB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1A2A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4D9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9869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B18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1797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B699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F502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</w:t>
            </w:r>
          </w:p>
          <w:p w14:paraId="6C4F1714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70" w:type="dxa"/>
            <w:vAlign w:val="bottom"/>
          </w:tcPr>
          <w:p w14:paraId="313553CD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693" w:type="dxa"/>
            <w:gridSpan w:val="3"/>
            <w:vAlign w:val="bottom"/>
          </w:tcPr>
          <w:p w14:paraId="65DCAAEC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5D961C90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62D2B1AD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47F7333B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71754229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154E7" w:rsidRPr="004D49BC" w14:paraId="4E49085F" w14:textId="77777777" w:rsidTr="00594323">
        <w:trPr>
          <w:gridAfter w:val="7"/>
          <w:wAfter w:w="4650" w:type="dxa"/>
          <w:trHeight w:val="218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F2038E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F1F78" w14:textId="321F8EB5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4A55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95F0" w14:textId="7BAF6044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0A28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5E92" w14:textId="1768C766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F02A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84F08" w14:textId="503965B5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9C3A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515C" w14:textId="2120654C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81821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27E6E" w14:textId="4E82A26E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93700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CA33" w14:textId="455D08F8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E025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A836" w14:textId="0714323D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DF02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C1CD4" w14:textId="778F8731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C755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EB4F" w14:textId="04B7BC4E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F9910F7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9058" w14:textId="308367D4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7E27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4D26" w14:textId="0D1687D9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5BA8060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2EDBA6FC" w14:textId="5045757C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10681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</w:t>
            </w:r>
            <w:r w:rsidRPr="00B10681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3BA1EFA8" w14:textId="77777777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E73DF44" w14:textId="3AE5B178" w:rsidR="003154E7" w:rsidRPr="004D49BC" w:rsidRDefault="003154E7" w:rsidP="0031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10681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</w:t>
            </w:r>
            <w:r w:rsidRPr="00B10681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814BF6" w:rsidRPr="004D49BC" w14:paraId="2725CC6D" w14:textId="77777777" w:rsidTr="00594323">
        <w:trPr>
          <w:trHeight w:val="17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30817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</w:tcBorders>
            <w:vAlign w:val="bottom"/>
          </w:tcPr>
          <w:p w14:paraId="54EA438E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3A2E7953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23F13DB8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8D98A24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C958029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1E62931E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6B2A0CB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4DCF5CBE" w14:textId="77777777" w:rsidR="00814BF6" w:rsidRPr="004D49BC" w:rsidRDefault="00814BF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4914FC" w:rsidRPr="004D49BC" w14:paraId="049BD796" w14:textId="77777777" w:rsidTr="00594323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203E8C" w14:textId="1D9258C6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00C6F9B" w14:textId="75DFAFA6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252C5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7CE11A6" w14:textId="2567DBFD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881573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AABB843" w14:textId="06DA1DCC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C8DA3A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C68AE86" w14:textId="5F26EE79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C2126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19079CE" w14:textId="6E7ED6D2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DCD37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6D6C114" w14:textId="5AF0748C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B9C6BF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D0A8D37" w14:textId="010CA31A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D84C54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F4E1B8" w14:textId="3D108ABF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43A52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E139D" w14:textId="47AAB514" w:rsidR="004914FC" w:rsidRPr="004D49BC" w:rsidRDefault="00992A32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32DE1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003BAED" w14:textId="56E78600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270" w:type="dxa"/>
            <w:vAlign w:val="bottom"/>
          </w:tcPr>
          <w:p w14:paraId="4A26D3B0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E93EC9D" w14:textId="5E5806EB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E92F89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5BD14ED8" w14:textId="2AEFF752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CA9787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0223CE78" w14:textId="1436102C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38</w:t>
            </w:r>
            <w:r w:rsidR="00992A32">
              <w:rPr>
                <w:rFonts w:ascii="Angsana New" w:hAnsi="Angsana New" w:cs="Angsana New"/>
                <w:b/>
                <w:sz w:val="27"/>
                <w:szCs w:val="27"/>
              </w:rPr>
              <w:t>6</w:t>
            </w:r>
          </w:p>
        </w:tc>
        <w:tc>
          <w:tcPr>
            <w:tcW w:w="270" w:type="dxa"/>
            <w:vAlign w:val="bottom"/>
          </w:tcPr>
          <w:p w14:paraId="32B47C74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1174416" w14:textId="6A608E16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351</w:t>
            </w:r>
          </w:p>
        </w:tc>
      </w:tr>
      <w:tr w:rsidR="004914FC" w:rsidRPr="004D49BC" w14:paraId="52611585" w14:textId="77777777" w:rsidTr="00594323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AA55EE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46AF6D64" w14:textId="6A708AA5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3047EAD" w14:textId="21626965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33,546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C9B85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D673401" w14:textId="2CE56660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2D96A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E9B8330" w14:textId="78B5C105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22,125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048D71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B3336A" w14:textId="26465C75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19,407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C86404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FB1C6B1" w14:textId="13041680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10,424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205AF5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E4E16C8" w14:textId="56878BE8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CF630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60D48E9" w14:textId="5CD9D16B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3,767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B2D256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3BEFDA" w14:textId="73CC0D5A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6D6A64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976342" w14:textId="79D2359D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5,869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7A828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B8ABD74" w14:textId="65132A7C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5,580</w:t>
            </w:r>
          </w:p>
        </w:tc>
        <w:tc>
          <w:tcPr>
            <w:tcW w:w="270" w:type="dxa"/>
            <w:vAlign w:val="bottom"/>
          </w:tcPr>
          <w:p w14:paraId="2492EA74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339196A" w14:textId="3A4F63A1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(30,</w:t>
            </w:r>
            <w:r w:rsidR="007C62EA">
              <w:rPr>
                <w:rFonts w:ascii="Angsana New" w:hAnsi="Angsana New" w:cs="Angsana New"/>
                <w:sz w:val="27"/>
                <w:szCs w:val="27"/>
              </w:rPr>
              <w:t>829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3090D6F8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F93AB4E" w14:textId="4C68CDC9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(29,038)</w:t>
            </w:r>
          </w:p>
        </w:tc>
        <w:tc>
          <w:tcPr>
            <w:tcW w:w="236" w:type="dxa"/>
            <w:vAlign w:val="bottom"/>
          </w:tcPr>
          <w:p w14:paraId="1F1FA68E" w14:textId="77777777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1C45598C" w14:textId="174A5694" w:rsidR="004914FC" w:rsidRPr="002B31E8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44,</w:t>
            </w:r>
            <w:r w:rsidR="00992A32">
              <w:rPr>
                <w:rFonts w:ascii="Angsana New" w:hAnsi="Angsana New" w:cs="Angsana New"/>
                <w:b/>
                <w:sz w:val="27"/>
                <w:szCs w:val="27"/>
              </w:rPr>
              <w:t>9</w:t>
            </w:r>
            <w:r w:rsidR="00426C2D">
              <w:rPr>
                <w:rFonts w:ascii="Angsana New" w:hAnsi="Angsana New" w:cs="Angsana New"/>
                <w:b/>
                <w:sz w:val="27"/>
                <w:szCs w:val="27"/>
              </w:rPr>
              <w:t>02</w:t>
            </w:r>
          </w:p>
        </w:tc>
        <w:tc>
          <w:tcPr>
            <w:tcW w:w="270" w:type="dxa"/>
            <w:vAlign w:val="bottom"/>
          </w:tcPr>
          <w:p w14:paraId="2B892009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9EBA62" w14:textId="26145E1E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b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5</w:t>
            </w:r>
            <w:r w:rsidRPr="00AF7925">
              <w:rPr>
                <w:rFonts w:ascii="Angsana New" w:hAnsi="Angsana New" w:cs="Angsana New"/>
                <w:b/>
                <w:sz w:val="28"/>
                <w:szCs w:val="28"/>
              </w:rPr>
              <w:t>,7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98</w:t>
            </w:r>
          </w:p>
        </w:tc>
      </w:tr>
      <w:tr w:rsidR="004914FC" w:rsidRPr="004D49BC" w14:paraId="63D9A56D" w14:textId="77777777" w:rsidTr="00594323">
        <w:trPr>
          <w:gridAfter w:val="7"/>
          <w:wAfter w:w="4650" w:type="dxa"/>
          <w:trHeight w:val="2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379F0" w14:textId="77777777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5BE9D83C" w14:textId="2E5B6545" w:rsidR="004914FC" w:rsidRPr="004D49BC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194CF1" w14:textId="5772055B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17,321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A9768B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E3586CA" w14:textId="30311AC0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0DA7B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84A9E7D" w14:textId="6FBAD992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13,683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AEFA59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0C71979" w14:textId="609B9D48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13,861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91B96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1142129" w14:textId="1EDFE8AB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48E94C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2B0CC8" w14:textId="00487B7B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963E61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8E3F465" w14:textId="296A0E5E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3,34</w:t>
            </w:r>
            <w:r w:rsidR="00426C2D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38268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94EC710" w14:textId="528EEDE1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7B79B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A8BACD2" w14:textId="0BB2E872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</w:t>
            </w:r>
            <w:r w:rsidR="00992A32">
              <w:rPr>
                <w:rFonts w:ascii="Angsana New" w:hAnsi="Angsana New" w:cs="Angsana New"/>
                <w:sz w:val="27"/>
                <w:szCs w:val="27"/>
              </w:rPr>
              <w:t>774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1C343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65CCC69" w14:textId="6C494C0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2,614</w:t>
            </w:r>
          </w:p>
        </w:tc>
        <w:tc>
          <w:tcPr>
            <w:tcW w:w="270" w:type="dxa"/>
            <w:vAlign w:val="bottom"/>
          </w:tcPr>
          <w:p w14:paraId="411AC7B7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B6C7CB7" w14:textId="1BA0F63D" w:rsidR="004914FC" w:rsidRPr="00AF7925" w:rsidRDefault="00992A32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(17,</w:t>
            </w:r>
            <w:r w:rsidR="00426C2D">
              <w:rPr>
                <w:rFonts w:ascii="Angsana New" w:hAnsi="Angsana New" w:cs="Angsana New"/>
                <w:sz w:val="27"/>
                <w:szCs w:val="27"/>
              </w:rPr>
              <w:t>182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4BF94C06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5E67053" w14:textId="55776521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(19,636)</w:t>
            </w:r>
          </w:p>
        </w:tc>
        <w:tc>
          <w:tcPr>
            <w:tcW w:w="236" w:type="dxa"/>
            <w:vAlign w:val="bottom"/>
          </w:tcPr>
          <w:p w14:paraId="646FFA70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36E7962C" w14:textId="066484B8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26,</w:t>
            </w:r>
            <w:r w:rsidR="00426C2D">
              <w:rPr>
                <w:rFonts w:ascii="Angsana New" w:hAnsi="Angsana New" w:cs="Angsana New"/>
                <w:b/>
                <w:sz w:val="27"/>
                <w:szCs w:val="27"/>
              </w:rPr>
              <w:t>185</w:t>
            </w:r>
          </w:p>
        </w:tc>
        <w:tc>
          <w:tcPr>
            <w:tcW w:w="270" w:type="dxa"/>
            <w:vAlign w:val="bottom"/>
          </w:tcPr>
          <w:p w14:paraId="6D78D6A5" w14:textId="77777777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FCF6EC7" w14:textId="06ED79EB" w:rsidR="004914FC" w:rsidRPr="00AF7925" w:rsidRDefault="004914FC" w:rsidP="0049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29</w:t>
            </w:r>
            <w:r w:rsidRPr="00AF7925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6</w:t>
            </w:r>
            <w:r w:rsidRPr="00AF7925">
              <w:rPr>
                <w:rFonts w:ascii="Angsana New" w:hAnsi="Angsana New" w:cs="Angsana New"/>
                <w:b/>
                <w:sz w:val="28"/>
                <w:szCs w:val="28"/>
              </w:rPr>
              <w:t>50</w:t>
            </w:r>
          </w:p>
        </w:tc>
      </w:tr>
    </w:tbl>
    <w:p w14:paraId="1CF1C6BA" w14:textId="2DB2B38F" w:rsidR="009B571C" w:rsidRPr="004D49BC" w:rsidRDefault="009B571C" w:rsidP="009B571C">
      <w:pPr>
        <w:rPr>
          <w:rFonts w:cstheme="minorBidi"/>
          <w:lang w:val="th-TH"/>
        </w:rPr>
      </w:pPr>
    </w:p>
    <w:p w14:paraId="3B9F3E01" w14:textId="671A8A06" w:rsidR="003A08AF" w:rsidRPr="004D49BC" w:rsidRDefault="003A08AF" w:rsidP="009B571C">
      <w:pPr>
        <w:rPr>
          <w:rFonts w:cstheme="minorBidi"/>
          <w:lang w:val="th-TH"/>
        </w:rPr>
      </w:pPr>
    </w:p>
    <w:p w14:paraId="002DE3F9" w14:textId="7B8F681F" w:rsidR="003A08AF" w:rsidRPr="004D49BC" w:rsidRDefault="003A08AF" w:rsidP="009B571C">
      <w:pPr>
        <w:rPr>
          <w:rFonts w:cstheme="minorBidi"/>
          <w:lang w:val="th-TH"/>
        </w:rPr>
      </w:pPr>
    </w:p>
    <w:p w14:paraId="479A74F5" w14:textId="0B85C16F" w:rsidR="003A08AF" w:rsidRPr="004D49BC" w:rsidRDefault="003A08AF" w:rsidP="009B571C">
      <w:pPr>
        <w:rPr>
          <w:rFonts w:cstheme="minorBidi"/>
          <w:lang w:val="th-TH"/>
        </w:rPr>
      </w:pPr>
    </w:p>
    <w:p w14:paraId="255A7E6A" w14:textId="1BB0801A" w:rsidR="003A08AF" w:rsidRPr="004D49BC" w:rsidRDefault="003A08AF" w:rsidP="009B571C">
      <w:pPr>
        <w:rPr>
          <w:rFonts w:cstheme="minorBidi"/>
          <w:lang w:val="th-TH"/>
        </w:rPr>
      </w:pPr>
    </w:p>
    <w:p w14:paraId="5D2F25E2" w14:textId="74CD3108" w:rsidR="003A08AF" w:rsidRPr="004D49BC" w:rsidRDefault="003A08AF" w:rsidP="009B571C">
      <w:pPr>
        <w:rPr>
          <w:rFonts w:cstheme="minorBidi"/>
          <w:lang w:val="th-TH"/>
        </w:rPr>
      </w:pPr>
    </w:p>
    <w:p w14:paraId="7EDEE940" w14:textId="48A74B70" w:rsidR="003A08AF" w:rsidRPr="00AA7F98" w:rsidRDefault="003A08AF" w:rsidP="009B571C">
      <w:pPr>
        <w:rPr>
          <w:rFonts w:cstheme="minorBidi"/>
        </w:rPr>
      </w:pPr>
    </w:p>
    <w:p w14:paraId="5505E605" w14:textId="5E5641F4" w:rsidR="003A08AF" w:rsidRPr="004D49BC" w:rsidRDefault="003A08AF" w:rsidP="009B571C">
      <w:pPr>
        <w:rPr>
          <w:rFonts w:cstheme="minorBidi"/>
          <w:lang w:val="th-TH"/>
        </w:rPr>
      </w:pPr>
    </w:p>
    <w:p w14:paraId="2E2D1C50" w14:textId="13A3E768" w:rsidR="003A08AF" w:rsidRPr="004D49BC" w:rsidRDefault="003A08AF" w:rsidP="009B571C">
      <w:pPr>
        <w:rPr>
          <w:rFonts w:cstheme="minorBidi"/>
          <w:lang w:val="th-TH"/>
        </w:rPr>
      </w:pPr>
    </w:p>
    <w:p w14:paraId="11F1390E" w14:textId="6E26915E" w:rsidR="003A08AF" w:rsidRPr="004D49BC" w:rsidRDefault="003A08AF" w:rsidP="009B571C">
      <w:pPr>
        <w:rPr>
          <w:rFonts w:cstheme="minorBidi"/>
          <w:lang w:val="th-TH"/>
        </w:rPr>
      </w:pPr>
    </w:p>
    <w:p w14:paraId="58A3C7B2" w14:textId="1E30DDF2" w:rsidR="003A08AF" w:rsidRPr="004D49BC" w:rsidRDefault="003A08AF" w:rsidP="009B571C">
      <w:pPr>
        <w:rPr>
          <w:rFonts w:cstheme="minorBidi"/>
          <w:lang w:val="th-TH"/>
        </w:rPr>
      </w:pPr>
    </w:p>
    <w:p w14:paraId="53BF3E11" w14:textId="6ABCF202" w:rsidR="003A08AF" w:rsidRPr="004D49BC" w:rsidRDefault="003A08AF" w:rsidP="009B571C">
      <w:pPr>
        <w:rPr>
          <w:rFonts w:cstheme="minorBidi"/>
          <w:lang w:val="th-TH"/>
        </w:rPr>
      </w:pPr>
    </w:p>
    <w:p w14:paraId="6888B71D" w14:textId="5FE5B132" w:rsidR="003A08AF" w:rsidRPr="004D49BC" w:rsidRDefault="003A08AF" w:rsidP="009B571C">
      <w:pPr>
        <w:rPr>
          <w:rFonts w:cstheme="minorBidi"/>
          <w:lang w:val="th-TH"/>
        </w:rPr>
      </w:pPr>
    </w:p>
    <w:p w14:paraId="09CBA6F4" w14:textId="77777777" w:rsidR="003A08AF" w:rsidRPr="004D49BC" w:rsidRDefault="003A08AF" w:rsidP="009B571C">
      <w:pPr>
        <w:rPr>
          <w:rFonts w:cstheme="minorBidi"/>
          <w:lang w:val="th-TH"/>
        </w:rPr>
      </w:pPr>
    </w:p>
    <w:p w14:paraId="34A3ACF1" w14:textId="6FE0C175" w:rsidR="003A08AF" w:rsidRPr="004D49BC" w:rsidRDefault="003A08AF" w:rsidP="009B571C">
      <w:pPr>
        <w:rPr>
          <w:rFonts w:cstheme="minorBidi"/>
          <w:cs/>
          <w:lang w:val="th-TH"/>
        </w:rPr>
        <w:sectPr w:rsidR="003A08AF" w:rsidRPr="004D49BC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E9ECF38" w14:textId="77777777" w:rsidR="006F5F85" w:rsidRPr="004D49BC" w:rsidRDefault="006F5F85" w:rsidP="007E3A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4D49BC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ส่วนงานภูมิศาสตร์</w:t>
      </w:r>
    </w:p>
    <w:p w14:paraId="67B99D87" w14:textId="77777777" w:rsidR="00527108" w:rsidRPr="004D49BC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6DD3496" w14:textId="4D2B907B" w:rsidR="00527108" w:rsidRPr="004D49BC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รายละเอียดข้อมูลทางการเงินเกี่ยวกับส่วนงานภูมิศาสตร์ของกลุ่มบริษัท</w:t>
      </w:r>
      <w:r w:rsidR="00184146">
        <w:rPr>
          <w:rFonts w:ascii="Angsana New" w:hAnsi="Angsana New" w:cs="Angsana New"/>
          <w:sz w:val="30"/>
          <w:szCs w:val="30"/>
        </w:rPr>
        <w:t xml:space="preserve"> </w:t>
      </w:r>
      <w:r w:rsidR="0018414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84146">
        <w:rPr>
          <w:rFonts w:ascii="Angsana New" w:hAnsi="Angsana New" w:cs="Angsana New"/>
          <w:sz w:val="30"/>
          <w:szCs w:val="30"/>
        </w:rPr>
        <w:t>30</w:t>
      </w:r>
      <w:r w:rsidR="00184146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184146">
        <w:rPr>
          <w:rFonts w:ascii="Angsana New" w:hAnsi="Angsana New" w:cs="Angsana New"/>
          <w:sz w:val="30"/>
          <w:szCs w:val="30"/>
        </w:rPr>
        <w:t>2568</w:t>
      </w:r>
      <w:r w:rsidR="00184146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034318">
        <w:rPr>
          <w:rFonts w:ascii="Angsana New" w:hAnsi="Angsana New" w:cs="Angsana New"/>
          <w:sz w:val="30"/>
          <w:szCs w:val="30"/>
        </w:rPr>
        <w:br/>
      </w:r>
      <w:r w:rsidR="00184146">
        <w:rPr>
          <w:rFonts w:ascii="Angsana New" w:hAnsi="Angsana New" w:cs="Angsana New"/>
          <w:sz w:val="30"/>
          <w:szCs w:val="30"/>
        </w:rPr>
        <w:t>31</w:t>
      </w:r>
      <w:r w:rsidR="0018414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184146">
        <w:rPr>
          <w:rFonts w:ascii="Angsana New" w:hAnsi="Angsana New" w:cs="Angsana New"/>
          <w:sz w:val="30"/>
          <w:szCs w:val="30"/>
        </w:rPr>
        <w:t>2567</w:t>
      </w:r>
      <w:r w:rsidR="00C8105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4D49BC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ED1130">
        <w:rPr>
          <w:rFonts w:ascii="Angsana New" w:hAnsi="Angsana New" w:cs="Angsana New" w:hint="cs"/>
          <w:sz w:val="30"/>
          <w:szCs w:val="30"/>
          <w:cs/>
        </w:rPr>
        <w:t>หก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4D49BC">
        <w:rPr>
          <w:rFonts w:ascii="Angsana New" w:hAnsi="Angsana New" w:cs="Angsana New"/>
          <w:sz w:val="30"/>
          <w:szCs w:val="30"/>
        </w:rPr>
        <w:t>3</w:t>
      </w:r>
      <w:r w:rsidR="00ED1130">
        <w:rPr>
          <w:rFonts w:ascii="Angsana New" w:hAnsi="Angsana New" w:cs="Angsana New"/>
          <w:sz w:val="30"/>
          <w:szCs w:val="30"/>
        </w:rPr>
        <w:t>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ED113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E3D7A" w:rsidRPr="004D49BC">
        <w:rPr>
          <w:rFonts w:ascii="Angsana New" w:hAnsi="Angsana New" w:cs="Angsana New"/>
          <w:sz w:val="30"/>
          <w:szCs w:val="30"/>
        </w:rPr>
        <w:t xml:space="preserve"> 256</w:t>
      </w:r>
      <w:r w:rsidR="00295F3F">
        <w:rPr>
          <w:rFonts w:ascii="Angsana New" w:hAnsi="Angsana New" w:cs="Angsana New"/>
          <w:sz w:val="30"/>
          <w:szCs w:val="30"/>
        </w:rPr>
        <w:t>8</w:t>
      </w:r>
      <w:r w:rsidR="0062480B" w:rsidRPr="004D49B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2480B" w:rsidRPr="004D49BC">
        <w:rPr>
          <w:rFonts w:ascii="Angsana New" w:hAnsi="Angsana New" w:cs="Angsana New"/>
          <w:sz w:val="30"/>
          <w:szCs w:val="30"/>
        </w:rPr>
        <w:t>256</w:t>
      </w:r>
      <w:r w:rsidR="00295F3F">
        <w:rPr>
          <w:rFonts w:ascii="Angsana New" w:hAnsi="Angsana New" w:cs="Angsana New"/>
          <w:sz w:val="30"/>
          <w:szCs w:val="30"/>
        </w:rPr>
        <w:t>7</w:t>
      </w:r>
      <w:r w:rsidR="0062480B"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CA926DB" w14:textId="77777777" w:rsidR="003A08AF" w:rsidRPr="004D49BC" w:rsidRDefault="003A08AF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114"/>
        <w:gridCol w:w="236"/>
        <w:gridCol w:w="34"/>
        <w:gridCol w:w="1173"/>
        <w:gridCol w:w="236"/>
        <w:gridCol w:w="34"/>
        <w:gridCol w:w="1257"/>
      </w:tblGrid>
      <w:tr w:rsidR="003A08AF" w:rsidRPr="004D49BC" w14:paraId="0D23C809" w14:textId="77777777" w:rsidTr="00594323">
        <w:trPr>
          <w:tblHeader/>
        </w:trPr>
        <w:tc>
          <w:tcPr>
            <w:tcW w:w="3690" w:type="dxa"/>
          </w:tcPr>
          <w:p w14:paraId="50444D7D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90" w:type="dxa"/>
            <w:gridSpan w:val="9"/>
          </w:tcPr>
          <w:p w14:paraId="675D9B82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3A08AF" w:rsidRPr="004D49BC" w14:paraId="7959280B" w14:textId="77777777" w:rsidTr="00594323">
        <w:trPr>
          <w:tblHeader/>
        </w:trPr>
        <w:tc>
          <w:tcPr>
            <w:tcW w:w="3690" w:type="dxa"/>
            <w:vAlign w:val="bottom"/>
          </w:tcPr>
          <w:p w14:paraId="30BDB3C6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78A676BD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25261943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41A3E8B2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  <w:p w14:paraId="4822C7D6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(ไม่รวมเครื่องมือทางการเงิน และสินทรัพย์ภาษีเงินได้รอตัดบัญชี)</w:t>
            </w:r>
          </w:p>
        </w:tc>
      </w:tr>
      <w:tr w:rsidR="00295F3F" w:rsidRPr="004D49BC" w14:paraId="2AC13F5B" w14:textId="77777777" w:rsidTr="00594323">
        <w:trPr>
          <w:tblHeader/>
        </w:trPr>
        <w:tc>
          <w:tcPr>
            <w:tcW w:w="3690" w:type="dxa"/>
          </w:tcPr>
          <w:p w14:paraId="6C621CE3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FB2A14" w14:textId="7A99645A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6089ED3F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65F7BA1" w14:textId="6F00C32D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38169EFD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6DE1F09" w14:textId="5AFD7905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22596EEB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5C00EE42" w14:textId="7EAA9990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95F3F" w:rsidRPr="004D49BC" w14:paraId="24A145AE" w14:textId="77777777" w:rsidTr="00594323">
        <w:trPr>
          <w:tblHeader/>
        </w:trPr>
        <w:tc>
          <w:tcPr>
            <w:tcW w:w="3690" w:type="dxa"/>
          </w:tcPr>
          <w:p w14:paraId="7D396850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63C99D" w14:textId="71D226AA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753A4BF2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588080CB" w14:textId="2622439E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54D9CB94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263D2D1" w14:textId="0B88C19E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0A9B84E7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0B4657C1" w14:textId="18788D3D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08AF" w:rsidRPr="004D49BC" w14:paraId="1999C5E9" w14:textId="77777777" w:rsidTr="00594323">
        <w:trPr>
          <w:tblHeader/>
        </w:trPr>
        <w:tc>
          <w:tcPr>
            <w:tcW w:w="3690" w:type="dxa"/>
          </w:tcPr>
          <w:p w14:paraId="52A856AE" w14:textId="77777777" w:rsidR="003A08AF" w:rsidRPr="004D49BC" w:rsidRDefault="003A08AF" w:rsidP="005943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1F123C23" w14:textId="77777777" w:rsidR="003A08AF" w:rsidRPr="004D49BC" w:rsidRDefault="003A08AF" w:rsidP="0059432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295F3F" w:rsidRPr="004D49BC" w14:paraId="1E6A6F71" w14:textId="77777777" w:rsidTr="00594323">
        <w:tc>
          <w:tcPr>
            <w:tcW w:w="3690" w:type="dxa"/>
          </w:tcPr>
          <w:p w14:paraId="3B4A4227" w14:textId="77777777" w:rsidR="00295F3F" w:rsidRPr="004D49BC" w:rsidRDefault="00295F3F" w:rsidP="00295F3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2AD8A916" w14:textId="31202112" w:rsidR="00295F3F" w:rsidRPr="004D49BC" w:rsidRDefault="006D6917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26,224</w:t>
            </w:r>
          </w:p>
        </w:tc>
        <w:tc>
          <w:tcPr>
            <w:tcW w:w="236" w:type="dxa"/>
          </w:tcPr>
          <w:p w14:paraId="54DB7F71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B4F2B6" w14:textId="34BDC096" w:rsidR="00295F3F" w:rsidRPr="004D49BC" w:rsidRDefault="00295F3F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23,087</w:t>
            </w:r>
          </w:p>
        </w:tc>
        <w:tc>
          <w:tcPr>
            <w:tcW w:w="236" w:type="dxa"/>
          </w:tcPr>
          <w:p w14:paraId="4FCFEFBB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72CBAF0" w14:textId="6C6D51BA" w:rsidR="00295F3F" w:rsidRPr="00C73D8E" w:rsidRDefault="006D6917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21,085</w:t>
            </w:r>
          </w:p>
        </w:tc>
        <w:tc>
          <w:tcPr>
            <w:tcW w:w="270" w:type="dxa"/>
            <w:gridSpan w:val="2"/>
          </w:tcPr>
          <w:p w14:paraId="0A0C7982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B9E2E7F" w14:textId="7FE93955" w:rsidR="00295F3F" w:rsidRPr="003D46B7" w:rsidRDefault="00295F3F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21,102</w:t>
            </w:r>
          </w:p>
        </w:tc>
      </w:tr>
      <w:tr w:rsidR="00295F3F" w:rsidRPr="004D49BC" w14:paraId="3825DC8D" w14:textId="77777777" w:rsidTr="00594323">
        <w:tc>
          <w:tcPr>
            <w:tcW w:w="3690" w:type="dxa"/>
          </w:tcPr>
          <w:p w14:paraId="74420974" w14:textId="77777777" w:rsidR="00295F3F" w:rsidRPr="004D49BC" w:rsidRDefault="00295F3F" w:rsidP="00295F3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2471AB51" w14:textId="2DD35407" w:rsidR="00295F3F" w:rsidRPr="004D49BC" w:rsidRDefault="006D6917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4,694</w:t>
            </w:r>
          </w:p>
        </w:tc>
        <w:tc>
          <w:tcPr>
            <w:tcW w:w="236" w:type="dxa"/>
          </w:tcPr>
          <w:p w14:paraId="37C605CA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D8D52C" w14:textId="73C70232" w:rsidR="00295F3F" w:rsidRPr="004D49BC" w:rsidRDefault="00295F3F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3,496</w:t>
            </w:r>
          </w:p>
        </w:tc>
        <w:tc>
          <w:tcPr>
            <w:tcW w:w="236" w:type="dxa"/>
          </w:tcPr>
          <w:p w14:paraId="1376DB12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BEEC19" w14:textId="5370F53E" w:rsidR="00295F3F" w:rsidRPr="004D49BC" w:rsidRDefault="006D6917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1,862</w:t>
            </w:r>
          </w:p>
        </w:tc>
        <w:tc>
          <w:tcPr>
            <w:tcW w:w="270" w:type="dxa"/>
            <w:gridSpan w:val="2"/>
          </w:tcPr>
          <w:p w14:paraId="24745B84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E7A807" w14:textId="6862B01E" w:rsidR="00295F3F" w:rsidRPr="004D49BC" w:rsidRDefault="00295F3F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2,343</w:t>
            </w:r>
          </w:p>
        </w:tc>
      </w:tr>
      <w:tr w:rsidR="00295F3F" w:rsidRPr="004D49BC" w14:paraId="21919120" w14:textId="77777777" w:rsidTr="00594323">
        <w:tc>
          <w:tcPr>
            <w:tcW w:w="3690" w:type="dxa"/>
          </w:tcPr>
          <w:p w14:paraId="1F8AD60E" w14:textId="77777777" w:rsidR="00295F3F" w:rsidRPr="004D49BC" w:rsidRDefault="00295F3F" w:rsidP="00295F3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2C429FD8" w14:textId="4BE233C3" w:rsidR="00295F3F" w:rsidRPr="004D49BC" w:rsidRDefault="006D6917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1,947</w:t>
            </w:r>
          </w:p>
        </w:tc>
        <w:tc>
          <w:tcPr>
            <w:tcW w:w="236" w:type="dxa"/>
          </w:tcPr>
          <w:p w14:paraId="12FAE342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D20E3" w14:textId="4DEA00AC" w:rsidR="00295F3F" w:rsidRPr="004D49BC" w:rsidRDefault="00295F3F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1,881</w:t>
            </w:r>
          </w:p>
        </w:tc>
        <w:tc>
          <w:tcPr>
            <w:tcW w:w="236" w:type="dxa"/>
          </w:tcPr>
          <w:p w14:paraId="4D1369FF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CD64B0D" w14:textId="4D5F09B8" w:rsidR="00295F3F" w:rsidRPr="004D49BC" w:rsidRDefault="006D6917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0A35BF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BCBC53" w14:textId="275690CA" w:rsidR="00295F3F" w:rsidRPr="004D49BC" w:rsidRDefault="00295F3F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95F3F" w:rsidRPr="004D49BC" w14:paraId="776C75BD" w14:textId="77777777" w:rsidTr="00594323">
        <w:tc>
          <w:tcPr>
            <w:tcW w:w="3690" w:type="dxa"/>
          </w:tcPr>
          <w:p w14:paraId="68792B59" w14:textId="77777777" w:rsidR="00295F3F" w:rsidRPr="004D49BC" w:rsidRDefault="00295F3F" w:rsidP="00295F3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B80F46A" w14:textId="0EE814EF" w:rsidR="00295F3F" w:rsidRPr="004D49BC" w:rsidRDefault="006D6917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3,639</w:t>
            </w:r>
          </w:p>
        </w:tc>
        <w:tc>
          <w:tcPr>
            <w:tcW w:w="236" w:type="dxa"/>
          </w:tcPr>
          <w:p w14:paraId="6D2D3C61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724614" w14:textId="218A4E1D" w:rsidR="00295F3F" w:rsidRPr="004D49BC" w:rsidRDefault="00295F3F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2,173</w:t>
            </w:r>
          </w:p>
        </w:tc>
        <w:tc>
          <w:tcPr>
            <w:tcW w:w="236" w:type="dxa"/>
          </w:tcPr>
          <w:p w14:paraId="69F75C62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A003D3" w14:textId="5204BFFE" w:rsidR="00295F3F" w:rsidRPr="004D49BC" w:rsidRDefault="006D6917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BFA8E5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0DBF1A9B" w14:textId="167F0A7C" w:rsidR="00295F3F" w:rsidRPr="004D49BC" w:rsidRDefault="00295F3F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95F3F" w:rsidRPr="004D49BC" w14:paraId="52A9D0C9" w14:textId="77777777" w:rsidTr="00594323">
        <w:tc>
          <w:tcPr>
            <w:tcW w:w="3690" w:type="dxa"/>
          </w:tcPr>
          <w:p w14:paraId="16EDC4CE" w14:textId="77777777" w:rsidR="00295F3F" w:rsidRPr="004D49BC" w:rsidRDefault="00295F3F" w:rsidP="00295F3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A3D11A" w14:textId="6C764F6E" w:rsidR="00295F3F" w:rsidRPr="004D49BC" w:rsidRDefault="006D6917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36,504</w:t>
            </w:r>
          </w:p>
        </w:tc>
        <w:tc>
          <w:tcPr>
            <w:tcW w:w="236" w:type="dxa"/>
          </w:tcPr>
          <w:p w14:paraId="3999AA1D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1FE1F1" w14:textId="1C5071F6" w:rsidR="00295F3F" w:rsidRPr="004D49BC" w:rsidRDefault="00295F3F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30,637</w:t>
            </w:r>
          </w:p>
        </w:tc>
        <w:tc>
          <w:tcPr>
            <w:tcW w:w="236" w:type="dxa"/>
          </w:tcPr>
          <w:p w14:paraId="7D2BB85C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C8B26" w14:textId="58E46762" w:rsidR="00295F3F" w:rsidRPr="004D49BC" w:rsidRDefault="006D6917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22,947</w:t>
            </w:r>
          </w:p>
        </w:tc>
        <w:tc>
          <w:tcPr>
            <w:tcW w:w="270" w:type="dxa"/>
            <w:gridSpan w:val="2"/>
          </w:tcPr>
          <w:p w14:paraId="4082EFAB" w14:textId="77777777" w:rsidR="00295F3F" w:rsidRPr="004D49BC" w:rsidRDefault="00295F3F" w:rsidP="002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A315C2B" w14:textId="04C4C30E" w:rsidR="00295F3F" w:rsidRPr="004D49BC" w:rsidRDefault="00295F3F" w:rsidP="00295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23,445</w:t>
            </w:r>
          </w:p>
        </w:tc>
      </w:tr>
    </w:tbl>
    <w:p w14:paraId="30908F10" w14:textId="77777777" w:rsidR="003A08AF" w:rsidRPr="004D49BC" w:rsidRDefault="003A08AF" w:rsidP="003A08AF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4B8F483" w14:textId="02376D6D" w:rsidR="003A08AF" w:rsidRPr="004D49BC" w:rsidRDefault="003A08AF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0B5A5D46" w:rsidR="00D848F9" w:rsidRPr="004D49BC" w:rsidRDefault="00D848F9" w:rsidP="00D848F9">
      <w:pPr>
        <w:rPr>
          <w:rFonts w:asciiTheme="majorBidi" w:hAnsiTheme="majorBidi" w:cstheme="majorBidi"/>
          <w:sz w:val="30"/>
          <w:szCs w:val="30"/>
        </w:rPr>
      </w:pPr>
    </w:p>
    <w:p w14:paraId="070594AE" w14:textId="379D5D46" w:rsidR="00257662" w:rsidRPr="004D49BC" w:rsidRDefault="00D848F9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49BC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</w:t>
      </w:r>
      <w:r w:rsidR="0031717E" w:rsidRPr="004D49BC">
        <w:rPr>
          <w:rFonts w:asciiTheme="majorBidi" w:hAnsiTheme="majorBidi" w:cstheme="majorBidi"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บริษัทในการดำเนินงานต่อเนื่องเป็นระยะเวลา</w:t>
      </w:r>
      <w:r w:rsidR="00ED1130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ED1130" w:rsidRPr="00F56CBE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D1130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ED113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</w:t>
      </w:r>
      <w:r w:rsidR="00ED1130" w:rsidRPr="00F56C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E412F" w:rsidRPr="004D49BC">
        <w:rPr>
          <w:rFonts w:asciiTheme="majorBidi" w:hAnsiTheme="majorBidi" w:cstheme="majorBidi"/>
          <w:sz w:val="30"/>
          <w:szCs w:val="30"/>
        </w:rPr>
        <w:t>256</w:t>
      </w:r>
      <w:r w:rsidR="00940D9B">
        <w:rPr>
          <w:rFonts w:asciiTheme="majorBidi" w:hAnsiTheme="majorBidi" w:cstheme="majorBidi"/>
          <w:sz w:val="30"/>
          <w:szCs w:val="30"/>
        </w:rPr>
        <w:t>8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Pr="004D49BC">
        <w:rPr>
          <w:rFonts w:asciiTheme="majorBidi" w:hAnsiTheme="majorBidi" w:cstheme="majorBidi"/>
          <w:sz w:val="30"/>
          <w:szCs w:val="30"/>
          <w:cs/>
        </w:rPr>
        <w:t>คือ</w:t>
      </w:r>
      <w:r w:rsidR="00A0123F" w:rsidRPr="001C1444">
        <w:rPr>
          <w:rFonts w:asciiTheme="majorBidi" w:hAnsiTheme="majorBidi" w:cstheme="majorBidi"/>
          <w:sz w:val="30"/>
          <w:szCs w:val="30"/>
          <w:cs/>
        </w:rPr>
        <w:t>ร้อย</w:t>
      </w:r>
      <w:r w:rsidR="00A0123F" w:rsidRPr="002B31E8">
        <w:rPr>
          <w:rFonts w:asciiTheme="majorBidi" w:hAnsiTheme="majorBidi" w:cstheme="majorBidi"/>
          <w:sz w:val="30"/>
          <w:szCs w:val="30"/>
          <w:cs/>
        </w:rPr>
        <w:t>ละ</w:t>
      </w:r>
      <w:r w:rsidR="000613D2" w:rsidRPr="002B31E8">
        <w:rPr>
          <w:rFonts w:asciiTheme="majorBidi" w:hAnsiTheme="majorBidi" w:cstheme="majorBidi"/>
          <w:sz w:val="30"/>
          <w:szCs w:val="30"/>
        </w:rPr>
        <w:t xml:space="preserve"> </w:t>
      </w:r>
      <w:r w:rsidR="007831BD">
        <w:rPr>
          <w:rFonts w:asciiTheme="majorBidi" w:hAnsiTheme="majorBidi" w:cstheme="majorBidi"/>
          <w:sz w:val="30"/>
          <w:szCs w:val="30"/>
        </w:rPr>
        <w:t>15.8</w:t>
      </w:r>
      <w:r w:rsidR="00C92565">
        <w:rPr>
          <w:rFonts w:asciiTheme="majorBidi" w:hAnsiTheme="majorBidi" w:cstheme="majorBidi"/>
          <w:sz w:val="30"/>
          <w:szCs w:val="30"/>
        </w:rPr>
        <w:t>0</w:t>
      </w:r>
      <w:r w:rsidR="00940D9B">
        <w:rPr>
          <w:rFonts w:asciiTheme="majorBidi" w:hAnsiTheme="majorBidi" w:cstheme="majorBidi"/>
          <w:sz w:val="30"/>
          <w:szCs w:val="30"/>
        </w:rPr>
        <w:t xml:space="preserve"> </w:t>
      </w:r>
      <w:r w:rsidR="00A0123F" w:rsidRPr="001C1444">
        <w:rPr>
          <w:rFonts w:asciiTheme="majorBidi" w:hAnsiTheme="majorBidi" w:cstheme="majorBidi"/>
          <w:sz w:val="30"/>
          <w:szCs w:val="30"/>
          <w:cs/>
        </w:rPr>
        <w:t>และ</w:t>
      </w:r>
      <w:r w:rsidRPr="001C1444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302192">
        <w:rPr>
          <w:rFonts w:asciiTheme="majorBidi" w:hAnsiTheme="majorBidi" w:cstheme="majorBidi"/>
          <w:sz w:val="30"/>
          <w:szCs w:val="30"/>
        </w:rPr>
        <w:t xml:space="preserve"> 4.85</w:t>
      </w:r>
      <w:r w:rsidR="00940D9B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1C144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257662"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20EBE" w:rsidRPr="004D49B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40D9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40D9B">
        <w:rPr>
          <w:rFonts w:asciiTheme="majorBidi" w:hAnsiTheme="majorBidi" w:cstheme="majorBidi"/>
          <w:i/>
          <w:iCs/>
          <w:sz w:val="30"/>
          <w:szCs w:val="30"/>
        </w:rPr>
        <w:t>-0.2</w:t>
      </w:r>
      <w:r w:rsidR="00C81055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940D9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2D6A"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 w:rsidRPr="004D49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940D9B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D113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81055">
        <w:rPr>
          <w:rFonts w:asciiTheme="majorBidi" w:hAnsiTheme="majorBidi" w:cstheme="majorBidi"/>
          <w:i/>
          <w:iCs/>
          <w:sz w:val="30"/>
          <w:szCs w:val="30"/>
        </w:rPr>
        <w:t>27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</w:p>
    <w:p w14:paraId="49659B2B" w14:textId="77777777" w:rsidR="00257662" w:rsidRPr="004D49BC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9087F" w14:textId="77777777" w:rsidR="008732C4" w:rsidRPr="002E42B6" w:rsidRDefault="008732C4" w:rsidP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42B6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การเปลี่ยนแปลงในอัตราภาษีเงินได้ที่แท้จริงในงบการเงินรวมมีสาเหตุหลักจากปัจจัยดังต่อไปนี้</w:t>
      </w:r>
    </w:p>
    <w:p w14:paraId="4187D55D" w14:textId="77777777" w:rsidR="008732C4" w:rsidRPr="002E42B6" w:rsidRDefault="008732C4" w:rsidP="008732C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E42B6">
        <w:rPr>
          <w:rFonts w:asciiTheme="majorBidi" w:hAnsiTheme="majorBidi" w:cstheme="majorBidi" w:hint="cs"/>
          <w:sz w:val="30"/>
          <w:szCs w:val="30"/>
          <w:cs/>
        </w:rPr>
        <w:t>กลุ่มบริษัทมีกำไรในกิจการที่ได้รับการส่งเสริมการลงทุน</w:t>
      </w:r>
    </w:p>
    <w:p w14:paraId="131139D6" w14:textId="77777777" w:rsidR="008732C4" w:rsidRPr="002E42B6" w:rsidRDefault="008732C4" w:rsidP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6E4938C" w14:textId="77777777" w:rsidR="008732C4" w:rsidRPr="002E42B6" w:rsidRDefault="008732C4" w:rsidP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42B6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Pr="002E42B6">
        <w:rPr>
          <w:rFonts w:asciiTheme="majorBidi" w:hAnsiTheme="majorBidi" w:cstheme="majorBidi" w:hint="cs"/>
          <w:sz w:val="30"/>
          <w:szCs w:val="30"/>
          <w:cs/>
        </w:rPr>
        <w:t>ปัจจัยดังต่อไปนี้</w:t>
      </w:r>
    </w:p>
    <w:p w14:paraId="59FD1C4D" w14:textId="1EBC7AAF" w:rsidR="008732C4" w:rsidRPr="002E42B6" w:rsidRDefault="008732C4" w:rsidP="008732C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E42B6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C81055">
        <w:rPr>
          <w:rFonts w:asciiTheme="majorBidi" w:hAnsiTheme="majorBidi" w:hint="cs"/>
          <w:sz w:val="30"/>
          <w:szCs w:val="30"/>
          <w:cs/>
        </w:rPr>
        <w:t>งวดหกเดือน</w:t>
      </w:r>
      <w:r w:rsidR="000A68BC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0A68BC">
        <w:rPr>
          <w:rFonts w:asciiTheme="majorBidi" w:hAnsiTheme="majorBidi"/>
          <w:sz w:val="30"/>
          <w:szCs w:val="30"/>
        </w:rPr>
        <w:t xml:space="preserve">30 </w:t>
      </w:r>
      <w:r w:rsidR="000A68BC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2E42B6">
        <w:rPr>
          <w:rFonts w:asciiTheme="majorBidi" w:hAnsiTheme="majorBidi"/>
          <w:sz w:val="30"/>
          <w:szCs w:val="30"/>
        </w:rPr>
        <w:t>2568</w:t>
      </w:r>
      <w:r w:rsidRPr="002E42B6">
        <w:rPr>
          <w:rFonts w:asciiTheme="majorBidi" w:hAnsiTheme="majorBidi"/>
          <w:sz w:val="30"/>
          <w:szCs w:val="30"/>
          <w:cs/>
        </w:rPr>
        <w:t xml:space="preserve"> </w:t>
      </w:r>
      <w:r w:rsidRPr="002E42B6">
        <w:rPr>
          <w:rFonts w:asciiTheme="majorBidi" w:hAnsiTheme="majorBidi" w:cstheme="majorBidi" w:hint="cs"/>
          <w:sz w:val="30"/>
          <w:szCs w:val="30"/>
          <w:cs/>
        </w:rPr>
        <w:t>บริษัทมีผลแตกต่างชั่วคราวที่เกิดจากกลับรายการผลขาดทุนด้านเครดิตที่คาดว่าจะเกิดขึ้นของเงินให้กู้ยืมระยะสั้นแก่บริษัทย่อย ซึ่งไม่ได้นำไปรวมในการคำนวณสินทรัพย์ภาษีเงินได้รอตัดบัญชี เนื่องจากบริษัทคาดว่าจะไม่มีการกลับรายการในอนาคตอันใกล้</w:t>
      </w:r>
    </w:p>
    <w:p w14:paraId="5E33A9E3" w14:textId="77777777" w:rsidR="008732C4" w:rsidRPr="00452719" w:rsidRDefault="008732C4" w:rsidP="008732C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E42B6">
        <w:rPr>
          <w:rFonts w:asciiTheme="majorBidi" w:hAnsiTheme="majorBidi" w:hint="cs"/>
          <w:sz w:val="30"/>
          <w:szCs w:val="30"/>
          <w:cs/>
        </w:rPr>
        <w:t>กำไรจากการดำเนินงานของโรงงานผลิตไก่ชำแหละแห่งหนึ่ง</w:t>
      </w:r>
      <w:r w:rsidRPr="002E42B6">
        <w:rPr>
          <w:rFonts w:asciiTheme="majorBidi" w:hAnsiTheme="majorBidi"/>
          <w:sz w:val="30"/>
          <w:szCs w:val="30"/>
          <w:cs/>
        </w:rPr>
        <w:t xml:space="preserve"> </w:t>
      </w:r>
      <w:r w:rsidRPr="002E42B6">
        <w:rPr>
          <w:rFonts w:asciiTheme="majorBidi" w:hAnsiTheme="majorBidi" w:hint="cs"/>
          <w:sz w:val="30"/>
          <w:szCs w:val="30"/>
          <w:cs/>
        </w:rPr>
        <w:t>อยู่ภายใต้สิทธิยกเว้นภาษีตามบัตรส่งเสริมการลงทุน</w:t>
      </w:r>
    </w:p>
    <w:p w14:paraId="07769A47" w14:textId="1E664B59" w:rsidR="00452719" w:rsidRPr="00452719" w:rsidRDefault="00452719" w:rsidP="0045271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52719">
        <w:rPr>
          <w:rFonts w:asciiTheme="majorBidi" w:hAnsiTheme="majorBidi" w:cs="Angsana New" w:hint="cs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452719">
        <w:rPr>
          <w:rFonts w:asciiTheme="majorBidi" w:hAnsiTheme="majorBidi"/>
          <w:sz w:val="30"/>
          <w:szCs w:val="30"/>
          <w:cs/>
        </w:rPr>
        <w:t xml:space="preserve"> </w:t>
      </w:r>
      <w:r w:rsidRPr="00452719">
        <w:rPr>
          <w:rFonts w:asciiTheme="majorBidi" w:hAnsiTheme="majorBidi"/>
          <w:sz w:val="30"/>
          <w:szCs w:val="30"/>
        </w:rPr>
        <w:t>1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Theme="majorBidi" w:hAnsiTheme="majorBidi"/>
          <w:sz w:val="30"/>
          <w:szCs w:val="30"/>
        </w:rPr>
        <w:t>2568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เป็นต้นไป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กลุ่มบริษัทมีหนี้สินเกี่ยวกับภาษีส่วนเพิ่มจากการดำเนินธุรกิจในประเทศเวียดนาม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452719">
        <w:rPr>
          <w:rFonts w:asciiTheme="majorBidi" w:hAnsiTheme="majorBidi"/>
          <w:sz w:val="30"/>
          <w:szCs w:val="30"/>
        </w:rPr>
        <w:t xml:space="preserve"> 15 </w:t>
      </w:r>
      <w:r w:rsidRPr="00452719">
        <w:rPr>
          <w:rFonts w:ascii="Angsana New" w:hAnsi="Angsana New" w:cs="Angsana New" w:hint="cs"/>
          <w:sz w:val="30"/>
          <w:szCs w:val="30"/>
          <w:cs/>
        </w:rPr>
        <w:t>โดยกลุ่มบริษัทรับรู้ภาษีส่วนเพิ่มเป็นค่าใช้จ่ายภาษีเงินได้ในงบกำไรขาดทุนเบ็ดเสร็จรวมสำหรับงวดหกเดือนสิ้นสุดวันที่</w:t>
      </w:r>
      <w:r w:rsidRPr="00452719">
        <w:rPr>
          <w:rFonts w:asciiTheme="majorBidi" w:hAnsiTheme="majorBidi"/>
          <w:sz w:val="30"/>
          <w:szCs w:val="30"/>
        </w:rPr>
        <w:t xml:space="preserve"> 30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52719">
        <w:rPr>
          <w:rFonts w:asciiTheme="majorBidi" w:hAnsiTheme="majorBidi"/>
          <w:sz w:val="30"/>
          <w:szCs w:val="30"/>
        </w:rPr>
        <w:t xml:space="preserve"> 2568 </w:t>
      </w:r>
      <w:r w:rsidRPr="00452719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Theme="majorBidi" w:hAnsiTheme="majorBidi"/>
          <w:sz w:val="30"/>
          <w:szCs w:val="30"/>
        </w:rPr>
        <w:t xml:space="preserve">188.19 </w:t>
      </w:r>
      <w:r w:rsidRPr="0045271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Theme="majorBidi" w:hAnsiTheme="majorBidi"/>
          <w:sz w:val="30"/>
          <w:szCs w:val="30"/>
        </w:rPr>
        <w:br/>
      </w:r>
      <w:r w:rsidRPr="00452719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Pr="00452719">
        <w:rPr>
          <w:rFonts w:asciiTheme="majorBidi" w:hAnsiTheme="majorBidi"/>
          <w:i/>
          <w:iCs/>
          <w:sz w:val="30"/>
          <w:szCs w:val="30"/>
        </w:rPr>
        <w:t>2567</w:t>
      </w:r>
      <w:r w:rsidRPr="00452719">
        <w:rPr>
          <w:rFonts w:asciiTheme="majorBidi" w:hAnsiTheme="majorBidi" w:hint="cs"/>
          <w:i/>
          <w:iCs/>
          <w:sz w:val="30"/>
          <w:szCs w:val="30"/>
          <w:cs/>
        </w:rPr>
        <w:t xml:space="preserve">: </w:t>
      </w:r>
      <w:r w:rsidRPr="00452719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452719">
        <w:rPr>
          <w:rFonts w:asciiTheme="majorBidi" w:hAnsiTheme="majorBidi" w:hint="cs"/>
          <w:i/>
          <w:iCs/>
          <w:sz w:val="30"/>
          <w:szCs w:val="30"/>
          <w:cs/>
        </w:rPr>
        <w:t>)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0D326BB3" w14:textId="77777777" w:rsidR="00452719" w:rsidRPr="00452719" w:rsidRDefault="00452719" w:rsidP="0045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51DBF" w14:textId="3E4F89E4" w:rsidR="008D0883" w:rsidRDefault="007A30A8" w:rsidP="0017709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กำไรต่อหุ้น</w:t>
      </w:r>
    </w:p>
    <w:p w14:paraId="4DEC7F03" w14:textId="77777777" w:rsidR="00177093" w:rsidRPr="00177093" w:rsidRDefault="00177093" w:rsidP="00177093">
      <w:pPr>
        <w:rPr>
          <w:rFonts w:cstheme="minorBidi"/>
          <w:lang w:val="th-TH"/>
        </w:rPr>
      </w:pPr>
    </w:p>
    <w:tbl>
      <w:tblPr>
        <w:tblW w:w="93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9"/>
        <w:gridCol w:w="995"/>
        <w:gridCol w:w="265"/>
        <w:gridCol w:w="991"/>
        <w:gridCol w:w="253"/>
        <w:gridCol w:w="987"/>
        <w:gridCol w:w="276"/>
        <w:gridCol w:w="939"/>
      </w:tblGrid>
      <w:tr w:rsidR="008D0883" w:rsidRPr="00F17F5F" w14:paraId="580B1480" w14:textId="77777777" w:rsidTr="00594323">
        <w:trPr>
          <w:trHeight w:hRule="exact" w:val="389"/>
          <w:tblHeader/>
        </w:trPr>
        <w:tc>
          <w:tcPr>
            <w:tcW w:w="2493" w:type="pct"/>
          </w:tcPr>
          <w:p w14:paraId="091F21F1" w14:textId="24240554" w:rsidR="008D0883" w:rsidRPr="00CF1517" w:rsidRDefault="008D0883" w:rsidP="001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14:paraId="0A65C03E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7C8CCC02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407B5F7D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0B6" w:rsidRPr="00F17F5F" w14:paraId="4C8DC1F8" w14:textId="77777777" w:rsidTr="00594323">
        <w:trPr>
          <w:trHeight w:hRule="exact" w:val="389"/>
          <w:tblHeader/>
        </w:trPr>
        <w:tc>
          <w:tcPr>
            <w:tcW w:w="2493" w:type="pct"/>
          </w:tcPr>
          <w:p w14:paraId="3C1E6764" w14:textId="77777777" w:rsidR="00C250B6" w:rsidRPr="00F17F5F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0" w:type="pct"/>
          </w:tcPr>
          <w:p w14:paraId="75712896" w14:textId="5A2E4287" w:rsidR="00C250B6" w:rsidRPr="00F17F5F" w:rsidRDefault="00C250B6" w:rsidP="00C250B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112F0AB7" w14:textId="77777777" w:rsidR="00C250B6" w:rsidRPr="00F17F5F" w:rsidRDefault="00C250B6" w:rsidP="00C250B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4BACAA6" w14:textId="15F6DA95" w:rsidR="00C250B6" w:rsidRPr="00F17F5F" w:rsidRDefault="00C250B6" w:rsidP="00C250B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1CFD16AD" w14:textId="77777777" w:rsidR="00C250B6" w:rsidRPr="00F17F5F" w:rsidRDefault="00C250B6" w:rsidP="00C2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45BB28E" w14:textId="4E4BB9BD" w:rsidR="00C250B6" w:rsidRPr="00F17F5F" w:rsidRDefault="00C250B6" w:rsidP="00C250B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CDDC4E8" w14:textId="77777777" w:rsidR="00C250B6" w:rsidRPr="00F17F5F" w:rsidRDefault="00C250B6" w:rsidP="00C250B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2D7D186" w14:textId="7D7DFEFB" w:rsidR="00C250B6" w:rsidRPr="00F17F5F" w:rsidRDefault="00C250B6" w:rsidP="00C250B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D0883" w:rsidRPr="00F17F5F" w14:paraId="6E6A980D" w14:textId="77777777" w:rsidTr="00594323">
        <w:trPr>
          <w:trHeight w:hRule="exact" w:val="389"/>
          <w:tblHeader/>
        </w:trPr>
        <w:tc>
          <w:tcPr>
            <w:tcW w:w="2493" w:type="pct"/>
          </w:tcPr>
          <w:p w14:paraId="75571B16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7" w:type="pct"/>
            <w:gridSpan w:val="7"/>
            <w:vAlign w:val="bottom"/>
          </w:tcPr>
          <w:p w14:paraId="29B70C96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D0883" w:rsidRPr="00F17F5F" w14:paraId="7CADD32C" w14:textId="77777777" w:rsidTr="00177093">
        <w:trPr>
          <w:trHeight w:hRule="exact" w:val="389"/>
        </w:trPr>
        <w:tc>
          <w:tcPr>
            <w:tcW w:w="2493" w:type="pct"/>
          </w:tcPr>
          <w:p w14:paraId="0A582875" w14:textId="77777777" w:rsidR="008D0883" w:rsidRPr="00F17F5F" w:rsidRDefault="008D0883" w:rsidP="00594323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30" w:type="pct"/>
          </w:tcPr>
          <w:p w14:paraId="7314BC2F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D84534D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87CB778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397523B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F3A80E5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26F9467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2D9D0AA3" w14:textId="77777777" w:rsidR="008D0883" w:rsidRPr="00F17F5F" w:rsidRDefault="008D0883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50B6" w:rsidRPr="002B31E8" w14:paraId="64B3AF08" w14:textId="77777777" w:rsidTr="00177093">
        <w:trPr>
          <w:trHeight w:hRule="exact" w:val="389"/>
        </w:trPr>
        <w:tc>
          <w:tcPr>
            <w:tcW w:w="2493" w:type="pct"/>
          </w:tcPr>
          <w:p w14:paraId="7C2AFBDC" w14:textId="0427BDF0" w:rsidR="00C250B6" w:rsidRPr="002B31E8" w:rsidRDefault="00C250B6" w:rsidP="00C250B6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70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1770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180D2674" w14:textId="4936887E" w:rsidR="00C250B6" w:rsidRPr="00E240CF" w:rsidRDefault="007831BD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4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4,58</w:t>
            </w:r>
            <w:r w:rsidR="00EC6BE6" w:rsidRPr="00E24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E24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21008" w:rsidRPr="00E24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41" w:type="pct"/>
          </w:tcPr>
          <w:p w14:paraId="4B88E99C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5E76EBB9" w14:textId="77195C94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,005,737</w:t>
            </w:r>
          </w:p>
        </w:tc>
        <w:tc>
          <w:tcPr>
            <w:tcW w:w="135" w:type="pct"/>
          </w:tcPr>
          <w:p w14:paraId="133E012F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4CC02DE8" w14:textId="2777EE56" w:rsidR="00C250B6" w:rsidRPr="002B31E8" w:rsidRDefault="00A3053F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</w:t>
            </w:r>
            <w:r w:rsidR="00DE5E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2,42</w:t>
            </w:r>
            <w:r w:rsidR="00EC3B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3AE0237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45979ECB" w14:textId="73DAD224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658,258</w:t>
            </w:r>
          </w:p>
        </w:tc>
      </w:tr>
      <w:tr w:rsidR="00C250B6" w:rsidRPr="002B31E8" w14:paraId="1FF5CBD3" w14:textId="77777777" w:rsidTr="00177093">
        <w:trPr>
          <w:trHeight w:hRule="exact" w:val="389"/>
        </w:trPr>
        <w:tc>
          <w:tcPr>
            <w:tcW w:w="2493" w:type="pct"/>
          </w:tcPr>
          <w:p w14:paraId="37150EC4" w14:textId="55AB2939" w:rsidR="00C250B6" w:rsidRPr="002B31E8" w:rsidRDefault="00C250B6" w:rsidP="00C250B6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3DE43784" w14:textId="77777777" w:rsidR="00C250B6" w:rsidRPr="00E240CF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7329346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6A48D9D7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7D9FF3A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5120F9AF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9178F74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17E75007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50B6" w:rsidRPr="002B31E8" w14:paraId="7DBA156C" w14:textId="77777777" w:rsidTr="00594323">
        <w:trPr>
          <w:trHeight w:hRule="exact" w:val="389"/>
        </w:trPr>
        <w:tc>
          <w:tcPr>
            <w:tcW w:w="2493" w:type="pct"/>
          </w:tcPr>
          <w:p w14:paraId="338B3586" w14:textId="1D9302C7" w:rsidR="00C250B6" w:rsidRPr="002B31E8" w:rsidRDefault="00C250B6" w:rsidP="00C250B6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7E9116F0" w14:textId="56D9BF2A" w:rsidR="00C250B6" w:rsidRPr="00E240CF" w:rsidRDefault="007831BD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4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4,58</w:t>
            </w:r>
            <w:r w:rsidR="00EC6BE6" w:rsidRPr="00E24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E24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21008" w:rsidRPr="00E24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41" w:type="pct"/>
          </w:tcPr>
          <w:p w14:paraId="1F29FD69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28EB6150" w14:textId="102EC8D3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,005,737</w:t>
            </w:r>
          </w:p>
        </w:tc>
        <w:tc>
          <w:tcPr>
            <w:tcW w:w="135" w:type="pct"/>
          </w:tcPr>
          <w:p w14:paraId="69010E6E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68938007" w14:textId="5E746884" w:rsidR="00C250B6" w:rsidRPr="002B31E8" w:rsidRDefault="00DE5EEC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2,262,42</w:t>
            </w:r>
            <w:r w:rsidR="00EC3B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DA38639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05613850" w14:textId="5A3ED5B3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658,258</w:t>
            </w:r>
          </w:p>
        </w:tc>
      </w:tr>
      <w:tr w:rsidR="00C250B6" w:rsidRPr="002B31E8" w14:paraId="34412BC0" w14:textId="77777777" w:rsidTr="00594323">
        <w:trPr>
          <w:trHeight w:hRule="exact" w:val="389"/>
        </w:trPr>
        <w:tc>
          <w:tcPr>
            <w:tcW w:w="2493" w:type="pct"/>
          </w:tcPr>
          <w:p w14:paraId="66D4D18F" w14:textId="77777777" w:rsidR="00C250B6" w:rsidRPr="002B31E8" w:rsidRDefault="00C250B6" w:rsidP="00C250B6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784893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A84D8E9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3582549D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3F4C913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0D2C707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12A2B4F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9CC78BF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50B6" w:rsidRPr="002B31E8" w14:paraId="1569D418" w14:textId="77777777" w:rsidTr="00594323">
        <w:trPr>
          <w:trHeight w:hRule="exact" w:val="389"/>
        </w:trPr>
        <w:tc>
          <w:tcPr>
            <w:tcW w:w="2493" w:type="pct"/>
          </w:tcPr>
          <w:p w14:paraId="43384209" w14:textId="77777777" w:rsidR="00C250B6" w:rsidRPr="002B31E8" w:rsidRDefault="00C250B6" w:rsidP="00C250B6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0" w:type="pct"/>
          </w:tcPr>
          <w:p w14:paraId="604A3294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9833368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957D5E0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9B4DBF4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A66D07E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5595C18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302EFB42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50B6" w:rsidRPr="002B31E8" w14:paraId="31A4FFBB" w14:textId="77777777" w:rsidTr="00594323">
        <w:trPr>
          <w:trHeight w:hRule="exact" w:val="389"/>
        </w:trPr>
        <w:tc>
          <w:tcPr>
            <w:tcW w:w="2493" w:type="pct"/>
          </w:tcPr>
          <w:p w14:paraId="17FA4A47" w14:textId="77777777" w:rsidR="00C250B6" w:rsidRPr="002B31E8" w:rsidRDefault="00C250B6" w:rsidP="00C250B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B31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78004A0D" w14:textId="2F3B9736" w:rsidR="00C250B6" w:rsidRPr="002B31E8" w:rsidRDefault="00974BC9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5,81</w:t>
            </w:r>
            <w:r w:rsidR="00C03BAE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03BAE">
              <w:rPr>
                <w:rFonts w:ascii="Angsana New" w:hAnsi="Angsana New" w:cs="Angsana New"/>
                <w:sz w:val="30"/>
                <w:szCs w:val="30"/>
              </w:rPr>
              <w:t>819</w:t>
            </w:r>
          </w:p>
        </w:tc>
        <w:tc>
          <w:tcPr>
            <w:tcW w:w="141" w:type="pct"/>
          </w:tcPr>
          <w:p w14:paraId="3E25C0C5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9611CB5" w14:textId="07A8D3E9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35" w:type="pct"/>
          </w:tcPr>
          <w:p w14:paraId="2D972F1C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BF71978" w14:textId="6DA59BC7" w:rsidR="00C250B6" w:rsidRPr="002B31E8" w:rsidRDefault="00A3053F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47" w:type="pct"/>
          </w:tcPr>
          <w:p w14:paraId="7198D154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EA38153" w14:textId="07FD5512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</w:tr>
      <w:tr w:rsidR="00C250B6" w:rsidRPr="002B31E8" w14:paraId="0E6CA5AA" w14:textId="77777777" w:rsidTr="00594323">
        <w:trPr>
          <w:trHeight w:hRule="exact" w:val="389"/>
        </w:trPr>
        <w:tc>
          <w:tcPr>
            <w:tcW w:w="2493" w:type="pct"/>
          </w:tcPr>
          <w:p w14:paraId="21F373B7" w14:textId="77777777" w:rsidR="00C250B6" w:rsidRPr="002B31E8" w:rsidRDefault="00C250B6" w:rsidP="00C250B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0" w:type="pct"/>
          </w:tcPr>
          <w:p w14:paraId="13AAF199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0034450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86080B6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936A32D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01EE61D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6ECE89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71F63C1A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50B6" w:rsidRPr="002B31E8" w14:paraId="3C743CC6" w14:textId="77777777" w:rsidTr="00594323">
        <w:trPr>
          <w:trHeight w:hRule="exact" w:val="389"/>
        </w:trPr>
        <w:tc>
          <w:tcPr>
            <w:tcW w:w="2493" w:type="pct"/>
            <w:shd w:val="clear" w:color="auto" w:fill="auto"/>
          </w:tcPr>
          <w:p w14:paraId="791C13BE" w14:textId="77777777" w:rsidR="00C250B6" w:rsidRPr="002B31E8" w:rsidRDefault="00C250B6" w:rsidP="00C250B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52E4793" w14:textId="3FD8004B" w:rsidR="00C250B6" w:rsidRPr="002B31E8" w:rsidRDefault="00974BC9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2,124</w:t>
            </w:r>
          </w:p>
        </w:tc>
        <w:tc>
          <w:tcPr>
            <w:tcW w:w="141" w:type="pct"/>
          </w:tcPr>
          <w:p w14:paraId="1B7CAD71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19169621" w14:textId="20E18B0A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28A2DCF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A0C0C0E" w14:textId="7BEE6564" w:rsidR="00C250B6" w:rsidRPr="002B31E8" w:rsidRDefault="00895A99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2,124</w:t>
            </w:r>
          </w:p>
        </w:tc>
        <w:tc>
          <w:tcPr>
            <w:tcW w:w="147" w:type="pct"/>
          </w:tcPr>
          <w:p w14:paraId="1B375539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4CD20E8" w14:textId="727D8A18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50B6" w:rsidRPr="002B31E8" w14:paraId="5BE3B154" w14:textId="77777777" w:rsidTr="0084123F">
        <w:trPr>
          <w:trHeight w:hRule="exact" w:val="389"/>
        </w:trPr>
        <w:tc>
          <w:tcPr>
            <w:tcW w:w="2493" w:type="pct"/>
          </w:tcPr>
          <w:p w14:paraId="524C3F43" w14:textId="77777777" w:rsidR="00C250B6" w:rsidRPr="002B31E8" w:rsidRDefault="00C250B6" w:rsidP="00C250B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5223C42E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12A068E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044A5A5E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3798764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584BC67E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0AAE55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2ACED590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50B6" w:rsidRPr="002B31E8" w14:paraId="028EBD82" w14:textId="77777777" w:rsidTr="0084123F">
        <w:trPr>
          <w:trHeight w:hRule="exact" w:val="389"/>
        </w:trPr>
        <w:tc>
          <w:tcPr>
            <w:tcW w:w="2493" w:type="pct"/>
          </w:tcPr>
          <w:p w14:paraId="4916D050" w14:textId="4CC8B857" w:rsidR="00C250B6" w:rsidRPr="002B31E8" w:rsidRDefault="00C250B6" w:rsidP="00C250B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</w:tcPr>
          <w:p w14:paraId="0B425D04" w14:textId="2E9D2728" w:rsidR="00C250B6" w:rsidRPr="002B31E8" w:rsidRDefault="00974BC9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5,812,943</w:t>
            </w:r>
          </w:p>
        </w:tc>
        <w:tc>
          <w:tcPr>
            <w:tcW w:w="141" w:type="pct"/>
          </w:tcPr>
          <w:p w14:paraId="0BF70EAA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1FFA49AE" w14:textId="17C80815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35" w:type="pct"/>
          </w:tcPr>
          <w:p w14:paraId="5FE95B58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6623595" w14:textId="343A4A18" w:rsidR="00C250B6" w:rsidRPr="002B31E8" w:rsidRDefault="00D410AE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</w:t>
            </w:r>
            <w:r w:rsidR="00895A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2,943</w:t>
            </w:r>
          </w:p>
        </w:tc>
        <w:tc>
          <w:tcPr>
            <w:tcW w:w="147" w:type="pct"/>
          </w:tcPr>
          <w:p w14:paraId="50AE5D36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4C3AB06A" w14:textId="7037E1AF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</w:tr>
      <w:tr w:rsidR="00C250B6" w:rsidRPr="002B31E8" w14:paraId="4D30AC6B" w14:textId="77777777" w:rsidTr="0084123F">
        <w:trPr>
          <w:trHeight w:hRule="exact" w:val="389"/>
        </w:trPr>
        <w:tc>
          <w:tcPr>
            <w:tcW w:w="2493" w:type="pct"/>
          </w:tcPr>
          <w:p w14:paraId="3908E664" w14:textId="3C223582" w:rsidR="00C250B6" w:rsidRPr="002B31E8" w:rsidRDefault="00C250B6" w:rsidP="00C250B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57B4CB8" w14:textId="021456ED" w:rsidR="00C250B6" w:rsidRPr="006760E1" w:rsidRDefault="00E8604A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sz w:val="30"/>
                <w:szCs w:val="30"/>
              </w:rPr>
              <w:t>65,082</w:t>
            </w:r>
          </w:p>
        </w:tc>
        <w:tc>
          <w:tcPr>
            <w:tcW w:w="141" w:type="pct"/>
          </w:tcPr>
          <w:p w14:paraId="063AF6C7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1F19F228" w14:textId="1F91115B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sz w:val="30"/>
                <w:szCs w:val="30"/>
              </w:rPr>
              <w:t>47,722</w:t>
            </w:r>
          </w:p>
        </w:tc>
        <w:tc>
          <w:tcPr>
            <w:tcW w:w="135" w:type="pct"/>
          </w:tcPr>
          <w:p w14:paraId="416BB568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C1B3E8E" w14:textId="26B1CBD8" w:rsidR="00C250B6" w:rsidRPr="006760E1" w:rsidRDefault="00E8604A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sz w:val="30"/>
                <w:szCs w:val="30"/>
              </w:rPr>
              <w:t>65,082</w:t>
            </w:r>
          </w:p>
        </w:tc>
        <w:tc>
          <w:tcPr>
            <w:tcW w:w="147" w:type="pct"/>
          </w:tcPr>
          <w:p w14:paraId="1C3BBD62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ADD0C61" w14:textId="03C0C5F1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47,722</w:t>
            </w:r>
          </w:p>
        </w:tc>
      </w:tr>
      <w:tr w:rsidR="00C250B6" w:rsidRPr="002B31E8" w14:paraId="4195E0FF" w14:textId="77777777" w:rsidTr="0084123F">
        <w:trPr>
          <w:trHeight w:hRule="exact" w:val="389"/>
        </w:trPr>
        <w:tc>
          <w:tcPr>
            <w:tcW w:w="2493" w:type="pct"/>
          </w:tcPr>
          <w:p w14:paraId="29F04560" w14:textId="4B164A35" w:rsidR="00C250B6" w:rsidRPr="002B31E8" w:rsidRDefault="00C250B6" w:rsidP="00C250B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01A245B3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958A4FD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68BE6A41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BFF3DF1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39F829D5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0699DC9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ED6CD7B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50B6" w:rsidRPr="002B31E8" w14:paraId="6FC83E4C" w14:textId="77777777" w:rsidTr="0084123F">
        <w:trPr>
          <w:trHeight w:hRule="exact" w:val="389"/>
        </w:trPr>
        <w:tc>
          <w:tcPr>
            <w:tcW w:w="2493" w:type="pct"/>
          </w:tcPr>
          <w:p w14:paraId="29576474" w14:textId="3BF88D79" w:rsidR="00C250B6" w:rsidRPr="002B31E8" w:rsidRDefault="00C250B6" w:rsidP="00C250B6">
            <w:pPr>
              <w:ind w:left="160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</w:tcPr>
          <w:p w14:paraId="18B58019" w14:textId="69D0111D" w:rsidR="00C250B6" w:rsidRPr="006760E1" w:rsidRDefault="00E8604A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5,878,025</w:t>
            </w:r>
          </w:p>
        </w:tc>
        <w:tc>
          <w:tcPr>
            <w:tcW w:w="141" w:type="pct"/>
          </w:tcPr>
          <w:p w14:paraId="05FFFD47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8A43721" w14:textId="72ACB99B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5,858,541</w:t>
            </w:r>
          </w:p>
        </w:tc>
        <w:tc>
          <w:tcPr>
            <w:tcW w:w="135" w:type="pct"/>
          </w:tcPr>
          <w:p w14:paraId="5EE3B884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12A7D63" w14:textId="3E45A498" w:rsidR="00C250B6" w:rsidRPr="006760E1" w:rsidRDefault="00E8604A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5,878,025</w:t>
            </w:r>
          </w:p>
        </w:tc>
        <w:tc>
          <w:tcPr>
            <w:tcW w:w="147" w:type="pct"/>
          </w:tcPr>
          <w:p w14:paraId="36192C36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EC1E702" w14:textId="7A399119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5,858,541</w:t>
            </w:r>
          </w:p>
        </w:tc>
      </w:tr>
      <w:tr w:rsidR="00C250B6" w:rsidRPr="002B31E8" w14:paraId="475BFED9" w14:textId="77777777" w:rsidTr="00BA61EB">
        <w:trPr>
          <w:trHeight w:hRule="exact" w:val="389"/>
        </w:trPr>
        <w:tc>
          <w:tcPr>
            <w:tcW w:w="2493" w:type="pct"/>
          </w:tcPr>
          <w:p w14:paraId="31128172" w14:textId="77777777" w:rsidR="00C250B6" w:rsidRPr="002B31E8" w:rsidRDefault="00C250B6" w:rsidP="00C250B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2DFCCA15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5E1660A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43146260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00EE76D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56D0FF50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DF7B2E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5A855007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50B6" w:rsidRPr="002B31E8" w14:paraId="08B5EC82" w14:textId="77777777" w:rsidTr="00BA61EB">
        <w:trPr>
          <w:trHeight w:hRule="exact" w:val="389"/>
        </w:trPr>
        <w:tc>
          <w:tcPr>
            <w:tcW w:w="2493" w:type="pct"/>
          </w:tcPr>
          <w:p w14:paraId="19CD4F50" w14:textId="403C8593" w:rsidR="00C250B6" w:rsidRPr="002B31E8" w:rsidRDefault="00C250B6" w:rsidP="00C250B6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74687A2A" w14:textId="46F91581" w:rsidR="00C250B6" w:rsidRPr="006760E1" w:rsidRDefault="007831BD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0.79</w:t>
            </w:r>
          </w:p>
        </w:tc>
        <w:tc>
          <w:tcPr>
            <w:tcW w:w="141" w:type="pct"/>
          </w:tcPr>
          <w:p w14:paraId="67238FBF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5A4E8134" w14:textId="69E1AB52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135" w:type="pct"/>
          </w:tcPr>
          <w:p w14:paraId="10BF9A89" w14:textId="77777777" w:rsidR="00C250B6" w:rsidRPr="006760E1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219829CD" w14:textId="23E3D917" w:rsidR="00C250B6" w:rsidRPr="006760E1" w:rsidRDefault="00D410AE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147" w:type="pct"/>
          </w:tcPr>
          <w:p w14:paraId="65886181" w14:textId="77777777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3C118F5E" w14:textId="133CD8E4" w:rsidR="00C250B6" w:rsidRPr="002B31E8" w:rsidRDefault="00C250B6" w:rsidP="00C2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0.11</w:t>
            </w:r>
          </w:p>
        </w:tc>
      </w:tr>
      <w:tr w:rsidR="006359F2" w:rsidRPr="00CF1517" w14:paraId="68719F36" w14:textId="77777777" w:rsidTr="006359F2">
        <w:trPr>
          <w:trHeight w:hRule="exact" w:val="389"/>
        </w:trPr>
        <w:tc>
          <w:tcPr>
            <w:tcW w:w="2493" w:type="pct"/>
          </w:tcPr>
          <w:p w14:paraId="5F537423" w14:textId="67C75E46" w:rsidR="006359F2" w:rsidRPr="002B31E8" w:rsidRDefault="006359F2" w:rsidP="006359F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(ปรับลด)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top w:val="double" w:sz="4" w:space="0" w:color="auto"/>
              <w:bottom w:val="double" w:sz="4" w:space="0" w:color="auto"/>
            </w:tcBorders>
          </w:tcPr>
          <w:p w14:paraId="1F9B58CE" w14:textId="0C1D859A" w:rsidR="006359F2" w:rsidRPr="006760E1" w:rsidRDefault="006359F2" w:rsidP="00635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</w:t>
            </w:r>
            <w:r w:rsidR="00E8604A"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25AA9481" w14:textId="77777777" w:rsidR="006359F2" w:rsidRPr="006760E1" w:rsidRDefault="006359F2" w:rsidP="00635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1C0FDF26" w14:textId="54A8DBCB" w:rsidR="006359F2" w:rsidRPr="006760E1" w:rsidRDefault="006359F2" w:rsidP="00635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135" w:type="pct"/>
          </w:tcPr>
          <w:p w14:paraId="27F076D1" w14:textId="77777777" w:rsidR="006359F2" w:rsidRPr="006760E1" w:rsidRDefault="006359F2" w:rsidP="00635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4F0B0ABD" w14:textId="52CBBD2F" w:rsidR="006359F2" w:rsidRPr="006760E1" w:rsidRDefault="006359F2" w:rsidP="00635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</w:t>
            </w:r>
            <w:r w:rsidR="00B61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5A7D431" w14:textId="77777777" w:rsidR="006359F2" w:rsidRPr="00F17F5F" w:rsidRDefault="006359F2" w:rsidP="00635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  <w:bottom w:val="double" w:sz="4" w:space="0" w:color="auto"/>
            </w:tcBorders>
          </w:tcPr>
          <w:p w14:paraId="42844C58" w14:textId="1018D686" w:rsidR="006359F2" w:rsidRPr="00CF1517" w:rsidRDefault="006359F2" w:rsidP="00635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0.11</w:t>
            </w:r>
          </w:p>
        </w:tc>
      </w:tr>
    </w:tbl>
    <w:p w14:paraId="297999CF" w14:textId="77777777" w:rsidR="009514D5" w:rsidRDefault="009514D5" w:rsidP="008D0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53EF108" w14:textId="77777777" w:rsidR="00260641" w:rsidRDefault="00260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50EBEBC" w14:textId="73649898" w:rsidR="007A30A8" w:rsidRDefault="007A30A8" w:rsidP="007A30A8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461555AF" w14:textId="77777777" w:rsidR="007A30A8" w:rsidRPr="007A30A8" w:rsidRDefault="007A30A8" w:rsidP="007A30A8">
      <w:pPr>
        <w:rPr>
          <w:rFonts w:cstheme="minorBidi"/>
          <w:lang w:val="th-TH"/>
        </w:rPr>
      </w:pPr>
    </w:p>
    <w:p w14:paraId="21B7D836" w14:textId="76C1E018" w:rsidR="007A30A8" w:rsidRDefault="007A30A8" w:rsidP="007A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7A30A8">
        <w:rPr>
          <w:rFonts w:asciiTheme="majorBidi" w:hAnsiTheme="majorBidi" w:cstheme="majorBidi" w:hint="cs"/>
          <w:sz w:val="30"/>
          <w:szCs w:val="30"/>
          <w:cs/>
        </w:rPr>
        <w:t>เงินปันผลที่บริษัทจ่ายให้ผู้ถือหุ้น</w:t>
      </w:r>
      <w:r w:rsidRPr="007A30A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710"/>
        <w:gridCol w:w="1530"/>
        <w:gridCol w:w="270"/>
        <w:gridCol w:w="1440"/>
      </w:tblGrid>
      <w:tr w:rsidR="007A30A8" w:rsidRPr="00C60284" w14:paraId="35C9B1CB" w14:textId="77777777" w:rsidTr="003907B4">
        <w:tc>
          <w:tcPr>
            <w:tcW w:w="2520" w:type="dxa"/>
            <w:vAlign w:val="bottom"/>
          </w:tcPr>
          <w:p w14:paraId="6B7040C0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C710906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7740E03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2A4A52F9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005DD1AF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70" w:type="dxa"/>
          </w:tcPr>
          <w:p w14:paraId="2A41D508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A965F10" w14:textId="77777777" w:rsidR="007A30A8" w:rsidRPr="00C60284" w:rsidDel="00D43E7A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A30A8" w:rsidRPr="00C60284" w14:paraId="2047B269" w14:textId="77777777" w:rsidTr="003907B4">
        <w:tc>
          <w:tcPr>
            <w:tcW w:w="2520" w:type="dxa"/>
          </w:tcPr>
          <w:p w14:paraId="15B68F71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7A99B99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C3033D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602004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6B8FFA9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34D7CD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0A8" w:rsidRPr="00C60284" w14:paraId="0D17DB1D" w14:textId="77777777" w:rsidTr="003907B4">
        <w:tc>
          <w:tcPr>
            <w:tcW w:w="2520" w:type="dxa"/>
          </w:tcPr>
          <w:p w14:paraId="79941EF0" w14:textId="2DBA3459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 w:rsidR="00D7698B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4273D140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2F6C06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65011F8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CE5799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034FC4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90836" w:rsidRPr="00C60284" w14:paraId="4AE370C6" w14:textId="77777777" w:rsidTr="009578B7">
        <w:tc>
          <w:tcPr>
            <w:tcW w:w="2520" w:type="dxa"/>
          </w:tcPr>
          <w:p w14:paraId="52AAF7C9" w14:textId="0D392C71" w:rsidR="00790836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3F0A95F" w14:textId="4080A718" w:rsidR="00790836" w:rsidRPr="00C60284" w:rsidRDefault="007831BD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79083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9083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429E62B3" w14:textId="1067CB67" w:rsidR="00790836" w:rsidRPr="00C60284" w:rsidRDefault="00790836" w:rsidP="001B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513D47EA" w14:textId="0E6C02AC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0.2</w:t>
            </w:r>
            <w:r w:rsidR="00551482" w:rsidRPr="0056766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6FCC283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BEE1A7" w14:textId="1BC75021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0836">
              <w:rPr>
                <w:rFonts w:ascii="Angsana New" w:hAnsi="Angsana New" w:cs="Angsana New"/>
                <w:sz w:val="30"/>
                <w:szCs w:val="30"/>
              </w:rPr>
              <w:t>1,307.3</w:t>
            </w:r>
          </w:p>
        </w:tc>
      </w:tr>
      <w:tr w:rsidR="00790836" w:rsidRPr="00C60284" w14:paraId="41ADB094" w14:textId="77777777" w:rsidTr="009578B7">
        <w:tc>
          <w:tcPr>
            <w:tcW w:w="2520" w:type="dxa"/>
          </w:tcPr>
          <w:p w14:paraId="673D90E5" w14:textId="05AD9D09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9578B7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578B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FEC8539" w14:textId="5DBAFEE8" w:rsidR="00790836" w:rsidRPr="00AB73D3" w:rsidRDefault="00790836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6FBFA1FD" w14:textId="44B73F3A" w:rsidR="00790836" w:rsidRPr="00AB73D3" w:rsidRDefault="00790836" w:rsidP="001B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25B64F4A" w14:textId="58899F60" w:rsidR="00790836" w:rsidRPr="00AB73D3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7E1829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5E0C7E68" w14:textId="77777777" w:rsidR="00790836" w:rsidRPr="00AB73D3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5A4249" w14:textId="7D62E582" w:rsidR="00790836" w:rsidRPr="00AB73D3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435.8</w:t>
            </w:r>
          </w:p>
        </w:tc>
      </w:tr>
      <w:tr w:rsidR="009578B7" w:rsidRPr="00C60284" w14:paraId="1E8A384A" w14:textId="77777777" w:rsidTr="009578B7">
        <w:tc>
          <w:tcPr>
            <w:tcW w:w="2520" w:type="dxa"/>
          </w:tcPr>
          <w:p w14:paraId="121E7A90" w14:textId="77777777" w:rsidR="009578B7" w:rsidRPr="00C60284" w:rsidRDefault="009578B7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650A3FB" w14:textId="77777777" w:rsidR="009578B7" w:rsidRPr="00C60284" w:rsidRDefault="009578B7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AF9A77" w14:textId="77777777" w:rsidR="009578B7" w:rsidRPr="00C60284" w:rsidRDefault="009578B7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1C5AF9B" w14:textId="77777777" w:rsidR="009578B7" w:rsidRPr="00C60284" w:rsidRDefault="009578B7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EEA81F" w14:textId="77777777" w:rsidR="009578B7" w:rsidRPr="00C60284" w:rsidRDefault="009578B7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9B48CCB" w14:textId="1A5964B9" w:rsidR="009578B7" w:rsidRPr="007E1829" w:rsidRDefault="009578B7" w:rsidP="0095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18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1,743.1</w:t>
            </w:r>
          </w:p>
        </w:tc>
      </w:tr>
      <w:tr w:rsidR="00790836" w:rsidRPr="00C60284" w14:paraId="5E9F5954" w14:textId="77777777" w:rsidTr="009578B7">
        <w:tc>
          <w:tcPr>
            <w:tcW w:w="2520" w:type="dxa"/>
          </w:tcPr>
          <w:p w14:paraId="3F5BF13C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54271F9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1B3BDE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D48865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814EE0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BBBCC74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90836" w:rsidRPr="00C60284" w14:paraId="40C3029D" w14:textId="77777777" w:rsidTr="003907B4">
        <w:tc>
          <w:tcPr>
            <w:tcW w:w="2520" w:type="dxa"/>
          </w:tcPr>
          <w:p w14:paraId="2232C788" w14:textId="20B4D288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111D61FC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44AF27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004441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770B2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BB128A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1829" w:rsidRPr="00C60284" w14:paraId="1E6F0499" w14:textId="77777777" w:rsidTr="003907B4">
        <w:tc>
          <w:tcPr>
            <w:tcW w:w="2520" w:type="dxa"/>
          </w:tcPr>
          <w:p w14:paraId="144809A5" w14:textId="3BA0A517" w:rsidR="007E1829" w:rsidRPr="00C60284" w:rsidRDefault="007E1829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AA6B2CB" w14:textId="2B9D492B" w:rsidR="007E1829" w:rsidRPr="00C60284" w:rsidRDefault="007831BD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7E18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E182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5825E3E5" w14:textId="3E3B9B0F" w:rsidR="007E1829" w:rsidRPr="00C60284" w:rsidRDefault="007E1829" w:rsidP="001B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40A4B357" w14:textId="4D8674F6" w:rsidR="007E1829" w:rsidRPr="00C60284" w:rsidRDefault="007E1829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0.010</w:t>
            </w:r>
          </w:p>
        </w:tc>
        <w:tc>
          <w:tcPr>
            <w:tcW w:w="270" w:type="dxa"/>
          </w:tcPr>
          <w:p w14:paraId="0980E0B5" w14:textId="77777777" w:rsidR="007E1829" w:rsidRPr="00C60284" w:rsidRDefault="007E1829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3939E6" w14:textId="4570328F" w:rsidR="007E1829" w:rsidRPr="00C60284" w:rsidRDefault="007E1829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58.1</w:t>
            </w:r>
          </w:p>
        </w:tc>
      </w:tr>
      <w:tr w:rsidR="007E1829" w:rsidRPr="00C60284" w14:paraId="20B67DE5" w14:textId="77777777" w:rsidTr="007E1829">
        <w:tc>
          <w:tcPr>
            <w:tcW w:w="2520" w:type="dxa"/>
          </w:tcPr>
          <w:p w14:paraId="06FB3EDD" w14:textId="77777777" w:rsidR="007E1829" w:rsidRDefault="007E1829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FA75882" w14:textId="77777777" w:rsidR="007E1829" w:rsidRDefault="007E1829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52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FB6439" w14:textId="77777777" w:rsidR="007E1829" w:rsidRDefault="007E1829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408EE3" w14:textId="77777777" w:rsidR="007E1829" w:rsidRDefault="007E1829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66C70" w14:textId="77777777" w:rsidR="007E1829" w:rsidRPr="00C60284" w:rsidRDefault="007E1829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6AEA98" w14:textId="5ABC9B10" w:rsidR="007E1829" w:rsidRPr="007E1829" w:rsidRDefault="007831BD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58.1</w:t>
            </w:r>
          </w:p>
        </w:tc>
      </w:tr>
    </w:tbl>
    <w:p w14:paraId="741D7525" w14:textId="77777777" w:rsidR="007A30A8" w:rsidRPr="007A30A8" w:rsidRDefault="007A30A8" w:rsidP="007A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E3E0B0" w14:textId="087C8B41" w:rsidR="00BF22BB" w:rsidRPr="004D49BC" w:rsidRDefault="00BF22BB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6062C" w14:textId="77777777" w:rsidR="002B4284" w:rsidRPr="004D49BC" w:rsidRDefault="002B4284" w:rsidP="002B4284">
      <w:pPr>
        <w:rPr>
          <w:rFonts w:asciiTheme="majorBidi" w:hAnsiTheme="majorBidi" w:cstheme="majorBidi"/>
          <w:sz w:val="30"/>
          <w:szCs w:val="30"/>
        </w:rPr>
      </w:pPr>
    </w:p>
    <w:p w14:paraId="695B2A2D" w14:textId="77777777" w:rsidR="00944BF6" w:rsidRPr="004D49BC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D49B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96DFFA6" w14:textId="77777777" w:rsidR="00944BF6" w:rsidRPr="004D49BC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8C27A93" w14:textId="463388DF" w:rsidR="00D4571F" w:rsidRDefault="00944BF6" w:rsidP="00305FEE">
      <w:pPr>
        <w:pStyle w:val="block"/>
        <w:tabs>
          <w:tab w:val="left" w:pos="38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="00A13222" w:rsidRPr="004D49B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การเงินที่วัดมูลค่าด้วย</w:t>
      </w:r>
      <w:r w:rsidR="0040560D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2ECC7BBA" w14:textId="1141EF2E" w:rsidR="00CC1458" w:rsidRPr="00D4571F" w:rsidRDefault="00D4571F" w:rsidP="00D45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260"/>
        <w:gridCol w:w="180"/>
        <w:gridCol w:w="811"/>
        <w:gridCol w:w="180"/>
        <w:gridCol w:w="990"/>
        <w:gridCol w:w="900"/>
        <w:gridCol w:w="990"/>
        <w:gridCol w:w="990"/>
      </w:tblGrid>
      <w:tr w:rsidR="00F84FAA" w:rsidRPr="004D49BC" w14:paraId="3C69058D" w14:textId="77777777" w:rsidTr="00594323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3570AFBA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20"/>
                <w:cs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3F124EE2" w14:textId="043AAEE2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84FAA" w:rsidRPr="004D49BC" w14:paraId="6EEB93AB" w14:textId="77777777" w:rsidTr="00594323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2406B6B6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309C1858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F5EB298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66E20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4FAA" w:rsidRPr="004D49BC" w14:paraId="7F4D4833" w14:textId="77777777" w:rsidTr="00EC3B51">
        <w:trPr>
          <w:trHeight w:val="50"/>
          <w:tblHeader/>
        </w:trPr>
        <w:tc>
          <w:tcPr>
            <w:tcW w:w="1980" w:type="dxa"/>
            <w:shd w:val="clear" w:color="auto" w:fill="auto"/>
          </w:tcPr>
          <w:p w14:paraId="5E8D035A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2C673D4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2566793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7D07141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295B863" w14:textId="77777777" w:rsidR="00F84FAA" w:rsidRPr="004D49BC" w:rsidRDefault="00F84FAA" w:rsidP="00594323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CF657D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37536BC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72C1D1B1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09655D6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7267A0D2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918D55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568DFC" w14:textId="77777777" w:rsidR="00EC3B51" w:rsidRDefault="00EC3B51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E79EDD" w14:textId="401B3895" w:rsidR="00F84FAA" w:rsidRPr="004D49BC" w:rsidRDefault="00EC3B51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D23CBA1" w14:textId="05A4923D" w:rsidR="00F84FAA" w:rsidRPr="004D49BC" w:rsidRDefault="00EC3B51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มูลค่าด้วย</w:t>
            </w:r>
            <w:r w:rsidR="00F84FAA"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4147C5FE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836754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411FFB59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2FA6CAA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75560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0336BD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57F2F6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109C6A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84FAA" w:rsidRPr="004D49BC" w14:paraId="72B14638" w14:textId="77777777" w:rsidTr="00594323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52D7C77C" w14:textId="77777777" w:rsidR="00F84FAA" w:rsidRPr="004D49BC" w:rsidRDefault="00F84FAA" w:rsidP="00594323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3B0CBCB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84FAA" w:rsidRPr="004D49BC" w14:paraId="66453DEA" w14:textId="77777777" w:rsidTr="00594323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15DFCEF4" w14:textId="26CE3F5F" w:rsidR="00F84FAA" w:rsidRPr="004D49BC" w:rsidRDefault="00F84FAA" w:rsidP="00594323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BC04C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831" w:type="dxa"/>
            <w:gridSpan w:val="10"/>
          </w:tcPr>
          <w:p w14:paraId="46131CD0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F84FAA" w:rsidRPr="004D49BC" w14:paraId="4ADD6E62" w14:textId="77777777" w:rsidTr="00EC3B51">
        <w:trPr>
          <w:trHeight w:val="362"/>
        </w:trPr>
        <w:tc>
          <w:tcPr>
            <w:tcW w:w="1980" w:type="dxa"/>
            <w:shd w:val="clear" w:color="auto" w:fill="auto"/>
          </w:tcPr>
          <w:p w14:paraId="0965187F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669757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CCFC7A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0FE9369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69FABC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69C4E519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95D203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BA6A671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4BFF5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590631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36F839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78992613" w14:textId="77777777" w:rsidTr="00EC3B51">
        <w:trPr>
          <w:trHeight w:val="362"/>
        </w:trPr>
        <w:tc>
          <w:tcPr>
            <w:tcW w:w="1980" w:type="dxa"/>
            <w:shd w:val="clear" w:color="auto" w:fill="auto"/>
          </w:tcPr>
          <w:p w14:paraId="2BE090FA" w14:textId="77777777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1268575" w14:textId="3EA6914E" w:rsidR="00F84FAA" w:rsidRPr="004D49BC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950</w:t>
            </w:r>
          </w:p>
        </w:tc>
        <w:tc>
          <w:tcPr>
            <w:tcW w:w="180" w:type="dxa"/>
          </w:tcPr>
          <w:p w14:paraId="1DDAD404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F045041" w14:textId="6AE3DBD9" w:rsidR="00F84FAA" w:rsidRPr="004D49BC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387AD4D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571014CD" w14:textId="4464370B" w:rsidR="00F84FAA" w:rsidRPr="004D49BC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180" w:type="dxa"/>
            <w:shd w:val="clear" w:color="auto" w:fill="auto"/>
          </w:tcPr>
          <w:p w14:paraId="1EFACE4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C8FA93" w14:textId="5BA1F748" w:rsidR="00F84FAA" w:rsidRPr="004D49BC" w:rsidRDefault="00916932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900" w:type="dxa"/>
            <w:shd w:val="clear" w:color="auto" w:fill="auto"/>
          </w:tcPr>
          <w:p w14:paraId="37419F63" w14:textId="0AE0F2F7" w:rsidR="00F84FAA" w:rsidRPr="004D49BC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B8C6577" w14:textId="4D99C447" w:rsidR="00F84FAA" w:rsidRPr="004D49BC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1D7188" w14:textId="07545D60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</w:tr>
      <w:tr w:rsidR="00F84FAA" w:rsidRPr="004D49BC" w14:paraId="30F6119B" w14:textId="77777777" w:rsidTr="00EC3B51">
        <w:trPr>
          <w:trHeight w:val="362"/>
        </w:trPr>
        <w:tc>
          <w:tcPr>
            <w:tcW w:w="1980" w:type="dxa"/>
            <w:shd w:val="clear" w:color="auto" w:fill="auto"/>
          </w:tcPr>
          <w:p w14:paraId="2656A588" w14:textId="77777777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65192B58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A0C01D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F6D6A6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958E66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A84AEB5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2F0C74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FD888B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6C2480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C0FA79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55C1BB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4EF3EDB9" w14:textId="77777777" w:rsidTr="00EC3B51">
        <w:trPr>
          <w:trHeight w:val="362"/>
        </w:trPr>
        <w:tc>
          <w:tcPr>
            <w:tcW w:w="1980" w:type="dxa"/>
            <w:shd w:val="clear" w:color="auto" w:fill="auto"/>
          </w:tcPr>
          <w:p w14:paraId="6B0E25B9" w14:textId="77777777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8CA0FD0" w14:textId="44F74585" w:rsidR="00F84FAA" w:rsidRPr="00AB58F6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CD5DBB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918721" w14:textId="6FFB2EC4" w:rsidR="00F84FAA" w:rsidRPr="004D49BC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80" w:type="dxa"/>
            <w:vAlign w:val="bottom"/>
          </w:tcPr>
          <w:p w14:paraId="10F9DFA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D06856D" w14:textId="4E9B0C28" w:rsidR="00F84FAA" w:rsidRPr="004D49BC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98C6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CD05AA" w14:textId="6F985FD1" w:rsidR="00F84FAA" w:rsidRPr="004D49BC" w:rsidRDefault="00916932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5F4352" w14:textId="088220D6" w:rsidR="00F84FAA" w:rsidRPr="004D49BC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990" w:type="dxa"/>
            <w:shd w:val="clear" w:color="auto" w:fill="auto"/>
          </w:tcPr>
          <w:p w14:paraId="45A65E3B" w14:textId="1F0BB1EF" w:rsidR="00F84FAA" w:rsidRPr="004D49BC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79D52D" w14:textId="648EA336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</w:t>
            </w:r>
          </w:p>
        </w:tc>
      </w:tr>
      <w:tr w:rsidR="00F84FAA" w:rsidRPr="004D49BC" w14:paraId="2D19BC7F" w14:textId="77777777" w:rsidTr="00EC3B51">
        <w:trPr>
          <w:trHeight w:val="362"/>
        </w:trPr>
        <w:tc>
          <w:tcPr>
            <w:tcW w:w="1980" w:type="dxa"/>
            <w:shd w:val="clear" w:color="auto" w:fill="auto"/>
          </w:tcPr>
          <w:p w14:paraId="24561BA0" w14:textId="381A4AEF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166E9B06" w14:textId="0BFA79E9" w:rsidR="00F84FAA" w:rsidRPr="00567665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676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551482" w:rsidRPr="005676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C3DFD1D" w14:textId="77777777" w:rsidR="00F84FAA" w:rsidRPr="00567665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1240365" w14:textId="427606FF" w:rsidR="00F84FAA" w:rsidRPr="00567665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766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DA32CEE" w14:textId="77777777" w:rsidR="00F84FAA" w:rsidRPr="00567665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37FF8E3D" w14:textId="2922E32A" w:rsidR="00F84FAA" w:rsidRPr="00567665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766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51482" w:rsidRPr="0056766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62008397" w14:textId="77777777" w:rsidR="00F84FAA" w:rsidRPr="00567665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8C511FE" w14:textId="43A0CCE3" w:rsidR="00F84FAA" w:rsidRPr="00567665" w:rsidRDefault="00916932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7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B502AD1" w14:textId="32112D2E" w:rsidR="00F84FAA" w:rsidRPr="00567665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766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51482" w:rsidRPr="0056766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5D878331" w14:textId="1EB5E502" w:rsidR="00F84FAA" w:rsidRPr="00567665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7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C0E4E4" w14:textId="6E180656" w:rsidR="00F84FAA" w:rsidRPr="00046597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676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551482" w:rsidRPr="005676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</w:tr>
      <w:tr w:rsidR="00F84FAA" w:rsidRPr="004D49BC" w14:paraId="6253B273" w14:textId="77777777" w:rsidTr="00EC3B51">
        <w:trPr>
          <w:trHeight w:val="144"/>
        </w:trPr>
        <w:tc>
          <w:tcPr>
            <w:tcW w:w="1980" w:type="dxa"/>
            <w:shd w:val="clear" w:color="auto" w:fill="auto"/>
          </w:tcPr>
          <w:p w14:paraId="7EF3ABE5" w14:textId="7777777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5165A4A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92AA84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A4576F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BAE9C1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2A6864D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7B151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E5A48B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E64C5F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0CDD96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9D8DBF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68BD9F46" w14:textId="77777777" w:rsidTr="00EC3B51">
        <w:trPr>
          <w:trHeight w:val="362"/>
        </w:trPr>
        <w:tc>
          <w:tcPr>
            <w:tcW w:w="1980" w:type="dxa"/>
            <w:shd w:val="clear" w:color="auto" w:fill="auto"/>
          </w:tcPr>
          <w:p w14:paraId="3FF1CC5B" w14:textId="7777777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A398C16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BFF757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80AC27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59556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82ED074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F98CF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95E630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AC80A1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F5503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D3A98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2EE02130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4D943A43" w14:textId="7777777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4A8C0384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6FBD5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C06D87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36BEAA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53D6BE2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6074C5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6CA832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7D5F1B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B65996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7B3F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5410679E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6765FE16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</w:tcPr>
          <w:p w14:paraId="4ED16F0D" w14:textId="7FA78402" w:rsidR="00F84FAA" w:rsidRPr="00AB58F6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9E367D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79D4168" w14:textId="47BC6CCA" w:rsidR="00F84FAA" w:rsidRPr="004D49BC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978</w:t>
            </w:r>
          </w:p>
        </w:tc>
        <w:tc>
          <w:tcPr>
            <w:tcW w:w="180" w:type="dxa"/>
          </w:tcPr>
          <w:p w14:paraId="66E3377A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35D43789" w14:textId="5C46A3BB" w:rsidR="00F84FAA" w:rsidRPr="004D49BC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  <w:tc>
          <w:tcPr>
            <w:tcW w:w="180" w:type="dxa"/>
            <w:shd w:val="clear" w:color="auto" w:fill="auto"/>
          </w:tcPr>
          <w:p w14:paraId="2963520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24F5094" w14:textId="7061C440" w:rsidR="00F84FAA" w:rsidRPr="004D49BC" w:rsidRDefault="00974BC9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D31CC7" w14:textId="1043611B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990" w:type="dxa"/>
            <w:shd w:val="clear" w:color="auto" w:fill="auto"/>
          </w:tcPr>
          <w:p w14:paraId="1903BE0F" w14:textId="77880050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9F0F07" w14:textId="7E562378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</w:tr>
      <w:tr w:rsidR="00F84FAA" w:rsidRPr="004D49BC" w14:paraId="25A913A2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1463FDB4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5B08AC0B" w14:textId="505BC9E3" w:rsidR="00F84FAA" w:rsidRPr="004D49BC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BD1109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E438DD0" w14:textId="17987F63" w:rsidR="00F84FAA" w:rsidRPr="004D49BC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8,211</w:t>
            </w:r>
          </w:p>
        </w:tc>
        <w:tc>
          <w:tcPr>
            <w:tcW w:w="180" w:type="dxa"/>
          </w:tcPr>
          <w:p w14:paraId="10A45508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0B5EE009" w14:textId="0E001CCB" w:rsidR="00F84FAA" w:rsidRPr="004D49BC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8,211</w:t>
            </w:r>
          </w:p>
        </w:tc>
        <w:tc>
          <w:tcPr>
            <w:tcW w:w="180" w:type="dxa"/>
            <w:shd w:val="clear" w:color="auto" w:fill="auto"/>
          </w:tcPr>
          <w:p w14:paraId="51C581B9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10E88D9" w14:textId="71B2C24F" w:rsidR="00F84FAA" w:rsidRPr="004D49BC" w:rsidRDefault="00974BC9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5A4C339" w14:textId="42B38562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8,270</w:t>
            </w:r>
          </w:p>
        </w:tc>
        <w:tc>
          <w:tcPr>
            <w:tcW w:w="990" w:type="dxa"/>
            <w:shd w:val="clear" w:color="auto" w:fill="auto"/>
          </w:tcPr>
          <w:p w14:paraId="5CE24C1B" w14:textId="3780EC55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08E7EF3" w14:textId="15DFB08F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8,270</w:t>
            </w:r>
          </w:p>
        </w:tc>
      </w:tr>
      <w:tr w:rsidR="00F84FAA" w:rsidRPr="004D49BC" w14:paraId="2843FB76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6263024B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14:paraId="0B5BEC4A" w14:textId="4385EDA1" w:rsidR="00F84FAA" w:rsidRPr="004D49BC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80" w:type="dxa"/>
          </w:tcPr>
          <w:p w14:paraId="60847BB8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58B1B75" w14:textId="291DEDB6" w:rsidR="00F84FAA" w:rsidRPr="004D49BC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4A93AA2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7B3B3E9A" w14:textId="569D2111" w:rsidR="00F84FAA" w:rsidRPr="004D49BC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2ADD8D69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86CB8A" w14:textId="71D542AA" w:rsidR="00F84FAA" w:rsidRPr="004D49BC" w:rsidRDefault="00974BC9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E3B312C" w14:textId="2D961E51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90" w:type="dxa"/>
            <w:shd w:val="clear" w:color="auto" w:fill="auto"/>
          </w:tcPr>
          <w:p w14:paraId="5FDA15C3" w14:textId="67F748AD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C81BD32" w14:textId="2AC07FD6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F84FAA" w:rsidRPr="004D49BC" w14:paraId="0D3F563B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53129E9B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0C5B77C1" w14:textId="03FA01A6" w:rsidR="00F84FAA" w:rsidRPr="004D49BC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0DD99E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624636" w14:textId="557E5731" w:rsidR="00F84FAA" w:rsidRPr="00A42648" w:rsidRDefault="00916932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183</w:t>
            </w:r>
          </w:p>
        </w:tc>
        <w:tc>
          <w:tcPr>
            <w:tcW w:w="180" w:type="dxa"/>
          </w:tcPr>
          <w:p w14:paraId="172C47DB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8CD65EB" w14:textId="72BDA2FF" w:rsidR="00F84FAA" w:rsidRPr="009F67FC" w:rsidRDefault="00916932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CB952E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6D104" w14:textId="1D6B583D" w:rsidR="00F84FAA" w:rsidRPr="004D49BC" w:rsidRDefault="00974BC9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2D4EFB" w14:textId="1F22078A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3BECCA" w14:textId="14ABFFD9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F7FA04" w14:textId="5B5F4FFC" w:rsidR="00F84FAA" w:rsidRPr="004D49BC" w:rsidRDefault="00974BC9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</w:tr>
      <w:tr w:rsidR="00F84FAA" w:rsidRPr="004D49BC" w14:paraId="047F464B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51DBC2B1" w14:textId="7777777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C8CF0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BBFBE5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BB2F7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19000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8233343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724A95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42DA3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77BB8E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62FB4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4F5BBD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1B25512B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21B85C8D" w14:textId="6DBC29C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 w:rsidR="00BC04C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8C354A1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92824D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9D8755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5DAD0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1C3EDFD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8DD3D4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0472D1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B566B6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322317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9224B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5950C29B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01A7A1C3" w14:textId="7777777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16F55FBA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E662AA7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7F23F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93B46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57D1FBF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37C91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B3880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234D9B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651B9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E10384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4CE" w:rsidRPr="004D49BC" w14:paraId="3B508D53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0A46A47B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5320B2F0" w14:textId="6E8F440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287D7A21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0C30EC4" w14:textId="529A09B4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61A59B0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3BEF5861" w14:textId="2FCB1AB2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681E57DA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1D457F" w14:textId="3587B8D9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51000A47" w14:textId="34BEA70B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972A6D" w14:textId="57F14050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74348E7" w14:textId="0D8D179C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</w:t>
            </w:r>
          </w:p>
        </w:tc>
      </w:tr>
      <w:tr w:rsidR="00BC04CE" w:rsidRPr="004D49BC" w14:paraId="1A933770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1C4A86F7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72287517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20D883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1ED57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EFC85D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6E66FFA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629BA4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F9C9E7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C38F5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5ED027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643007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4CE" w:rsidRPr="004D49BC" w14:paraId="676A49F5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1CC294B0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FCEE4F9" w14:textId="47556895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3317C5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23CF63" w14:textId="57ABFAB2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76D7D550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11F61C9" w14:textId="2B85CCB1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F74272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BCF4DF" w14:textId="737AFA19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0AC03D" w14:textId="6873B198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990" w:type="dxa"/>
            <w:shd w:val="clear" w:color="auto" w:fill="auto"/>
          </w:tcPr>
          <w:p w14:paraId="027DCAF7" w14:textId="3D01E044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E0214D" w14:textId="488734A4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BC04CE" w:rsidRPr="004D49BC" w14:paraId="0E7FA248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73A43BAE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7E926FD4" w14:textId="141936F0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80" w:type="dxa"/>
          </w:tcPr>
          <w:p w14:paraId="52D90E5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C077F29" w14:textId="6269228F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A62F25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606B83F8" w14:textId="5101CF32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7B29FBB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AA68C38" w14:textId="59E75E34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25E1E88" w14:textId="0D25E18E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33EB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90" w:type="dxa"/>
            <w:shd w:val="clear" w:color="auto" w:fill="auto"/>
          </w:tcPr>
          <w:p w14:paraId="0FC60740" w14:textId="2A8F8EF8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B10CC6F" w14:textId="3ED0A03A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C04CE" w:rsidRPr="004D49BC" w14:paraId="7A03A69C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51816378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BD1DF1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684FCB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CA01E0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B6D43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DF7A2F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338990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13D1F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027FA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E784F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E45E5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4CE" w:rsidRPr="004D49BC" w14:paraId="43788CF0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791BB6AA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73B8BAC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6A1F5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4084D3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346C0C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021C73A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E4BEC2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76E548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46C3FE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D989AB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8326E8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4CE" w:rsidRPr="004D49BC" w14:paraId="166AD8FA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02C3BA5E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</w:tcPr>
          <w:p w14:paraId="29D16032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6432E9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F01EFD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5A9A65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16E1CA45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F1967AB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CAB0A93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C18232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AC7503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11941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4CE" w:rsidRPr="004D49BC" w14:paraId="3EF34635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1C12B628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</w:tcPr>
          <w:p w14:paraId="14E2CD03" w14:textId="5A6435B9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BDFB392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FF8CCD2" w14:textId="7FE7E572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785</w:t>
            </w:r>
          </w:p>
        </w:tc>
        <w:tc>
          <w:tcPr>
            <w:tcW w:w="180" w:type="dxa"/>
          </w:tcPr>
          <w:p w14:paraId="76D65387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174F4793" w14:textId="69C0FCCB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785</w:t>
            </w:r>
          </w:p>
        </w:tc>
        <w:tc>
          <w:tcPr>
            <w:tcW w:w="180" w:type="dxa"/>
            <w:shd w:val="clear" w:color="auto" w:fill="auto"/>
          </w:tcPr>
          <w:p w14:paraId="57798AAC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C9D221" w14:textId="70C18A16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58F408A" w14:textId="3B788D6A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990" w:type="dxa"/>
            <w:shd w:val="clear" w:color="auto" w:fill="auto"/>
          </w:tcPr>
          <w:p w14:paraId="33ABAE0C" w14:textId="19BFB0B6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40D9E0" w14:textId="73DF6016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765</w:t>
            </w:r>
          </w:p>
        </w:tc>
      </w:tr>
      <w:tr w:rsidR="00BC04CE" w:rsidRPr="004D49BC" w14:paraId="1A9B32BD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15D9454F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4B44AA4F" w14:textId="5E79381F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44684E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0652A1F" w14:textId="7DE7654F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</w:p>
        </w:tc>
        <w:tc>
          <w:tcPr>
            <w:tcW w:w="180" w:type="dxa"/>
          </w:tcPr>
          <w:p w14:paraId="040DB471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1CD009FA" w14:textId="3043A321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</w:p>
        </w:tc>
        <w:tc>
          <w:tcPr>
            <w:tcW w:w="180" w:type="dxa"/>
            <w:shd w:val="clear" w:color="auto" w:fill="auto"/>
          </w:tcPr>
          <w:p w14:paraId="741B74C3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5B5ED7" w14:textId="0406C9E9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523DA4" w14:textId="2F2BD234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990" w:type="dxa"/>
            <w:shd w:val="clear" w:color="auto" w:fill="auto"/>
          </w:tcPr>
          <w:p w14:paraId="461386C2" w14:textId="10C34C84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259392" w14:textId="586D1CCA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9,499</w:t>
            </w:r>
          </w:p>
        </w:tc>
      </w:tr>
      <w:tr w:rsidR="00BC04CE" w:rsidRPr="004D49BC" w14:paraId="3D0E054F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2E33C029" w14:textId="22D25276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14:paraId="125FA6C2" w14:textId="42FAD57D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80" w:type="dxa"/>
          </w:tcPr>
          <w:p w14:paraId="7A8D2D5A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11BD79" w14:textId="5416E6FE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9E947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32B253FA" w14:textId="16B25891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7E4C60E1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2D8761" w14:textId="3A321D75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4AF86F5" w14:textId="4BDE9BBA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990" w:type="dxa"/>
            <w:shd w:val="clear" w:color="auto" w:fill="auto"/>
          </w:tcPr>
          <w:p w14:paraId="2CD91C01" w14:textId="130A7C0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141248" w14:textId="2F2863EB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</w:t>
            </w:r>
          </w:p>
        </w:tc>
      </w:tr>
      <w:tr w:rsidR="00BC04CE" w:rsidRPr="004D49BC" w14:paraId="070B560E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4EF64950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596754EF" w14:textId="53174EB4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C322A9D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99C869" w14:textId="04D5D8B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  <w:tc>
          <w:tcPr>
            <w:tcW w:w="180" w:type="dxa"/>
          </w:tcPr>
          <w:p w14:paraId="35AA5C41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3A209F8" w14:textId="40927120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55F8F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FE370" w14:textId="2F59064D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952E82" w14:textId="6D56608C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5FD93" w14:textId="3FF5FF93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7DF41F" w14:textId="3CAF57C1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176</w:t>
            </w:r>
          </w:p>
        </w:tc>
      </w:tr>
    </w:tbl>
    <w:p w14:paraId="24DC5AD3" w14:textId="77777777" w:rsidR="00F84FAA" w:rsidRDefault="00F84FAA">
      <w:pPr>
        <w:rPr>
          <w:rFonts w:cstheme="minorBidi"/>
        </w:rPr>
      </w:pP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260"/>
        <w:gridCol w:w="180"/>
        <w:gridCol w:w="811"/>
        <w:gridCol w:w="180"/>
        <w:gridCol w:w="990"/>
        <w:gridCol w:w="900"/>
        <w:gridCol w:w="990"/>
        <w:gridCol w:w="990"/>
      </w:tblGrid>
      <w:tr w:rsidR="00AD4FF6" w:rsidRPr="004D49BC" w14:paraId="398EA5FC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64D7197A" w14:textId="192B6DE9" w:rsidR="00AD4FF6" w:rsidRPr="004D49BC" w:rsidRDefault="00AD4FF6" w:rsidP="00F84FA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2AF95069" w14:textId="50F9151C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4D49BC" w14:paraId="3598AF4D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30828638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1A63EBBC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4D49BC" w14:paraId="1698514D" w14:textId="77777777" w:rsidTr="00EC3B51">
        <w:trPr>
          <w:trHeight w:val="50"/>
          <w:tblHeader/>
        </w:trPr>
        <w:tc>
          <w:tcPr>
            <w:tcW w:w="1980" w:type="dxa"/>
            <w:shd w:val="clear" w:color="auto" w:fill="auto"/>
          </w:tcPr>
          <w:p w14:paraId="1251C9D3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D2D8394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18ABF9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353BE" w14:textId="70622C8E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89FDDB" w14:textId="1A4D2DCA" w:rsidR="00D86BB6" w:rsidRPr="004D49BC" w:rsidRDefault="00D86BB6" w:rsidP="00DA6CB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569C7E9" w14:textId="77777777" w:rsidR="00D86BB6" w:rsidRPr="004D49BC" w:rsidRDefault="00D86BB6" w:rsidP="00B3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362700CC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1567312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3C892EAA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9DE09D" w14:textId="77777777" w:rsidR="00EC3B51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AA742D" w14:textId="65DDE4C2" w:rsidR="00EC3B51" w:rsidRPr="004D49BC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937BCA3" w14:textId="77777777" w:rsidR="00EC3B51" w:rsidRPr="004D49BC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มูลค่าด้วย</w:t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6931BB8A" w14:textId="2A4C8E56" w:rsidR="00D86BB6" w:rsidRPr="004D49BC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F4813D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3B4C3FD2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B336AC"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184B715A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6AD878BB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4D49BC" w14:paraId="446F7DB3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6C73A966" w14:textId="4E992575" w:rsidR="00D86BB6" w:rsidRPr="004D49BC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2C369143" w14:textId="77777777" w:rsidR="00D86BB6" w:rsidRPr="004D49BC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B1C31" w:rsidRPr="004D49BC" w14:paraId="60EAD047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1EC7FFB1" w14:textId="2D72E995" w:rsidR="003B1C31" w:rsidRPr="004D49BC" w:rsidRDefault="003B1C31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D11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ED11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ED1130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9C7EC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831" w:type="dxa"/>
            <w:gridSpan w:val="10"/>
          </w:tcPr>
          <w:p w14:paraId="79A8EF21" w14:textId="77777777" w:rsidR="003B1C31" w:rsidRPr="004D49BC" w:rsidRDefault="003B1C31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D86BB6" w:rsidRPr="004D49BC" w14:paraId="0C389F09" w14:textId="77777777" w:rsidTr="00EC3B51">
        <w:trPr>
          <w:trHeight w:val="362"/>
        </w:trPr>
        <w:tc>
          <w:tcPr>
            <w:tcW w:w="1980" w:type="dxa"/>
            <w:shd w:val="clear" w:color="auto" w:fill="auto"/>
          </w:tcPr>
          <w:p w14:paraId="1A643724" w14:textId="77777777" w:rsidR="00D86BB6" w:rsidRPr="004D49BC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1A415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75D40DB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F8DC20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2C59C11E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27B65E22" w14:textId="77777777" w:rsidTr="00EC3B51">
        <w:trPr>
          <w:trHeight w:val="362"/>
        </w:trPr>
        <w:tc>
          <w:tcPr>
            <w:tcW w:w="1980" w:type="dxa"/>
            <w:shd w:val="clear" w:color="auto" w:fill="auto"/>
          </w:tcPr>
          <w:p w14:paraId="4D22A2D9" w14:textId="4A40F569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44CE4F26" w14:textId="5BDD629E" w:rsidR="00824421" w:rsidRPr="004D49BC" w:rsidRDefault="000C072D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950</w:t>
            </w:r>
          </w:p>
        </w:tc>
        <w:tc>
          <w:tcPr>
            <w:tcW w:w="180" w:type="dxa"/>
            <w:vAlign w:val="bottom"/>
          </w:tcPr>
          <w:p w14:paraId="39BF495C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6E1F1E" w14:textId="65B91EA0" w:rsidR="00824421" w:rsidRPr="004D49BC" w:rsidRDefault="00B94665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DACB3C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57A29D2" w14:textId="70B17B02" w:rsidR="00824421" w:rsidRPr="004D49BC" w:rsidRDefault="00B94665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32440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25F40" w14:textId="31DAA49E" w:rsidR="00824421" w:rsidRPr="004D49BC" w:rsidRDefault="00B94665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FCF656" w14:textId="2BEA1997" w:rsidR="00824421" w:rsidRPr="004D49BC" w:rsidRDefault="00B94665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832426" w14:textId="4EE487AD" w:rsidR="00824421" w:rsidRPr="004D49BC" w:rsidRDefault="00B94665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0E96A8" w14:textId="57B79461" w:rsidR="00824421" w:rsidRPr="004D49BC" w:rsidRDefault="00B94665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</w:tr>
      <w:tr w:rsidR="00824421" w:rsidRPr="004D49BC" w14:paraId="29798C36" w14:textId="77777777" w:rsidTr="00EC3B51">
        <w:trPr>
          <w:trHeight w:val="362"/>
        </w:trPr>
        <w:tc>
          <w:tcPr>
            <w:tcW w:w="1980" w:type="dxa"/>
            <w:shd w:val="clear" w:color="auto" w:fill="auto"/>
          </w:tcPr>
          <w:p w14:paraId="48C13823" w14:textId="179AAEA7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37937221" w14:textId="7A06849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697213" w14:textId="0FD1ADD5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E49F2A2" w14:textId="774D4B7C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5EDFF61" w14:textId="4661F2E1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6603BB83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6D50A94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3CFDD1CA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4B209B9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002DA5C" w14:textId="77777777" w:rsidTr="00EC3B51">
        <w:trPr>
          <w:trHeight w:val="362"/>
        </w:trPr>
        <w:tc>
          <w:tcPr>
            <w:tcW w:w="1980" w:type="dxa"/>
            <w:shd w:val="clear" w:color="auto" w:fill="auto"/>
          </w:tcPr>
          <w:p w14:paraId="43282AF2" w14:textId="0DC852A3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180021"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7046957" w14:textId="5F058C98" w:rsidR="00824421" w:rsidRPr="00AB58F6" w:rsidRDefault="00315E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594E9D2A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292A90" w14:textId="4E2B120E" w:rsidR="00824421" w:rsidRPr="004D49BC" w:rsidRDefault="00E16D75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80" w:type="dxa"/>
            <w:vAlign w:val="bottom"/>
          </w:tcPr>
          <w:p w14:paraId="3252BC24" w14:textId="4125C114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B088526" w14:textId="60E8A6F0" w:rsidR="00824421" w:rsidRPr="004D49BC" w:rsidRDefault="00E16D75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72ECE69F" w:rsidR="00824421" w:rsidRPr="004D49BC" w:rsidRDefault="00302B36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7FB270E1" w:rsidR="00824421" w:rsidRPr="004D49BC" w:rsidRDefault="000216FF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055868F0" w:rsidR="00824421" w:rsidRPr="004D49BC" w:rsidRDefault="00302B3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221C532A" w:rsidR="00824421" w:rsidRPr="004D49BC" w:rsidRDefault="000216FF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999</w:t>
            </w:r>
          </w:p>
        </w:tc>
      </w:tr>
      <w:tr w:rsidR="00824421" w:rsidRPr="004D49BC" w14:paraId="6B0787A5" w14:textId="77777777" w:rsidTr="00EC3B51">
        <w:trPr>
          <w:trHeight w:val="144"/>
        </w:trPr>
        <w:tc>
          <w:tcPr>
            <w:tcW w:w="1980" w:type="dxa"/>
            <w:shd w:val="clear" w:color="auto" w:fill="auto"/>
          </w:tcPr>
          <w:p w14:paraId="46179DB1" w14:textId="77777777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963D3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2C4FE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022AE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434E5E4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33CD5FE7" w14:textId="77777777" w:rsidTr="00EC3B51">
        <w:trPr>
          <w:trHeight w:val="362"/>
        </w:trPr>
        <w:tc>
          <w:tcPr>
            <w:tcW w:w="1980" w:type="dxa"/>
            <w:shd w:val="clear" w:color="auto" w:fill="auto"/>
          </w:tcPr>
          <w:p w14:paraId="1AEBB2A4" w14:textId="77777777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5F30EE0E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AA9B3E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1258D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77E6F63C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B61E365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7CAB51A7" w14:textId="5845C546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53687A7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FB703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0CB2B1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D2FF96E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0D598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ED98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576CD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8032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0138A64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18FA5CB6" w14:textId="561EA718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57C35F26" w14:textId="33AF3CD0" w:rsidR="00824421" w:rsidRPr="00AB58F6" w:rsidRDefault="000216FF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261502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00F69F" w14:textId="0FD856BA" w:rsidR="00824421" w:rsidRPr="004D49BC" w:rsidRDefault="000216FF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565</w:t>
            </w:r>
          </w:p>
        </w:tc>
        <w:tc>
          <w:tcPr>
            <w:tcW w:w="180" w:type="dxa"/>
            <w:vAlign w:val="bottom"/>
          </w:tcPr>
          <w:p w14:paraId="75020634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9B4EDED" w14:textId="0639A755" w:rsidR="00824421" w:rsidRPr="004D49BC" w:rsidRDefault="000216FF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1892CF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4F6C1" w14:textId="6CD515E2" w:rsidR="00824421" w:rsidRPr="004D49BC" w:rsidRDefault="000216FF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3AFEA4" w14:textId="0B02325B" w:rsidR="00824421" w:rsidRPr="00916932" w:rsidRDefault="000216FF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2B17B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4799B7" w14:textId="639A40F1" w:rsidR="00824421" w:rsidRPr="004D49BC" w:rsidRDefault="000216FF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E0EDE6" w14:textId="7BCB5ED2" w:rsidR="00824421" w:rsidRPr="002B17BE" w:rsidRDefault="000216FF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B17BE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</w:tr>
      <w:tr w:rsidR="00824421" w:rsidRPr="004D49BC" w14:paraId="7E32F36B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54AD3286" w14:textId="37AD76B9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7814ED" w14:textId="107A4D78" w:rsidR="00824421" w:rsidRPr="004D49BC" w:rsidRDefault="00FE4D0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C77E33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41238D" w14:textId="0495C424" w:rsidR="00824421" w:rsidRPr="004D49BC" w:rsidRDefault="00FE4D02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8,211</w:t>
            </w:r>
          </w:p>
        </w:tc>
        <w:tc>
          <w:tcPr>
            <w:tcW w:w="180" w:type="dxa"/>
          </w:tcPr>
          <w:p w14:paraId="5DFD947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64358011" w14:textId="7E33A057" w:rsidR="00824421" w:rsidRPr="004D49BC" w:rsidRDefault="00FE4D0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8,211</w:t>
            </w:r>
          </w:p>
        </w:tc>
        <w:tc>
          <w:tcPr>
            <w:tcW w:w="180" w:type="dxa"/>
            <w:shd w:val="clear" w:color="auto" w:fill="auto"/>
          </w:tcPr>
          <w:p w14:paraId="737EF0A7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E326C2" w14:textId="1D9B31FA" w:rsidR="00824421" w:rsidRPr="004D49BC" w:rsidRDefault="00FE4D02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052D67E" w14:textId="05F22A72" w:rsidR="00824421" w:rsidRPr="004D49BC" w:rsidRDefault="00FE4D0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8,270</w:t>
            </w:r>
          </w:p>
        </w:tc>
        <w:tc>
          <w:tcPr>
            <w:tcW w:w="990" w:type="dxa"/>
            <w:shd w:val="clear" w:color="auto" w:fill="auto"/>
          </w:tcPr>
          <w:p w14:paraId="54FB5678" w14:textId="0DD115C4" w:rsidR="00824421" w:rsidRPr="004D49BC" w:rsidRDefault="006161D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9312A5C" w14:textId="415DDDDA" w:rsidR="00824421" w:rsidRPr="004D49BC" w:rsidRDefault="006161D2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8,270</w:t>
            </w:r>
          </w:p>
        </w:tc>
      </w:tr>
      <w:tr w:rsidR="006161D2" w:rsidRPr="004D49BC" w14:paraId="744DC19B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7A765CEF" w14:textId="225F17E8" w:rsidR="006161D2" w:rsidRPr="004D49BC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29D83755" w14:textId="1D728F30" w:rsidR="006161D2" w:rsidRPr="004D49BC" w:rsidRDefault="006161D2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6CF911E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FF128D" w14:textId="0ED7F9D1" w:rsidR="006161D2" w:rsidRPr="004D49BC" w:rsidRDefault="006161D2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80" w:type="dxa"/>
            <w:vAlign w:val="bottom"/>
          </w:tcPr>
          <w:p w14:paraId="2B777F38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22585293" w14:textId="6481B01D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6492F7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66E518" w14:textId="5E4E363B" w:rsidR="006161D2" w:rsidRPr="004D49BC" w:rsidRDefault="006161D2" w:rsidP="007E3AF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6FC1FA" w14:textId="11B7E9D8" w:rsidR="006161D2" w:rsidRPr="004D49BC" w:rsidRDefault="002F12BF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718230" w14:textId="5792BAD7" w:rsidR="006161D2" w:rsidRPr="004D49BC" w:rsidRDefault="002F12BF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9C5AA1" w14:textId="07F25D33" w:rsidR="006161D2" w:rsidRPr="004D49BC" w:rsidRDefault="002F12BF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</w:tr>
      <w:tr w:rsidR="006161D2" w:rsidRPr="004D49BC" w14:paraId="0612E50C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7DBF1F4B" w14:textId="3524E664" w:rsidR="006161D2" w:rsidRPr="004D49BC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8208D1D" w14:textId="037C88D8" w:rsidR="006161D2" w:rsidRPr="004D49BC" w:rsidRDefault="006161D2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D25799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735B1" w14:textId="03021F6F" w:rsidR="006161D2" w:rsidRPr="00A42648" w:rsidRDefault="006161D2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53881C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6999EF1" w14:textId="107C136E" w:rsidR="006161D2" w:rsidRPr="009F67F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737EA9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EDD95" w14:textId="1B832055" w:rsidR="006161D2" w:rsidRPr="004D49BC" w:rsidRDefault="006161D2" w:rsidP="007E3AF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175BD8" w14:textId="217B8AA8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B4895" w14:textId="3172F05A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8C512C" w14:textId="5A23FB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02F36E0A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09D35215" w14:textId="63A74C43" w:rsidR="006161D2" w:rsidRPr="004D49BC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0B00A2CF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2729500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CAE482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AD4251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BD5F744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7BBD61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1CE544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42FEE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FF8936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3FCEF5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1C7F31CE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17C2C577" w14:textId="528CFE83" w:rsidR="006161D2" w:rsidRPr="004D49BC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261E174F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710A90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AF207C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7E1DB8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0471289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9EBA75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63E62F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825E15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6030A1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68AFF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64A2B4B0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062BEEE1" w14:textId="35BE0418" w:rsidR="006161D2" w:rsidRPr="004D49BC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E77E9FB" w14:textId="55AFE5A8" w:rsidR="006161D2" w:rsidRPr="009578B7" w:rsidRDefault="006161D2" w:rsidP="009578B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80" w:type="dxa"/>
            <w:vAlign w:val="bottom"/>
          </w:tcPr>
          <w:p w14:paraId="39581D86" w14:textId="77777777" w:rsidR="006161D2" w:rsidRPr="009578B7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716145" w14:textId="580A4F2C" w:rsidR="006161D2" w:rsidRPr="009578B7" w:rsidRDefault="006161D2" w:rsidP="007831B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CAD4167" w14:textId="77777777" w:rsidR="006161D2" w:rsidRPr="009578B7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DB2BBC5" w14:textId="1E8C2F77" w:rsidR="006161D2" w:rsidRPr="009578B7" w:rsidRDefault="006161D2" w:rsidP="009578B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78B7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DA6CF9" w14:textId="77777777" w:rsidR="006161D2" w:rsidRPr="009578B7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388C3" w14:textId="0305B1F7" w:rsidR="006161D2" w:rsidRPr="009578B7" w:rsidRDefault="006161D2" w:rsidP="009578B7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78B7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F287DE" w14:textId="0C88FA05" w:rsidR="006161D2" w:rsidRPr="009578B7" w:rsidRDefault="006161D2" w:rsidP="009578B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7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532020" w14:textId="7DEC4883" w:rsidR="006161D2" w:rsidRPr="009578B7" w:rsidRDefault="006161D2" w:rsidP="009578B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7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042240" w14:textId="6CA6D159" w:rsidR="006161D2" w:rsidRPr="009578B7" w:rsidRDefault="006161D2" w:rsidP="009578B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78B7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</w:tr>
      <w:tr w:rsidR="006161D2" w:rsidRPr="004D49BC" w14:paraId="7CD81EDB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79F34AF8" w14:textId="413C81D9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059002B6" w14:textId="494E2AF6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0C4A1EA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843E6A" w14:textId="56D303FF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5B2905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2419938" w14:textId="784D254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9FC6E5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9E18F5" w14:textId="429CE8BE" w:rsidR="006161D2" w:rsidRPr="004D49BC" w:rsidRDefault="006161D2" w:rsidP="009578B7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3039B4" w14:textId="18999EE9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22B244" w14:textId="58721AF9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DA88E" w14:textId="2C81A37E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5C3A33A8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59607F74" w14:textId="6B18160C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6065D67" w14:textId="1612BC8E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D3A3793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72BF3E" w14:textId="67D8402B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D49BC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80" w:type="dxa"/>
            <w:vAlign w:val="bottom"/>
          </w:tcPr>
          <w:p w14:paraId="161F9A3F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56D2BDE" w14:textId="6E228E61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38BA57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17B84" w14:textId="3EBD1A7F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FC3D9C" w14:textId="77AE4C54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D46E86" w14:textId="74B33CAE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A0F741" w14:textId="1B2BDD51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</w:tr>
      <w:tr w:rsidR="006161D2" w:rsidRPr="004D49BC" w14:paraId="7B3C823E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6FFC8146" w14:textId="419D8408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44F84833" w14:textId="5203DBD9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80" w:type="dxa"/>
            <w:vAlign w:val="bottom"/>
          </w:tcPr>
          <w:p w14:paraId="03F6AA6B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F46ED7" w14:textId="5B6DD895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44CE8C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58AD662" w14:textId="3CB0C67C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4F615E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71EF9" w14:textId="0400F5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4C2FC4" w14:textId="24B717E8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D14EF7" w14:textId="337743F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CF2E9F" w14:textId="77790B7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6161D2" w:rsidRPr="004D49BC" w14:paraId="309C7F4D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7654F69B" w14:textId="79BAAF5F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4858854" w14:textId="09E6C9B9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CBC74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A88A39" w14:textId="75D57B92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CB4C41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7393625" w14:textId="19F2872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DEFCAF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90BE36" w14:textId="08389BFF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DDE22D" w14:textId="7EC54685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3AB9E7" w14:textId="712F680E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FABFC9" w14:textId="42B7D826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653E80DD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2CE5ABA1" w14:textId="21EBF569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1F5F943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68348A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B46AA0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6B5A75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17A2EA4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C3866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C6D5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2B2C45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4E3D7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8D55F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2D32F59D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758849D8" w14:textId="4FACA333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0885EB05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95C28F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55B413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EA2BBA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C9C247B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07F71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95ED18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B5596D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4B525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15FA5F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7B7D3411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75619B87" w14:textId="1B3DB32B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3C988C1E" w14:textId="290F426D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3444153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8AF29B" w14:textId="49742637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180" w:type="dxa"/>
            <w:vAlign w:val="bottom"/>
          </w:tcPr>
          <w:p w14:paraId="6989FBE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D918D5B" w14:textId="07EAE4E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E8BDFE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D7C56" w14:textId="595CFC83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27B885" w14:textId="5F501211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EB8E2" w14:textId="1DD20645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67859B" w14:textId="1D4754B8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236</w:t>
            </w:r>
          </w:p>
        </w:tc>
      </w:tr>
      <w:tr w:rsidR="006161D2" w:rsidRPr="004D49BC" w14:paraId="52F738DB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7190AEA3" w14:textId="459F17E6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568894F4" w14:textId="4A55B7EC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0C74AA7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87C5BC" w14:textId="5069B7E5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180" w:type="dxa"/>
            <w:vAlign w:val="bottom"/>
          </w:tcPr>
          <w:p w14:paraId="5BB9615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71D8083D" w14:textId="354F1FD4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110DD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095C6" w14:textId="7C783E28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6E9C34" w14:textId="05706C5B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B577A" w14:textId="3803E616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079BF8" w14:textId="491E3E4E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9,499</w:t>
            </w:r>
          </w:p>
        </w:tc>
      </w:tr>
      <w:tr w:rsidR="006161D2" w:rsidRPr="004D49BC" w14:paraId="7FCE305E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1E5F5475" w14:textId="14D08D9A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4A37E1E2" w14:textId="4B07CF30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CE1875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11C382" w14:textId="0A85897E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6B864730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965EB09" w14:textId="35FE772C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F66FA3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5C956" w14:textId="5EEE14BB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A9AB4D" w14:textId="43A6F66A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1D989E" w14:textId="213C3BA1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74B19B" w14:textId="090A925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</w:tr>
      <w:tr w:rsidR="006161D2" w:rsidRPr="004D49BC" w14:paraId="4CB071E0" w14:textId="77777777" w:rsidTr="00EC3B51">
        <w:trPr>
          <w:trHeight w:val="350"/>
        </w:trPr>
        <w:tc>
          <w:tcPr>
            <w:tcW w:w="1980" w:type="dxa"/>
            <w:shd w:val="clear" w:color="auto" w:fill="auto"/>
          </w:tcPr>
          <w:p w14:paraId="59B794C7" w14:textId="3A4F1A6D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2D37D77" w14:textId="497F78EE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814301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F4521C" w14:textId="39032A6D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FEC05C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2264823" w14:textId="7B6050A8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AA41D4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C3710" w14:textId="40C25C6B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C91A82" w14:textId="13A1C9AB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0AC1D3" w14:textId="253C414C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BA71E7" w14:textId="7657E6C0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7F740A0" w14:textId="5C838771" w:rsidR="00D56066" w:rsidRPr="004D49BC" w:rsidRDefault="00F87E9C" w:rsidP="0052543D">
      <w:pPr>
        <w:rPr>
          <w:rFonts w:cstheme="minorBidi"/>
        </w:rPr>
      </w:pPr>
      <w:r w:rsidRPr="004D49BC">
        <w:br w:type="page"/>
      </w:r>
    </w:p>
    <w:p w14:paraId="5B9D1597" w14:textId="0EED36A6" w:rsidR="00102221" w:rsidRPr="00E7472A" w:rsidRDefault="00102221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5" w:name="_Hlk165987322"/>
      <w:r w:rsidRPr="00E7472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bookmarkEnd w:id="5"/>
    <w:p w14:paraId="34521613" w14:textId="77777777" w:rsidR="00102221" w:rsidRPr="004D49BC" w:rsidRDefault="00102221" w:rsidP="00102221">
      <w:pPr>
        <w:rPr>
          <w:rFonts w:asciiTheme="majorBidi" w:hAnsiTheme="majorBidi" w:cstheme="majorBidi"/>
        </w:rPr>
      </w:pPr>
    </w:p>
    <w:p w14:paraId="4C25B709" w14:textId="3D395464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รายละเอียดที่ดิน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และสินทรัพย์ไม่มีตัวตนอื่น</w:t>
      </w:r>
      <w:r w:rsidRPr="004D49BC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4D49BC">
        <w:rPr>
          <w:rFonts w:ascii="Angsana New" w:hAnsi="Angsana New" w:cs="Angsana New" w:hint="cs"/>
          <w:sz w:val="30"/>
          <w:szCs w:val="30"/>
          <w:cs/>
        </w:rPr>
        <w:t>งวด</w:t>
      </w:r>
      <w:r w:rsidR="00493378">
        <w:rPr>
          <w:rFonts w:ascii="Angsana New" w:hAnsi="Angsana New" w:cs="Angsana New" w:hint="cs"/>
          <w:sz w:val="30"/>
          <w:szCs w:val="30"/>
          <w:cs/>
        </w:rPr>
        <w:t>หก</w:t>
      </w:r>
      <w:r w:rsidRPr="004D49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D49B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4D49BC">
        <w:rPr>
          <w:rFonts w:ascii="Angsana New" w:hAnsi="Angsana New" w:cs="Angsana New"/>
          <w:sz w:val="30"/>
          <w:szCs w:val="30"/>
        </w:rPr>
        <w:t xml:space="preserve"> 3</w:t>
      </w:r>
      <w:r w:rsidR="00493378">
        <w:rPr>
          <w:rFonts w:ascii="Angsana New" w:hAnsi="Angsana New" w:cs="Angsana New"/>
          <w:sz w:val="30"/>
          <w:szCs w:val="30"/>
        </w:rPr>
        <w:t>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49337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>256</w:t>
      </w:r>
      <w:r w:rsidR="003047E2"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D49BC">
        <w:rPr>
          <w:rFonts w:ascii="Angsana New" w:hAnsi="Angsana New" w:cs="Angsana New"/>
          <w:sz w:val="30"/>
          <w:szCs w:val="30"/>
        </w:rPr>
        <w:t>256</w:t>
      </w:r>
      <w:r w:rsidR="003047E2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DEBAFD5" w14:textId="77777777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5"/>
        <w:gridCol w:w="877"/>
        <w:gridCol w:w="984"/>
        <w:gridCol w:w="270"/>
        <w:gridCol w:w="1081"/>
        <w:gridCol w:w="270"/>
        <w:gridCol w:w="984"/>
        <w:gridCol w:w="270"/>
        <w:gridCol w:w="1148"/>
      </w:tblGrid>
      <w:tr w:rsidR="00102221" w:rsidRPr="004D49BC" w14:paraId="16FD766D" w14:textId="77777777" w:rsidTr="00594323">
        <w:tc>
          <w:tcPr>
            <w:tcW w:w="1777" w:type="pct"/>
          </w:tcPr>
          <w:p w14:paraId="35C556D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0" w:type="pct"/>
          </w:tcPr>
          <w:p w14:paraId="6EA27057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68BCB6C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ABE111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8A397A5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7E2" w:rsidRPr="004D49BC" w14:paraId="3B5E388B" w14:textId="77777777" w:rsidTr="00594323">
        <w:tc>
          <w:tcPr>
            <w:tcW w:w="1777" w:type="pct"/>
          </w:tcPr>
          <w:p w14:paraId="14B4F324" w14:textId="77777777" w:rsidR="003047E2" w:rsidRPr="004D49BC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7CE060C0" w14:textId="57EBC33C" w:rsidR="003047E2" w:rsidRPr="004D49BC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46EC9A30" w14:textId="6BD38768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DE407C3" w14:textId="77777777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0ACC5C" w14:textId="3FFCAF16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94EBD77" w14:textId="77777777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CC7421D" w14:textId="3134B426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340421B" w14:textId="77777777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334CB0B" w14:textId="0465712F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02221" w:rsidRPr="004D49BC" w14:paraId="2C870A6A" w14:textId="77777777" w:rsidTr="00594323">
        <w:tc>
          <w:tcPr>
            <w:tcW w:w="1777" w:type="pct"/>
          </w:tcPr>
          <w:p w14:paraId="28ABF447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67C72214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</w:tcPr>
          <w:p w14:paraId="5D7354B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7E2" w:rsidRPr="001343B8" w14:paraId="061C66B6" w14:textId="77777777" w:rsidTr="00594323">
        <w:tc>
          <w:tcPr>
            <w:tcW w:w="1777" w:type="pct"/>
          </w:tcPr>
          <w:p w14:paraId="53A754FB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480" w:type="pct"/>
          </w:tcPr>
          <w:p w14:paraId="5573FE2B" w14:textId="0E9A7E4B" w:rsidR="003047E2" w:rsidRPr="001343B8" w:rsidRDefault="003047E2" w:rsidP="003047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DEAA16B" w14:textId="22E479A0" w:rsidR="003047E2" w:rsidRPr="006254DF" w:rsidRDefault="0062634C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1,009,646</w:t>
            </w:r>
          </w:p>
        </w:tc>
        <w:tc>
          <w:tcPr>
            <w:tcW w:w="148" w:type="pct"/>
          </w:tcPr>
          <w:p w14:paraId="0D3F71FF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04FB3C" w14:textId="4EDF4514" w:rsidR="003047E2" w:rsidRPr="001343B8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54DF">
              <w:rPr>
                <w:rFonts w:asciiTheme="majorBidi" w:hAnsiTheme="majorBidi" w:cstheme="majorBidi"/>
                <w:sz w:val="30"/>
                <w:szCs w:val="30"/>
              </w:rPr>
              <w:t>384,687</w:t>
            </w:r>
          </w:p>
        </w:tc>
        <w:tc>
          <w:tcPr>
            <w:tcW w:w="148" w:type="pct"/>
          </w:tcPr>
          <w:p w14:paraId="1826FE19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AEEBBA2" w14:textId="2AA806A3" w:rsidR="003047E2" w:rsidRPr="001343B8" w:rsidRDefault="008B5C2B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102,932</w:t>
            </w:r>
          </w:p>
        </w:tc>
        <w:tc>
          <w:tcPr>
            <w:tcW w:w="148" w:type="pct"/>
          </w:tcPr>
          <w:p w14:paraId="23A0F252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707CFDAA" w14:textId="432CEB81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100</w:t>
            </w:r>
            <w:r w:rsidRPr="001343B8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445</w:t>
            </w:r>
          </w:p>
        </w:tc>
      </w:tr>
      <w:tr w:rsidR="003047E2" w:rsidRPr="001343B8" w14:paraId="382A9298" w14:textId="77777777" w:rsidTr="00594323">
        <w:tc>
          <w:tcPr>
            <w:tcW w:w="1777" w:type="pct"/>
          </w:tcPr>
          <w:p w14:paraId="0A9D02A7" w14:textId="6CAE2D96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(หัก)</w:t>
            </w:r>
            <w:r w:rsidR="00EC3B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1343B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การเปลี่ยนแปลงในเจ้าหนี้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</w:t>
            </w:r>
          </w:p>
        </w:tc>
        <w:tc>
          <w:tcPr>
            <w:tcW w:w="480" w:type="pct"/>
          </w:tcPr>
          <w:p w14:paraId="447B6C6D" w14:textId="77777777" w:rsidR="003047E2" w:rsidRPr="001343B8" w:rsidRDefault="003047E2" w:rsidP="003047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DFB6E6F" w14:textId="2AC3A158" w:rsidR="003047E2" w:rsidRPr="006254DF" w:rsidRDefault="0062634C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(151,988)</w:t>
            </w:r>
          </w:p>
        </w:tc>
        <w:tc>
          <w:tcPr>
            <w:tcW w:w="148" w:type="pct"/>
          </w:tcPr>
          <w:p w14:paraId="41C87430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21E2370" w14:textId="094993D8" w:rsidR="003047E2" w:rsidRPr="001343B8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54DF">
              <w:rPr>
                <w:rFonts w:asciiTheme="majorBidi" w:hAnsiTheme="majorBidi" w:cstheme="majorBidi"/>
                <w:sz w:val="30"/>
                <w:szCs w:val="30"/>
              </w:rPr>
              <w:t>330,755</w:t>
            </w:r>
          </w:p>
        </w:tc>
        <w:tc>
          <w:tcPr>
            <w:tcW w:w="148" w:type="pct"/>
          </w:tcPr>
          <w:p w14:paraId="19425CE7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21F2BBE6" w14:textId="097137D9" w:rsidR="003047E2" w:rsidRPr="001343B8" w:rsidRDefault="008B5C2B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41" w:firstLine="0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5,184</w:t>
            </w:r>
          </w:p>
        </w:tc>
        <w:tc>
          <w:tcPr>
            <w:tcW w:w="148" w:type="pct"/>
          </w:tcPr>
          <w:p w14:paraId="781F1FF2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5D198C5C" w14:textId="7BA92A74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8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69</w:t>
            </w:r>
            <w:r w:rsidRPr="001343B8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491</w:t>
            </w:r>
          </w:p>
        </w:tc>
      </w:tr>
      <w:tr w:rsidR="003047E2" w:rsidRPr="001343B8" w14:paraId="7BCC23CC" w14:textId="77777777" w:rsidTr="00594323">
        <w:tc>
          <w:tcPr>
            <w:tcW w:w="1777" w:type="pct"/>
          </w:tcPr>
          <w:p w14:paraId="54469DA5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ซื้อมาและจ่ายชำระเป็นเงินสด</w:t>
            </w:r>
          </w:p>
        </w:tc>
        <w:tc>
          <w:tcPr>
            <w:tcW w:w="480" w:type="pct"/>
          </w:tcPr>
          <w:p w14:paraId="341AA745" w14:textId="77777777" w:rsidR="003047E2" w:rsidRPr="001343B8" w:rsidRDefault="003047E2" w:rsidP="003047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FE438" w14:textId="3F15867D" w:rsidR="003047E2" w:rsidRPr="006254DF" w:rsidRDefault="0062634C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857,658</w:t>
            </w:r>
          </w:p>
        </w:tc>
        <w:tc>
          <w:tcPr>
            <w:tcW w:w="148" w:type="pct"/>
          </w:tcPr>
          <w:p w14:paraId="1433369A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BC267F9" w14:textId="76391860" w:rsidR="003047E2" w:rsidRPr="001343B8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54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715,442</w:t>
            </w:r>
          </w:p>
        </w:tc>
        <w:tc>
          <w:tcPr>
            <w:tcW w:w="148" w:type="pct"/>
          </w:tcPr>
          <w:p w14:paraId="3C1B6D82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4FAF5" w14:textId="3752391C" w:rsidR="003047E2" w:rsidRPr="001343B8" w:rsidRDefault="008B5C2B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108,116</w:t>
            </w:r>
          </w:p>
        </w:tc>
        <w:tc>
          <w:tcPr>
            <w:tcW w:w="148" w:type="pct"/>
          </w:tcPr>
          <w:p w14:paraId="085C3D9B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5B42A6B" w14:textId="47E5A85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1343B8">
              <w:rPr>
                <w:rFonts w:asciiTheme="majorBidi" w:eastAsia="Malgun Gothic" w:hAnsiTheme="majorBidi" w:cs="Angsana New"/>
                <w:b/>
                <w:bCs/>
                <w:sz w:val="30"/>
                <w:szCs w:val="30"/>
                <w:cs/>
                <w:lang w:eastAsia="ko-KR"/>
              </w:rPr>
              <w:t>169</w:t>
            </w:r>
            <w:r w:rsidRPr="001343B8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1343B8">
              <w:rPr>
                <w:rFonts w:asciiTheme="majorBidi" w:eastAsia="Malgun Gothic" w:hAnsiTheme="majorBidi" w:cs="Angsana New"/>
                <w:b/>
                <w:bCs/>
                <w:sz w:val="30"/>
                <w:szCs w:val="30"/>
                <w:cs/>
                <w:lang w:eastAsia="ko-KR"/>
              </w:rPr>
              <w:t>936</w:t>
            </w:r>
          </w:p>
        </w:tc>
      </w:tr>
    </w:tbl>
    <w:p w14:paraId="61865154" w14:textId="77777777" w:rsidR="00102221" w:rsidRPr="001343B8" w:rsidRDefault="00102221" w:rsidP="00102221">
      <w:pPr>
        <w:rPr>
          <w:rFonts w:asciiTheme="majorBidi" w:hAnsiTheme="majorBidi" w:cstheme="majorBidi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781"/>
        <w:gridCol w:w="984"/>
        <w:gridCol w:w="270"/>
        <w:gridCol w:w="1081"/>
        <w:gridCol w:w="270"/>
        <w:gridCol w:w="984"/>
        <w:gridCol w:w="270"/>
        <w:gridCol w:w="1158"/>
      </w:tblGrid>
      <w:tr w:rsidR="00102221" w:rsidRPr="001343B8" w14:paraId="2D22A7CE" w14:textId="77777777" w:rsidTr="00594323">
        <w:tc>
          <w:tcPr>
            <w:tcW w:w="1824" w:type="pct"/>
          </w:tcPr>
          <w:p w14:paraId="78EAE60B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28" w:type="pct"/>
          </w:tcPr>
          <w:p w14:paraId="66882EBA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117583CB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44DBDA3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5710D94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7E2" w:rsidRPr="001343B8" w14:paraId="565B5660" w14:textId="77777777" w:rsidTr="00594323">
        <w:trPr>
          <w:trHeight w:val="371"/>
        </w:trPr>
        <w:tc>
          <w:tcPr>
            <w:tcW w:w="1824" w:type="pct"/>
          </w:tcPr>
          <w:p w14:paraId="258C56CA" w14:textId="77777777" w:rsidR="003047E2" w:rsidRPr="001343B8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13EA4BC4" w14:textId="77777777" w:rsidR="003047E2" w:rsidRPr="001343B8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1E696384" w14:textId="0C48435C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4C1B731A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1B9678" w14:textId="5CDFF66F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41685442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A753992" w14:textId="247C055D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5E2E8ED2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B2A0700" w14:textId="58407D6D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02221" w:rsidRPr="001343B8" w14:paraId="15A1C503" w14:textId="77777777" w:rsidTr="00594323">
        <w:tc>
          <w:tcPr>
            <w:tcW w:w="1824" w:type="pct"/>
          </w:tcPr>
          <w:p w14:paraId="090D96BE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695C9FC8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8" w:type="pct"/>
            <w:gridSpan w:val="7"/>
          </w:tcPr>
          <w:p w14:paraId="216AB4AB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7E2" w:rsidRPr="001343B8" w14:paraId="07FD0FB2" w14:textId="77777777" w:rsidTr="00594323">
        <w:tc>
          <w:tcPr>
            <w:tcW w:w="1824" w:type="pct"/>
          </w:tcPr>
          <w:p w14:paraId="7A0FC31A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428" w:type="pct"/>
          </w:tcPr>
          <w:p w14:paraId="49BCB36E" w14:textId="77777777" w:rsidR="003047E2" w:rsidRPr="001343B8" w:rsidRDefault="003047E2" w:rsidP="003047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73C6DE2" w14:textId="257123F6" w:rsidR="003047E2" w:rsidRPr="001343B8" w:rsidRDefault="0062634C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75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2565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148" w:type="pct"/>
          </w:tcPr>
          <w:p w14:paraId="145058A9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6611E6" w14:textId="0496241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5,408</w:t>
            </w:r>
          </w:p>
        </w:tc>
        <w:tc>
          <w:tcPr>
            <w:tcW w:w="148" w:type="pct"/>
          </w:tcPr>
          <w:p w14:paraId="0BC9A1D7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1525D31" w14:textId="58FF5AF6" w:rsidR="003047E2" w:rsidRPr="001343B8" w:rsidRDefault="008B5C2B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5,513</w:t>
            </w:r>
          </w:p>
        </w:tc>
        <w:tc>
          <w:tcPr>
            <w:tcW w:w="148" w:type="pct"/>
          </w:tcPr>
          <w:p w14:paraId="5FCE0175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</w:tcPr>
          <w:p w14:paraId="7D1ACB7A" w14:textId="7B813F19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2</w:t>
            </w:r>
            <w:r w:rsidRPr="001343B8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440</w:t>
            </w:r>
          </w:p>
        </w:tc>
      </w:tr>
      <w:tr w:rsidR="003047E2" w:rsidRPr="004D49BC" w14:paraId="43FC7878" w14:textId="77777777" w:rsidTr="00594323">
        <w:tc>
          <w:tcPr>
            <w:tcW w:w="1824" w:type="pct"/>
          </w:tcPr>
          <w:p w14:paraId="124FC342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(หัก) </w:t>
            </w:r>
            <w:r w:rsidRPr="001343B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43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การเปลี่ยนแปลงในเจ้าหนี้</w:t>
            </w:r>
            <w:r w:rsidRPr="001343B8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428" w:type="pct"/>
          </w:tcPr>
          <w:p w14:paraId="1902792B" w14:textId="77777777" w:rsidR="003047E2" w:rsidRPr="001343B8" w:rsidRDefault="003047E2" w:rsidP="003047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EEF3752" w14:textId="694FEA34" w:rsidR="003047E2" w:rsidRPr="001343B8" w:rsidRDefault="00575638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92565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A2A1052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AC0D0DD" w14:textId="251B0540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5,980</w:t>
            </w:r>
          </w:p>
        </w:tc>
        <w:tc>
          <w:tcPr>
            <w:tcW w:w="148" w:type="pct"/>
          </w:tcPr>
          <w:p w14:paraId="2219752B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45B0C604" w14:textId="0C755D96" w:rsidR="003047E2" w:rsidRPr="001343B8" w:rsidRDefault="008B5C2B" w:rsidP="003907B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2,870</w:t>
            </w:r>
          </w:p>
        </w:tc>
        <w:tc>
          <w:tcPr>
            <w:tcW w:w="148" w:type="pct"/>
          </w:tcPr>
          <w:p w14:paraId="29A967AA" w14:textId="77777777" w:rsidR="003047E2" w:rsidRPr="001343B8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</w:tcPr>
          <w:p w14:paraId="62FAA0EC" w14:textId="4F6554C8" w:rsidR="003047E2" w:rsidRPr="004D49BC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Theme="majorBidi" w:eastAsia="Malgun Gothic" w:hAnsiTheme="majorBidi" w:cs="Angsana New"/>
                <w:sz w:val="30"/>
                <w:szCs w:val="30"/>
                <w:lang w:eastAsia="ko-KR"/>
              </w:rPr>
              <w:t>(</w:t>
            </w: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56</w:t>
            </w:r>
            <w:r w:rsidRPr="001343B8">
              <w:rPr>
                <w:rFonts w:asciiTheme="majorBidi" w:eastAsia="Malgun Gothic" w:hAnsiTheme="majorBidi" w:cs="Angsana New"/>
                <w:sz w:val="30"/>
                <w:szCs w:val="30"/>
                <w:lang w:eastAsia="ko-KR"/>
              </w:rPr>
              <w:t>9)</w:t>
            </w:r>
          </w:p>
        </w:tc>
      </w:tr>
      <w:tr w:rsidR="003047E2" w:rsidRPr="004D49BC" w14:paraId="139960D4" w14:textId="77777777" w:rsidTr="00594323">
        <w:tc>
          <w:tcPr>
            <w:tcW w:w="1824" w:type="pct"/>
          </w:tcPr>
          <w:p w14:paraId="47A65B4D" w14:textId="77777777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28" w:type="pct"/>
          </w:tcPr>
          <w:p w14:paraId="54096C4B" w14:textId="77777777" w:rsidR="003047E2" w:rsidRPr="004D49BC" w:rsidRDefault="003047E2" w:rsidP="003047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C527D" w14:textId="6CBBFAED" w:rsidR="003047E2" w:rsidRPr="005415B8" w:rsidRDefault="0062634C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15,101</w:t>
            </w:r>
          </w:p>
        </w:tc>
        <w:tc>
          <w:tcPr>
            <w:tcW w:w="148" w:type="pct"/>
          </w:tcPr>
          <w:p w14:paraId="0A4545B4" w14:textId="77777777" w:rsidR="003047E2" w:rsidRPr="004D49BC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E8FB806" w14:textId="132DC8D6" w:rsidR="003047E2" w:rsidRPr="004D49BC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11,388</w:t>
            </w:r>
          </w:p>
        </w:tc>
        <w:tc>
          <w:tcPr>
            <w:tcW w:w="148" w:type="pct"/>
          </w:tcPr>
          <w:p w14:paraId="0A938969" w14:textId="77777777" w:rsidR="003047E2" w:rsidRPr="004D49BC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B42B5" w14:textId="4D29F7C0" w:rsidR="003047E2" w:rsidRPr="004D49BC" w:rsidRDefault="008B5C2B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8,383</w:t>
            </w:r>
          </w:p>
        </w:tc>
        <w:tc>
          <w:tcPr>
            <w:tcW w:w="148" w:type="pct"/>
          </w:tcPr>
          <w:p w14:paraId="200AF11F" w14:textId="77777777" w:rsidR="003047E2" w:rsidRPr="004D49BC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ED10428" w14:textId="2A300C7C" w:rsidR="003047E2" w:rsidRPr="004D49BC" w:rsidRDefault="003047E2" w:rsidP="003047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1157D6">
              <w:rPr>
                <w:rFonts w:asciiTheme="majorBidi" w:eastAsia="Malgun Gothic" w:hAnsiTheme="majorBidi" w:cs="Angsana New"/>
                <w:b/>
                <w:bCs/>
                <w:sz w:val="30"/>
                <w:szCs w:val="30"/>
                <w:cs/>
                <w:lang w:eastAsia="ko-KR"/>
              </w:rPr>
              <w:t>1</w:t>
            </w:r>
            <w:r w:rsidRPr="001157D6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1157D6">
              <w:rPr>
                <w:rFonts w:asciiTheme="majorBidi" w:eastAsia="Malgun Gothic" w:hAnsiTheme="majorBidi" w:cs="Angsana New"/>
                <w:b/>
                <w:bCs/>
                <w:sz w:val="30"/>
                <w:szCs w:val="30"/>
                <w:cs/>
                <w:lang w:eastAsia="ko-KR"/>
              </w:rPr>
              <w:t>87</w:t>
            </w:r>
            <w:r w:rsidRPr="001157D6">
              <w:rPr>
                <w:rFonts w:asciiTheme="majorBidi" w:eastAsia="Malgun Gothic" w:hAnsiTheme="majorBidi" w:cs="Angsana New"/>
                <w:b/>
                <w:bCs/>
                <w:sz w:val="30"/>
                <w:szCs w:val="30"/>
                <w:lang w:eastAsia="ko-KR"/>
              </w:rPr>
              <w:t>1</w:t>
            </w:r>
          </w:p>
        </w:tc>
      </w:tr>
    </w:tbl>
    <w:p w14:paraId="3CEFEE7D" w14:textId="77777777" w:rsidR="00102221" w:rsidRPr="004D49BC" w:rsidRDefault="00102221" w:rsidP="0052543D">
      <w:pPr>
        <w:rPr>
          <w:rFonts w:asciiTheme="majorBidi" w:hAnsiTheme="majorBidi" w:cstheme="majorBidi"/>
          <w:sz w:val="30"/>
          <w:szCs w:val="30"/>
        </w:rPr>
      </w:pPr>
    </w:p>
    <w:p w14:paraId="6DE045BF" w14:textId="0BB628F0" w:rsidR="00804175" w:rsidRPr="004D49BC" w:rsidRDefault="00804175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4D49BC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365D44" w:rsidRPr="004D49BC" w14:paraId="05F4FDF3" w14:textId="77777777" w:rsidTr="00154033">
        <w:trPr>
          <w:tblHeader/>
        </w:trPr>
        <w:tc>
          <w:tcPr>
            <w:tcW w:w="2198" w:type="pct"/>
          </w:tcPr>
          <w:p w14:paraId="0DD723D1" w14:textId="77777777" w:rsidR="000974E9" w:rsidRPr="004D49BC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185B523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F7037" w:rsidRPr="004D49BC" w14:paraId="1FF91DB8" w14:textId="77777777" w:rsidTr="00154033">
        <w:trPr>
          <w:trHeight w:val="344"/>
          <w:tblHeader/>
        </w:trPr>
        <w:tc>
          <w:tcPr>
            <w:tcW w:w="2198" w:type="pct"/>
          </w:tcPr>
          <w:p w14:paraId="22BEF4FF" w14:textId="77777777" w:rsidR="00AF7037" w:rsidRPr="004D49BC" w:rsidRDefault="00AF7037" w:rsidP="00AF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1617B29A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4933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493378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" w:type="pct"/>
          </w:tcPr>
          <w:p w14:paraId="5D9C4F52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079C0261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43C0853B" w:rsidR="00AF7037" w:rsidRPr="004D49BC" w:rsidRDefault="00493378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0" w:type="pct"/>
          </w:tcPr>
          <w:p w14:paraId="22069C7D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2DF19FEC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664BF" w:rsidRPr="004D49BC" w14:paraId="2C6A747C" w14:textId="77777777" w:rsidTr="00154033">
        <w:trPr>
          <w:trHeight w:val="344"/>
          <w:tblHeader/>
        </w:trPr>
        <w:tc>
          <w:tcPr>
            <w:tcW w:w="2198" w:type="pct"/>
          </w:tcPr>
          <w:p w14:paraId="32F5EC65" w14:textId="77777777" w:rsidR="000664BF" w:rsidRPr="004D49BC" w:rsidRDefault="000664BF" w:rsidP="0006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2849E3A0" w:rsidR="000664BF" w:rsidRPr="004D49BC" w:rsidRDefault="000664BF" w:rsidP="0006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3DCA5BD6" w14:textId="77777777" w:rsidR="000664BF" w:rsidRPr="004D49BC" w:rsidRDefault="000664BF" w:rsidP="0006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7A36DAA2" w:rsidR="000664BF" w:rsidRPr="004D49BC" w:rsidRDefault="000664BF" w:rsidP="0006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7072F9D0" w14:textId="77777777" w:rsidR="000664BF" w:rsidRPr="004D49BC" w:rsidRDefault="000664BF" w:rsidP="0006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1846D55C" w:rsidR="000664BF" w:rsidRPr="004D49BC" w:rsidRDefault="000664BF" w:rsidP="0006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7542354" w14:textId="77777777" w:rsidR="000664BF" w:rsidRPr="004D49BC" w:rsidRDefault="000664BF" w:rsidP="0006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27AA3703" w:rsidR="000664BF" w:rsidRPr="004D49BC" w:rsidRDefault="000664BF" w:rsidP="0006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F7037" w:rsidRPr="004D49BC" w14:paraId="3F5D95A6" w14:textId="77777777" w:rsidTr="00DF43C4">
        <w:trPr>
          <w:tblHeader/>
        </w:trPr>
        <w:tc>
          <w:tcPr>
            <w:tcW w:w="2198" w:type="pct"/>
          </w:tcPr>
          <w:p w14:paraId="2194723F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56EF8F69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7037" w:rsidRPr="004D49BC" w14:paraId="1B7CB5CC" w14:textId="77777777" w:rsidTr="00DF43C4">
        <w:trPr>
          <w:tblHeader/>
        </w:trPr>
        <w:tc>
          <w:tcPr>
            <w:tcW w:w="2198" w:type="pct"/>
          </w:tcPr>
          <w:p w14:paraId="10E70E42" w14:textId="2B34D5F8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" w:right="-131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802" w:type="pct"/>
            <w:gridSpan w:val="7"/>
          </w:tcPr>
          <w:p w14:paraId="0B1ABACB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664BF" w:rsidRPr="004D49BC" w14:paraId="2DBED288" w14:textId="77777777" w:rsidTr="0052543D">
        <w:tc>
          <w:tcPr>
            <w:tcW w:w="2198" w:type="pct"/>
          </w:tcPr>
          <w:p w14:paraId="3242F6BE" w14:textId="278F6AEF" w:rsidR="000664BF" w:rsidRPr="002C4C52" w:rsidRDefault="000664BF" w:rsidP="0006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C4C5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ที่ดิน </w:t>
            </w:r>
            <w:r w:rsidRPr="002C4C52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1FC9C13D" w:rsidR="000664BF" w:rsidRPr="004D49BC" w:rsidRDefault="00AA1099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378,737</w:t>
            </w:r>
          </w:p>
        </w:tc>
        <w:tc>
          <w:tcPr>
            <w:tcW w:w="135" w:type="pct"/>
            <w:vAlign w:val="bottom"/>
          </w:tcPr>
          <w:p w14:paraId="08ED3E39" w14:textId="77777777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4B18A124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185,527</w:t>
            </w:r>
          </w:p>
        </w:tc>
        <w:tc>
          <w:tcPr>
            <w:tcW w:w="141" w:type="pct"/>
            <w:vAlign w:val="bottom"/>
          </w:tcPr>
          <w:p w14:paraId="04C30879" w14:textId="77777777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710414DE" w:rsidR="000664BF" w:rsidRPr="004D49BC" w:rsidRDefault="003907B4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8,955</w:t>
            </w:r>
          </w:p>
        </w:tc>
        <w:tc>
          <w:tcPr>
            <w:tcW w:w="130" w:type="pct"/>
            <w:vAlign w:val="bottom"/>
          </w:tcPr>
          <w:p w14:paraId="3B9ED57F" w14:textId="77777777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6DCEEA52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12,595</w:t>
            </w:r>
          </w:p>
        </w:tc>
      </w:tr>
      <w:tr w:rsidR="000664BF" w:rsidRPr="004D49BC" w14:paraId="3D8844D1" w14:textId="77777777" w:rsidTr="00594323">
        <w:tc>
          <w:tcPr>
            <w:tcW w:w="2198" w:type="pct"/>
          </w:tcPr>
          <w:p w14:paraId="0C9F6AB9" w14:textId="3831F25E" w:rsidR="000664BF" w:rsidRPr="002C4C52" w:rsidRDefault="000664BF" w:rsidP="0006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4C5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91" w:type="pct"/>
            <w:vAlign w:val="bottom"/>
          </w:tcPr>
          <w:p w14:paraId="5ACE0157" w14:textId="29F289E2" w:rsidR="000664BF" w:rsidRPr="004D49BC" w:rsidRDefault="00AA1099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1,086</w:t>
            </w:r>
          </w:p>
        </w:tc>
        <w:tc>
          <w:tcPr>
            <w:tcW w:w="135" w:type="pct"/>
            <w:vAlign w:val="bottom"/>
          </w:tcPr>
          <w:p w14:paraId="2C16410C" w14:textId="77777777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6CCA260D" w14:textId="6CC75A8E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6,300</w:t>
            </w:r>
          </w:p>
        </w:tc>
        <w:tc>
          <w:tcPr>
            <w:tcW w:w="141" w:type="pct"/>
            <w:vAlign w:val="bottom"/>
          </w:tcPr>
          <w:p w14:paraId="22229F82" w14:textId="77777777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54E0F87" w14:textId="3D043D7A" w:rsidR="000664BF" w:rsidRPr="004D49BC" w:rsidRDefault="003907B4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1,086</w:t>
            </w:r>
          </w:p>
        </w:tc>
        <w:tc>
          <w:tcPr>
            <w:tcW w:w="130" w:type="pct"/>
            <w:vAlign w:val="bottom"/>
          </w:tcPr>
          <w:p w14:paraId="3EB66497" w14:textId="77777777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63DD7AF" w14:textId="44CC1CE2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5,044</w:t>
            </w:r>
          </w:p>
        </w:tc>
      </w:tr>
      <w:tr w:rsidR="000664BF" w:rsidRPr="004D49BC" w14:paraId="0FAB8C2E" w14:textId="77777777" w:rsidTr="0052543D">
        <w:tc>
          <w:tcPr>
            <w:tcW w:w="2198" w:type="pct"/>
          </w:tcPr>
          <w:p w14:paraId="2FC4E3AA" w14:textId="77777777" w:rsidR="000664BF" w:rsidRPr="004D49BC" w:rsidRDefault="000664BF" w:rsidP="0006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24618C17" w:rsidR="000664BF" w:rsidRPr="004D49BC" w:rsidRDefault="00AA1099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379,823</w:t>
            </w:r>
          </w:p>
        </w:tc>
        <w:tc>
          <w:tcPr>
            <w:tcW w:w="135" w:type="pct"/>
            <w:vAlign w:val="bottom"/>
          </w:tcPr>
          <w:p w14:paraId="5E257414" w14:textId="77777777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463AED7F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191,827</w:t>
            </w:r>
          </w:p>
        </w:tc>
        <w:tc>
          <w:tcPr>
            <w:tcW w:w="141" w:type="pct"/>
            <w:vAlign w:val="bottom"/>
          </w:tcPr>
          <w:p w14:paraId="694298E6" w14:textId="77777777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34BF9A23" w:rsidR="000664BF" w:rsidRPr="004D49BC" w:rsidRDefault="003907B4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10,041</w:t>
            </w:r>
          </w:p>
        </w:tc>
        <w:tc>
          <w:tcPr>
            <w:tcW w:w="130" w:type="pct"/>
            <w:vAlign w:val="bottom"/>
          </w:tcPr>
          <w:p w14:paraId="3CE72A6B" w14:textId="77777777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01B797F2" w:rsidR="000664BF" w:rsidRPr="004D49BC" w:rsidRDefault="000664BF" w:rsidP="000664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17,639</w:t>
            </w:r>
          </w:p>
        </w:tc>
      </w:tr>
    </w:tbl>
    <w:p w14:paraId="5A8A5C56" w14:textId="14B2F4D5" w:rsidR="00F17B55" w:rsidRDefault="00F17B55"/>
    <w:p w14:paraId="65F575BE" w14:textId="08900E4A" w:rsidR="00A249F8" w:rsidRPr="004D49BC" w:rsidRDefault="00F17B55" w:rsidP="00F1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A249F8" w:rsidRPr="004D49BC" w14:paraId="3DCCBA82" w14:textId="77777777" w:rsidTr="00594323">
        <w:trPr>
          <w:tblHeader/>
        </w:trPr>
        <w:tc>
          <w:tcPr>
            <w:tcW w:w="2198" w:type="pct"/>
          </w:tcPr>
          <w:p w14:paraId="1A31B477" w14:textId="77777777" w:rsidR="00A249F8" w:rsidRPr="004D49BC" w:rsidRDefault="00A249F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FE4EF7A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CC408A5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578C5604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49F8" w:rsidRPr="004D49BC" w14:paraId="6BB5FCF9" w14:textId="77777777" w:rsidTr="00594323">
        <w:trPr>
          <w:trHeight w:val="344"/>
          <w:tblHeader/>
        </w:trPr>
        <w:tc>
          <w:tcPr>
            <w:tcW w:w="2198" w:type="pct"/>
          </w:tcPr>
          <w:p w14:paraId="721BEC02" w14:textId="77777777" w:rsidR="00A249F8" w:rsidRPr="004D49BC" w:rsidRDefault="00A249F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3A0050" w14:textId="08AFF00B" w:rsidR="00A249F8" w:rsidRPr="004D49BC" w:rsidRDefault="0049337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" w:type="pct"/>
          </w:tcPr>
          <w:p w14:paraId="302AD302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5EDB450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B2B50EE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7CC9BA6" w14:textId="50444687" w:rsidR="00A249F8" w:rsidRPr="004D49BC" w:rsidRDefault="0049337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0" w:type="pct"/>
          </w:tcPr>
          <w:p w14:paraId="4F7BD2F8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595F9D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D0D3D" w:rsidRPr="004D49BC" w14:paraId="0F8BD93D" w14:textId="77777777" w:rsidTr="00594323">
        <w:trPr>
          <w:trHeight w:val="344"/>
          <w:tblHeader/>
        </w:trPr>
        <w:tc>
          <w:tcPr>
            <w:tcW w:w="2198" w:type="pct"/>
          </w:tcPr>
          <w:p w14:paraId="3FB6CEB9" w14:textId="77777777" w:rsidR="00DD0D3D" w:rsidRPr="004D49BC" w:rsidRDefault="00DD0D3D" w:rsidP="00DD0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256932" w14:textId="517B8515" w:rsidR="00DD0D3D" w:rsidRPr="004D49BC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2D4182C6" w14:textId="77777777" w:rsidR="00DD0D3D" w:rsidRPr="004D49BC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542B714" w14:textId="37F1A660" w:rsidR="00DD0D3D" w:rsidRPr="004D49BC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2B76493E" w14:textId="77777777" w:rsidR="00DD0D3D" w:rsidRPr="004D49BC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3E4943B" w14:textId="2D1901D6" w:rsidR="00DD0D3D" w:rsidRPr="004D49BC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3178AEE" w14:textId="77777777" w:rsidR="00DD0D3D" w:rsidRPr="004D49BC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398ABA" w14:textId="3F2BD68A" w:rsidR="00DD0D3D" w:rsidRPr="004D49BC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249F8" w:rsidRPr="004D49BC" w14:paraId="4B3876C6" w14:textId="77777777" w:rsidTr="00594323">
        <w:trPr>
          <w:tblHeader/>
        </w:trPr>
        <w:tc>
          <w:tcPr>
            <w:tcW w:w="2198" w:type="pct"/>
          </w:tcPr>
          <w:p w14:paraId="0319C092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0DFD587D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283" w:rsidRPr="004D49BC" w14:paraId="2C54FB7E" w14:textId="77777777" w:rsidTr="0052543D">
        <w:tc>
          <w:tcPr>
            <w:tcW w:w="2198" w:type="pct"/>
          </w:tcPr>
          <w:p w14:paraId="7F5AD18B" w14:textId="3E412DF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  <w:vAlign w:val="bottom"/>
          </w:tcPr>
          <w:p w14:paraId="5A25BAB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4796DE0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71791153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4C9A8D2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602699BD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43E4CFD0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3C05247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D0D3D" w:rsidRPr="004D49BC" w14:paraId="2FC085B4" w14:textId="77777777" w:rsidTr="0052543D">
        <w:tc>
          <w:tcPr>
            <w:tcW w:w="2198" w:type="pct"/>
          </w:tcPr>
          <w:p w14:paraId="1FE2DBED" w14:textId="3F9190EE" w:rsidR="00DD0D3D" w:rsidRPr="004D49BC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1" w:type="pct"/>
            <w:vAlign w:val="bottom"/>
          </w:tcPr>
          <w:p w14:paraId="5D1BD4F5" w14:textId="77777777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0FC5AE3F" w14:textId="77777777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2DBA684D" w14:textId="77777777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63401B67" w14:textId="77777777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D68188F" w14:textId="77777777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0D82ED22" w14:textId="77777777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2CFFA41" w14:textId="77777777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D0D3D" w:rsidRPr="004D49BC" w14:paraId="12A74638" w14:textId="77777777" w:rsidTr="00594323">
        <w:tc>
          <w:tcPr>
            <w:tcW w:w="2198" w:type="pct"/>
          </w:tcPr>
          <w:p w14:paraId="686937CE" w14:textId="4E71E023" w:rsidR="00DD0D3D" w:rsidRPr="004D49BC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278EBEC4" w14:textId="36B36D93" w:rsidR="00DD0D3D" w:rsidRPr="00212BEE" w:rsidRDefault="002C4C52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435,661</w:t>
            </w:r>
          </w:p>
        </w:tc>
        <w:tc>
          <w:tcPr>
            <w:tcW w:w="135" w:type="pct"/>
            <w:vAlign w:val="bottom"/>
          </w:tcPr>
          <w:p w14:paraId="2A393262" w14:textId="77777777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6F4E9085" w14:textId="11A90C9C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719,046</w:t>
            </w:r>
          </w:p>
        </w:tc>
        <w:tc>
          <w:tcPr>
            <w:tcW w:w="141" w:type="pct"/>
            <w:vAlign w:val="bottom"/>
          </w:tcPr>
          <w:p w14:paraId="340B43FD" w14:textId="77777777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F3C1C8C" w14:textId="3ACE7E7E" w:rsidR="00DD0D3D" w:rsidRPr="00E83E43" w:rsidRDefault="003907B4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0200652" w14:textId="77777777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9F3B00" w14:textId="699E1F5E" w:rsidR="00DD0D3D" w:rsidRPr="004D49BC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DD0D3D" w:rsidRPr="00693D4A" w14:paraId="4A4FFF5A" w14:textId="77777777" w:rsidTr="00594323">
        <w:tc>
          <w:tcPr>
            <w:tcW w:w="2198" w:type="pct"/>
          </w:tcPr>
          <w:p w14:paraId="14E9687E" w14:textId="536B7C8D" w:rsidR="00DD0D3D" w:rsidRPr="00693D4A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3D4A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</w:t>
            </w:r>
            <w:r w:rsidRPr="00693D4A">
              <w:rPr>
                <w:rFonts w:ascii="Angsana New" w:hAnsi="Angsana New" w:cs="Angsana New" w:hint="cs"/>
                <w:sz w:val="30"/>
                <w:szCs w:val="30"/>
                <w:cs/>
              </w:rPr>
              <w:t>ตกลงแล้วสำหรับ</w:t>
            </w:r>
            <w:r w:rsidRPr="00693D4A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  <w:r w:rsidRPr="00693D4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93D4A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591" w:type="pct"/>
          </w:tcPr>
          <w:p w14:paraId="595A6C29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CF4382F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401C545E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19DD6634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5DA69A60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5B7D4BA3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0CB823B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D0D3D" w:rsidRPr="00693D4A" w14:paraId="19DCAD67" w14:textId="77777777" w:rsidTr="00594323">
        <w:tc>
          <w:tcPr>
            <w:tcW w:w="2198" w:type="pct"/>
          </w:tcPr>
          <w:p w14:paraId="1DA96CF2" w14:textId="5EB188F1" w:rsidR="00DD0D3D" w:rsidRPr="00693D4A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3D4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693D4A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  <w:r w:rsidRPr="00693D4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07C52F92" w14:textId="583117FB" w:rsidR="00DD0D3D" w:rsidRPr="00693D4A" w:rsidRDefault="006760E1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93D4A">
              <w:rPr>
                <w:rFonts w:ascii="Angsana New" w:hAnsi="Angsana New" w:cs="Angsana New"/>
                <w:sz w:val="30"/>
                <w:szCs w:val="30"/>
                <w:lang w:eastAsia="ko-KR"/>
              </w:rPr>
              <w:t>2,975,316</w:t>
            </w:r>
          </w:p>
        </w:tc>
        <w:tc>
          <w:tcPr>
            <w:tcW w:w="135" w:type="pct"/>
            <w:vAlign w:val="bottom"/>
          </w:tcPr>
          <w:p w14:paraId="32BEBB99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A2FA1F7" w14:textId="12A6FCD0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93D4A">
              <w:rPr>
                <w:rFonts w:ascii="Angsana New" w:hAnsi="Angsana New" w:cs="Angsana New"/>
                <w:sz w:val="30"/>
                <w:szCs w:val="30"/>
                <w:lang w:eastAsia="ko-KR"/>
              </w:rPr>
              <w:t>3,415,963</w:t>
            </w:r>
          </w:p>
        </w:tc>
        <w:tc>
          <w:tcPr>
            <w:tcW w:w="141" w:type="pct"/>
            <w:vAlign w:val="bottom"/>
          </w:tcPr>
          <w:p w14:paraId="70656236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C759784" w14:textId="364210DF" w:rsidR="00DD0D3D" w:rsidRPr="00693D4A" w:rsidRDefault="003907B4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93D4A">
              <w:rPr>
                <w:rFonts w:ascii="Angsana New" w:hAnsi="Angsana New" w:cs="Angsana New"/>
                <w:sz w:val="30"/>
                <w:szCs w:val="30"/>
                <w:lang w:eastAsia="ko-KR"/>
              </w:rPr>
              <w:t>454,587</w:t>
            </w:r>
          </w:p>
        </w:tc>
        <w:tc>
          <w:tcPr>
            <w:tcW w:w="130" w:type="pct"/>
            <w:vAlign w:val="bottom"/>
          </w:tcPr>
          <w:p w14:paraId="4642A45B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5A80536" w14:textId="79E0C2F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93D4A">
              <w:rPr>
                <w:rFonts w:ascii="Angsana New" w:hAnsi="Angsana New" w:cs="Angsana New"/>
                <w:sz w:val="30"/>
                <w:szCs w:val="30"/>
                <w:lang w:eastAsia="ko-KR"/>
              </w:rPr>
              <w:t>164,061</w:t>
            </w:r>
          </w:p>
        </w:tc>
      </w:tr>
      <w:tr w:rsidR="00DD0D3D" w:rsidRPr="00693D4A" w14:paraId="077CE9EF" w14:textId="77777777" w:rsidTr="00594323">
        <w:tc>
          <w:tcPr>
            <w:tcW w:w="2198" w:type="pct"/>
          </w:tcPr>
          <w:p w14:paraId="29FB453D" w14:textId="6CD30924" w:rsidR="00DD0D3D" w:rsidRPr="00693D4A" w:rsidRDefault="00DD0D3D" w:rsidP="00DD0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3D4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79C0124" w14:textId="45D0BDC3" w:rsidR="00DD0D3D" w:rsidRPr="00693D4A" w:rsidRDefault="006760E1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93D4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3,410,977</w:t>
            </w:r>
          </w:p>
        </w:tc>
        <w:tc>
          <w:tcPr>
            <w:tcW w:w="135" w:type="pct"/>
            <w:vAlign w:val="bottom"/>
          </w:tcPr>
          <w:p w14:paraId="26E47C99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68CCE1A" w14:textId="2BB1018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93D4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4,135,009</w:t>
            </w:r>
          </w:p>
        </w:tc>
        <w:tc>
          <w:tcPr>
            <w:tcW w:w="141" w:type="pct"/>
            <w:vAlign w:val="bottom"/>
          </w:tcPr>
          <w:p w14:paraId="02CB9118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9EA6F" w14:textId="5412067D" w:rsidR="00DD0D3D" w:rsidRPr="00693D4A" w:rsidRDefault="003907B4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93D4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454,587</w:t>
            </w:r>
          </w:p>
        </w:tc>
        <w:tc>
          <w:tcPr>
            <w:tcW w:w="130" w:type="pct"/>
            <w:vAlign w:val="bottom"/>
          </w:tcPr>
          <w:p w14:paraId="03F37E52" w14:textId="77777777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F41B9AD" w14:textId="6C8671E9" w:rsidR="00DD0D3D" w:rsidRPr="00693D4A" w:rsidRDefault="00DD0D3D" w:rsidP="00DD0D3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93D4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164,061</w:t>
            </w:r>
          </w:p>
        </w:tc>
      </w:tr>
    </w:tbl>
    <w:p w14:paraId="4D660F3A" w14:textId="0BCD473D" w:rsidR="005D177D" w:rsidRPr="00693D4A" w:rsidRDefault="005D177D" w:rsidP="00087D0C">
      <w:pPr>
        <w:rPr>
          <w:rFonts w:asciiTheme="majorBidi" w:hAnsiTheme="majorBidi" w:cstheme="majorBidi"/>
          <w:sz w:val="30"/>
          <w:szCs w:val="30"/>
          <w:cs/>
        </w:rPr>
      </w:pPr>
    </w:p>
    <w:p w14:paraId="5F62F31E" w14:textId="61E548CA" w:rsidR="005D177D" w:rsidRPr="00693D4A" w:rsidRDefault="005D177D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93D4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440E3B7" w14:textId="77777777" w:rsidR="00366D93" w:rsidRPr="00693D4A" w:rsidRDefault="00366D93" w:rsidP="007341F1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 w:cstheme="minorBidi"/>
          <w:sz w:val="30"/>
          <w:szCs w:val="30"/>
        </w:rPr>
      </w:pPr>
    </w:p>
    <w:p w14:paraId="65DF398E" w14:textId="1F20398C" w:rsidR="0024575B" w:rsidRPr="00693D4A" w:rsidRDefault="0024575B" w:rsidP="0049377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93D4A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</w:t>
      </w:r>
      <w:r w:rsidR="005F4AAA" w:rsidRPr="00693D4A">
        <w:rPr>
          <w:rFonts w:ascii="Angsana New" w:hAnsi="Angsana New"/>
          <w:sz w:val="30"/>
          <w:szCs w:val="30"/>
        </w:rPr>
        <w:t xml:space="preserve"> </w:t>
      </w:r>
      <w:r w:rsidRPr="00693D4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A0710" w:rsidRPr="00693D4A">
        <w:rPr>
          <w:rFonts w:ascii="Angsana New" w:hAnsi="Angsana New"/>
          <w:sz w:val="30"/>
          <w:szCs w:val="30"/>
        </w:rPr>
        <w:t>8</w:t>
      </w:r>
      <w:r w:rsidRPr="00693D4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E12A8B" w:rsidRPr="00693D4A">
        <w:rPr>
          <w:rFonts w:ascii="Angsana New" w:hAnsi="Angsana New"/>
          <w:sz w:val="30"/>
          <w:szCs w:val="30"/>
        </w:rPr>
        <w:t>256</w:t>
      </w:r>
      <w:r w:rsidR="007A0710" w:rsidRPr="00693D4A">
        <w:rPr>
          <w:rFonts w:ascii="Angsana New" w:hAnsi="Angsana New"/>
          <w:sz w:val="30"/>
          <w:szCs w:val="30"/>
        </w:rPr>
        <w:t>8</w:t>
      </w:r>
      <w:r w:rsidRPr="00693D4A">
        <w:rPr>
          <w:rFonts w:ascii="Angsana New" w:hAnsi="Angsana New"/>
          <w:sz w:val="30"/>
          <w:szCs w:val="30"/>
          <w:cs/>
        </w:rPr>
        <w:t xml:space="preserve"> คณะกรรมการของบริษัทได้อนุมัติให้บริษั</w:t>
      </w:r>
      <w:r w:rsidR="00007B33" w:rsidRPr="00693D4A">
        <w:rPr>
          <w:rFonts w:ascii="Angsana New" w:hAnsi="Angsana New" w:hint="cs"/>
          <w:sz w:val="30"/>
          <w:szCs w:val="30"/>
          <w:cs/>
        </w:rPr>
        <w:t>ท</w:t>
      </w:r>
      <w:r w:rsidRPr="00693D4A">
        <w:rPr>
          <w:rFonts w:ascii="Angsana New" w:hAnsi="Angsana New"/>
          <w:sz w:val="30"/>
          <w:szCs w:val="30"/>
          <w:cs/>
        </w:rPr>
        <w:t xml:space="preserve">จ่ายเงินปันผลระหว่างกาล ในอัตราหุ้นละ </w:t>
      </w:r>
      <w:r w:rsidR="001777B1" w:rsidRPr="00693D4A">
        <w:rPr>
          <w:rFonts w:ascii="Angsana New" w:hAnsi="Angsana New"/>
          <w:sz w:val="30"/>
          <w:szCs w:val="30"/>
        </w:rPr>
        <w:t>0.225</w:t>
      </w:r>
      <w:r w:rsidRPr="00693D4A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="001777B1" w:rsidRPr="00693D4A">
        <w:rPr>
          <w:rFonts w:ascii="Angsana New" w:hAnsi="Angsana New"/>
          <w:sz w:val="30"/>
          <w:szCs w:val="30"/>
        </w:rPr>
        <w:t>5,823.2</w:t>
      </w:r>
      <w:r w:rsidR="00E12A8B" w:rsidRPr="00693D4A">
        <w:rPr>
          <w:rFonts w:ascii="Angsana New" w:hAnsi="Angsana New"/>
          <w:sz w:val="30"/>
          <w:szCs w:val="30"/>
        </w:rPr>
        <w:t xml:space="preserve"> </w:t>
      </w:r>
      <w:r w:rsidRPr="00693D4A">
        <w:rPr>
          <w:rFonts w:ascii="Angsana New" w:hAnsi="Angsana New"/>
          <w:sz w:val="30"/>
          <w:szCs w:val="30"/>
          <w:cs/>
        </w:rPr>
        <w:t xml:space="preserve">ล้านหุ้น เป็นจำนวนเงินรวม </w:t>
      </w:r>
      <w:r w:rsidR="001777B1" w:rsidRPr="00693D4A">
        <w:rPr>
          <w:rFonts w:ascii="Angsana New" w:hAnsi="Angsana New"/>
          <w:sz w:val="30"/>
          <w:szCs w:val="30"/>
        </w:rPr>
        <w:t>1,310.2</w:t>
      </w:r>
      <w:r w:rsidR="001B5453" w:rsidRPr="00693D4A">
        <w:rPr>
          <w:rFonts w:ascii="Angsana New" w:hAnsi="Angsana New"/>
          <w:sz w:val="30"/>
          <w:szCs w:val="30"/>
        </w:rPr>
        <w:t xml:space="preserve"> </w:t>
      </w:r>
      <w:r w:rsidRPr="00693D4A">
        <w:rPr>
          <w:rFonts w:ascii="Angsana New" w:hAnsi="Angsana New"/>
          <w:sz w:val="30"/>
          <w:szCs w:val="30"/>
          <w:cs/>
        </w:rPr>
        <w:t>ล้านบาท</w:t>
      </w:r>
      <w:r w:rsidR="001B5453" w:rsidRPr="00693D4A">
        <w:rPr>
          <w:rFonts w:ascii="Angsana New" w:hAnsi="Angsana New"/>
          <w:sz w:val="30"/>
          <w:szCs w:val="30"/>
        </w:rPr>
        <w:t xml:space="preserve"> </w:t>
      </w:r>
      <w:r w:rsidRPr="00693D4A">
        <w:rPr>
          <w:rFonts w:ascii="Angsana New" w:hAnsi="Angsana New"/>
          <w:sz w:val="30"/>
          <w:szCs w:val="30"/>
          <w:cs/>
        </w:rPr>
        <w:t>เงินปันผลระหว่างกาลที่ประกาศจ่ายโดยคณะกรรมการดังกล่าวจะจ่ายให้กับผู้ถือหุ้นของบริษัทในเดือ</w:t>
      </w:r>
      <w:r w:rsidR="005F4AAA" w:rsidRPr="00693D4A">
        <w:rPr>
          <w:rFonts w:ascii="Angsana New" w:hAnsi="Angsana New" w:hint="cs"/>
          <w:sz w:val="30"/>
          <w:szCs w:val="30"/>
          <w:cs/>
        </w:rPr>
        <w:t>น</w:t>
      </w:r>
      <w:r w:rsidR="001777B1" w:rsidRPr="00693D4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640C3" w:rsidRPr="00693D4A">
        <w:rPr>
          <w:rFonts w:ascii="Angsana New" w:hAnsi="Angsana New"/>
          <w:sz w:val="30"/>
          <w:szCs w:val="30"/>
        </w:rPr>
        <w:t>256</w:t>
      </w:r>
      <w:r w:rsidR="007A0710" w:rsidRPr="00693D4A">
        <w:rPr>
          <w:rFonts w:ascii="Angsana New" w:hAnsi="Angsana New"/>
          <w:sz w:val="30"/>
          <w:szCs w:val="30"/>
        </w:rPr>
        <w:t>8</w:t>
      </w:r>
    </w:p>
    <w:p w14:paraId="236F1052" w14:textId="77777777" w:rsidR="00916283" w:rsidRPr="00357A9A" w:rsidRDefault="00916283" w:rsidP="005F4AAA">
      <w:pPr>
        <w:tabs>
          <w:tab w:val="clear" w:pos="227"/>
          <w:tab w:val="clear" w:pos="454"/>
          <w:tab w:val="clear" w:pos="680"/>
          <w:tab w:val="clear" w:pos="907"/>
        </w:tabs>
        <w:ind w:left="540" w:hanging="540"/>
        <w:jc w:val="both"/>
        <w:rPr>
          <w:rFonts w:ascii="Angsana New" w:hAnsi="Angsana New" w:cs="Angsana New"/>
          <w:sz w:val="30"/>
          <w:szCs w:val="30"/>
          <w:shd w:val="clear" w:color="auto" w:fill="FFFF00"/>
        </w:rPr>
      </w:pPr>
    </w:p>
    <w:p w14:paraId="01B76D74" w14:textId="69D3EFDE" w:rsidR="00493378" w:rsidRPr="0024575B" w:rsidRDefault="00493378" w:rsidP="0024575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sectPr w:rsidR="00493378" w:rsidRPr="0024575B" w:rsidSect="000B500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231D6" w14:textId="77777777" w:rsidR="002A651A" w:rsidRDefault="002A651A">
      <w:r>
        <w:separator/>
      </w:r>
    </w:p>
  </w:endnote>
  <w:endnote w:type="continuationSeparator" w:id="0">
    <w:p w14:paraId="43653F27" w14:textId="77777777" w:rsidR="002A651A" w:rsidRDefault="002A6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99072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CED6DB" w14:textId="77777777" w:rsidR="00A92229" w:rsidRPr="005D4B71" w:rsidRDefault="00A92229" w:rsidP="00012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5489E" w14:textId="77777777" w:rsidR="002A651A" w:rsidRDefault="002A651A">
      <w:r>
        <w:separator/>
      </w:r>
    </w:p>
  </w:footnote>
  <w:footnote w:type="continuationSeparator" w:id="0">
    <w:p w14:paraId="1B925D53" w14:textId="77777777" w:rsidR="002A651A" w:rsidRDefault="002A6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3B0B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085E4A5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83B9E1E" w14:textId="5BCFFA9B" w:rsidR="009D45E9" w:rsidRPr="004F2161" w:rsidRDefault="009D45E9" w:rsidP="009D45E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="006558EB"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 w:rsidR="006558E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="006558E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6558EB"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="006558EB" w:rsidRPr="00F125D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="006558E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FA663F">
      <w:rPr>
        <w:rFonts w:ascii="Angsana New" w:hAnsi="Angsana New" w:cs="Angsana New"/>
        <w:sz w:val="32"/>
        <w:szCs w:val="32"/>
        <w:lang w:val="en-US" w:bidi="th-TH"/>
      </w:rPr>
      <w:t>256</w:t>
    </w:r>
    <w:r w:rsidR="00C122F2"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A92CFC4" w14:textId="77777777" w:rsidR="00012C5B" w:rsidRPr="001A2350" w:rsidRDefault="00012C5B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8829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F296011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2B2C933" w14:textId="2285D1D8" w:rsidR="000E5122" w:rsidRPr="004F2161" w:rsidRDefault="000E5122" w:rsidP="000E512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F125D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295F3F"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0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1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0D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D8"/>
    <w:rsid w:val="00015AE5"/>
    <w:rsid w:val="00015C48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6FF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161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318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640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97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7AE"/>
    <w:rsid w:val="00065C76"/>
    <w:rsid w:val="00065E36"/>
    <w:rsid w:val="00065E8B"/>
    <w:rsid w:val="00065F63"/>
    <w:rsid w:val="00065FEA"/>
    <w:rsid w:val="000660C5"/>
    <w:rsid w:val="00066236"/>
    <w:rsid w:val="000664BF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E24"/>
    <w:rsid w:val="00067E70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08BB"/>
    <w:rsid w:val="00081278"/>
    <w:rsid w:val="0008157C"/>
    <w:rsid w:val="00081A14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3F5F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DCD"/>
    <w:rsid w:val="000A2F55"/>
    <w:rsid w:val="000A36F0"/>
    <w:rsid w:val="000A37E2"/>
    <w:rsid w:val="000A3E4E"/>
    <w:rsid w:val="000A3F8F"/>
    <w:rsid w:val="000A3FC5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8BC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54"/>
    <w:rsid w:val="000B3E60"/>
    <w:rsid w:val="000B4374"/>
    <w:rsid w:val="000B441A"/>
    <w:rsid w:val="000B494D"/>
    <w:rsid w:val="000B4D46"/>
    <w:rsid w:val="000B4D9C"/>
    <w:rsid w:val="000B5009"/>
    <w:rsid w:val="000B5589"/>
    <w:rsid w:val="000B57F9"/>
    <w:rsid w:val="000B58C8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12"/>
    <w:rsid w:val="000B7961"/>
    <w:rsid w:val="000B79D3"/>
    <w:rsid w:val="000B7C33"/>
    <w:rsid w:val="000B7D1D"/>
    <w:rsid w:val="000C00BB"/>
    <w:rsid w:val="000C030D"/>
    <w:rsid w:val="000C03AE"/>
    <w:rsid w:val="000C072D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7D7"/>
    <w:rsid w:val="000D1841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3BE"/>
    <w:rsid w:val="000E776A"/>
    <w:rsid w:val="000E778B"/>
    <w:rsid w:val="000E796B"/>
    <w:rsid w:val="000E7A44"/>
    <w:rsid w:val="000F0431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CA6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291"/>
    <w:rsid w:val="00113584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8C6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3B6"/>
    <w:rsid w:val="00143465"/>
    <w:rsid w:val="001435C0"/>
    <w:rsid w:val="001437D5"/>
    <w:rsid w:val="00143C42"/>
    <w:rsid w:val="00143F40"/>
    <w:rsid w:val="001443B0"/>
    <w:rsid w:val="001443F2"/>
    <w:rsid w:val="001447B2"/>
    <w:rsid w:val="001447F7"/>
    <w:rsid w:val="00144896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0D5"/>
    <w:rsid w:val="0016031D"/>
    <w:rsid w:val="001605C8"/>
    <w:rsid w:val="00160769"/>
    <w:rsid w:val="00160853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432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7B1"/>
    <w:rsid w:val="00177F73"/>
    <w:rsid w:val="00180021"/>
    <w:rsid w:val="00180311"/>
    <w:rsid w:val="0018075B"/>
    <w:rsid w:val="00180C49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146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74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92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91"/>
    <w:rsid w:val="001964D6"/>
    <w:rsid w:val="00196993"/>
    <w:rsid w:val="00196B9C"/>
    <w:rsid w:val="00196C3A"/>
    <w:rsid w:val="00196C4F"/>
    <w:rsid w:val="00196CBF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53B"/>
    <w:rsid w:val="001A383E"/>
    <w:rsid w:val="001A39FC"/>
    <w:rsid w:val="001A3E71"/>
    <w:rsid w:val="001A442F"/>
    <w:rsid w:val="001A4527"/>
    <w:rsid w:val="001A4705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5D1"/>
    <w:rsid w:val="001B764F"/>
    <w:rsid w:val="001B7900"/>
    <w:rsid w:val="001B799D"/>
    <w:rsid w:val="001B7B73"/>
    <w:rsid w:val="001B7B9B"/>
    <w:rsid w:val="001B7DD4"/>
    <w:rsid w:val="001B7E1F"/>
    <w:rsid w:val="001C069E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68F"/>
    <w:rsid w:val="001C4718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821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1D8F"/>
    <w:rsid w:val="001E205A"/>
    <w:rsid w:val="001E2295"/>
    <w:rsid w:val="001E2A72"/>
    <w:rsid w:val="001E2CC3"/>
    <w:rsid w:val="001E2CCA"/>
    <w:rsid w:val="001E30C4"/>
    <w:rsid w:val="001E324E"/>
    <w:rsid w:val="001E39DB"/>
    <w:rsid w:val="001E3EFD"/>
    <w:rsid w:val="001E3F31"/>
    <w:rsid w:val="001E412F"/>
    <w:rsid w:val="001E432D"/>
    <w:rsid w:val="001E43D4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4C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35F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0F41"/>
    <w:rsid w:val="002010D1"/>
    <w:rsid w:val="002011EF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2BEE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8A"/>
    <w:rsid w:val="00223CD5"/>
    <w:rsid w:val="00224726"/>
    <w:rsid w:val="002249B4"/>
    <w:rsid w:val="00224BB2"/>
    <w:rsid w:val="00224BC3"/>
    <w:rsid w:val="00224D67"/>
    <w:rsid w:val="00224EF4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96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8B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1EF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7DC"/>
    <w:rsid w:val="00242904"/>
    <w:rsid w:val="00242AF0"/>
    <w:rsid w:val="00242EF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F81"/>
    <w:rsid w:val="0025105F"/>
    <w:rsid w:val="00251266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A63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64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2C88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9D1"/>
    <w:rsid w:val="00283EBF"/>
    <w:rsid w:val="00283EFF"/>
    <w:rsid w:val="002842AB"/>
    <w:rsid w:val="00284398"/>
    <w:rsid w:val="0028456D"/>
    <w:rsid w:val="002847C8"/>
    <w:rsid w:val="00284E05"/>
    <w:rsid w:val="00284FE0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1EC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5F3F"/>
    <w:rsid w:val="0029600D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51A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7BE"/>
    <w:rsid w:val="002B1B18"/>
    <w:rsid w:val="002B1C68"/>
    <w:rsid w:val="002B2176"/>
    <w:rsid w:val="002B22A1"/>
    <w:rsid w:val="002B245C"/>
    <w:rsid w:val="002B256A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2D4"/>
    <w:rsid w:val="002B5715"/>
    <w:rsid w:val="002B57A1"/>
    <w:rsid w:val="002B59DD"/>
    <w:rsid w:val="002B5A1E"/>
    <w:rsid w:val="002B5A31"/>
    <w:rsid w:val="002B5B13"/>
    <w:rsid w:val="002B5B7D"/>
    <w:rsid w:val="002B5F86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CA3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4B2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52"/>
    <w:rsid w:val="002C4C73"/>
    <w:rsid w:val="002C4DDB"/>
    <w:rsid w:val="002C4E6A"/>
    <w:rsid w:val="002C5085"/>
    <w:rsid w:val="002C519B"/>
    <w:rsid w:val="002C5432"/>
    <w:rsid w:val="002C5833"/>
    <w:rsid w:val="002C5873"/>
    <w:rsid w:val="002C5B4F"/>
    <w:rsid w:val="002C5BEA"/>
    <w:rsid w:val="002C5FC4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6E4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2AC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2BF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92"/>
    <w:rsid w:val="003021AC"/>
    <w:rsid w:val="003026E9"/>
    <w:rsid w:val="00302877"/>
    <w:rsid w:val="00302B36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753"/>
    <w:rsid w:val="003047E2"/>
    <w:rsid w:val="003048E5"/>
    <w:rsid w:val="0030490B"/>
    <w:rsid w:val="00304D2A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EDD"/>
    <w:rsid w:val="00307FA5"/>
    <w:rsid w:val="003103F8"/>
    <w:rsid w:val="00310451"/>
    <w:rsid w:val="003107E1"/>
    <w:rsid w:val="00310BAA"/>
    <w:rsid w:val="00310C34"/>
    <w:rsid w:val="00310DDA"/>
    <w:rsid w:val="00310E44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264"/>
    <w:rsid w:val="003153C4"/>
    <w:rsid w:val="00315439"/>
    <w:rsid w:val="003154E7"/>
    <w:rsid w:val="00315E21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D89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1B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5E6"/>
    <w:rsid w:val="003316F1"/>
    <w:rsid w:val="003318B9"/>
    <w:rsid w:val="0033196A"/>
    <w:rsid w:val="003319DC"/>
    <w:rsid w:val="003324CB"/>
    <w:rsid w:val="00332962"/>
    <w:rsid w:val="00332C9E"/>
    <w:rsid w:val="00332D2E"/>
    <w:rsid w:val="00332D6A"/>
    <w:rsid w:val="00333148"/>
    <w:rsid w:val="00333149"/>
    <w:rsid w:val="0033376E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158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1EF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A9A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538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9DF"/>
    <w:rsid w:val="00370A94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711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89C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BB"/>
    <w:rsid w:val="00385CFC"/>
    <w:rsid w:val="00385E65"/>
    <w:rsid w:val="003864E9"/>
    <w:rsid w:val="003865CD"/>
    <w:rsid w:val="0038683C"/>
    <w:rsid w:val="00386C9B"/>
    <w:rsid w:val="00386D5D"/>
    <w:rsid w:val="0038701A"/>
    <w:rsid w:val="003871C3"/>
    <w:rsid w:val="003907B4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124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1D6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AEB"/>
    <w:rsid w:val="003B7BBE"/>
    <w:rsid w:val="003B7BC5"/>
    <w:rsid w:val="003B7C45"/>
    <w:rsid w:val="003C03AD"/>
    <w:rsid w:val="003C0484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A47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3B5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27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6C2D"/>
    <w:rsid w:val="0042713A"/>
    <w:rsid w:val="00427397"/>
    <w:rsid w:val="0042741B"/>
    <w:rsid w:val="00427443"/>
    <w:rsid w:val="004274B7"/>
    <w:rsid w:val="004275CD"/>
    <w:rsid w:val="0042765C"/>
    <w:rsid w:val="00427724"/>
    <w:rsid w:val="0042786F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E1"/>
    <w:rsid w:val="004370FB"/>
    <w:rsid w:val="0043711E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F6E"/>
    <w:rsid w:val="004441C7"/>
    <w:rsid w:val="00444799"/>
    <w:rsid w:val="00444AA2"/>
    <w:rsid w:val="00444CEA"/>
    <w:rsid w:val="00444D09"/>
    <w:rsid w:val="00444FAB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507"/>
    <w:rsid w:val="00452719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088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0F8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38B"/>
    <w:rsid w:val="0047565E"/>
    <w:rsid w:val="00476542"/>
    <w:rsid w:val="004765FF"/>
    <w:rsid w:val="00476735"/>
    <w:rsid w:val="00476908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1E29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BFD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4FC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378"/>
    <w:rsid w:val="00493776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6DA"/>
    <w:rsid w:val="004A06FD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455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8A0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48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1C1"/>
    <w:rsid w:val="004C64CA"/>
    <w:rsid w:val="004C6642"/>
    <w:rsid w:val="004C6977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60E2"/>
    <w:rsid w:val="004D6123"/>
    <w:rsid w:val="004D64C5"/>
    <w:rsid w:val="004D6565"/>
    <w:rsid w:val="004D6597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CC4"/>
    <w:rsid w:val="004E0FD3"/>
    <w:rsid w:val="004E210D"/>
    <w:rsid w:val="004E2334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2EA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281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190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C12"/>
    <w:rsid w:val="004F5DA5"/>
    <w:rsid w:val="004F638D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4B2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53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872"/>
    <w:rsid w:val="00526C08"/>
    <w:rsid w:val="00526D2F"/>
    <w:rsid w:val="00527108"/>
    <w:rsid w:val="00527A78"/>
    <w:rsid w:val="00527C77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5"/>
    <w:rsid w:val="00541FF8"/>
    <w:rsid w:val="00542003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38A2"/>
    <w:rsid w:val="00543955"/>
    <w:rsid w:val="005441FE"/>
    <w:rsid w:val="00544316"/>
    <w:rsid w:val="005443AB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482"/>
    <w:rsid w:val="0055190A"/>
    <w:rsid w:val="00551AB0"/>
    <w:rsid w:val="00551AC5"/>
    <w:rsid w:val="00551CC8"/>
    <w:rsid w:val="00552256"/>
    <w:rsid w:val="005526B1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12E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665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782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638"/>
    <w:rsid w:val="0057573B"/>
    <w:rsid w:val="00575B09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665"/>
    <w:rsid w:val="0059192C"/>
    <w:rsid w:val="00591A8D"/>
    <w:rsid w:val="00591B78"/>
    <w:rsid w:val="00591D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323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087"/>
    <w:rsid w:val="00596934"/>
    <w:rsid w:val="0059700D"/>
    <w:rsid w:val="00597128"/>
    <w:rsid w:val="00597230"/>
    <w:rsid w:val="0059759D"/>
    <w:rsid w:val="005977DE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94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2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1F8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0DB"/>
    <w:rsid w:val="005F2355"/>
    <w:rsid w:val="005F25A0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7E5"/>
    <w:rsid w:val="00600A58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1D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30"/>
    <w:rsid w:val="006228A6"/>
    <w:rsid w:val="00623072"/>
    <w:rsid w:val="006231B5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A97"/>
    <w:rsid w:val="00625F6B"/>
    <w:rsid w:val="006260B9"/>
    <w:rsid w:val="0062634C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12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9F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2B95"/>
    <w:rsid w:val="006431FE"/>
    <w:rsid w:val="00643579"/>
    <w:rsid w:val="00643A5C"/>
    <w:rsid w:val="00643D35"/>
    <w:rsid w:val="00643F0D"/>
    <w:rsid w:val="006440B2"/>
    <w:rsid w:val="006440C2"/>
    <w:rsid w:val="0064467A"/>
    <w:rsid w:val="0064469A"/>
    <w:rsid w:val="00644889"/>
    <w:rsid w:val="00644C86"/>
    <w:rsid w:val="00644E16"/>
    <w:rsid w:val="00645069"/>
    <w:rsid w:val="00645549"/>
    <w:rsid w:val="006455B9"/>
    <w:rsid w:val="006457E1"/>
    <w:rsid w:val="00645C84"/>
    <w:rsid w:val="00645F8F"/>
    <w:rsid w:val="00646071"/>
    <w:rsid w:val="006462BF"/>
    <w:rsid w:val="00646502"/>
    <w:rsid w:val="00646610"/>
    <w:rsid w:val="006467BD"/>
    <w:rsid w:val="006468DB"/>
    <w:rsid w:val="006469A2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916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08"/>
    <w:rsid w:val="00675C8F"/>
    <w:rsid w:val="00675FA6"/>
    <w:rsid w:val="00675FD6"/>
    <w:rsid w:val="0067606B"/>
    <w:rsid w:val="006760E1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10E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99"/>
    <w:rsid w:val="00693A19"/>
    <w:rsid w:val="00693B05"/>
    <w:rsid w:val="00693BC9"/>
    <w:rsid w:val="00693D0C"/>
    <w:rsid w:val="00693D4A"/>
    <w:rsid w:val="00694083"/>
    <w:rsid w:val="006941D4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730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775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BBD"/>
    <w:rsid w:val="006B4BF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3FEF"/>
    <w:rsid w:val="006D4582"/>
    <w:rsid w:val="006D488A"/>
    <w:rsid w:val="006D4DF3"/>
    <w:rsid w:val="006D4EFA"/>
    <w:rsid w:val="006D54D1"/>
    <w:rsid w:val="006D5691"/>
    <w:rsid w:val="006D6917"/>
    <w:rsid w:val="006D6C64"/>
    <w:rsid w:val="006D6C66"/>
    <w:rsid w:val="006D6F1A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186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5CB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8E4"/>
    <w:rsid w:val="007129D5"/>
    <w:rsid w:val="00712C6F"/>
    <w:rsid w:val="00712F07"/>
    <w:rsid w:val="00712F6D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3AB"/>
    <w:rsid w:val="00720458"/>
    <w:rsid w:val="007208D6"/>
    <w:rsid w:val="007209C6"/>
    <w:rsid w:val="00720B85"/>
    <w:rsid w:val="00720FFA"/>
    <w:rsid w:val="00721008"/>
    <w:rsid w:val="00721152"/>
    <w:rsid w:val="0072124A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12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5005"/>
    <w:rsid w:val="00735018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23B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A38"/>
    <w:rsid w:val="0075217F"/>
    <w:rsid w:val="007524B9"/>
    <w:rsid w:val="00752529"/>
    <w:rsid w:val="00752741"/>
    <w:rsid w:val="00752892"/>
    <w:rsid w:val="00752C36"/>
    <w:rsid w:val="00752ECA"/>
    <w:rsid w:val="00752FA5"/>
    <w:rsid w:val="00753237"/>
    <w:rsid w:val="007533D0"/>
    <w:rsid w:val="007533F7"/>
    <w:rsid w:val="00753D4D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54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C7D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DF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1BD"/>
    <w:rsid w:val="007833D4"/>
    <w:rsid w:val="00783449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55A3"/>
    <w:rsid w:val="0078575A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36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BE"/>
    <w:rsid w:val="00795A84"/>
    <w:rsid w:val="00795CA1"/>
    <w:rsid w:val="00795CB1"/>
    <w:rsid w:val="00795D87"/>
    <w:rsid w:val="007966C9"/>
    <w:rsid w:val="007966E5"/>
    <w:rsid w:val="00796991"/>
    <w:rsid w:val="00796993"/>
    <w:rsid w:val="00796AB5"/>
    <w:rsid w:val="00797460"/>
    <w:rsid w:val="007974C6"/>
    <w:rsid w:val="0079775E"/>
    <w:rsid w:val="00797FB6"/>
    <w:rsid w:val="007A03BA"/>
    <w:rsid w:val="007A03FF"/>
    <w:rsid w:val="007A046F"/>
    <w:rsid w:val="007A0650"/>
    <w:rsid w:val="007A071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968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6127"/>
    <w:rsid w:val="007A61FF"/>
    <w:rsid w:val="007A6BCE"/>
    <w:rsid w:val="007A6E1A"/>
    <w:rsid w:val="007A7602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3BA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BDC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2EA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611"/>
    <w:rsid w:val="007E0753"/>
    <w:rsid w:val="007E0A9B"/>
    <w:rsid w:val="007E0C36"/>
    <w:rsid w:val="007E0F3E"/>
    <w:rsid w:val="007E1331"/>
    <w:rsid w:val="007E1829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32E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5C1"/>
    <w:rsid w:val="007E5962"/>
    <w:rsid w:val="007E5A65"/>
    <w:rsid w:val="007E5AF0"/>
    <w:rsid w:val="007E5F23"/>
    <w:rsid w:val="007E6048"/>
    <w:rsid w:val="007E617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1C63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9AF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442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3F"/>
    <w:rsid w:val="00841278"/>
    <w:rsid w:val="008415F4"/>
    <w:rsid w:val="00841636"/>
    <w:rsid w:val="00841817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89F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30A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A48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2C4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A73"/>
    <w:rsid w:val="00875FA5"/>
    <w:rsid w:val="008760EF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982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D22"/>
    <w:rsid w:val="00894EEE"/>
    <w:rsid w:val="00895015"/>
    <w:rsid w:val="0089522E"/>
    <w:rsid w:val="008952C7"/>
    <w:rsid w:val="00895419"/>
    <w:rsid w:val="00895713"/>
    <w:rsid w:val="00895A99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429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6D10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66B"/>
    <w:rsid w:val="008B5703"/>
    <w:rsid w:val="008B598B"/>
    <w:rsid w:val="008B5C2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538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24"/>
    <w:rsid w:val="008C266D"/>
    <w:rsid w:val="008C2770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13A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B3C"/>
    <w:rsid w:val="008F3EC4"/>
    <w:rsid w:val="008F3F48"/>
    <w:rsid w:val="008F4241"/>
    <w:rsid w:val="008F4420"/>
    <w:rsid w:val="008F4583"/>
    <w:rsid w:val="008F48E0"/>
    <w:rsid w:val="008F4ADC"/>
    <w:rsid w:val="008F4ED4"/>
    <w:rsid w:val="008F51E5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8FB"/>
    <w:rsid w:val="009009EF"/>
    <w:rsid w:val="00900BB1"/>
    <w:rsid w:val="00900EBC"/>
    <w:rsid w:val="00900F68"/>
    <w:rsid w:val="009010EC"/>
    <w:rsid w:val="00901163"/>
    <w:rsid w:val="009012BE"/>
    <w:rsid w:val="009016F7"/>
    <w:rsid w:val="00901FDF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1F3E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028"/>
    <w:rsid w:val="00915626"/>
    <w:rsid w:val="0091577E"/>
    <w:rsid w:val="0091588F"/>
    <w:rsid w:val="00915D0D"/>
    <w:rsid w:val="00915DB1"/>
    <w:rsid w:val="00915E7C"/>
    <w:rsid w:val="00916274"/>
    <w:rsid w:val="00916283"/>
    <w:rsid w:val="00916932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028"/>
    <w:rsid w:val="009404E1"/>
    <w:rsid w:val="0094070E"/>
    <w:rsid w:val="00940AA3"/>
    <w:rsid w:val="00940D9B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0A5"/>
    <w:rsid w:val="00951236"/>
    <w:rsid w:val="009514D5"/>
    <w:rsid w:val="009518E0"/>
    <w:rsid w:val="009524E4"/>
    <w:rsid w:val="009528CD"/>
    <w:rsid w:val="009528F6"/>
    <w:rsid w:val="00953015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4BA"/>
    <w:rsid w:val="00957775"/>
    <w:rsid w:val="009578B7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60DB"/>
    <w:rsid w:val="00966192"/>
    <w:rsid w:val="00966238"/>
    <w:rsid w:val="0096673C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89C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BC9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B9E"/>
    <w:rsid w:val="00981FAF"/>
    <w:rsid w:val="00982385"/>
    <w:rsid w:val="009828AA"/>
    <w:rsid w:val="00982EE2"/>
    <w:rsid w:val="0098365B"/>
    <w:rsid w:val="00983DFC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A32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E1E"/>
    <w:rsid w:val="009A0F67"/>
    <w:rsid w:val="009A11CA"/>
    <w:rsid w:val="009A128A"/>
    <w:rsid w:val="009A15C0"/>
    <w:rsid w:val="009A1733"/>
    <w:rsid w:val="009A1807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CAF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887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69B"/>
    <w:rsid w:val="009A7780"/>
    <w:rsid w:val="009A78C9"/>
    <w:rsid w:val="009A7A27"/>
    <w:rsid w:val="009A7A53"/>
    <w:rsid w:val="009A7EF8"/>
    <w:rsid w:val="009B015E"/>
    <w:rsid w:val="009B0351"/>
    <w:rsid w:val="009B03BE"/>
    <w:rsid w:val="009B0BB1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4B0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006"/>
    <w:rsid w:val="009C7504"/>
    <w:rsid w:val="009C7602"/>
    <w:rsid w:val="009C769F"/>
    <w:rsid w:val="009C79E9"/>
    <w:rsid w:val="009C7D1C"/>
    <w:rsid w:val="009C7E0A"/>
    <w:rsid w:val="009C7ECE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0A"/>
    <w:rsid w:val="009F43D7"/>
    <w:rsid w:val="009F4B99"/>
    <w:rsid w:val="009F51D5"/>
    <w:rsid w:val="009F51E8"/>
    <w:rsid w:val="009F5417"/>
    <w:rsid w:val="009F5700"/>
    <w:rsid w:val="009F5C08"/>
    <w:rsid w:val="009F6763"/>
    <w:rsid w:val="009F67FC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B54"/>
    <w:rsid w:val="00A27F58"/>
    <w:rsid w:val="00A30160"/>
    <w:rsid w:val="00A301AA"/>
    <w:rsid w:val="00A3021C"/>
    <w:rsid w:val="00A304F6"/>
    <w:rsid w:val="00A3053F"/>
    <w:rsid w:val="00A30872"/>
    <w:rsid w:val="00A308B0"/>
    <w:rsid w:val="00A3097A"/>
    <w:rsid w:val="00A30EBE"/>
    <w:rsid w:val="00A30F6B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4F34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5E2B"/>
    <w:rsid w:val="00A461F7"/>
    <w:rsid w:val="00A4649A"/>
    <w:rsid w:val="00A46657"/>
    <w:rsid w:val="00A46674"/>
    <w:rsid w:val="00A46937"/>
    <w:rsid w:val="00A46A81"/>
    <w:rsid w:val="00A46AB3"/>
    <w:rsid w:val="00A46D83"/>
    <w:rsid w:val="00A470DB"/>
    <w:rsid w:val="00A471C1"/>
    <w:rsid w:val="00A471F1"/>
    <w:rsid w:val="00A47407"/>
    <w:rsid w:val="00A4766A"/>
    <w:rsid w:val="00A47770"/>
    <w:rsid w:val="00A477BC"/>
    <w:rsid w:val="00A50461"/>
    <w:rsid w:val="00A50766"/>
    <w:rsid w:val="00A5167C"/>
    <w:rsid w:val="00A51AEF"/>
    <w:rsid w:val="00A52182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152"/>
    <w:rsid w:val="00A60763"/>
    <w:rsid w:val="00A60780"/>
    <w:rsid w:val="00A60BDD"/>
    <w:rsid w:val="00A60E8C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02A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3AC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388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4F9B"/>
    <w:rsid w:val="00A755B2"/>
    <w:rsid w:val="00A75640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3CB"/>
    <w:rsid w:val="00A848F2"/>
    <w:rsid w:val="00A848FF"/>
    <w:rsid w:val="00A8494E"/>
    <w:rsid w:val="00A84EA7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229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099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94F"/>
    <w:rsid w:val="00AA7F98"/>
    <w:rsid w:val="00AB0319"/>
    <w:rsid w:val="00AB0379"/>
    <w:rsid w:val="00AB07D3"/>
    <w:rsid w:val="00AB08D7"/>
    <w:rsid w:val="00AB0C65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F6"/>
    <w:rsid w:val="00AB5954"/>
    <w:rsid w:val="00AB5A85"/>
    <w:rsid w:val="00AB5A9C"/>
    <w:rsid w:val="00AB6083"/>
    <w:rsid w:val="00AB6824"/>
    <w:rsid w:val="00AB68FA"/>
    <w:rsid w:val="00AB6C43"/>
    <w:rsid w:val="00AB6D05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075"/>
    <w:rsid w:val="00AE34CD"/>
    <w:rsid w:val="00AE3A41"/>
    <w:rsid w:val="00AE3C6D"/>
    <w:rsid w:val="00AE3FD0"/>
    <w:rsid w:val="00AE43D0"/>
    <w:rsid w:val="00AE4573"/>
    <w:rsid w:val="00AE4658"/>
    <w:rsid w:val="00AE4853"/>
    <w:rsid w:val="00AE4AC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C6E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5"/>
    <w:rsid w:val="00B00E8F"/>
    <w:rsid w:val="00B0101B"/>
    <w:rsid w:val="00B013FB"/>
    <w:rsid w:val="00B01476"/>
    <w:rsid w:val="00B01506"/>
    <w:rsid w:val="00B016FF"/>
    <w:rsid w:val="00B022AD"/>
    <w:rsid w:val="00B02437"/>
    <w:rsid w:val="00B02705"/>
    <w:rsid w:val="00B02736"/>
    <w:rsid w:val="00B02C30"/>
    <w:rsid w:val="00B03894"/>
    <w:rsid w:val="00B03A0E"/>
    <w:rsid w:val="00B03D8A"/>
    <w:rsid w:val="00B03DB1"/>
    <w:rsid w:val="00B0459A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75A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A3D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83F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6CD7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345"/>
    <w:rsid w:val="00B34789"/>
    <w:rsid w:val="00B34B59"/>
    <w:rsid w:val="00B34C90"/>
    <w:rsid w:val="00B350D6"/>
    <w:rsid w:val="00B35111"/>
    <w:rsid w:val="00B35578"/>
    <w:rsid w:val="00B35665"/>
    <w:rsid w:val="00B35A90"/>
    <w:rsid w:val="00B35B50"/>
    <w:rsid w:val="00B35D67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37BE5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61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507"/>
    <w:rsid w:val="00B5279E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62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72"/>
    <w:rsid w:val="00B60D9C"/>
    <w:rsid w:val="00B60DA4"/>
    <w:rsid w:val="00B60E47"/>
    <w:rsid w:val="00B6126D"/>
    <w:rsid w:val="00B61488"/>
    <w:rsid w:val="00B617A2"/>
    <w:rsid w:val="00B61ADF"/>
    <w:rsid w:val="00B61DCA"/>
    <w:rsid w:val="00B62027"/>
    <w:rsid w:val="00B62282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01C"/>
    <w:rsid w:val="00B70329"/>
    <w:rsid w:val="00B70717"/>
    <w:rsid w:val="00B71395"/>
    <w:rsid w:val="00B7189F"/>
    <w:rsid w:val="00B71D05"/>
    <w:rsid w:val="00B721EC"/>
    <w:rsid w:val="00B72699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E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67F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66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A03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4C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1E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EB0"/>
    <w:rsid w:val="00BC7F09"/>
    <w:rsid w:val="00BC7F0D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4D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2F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922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3EF1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36F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0CAE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32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BA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9CB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2F2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3A5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0B6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98F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855"/>
    <w:rsid w:val="00C45B08"/>
    <w:rsid w:val="00C45D3A"/>
    <w:rsid w:val="00C46231"/>
    <w:rsid w:val="00C46240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AD9"/>
    <w:rsid w:val="00C64F45"/>
    <w:rsid w:val="00C652A1"/>
    <w:rsid w:val="00C654C1"/>
    <w:rsid w:val="00C6611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3E"/>
    <w:rsid w:val="00C72341"/>
    <w:rsid w:val="00C72708"/>
    <w:rsid w:val="00C73240"/>
    <w:rsid w:val="00C73439"/>
    <w:rsid w:val="00C73458"/>
    <w:rsid w:val="00C734BD"/>
    <w:rsid w:val="00C73BFF"/>
    <w:rsid w:val="00C73D8E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055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51"/>
    <w:rsid w:val="00C9157F"/>
    <w:rsid w:val="00C91A08"/>
    <w:rsid w:val="00C91BAD"/>
    <w:rsid w:val="00C9210F"/>
    <w:rsid w:val="00C92387"/>
    <w:rsid w:val="00C92565"/>
    <w:rsid w:val="00C925CC"/>
    <w:rsid w:val="00C928A9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2C"/>
    <w:rsid w:val="00C94C56"/>
    <w:rsid w:val="00C94D8E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4D3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181"/>
    <w:rsid w:val="00CA2200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974"/>
    <w:rsid w:val="00CA49B8"/>
    <w:rsid w:val="00CA4CF3"/>
    <w:rsid w:val="00CA4E8D"/>
    <w:rsid w:val="00CA4F85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2EF2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68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EA8"/>
    <w:rsid w:val="00CD0EDE"/>
    <w:rsid w:val="00CD129C"/>
    <w:rsid w:val="00CD1423"/>
    <w:rsid w:val="00CD1511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056"/>
    <w:rsid w:val="00CD65FD"/>
    <w:rsid w:val="00CD6764"/>
    <w:rsid w:val="00CD682A"/>
    <w:rsid w:val="00CD6B96"/>
    <w:rsid w:val="00CD71F1"/>
    <w:rsid w:val="00CD77C2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1DE1"/>
    <w:rsid w:val="00CE23D6"/>
    <w:rsid w:val="00CE2483"/>
    <w:rsid w:val="00CE28F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D7F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2AAB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675"/>
    <w:rsid w:val="00CF67C6"/>
    <w:rsid w:val="00CF6A53"/>
    <w:rsid w:val="00CF755C"/>
    <w:rsid w:val="00CF76B1"/>
    <w:rsid w:val="00CF77A1"/>
    <w:rsid w:val="00CF77EC"/>
    <w:rsid w:val="00CF791A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97F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88"/>
    <w:rsid w:val="00D238FF"/>
    <w:rsid w:val="00D23A70"/>
    <w:rsid w:val="00D23AA3"/>
    <w:rsid w:val="00D23E67"/>
    <w:rsid w:val="00D24270"/>
    <w:rsid w:val="00D2454A"/>
    <w:rsid w:val="00D24C61"/>
    <w:rsid w:val="00D25079"/>
    <w:rsid w:val="00D254E3"/>
    <w:rsid w:val="00D254E9"/>
    <w:rsid w:val="00D25572"/>
    <w:rsid w:val="00D257EC"/>
    <w:rsid w:val="00D25D65"/>
    <w:rsid w:val="00D25E24"/>
    <w:rsid w:val="00D262A5"/>
    <w:rsid w:val="00D2693C"/>
    <w:rsid w:val="00D269B0"/>
    <w:rsid w:val="00D26C32"/>
    <w:rsid w:val="00D26C6D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8F5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2E38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0AE"/>
    <w:rsid w:val="00D4181A"/>
    <w:rsid w:val="00D41E75"/>
    <w:rsid w:val="00D4218F"/>
    <w:rsid w:val="00D4248B"/>
    <w:rsid w:val="00D4278A"/>
    <w:rsid w:val="00D42AE7"/>
    <w:rsid w:val="00D4318E"/>
    <w:rsid w:val="00D433A1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6B4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3A81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13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3AC"/>
    <w:rsid w:val="00D71471"/>
    <w:rsid w:val="00D71801"/>
    <w:rsid w:val="00D71896"/>
    <w:rsid w:val="00D71A8A"/>
    <w:rsid w:val="00D71BA8"/>
    <w:rsid w:val="00D71F12"/>
    <w:rsid w:val="00D71FBC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98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022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94C"/>
    <w:rsid w:val="00D83AA1"/>
    <w:rsid w:val="00D83DB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5F54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7B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C85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0D3D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D22"/>
    <w:rsid w:val="00DE54D0"/>
    <w:rsid w:val="00DE5971"/>
    <w:rsid w:val="00DE5E11"/>
    <w:rsid w:val="00DE5EEC"/>
    <w:rsid w:val="00DE5F19"/>
    <w:rsid w:val="00DE605D"/>
    <w:rsid w:val="00DE61DD"/>
    <w:rsid w:val="00DE61FC"/>
    <w:rsid w:val="00DE64BE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C52"/>
    <w:rsid w:val="00DF4F72"/>
    <w:rsid w:val="00DF50A7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B27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5B7"/>
    <w:rsid w:val="00E02748"/>
    <w:rsid w:val="00E02EAD"/>
    <w:rsid w:val="00E02EF9"/>
    <w:rsid w:val="00E0315A"/>
    <w:rsid w:val="00E032E0"/>
    <w:rsid w:val="00E03867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C58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D63"/>
    <w:rsid w:val="00E12DB0"/>
    <w:rsid w:val="00E133FA"/>
    <w:rsid w:val="00E13495"/>
    <w:rsid w:val="00E13AA4"/>
    <w:rsid w:val="00E13DCE"/>
    <w:rsid w:val="00E13FBE"/>
    <w:rsid w:val="00E140E3"/>
    <w:rsid w:val="00E1433E"/>
    <w:rsid w:val="00E1467F"/>
    <w:rsid w:val="00E147BD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6D75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2B9B"/>
    <w:rsid w:val="00E2376D"/>
    <w:rsid w:val="00E2378C"/>
    <w:rsid w:val="00E23970"/>
    <w:rsid w:val="00E23CEE"/>
    <w:rsid w:val="00E23DE1"/>
    <w:rsid w:val="00E240CF"/>
    <w:rsid w:val="00E24269"/>
    <w:rsid w:val="00E2460E"/>
    <w:rsid w:val="00E24956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3C0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8A2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8F9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A35"/>
    <w:rsid w:val="00E52BFB"/>
    <w:rsid w:val="00E52D0E"/>
    <w:rsid w:val="00E52ECC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9F1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6F75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4E"/>
    <w:rsid w:val="00E85A54"/>
    <w:rsid w:val="00E85CCB"/>
    <w:rsid w:val="00E85D79"/>
    <w:rsid w:val="00E85FB3"/>
    <w:rsid w:val="00E8604A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6D0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16B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9EB"/>
    <w:rsid w:val="00EB0CFA"/>
    <w:rsid w:val="00EB0E5A"/>
    <w:rsid w:val="00EB0FA9"/>
    <w:rsid w:val="00EB0FC7"/>
    <w:rsid w:val="00EB12F5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684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B90"/>
    <w:rsid w:val="00EC1E1A"/>
    <w:rsid w:val="00EC24C9"/>
    <w:rsid w:val="00EC2624"/>
    <w:rsid w:val="00EC2A12"/>
    <w:rsid w:val="00EC2B6C"/>
    <w:rsid w:val="00EC3027"/>
    <w:rsid w:val="00EC3235"/>
    <w:rsid w:val="00EC3420"/>
    <w:rsid w:val="00EC344A"/>
    <w:rsid w:val="00EC3AA8"/>
    <w:rsid w:val="00EC3B51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BE6"/>
    <w:rsid w:val="00EC6E48"/>
    <w:rsid w:val="00EC7350"/>
    <w:rsid w:val="00EC765C"/>
    <w:rsid w:val="00EC7CFB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30"/>
    <w:rsid w:val="00ED1182"/>
    <w:rsid w:val="00ED161D"/>
    <w:rsid w:val="00ED1C78"/>
    <w:rsid w:val="00ED221E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276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53D"/>
    <w:rsid w:val="00EE556E"/>
    <w:rsid w:val="00EE5B3E"/>
    <w:rsid w:val="00EE62CE"/>
    <w:rsid w:val="00EE652E"/>
    <w:rsid w:val="00EE6682"/>
    <w:rsid w:val="00EE6A5D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02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63D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CE7"/>
    <w:rsid w:val="00F14E99"/>
    <w:rsid w:val="00F14EDB"/>
    <w:rsid w:val="00F15275"/>
    <w:rsid w:val="00F15451"/>
    <w:rsid w:val="00F15BCB"/>
    <w:rsid w:val="00F15D0E"/>
    <w:rsid w:val="00F15D49"/>
    <w:rsid w:val="00F15FF6"/>
    <w:rsid w:val="00F16046"/>
    <w:rsid w:val="00F16196"/>
    <w:rsid w:val="00F16969"/>
    <w:rsid w:val="00F16FD5"/>
    <w:rsid w:val="00F170BC"/>
    <w:rsid w:val="00F173EC"/>
    <w:rsid w:val="00F17873"/>
    <w:rsid w:val="00F17B55"/>
    <w:rsid w:val="00F2000C"/>
    <w:rsid w:val="00F202DE"/>
    <w:rsid w:val="00F2036E"/>
    <w:rsid w:val="00F20B0B"/>
    <w:rsid w:val="00F20CA0"/>
    <w:rsid w:val="00F20DE3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BDB"/>
    <w:rsid w:val="00F27C83"/>
    <w:rsid w:val="00F27FF2"/>
    <w:rsid w:val="00F3006C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C81"/>
    <w:rsid w:val="00F33E57"/>
    <w:rsid w:val="00F3446A"/>
    <w:rsid w:val="00F34619"/>
    <w:rsid w:val="00F3462F"/>
    <w:rsid w:val="00F349E1"/>
    <w:rsid w:val="00F351FB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EEA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82E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2C9"/>
    <w:rsid w:val="00F72329"/>
    <w:rsid w:val="00F72425"/>
    <w:rsid w:val="00F72836"/>
    <w:rsid w:val="00F72934"/>
    <w:rsid w:val="00F72C96"/>
    <w:rsid w:val="00F72D3A"/>
    <w:rsid w:val="00F72FD9"/>
    <w:rsid w:val="00F73285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2DB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CF2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1EF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79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21AD"/>
    <w:rsid w:val="00FD2344"/>
    <w:rsid w:val="00FD2773"/>
    <w:rsid w:val="00FD294E"/>
    <w:rsid w:val="00FD2A8C"/>
    <w:rsid w:val="00FD2C19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D02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7A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AD286178-486A-4197-B9D1-DA98E884F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4988</Words>
  <Characters>23948</Characters>
  <Application>Microsoft Office Word</Application>
  <DocSecurity>0</DocSecurity>
  <Lines>1408</Lines>
  <Paragraphs>1205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Kannika Phasuk</cp:lastModifiedBy>
  <cp:revision>2</cp:revision>
  <cp:lastPrinted>2025-08-05T06:24:00Z</cp:lastPrinted>
  <dcterms:created xsi:type="dcterms:W3CDTF">2025-08-08T10:51:00Z</dcterms:created>
  <dcterms:modified xsi:type="dcterms:W3CDTF">2025-08-08T10:51:00Z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  <property fmtid="{D5CDD505-2E9C-101B-9397-08002B2CF9AE}" pid="7" name="lcf76f155ced4ddcb4097134ff3c332f">
    <vt:lpwstr/>
  </property>
  <property fmtid="{D5CDD505-2E9C-101B-9397-08002B2CF9AE}" pid="8" name="TaxCatchAll">
    <vt:lpwstr/>
  </property>
</Properties>
</file>