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7F3F0E7A" w14:textId="77777777" w:rsidTr="00A341BF">
        <w:trPr>
          <w:trHeight w:val="2865"/>
        </w:trPr>
        <w:tc>
          <w:tcPr>
            <w:tcW w:w="2268" w:type="dxa"/>
          </w:tcPr>
          <w:p w14:paraId="2DFF4213" w14:textId="26F0993B" w:rsidR="00E0585C" w:rsidRPr="00E0585C" w:rsidRDefault="0001033B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20" w:type="dxa"/>
            <w:vAlign w:val="center"/>
          </w:tcPr>
          <w:p w14:paraId="34969644" w14:textId="77777777"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00F6D7F" w14:textId="27935FEC"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1E2C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3578B5" w:rsidRPr="003578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3AE85CDB" w14:textId="15F87C73" w:rsidR="006F04B3" w:rsidRPr="0077481E" w:rsidRDefault="00DC6F9C" w:rsidP="00813D0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A455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A455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055C65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311B651E" w14:textId="77777777" w:rsidR="00B626F4" w:rsidRDefault="00B626F4">
      <w:pPr>
        <w:sectPr w:rsidR="00B626F4" w:rsidSect="009A60B9">
          <w:headerReference w:type="first" r:id="rId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303010D" w14:textId="77777777" w:rsidR="000778A0" w:rsidRDefault="000778A0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</w:p>
    <w:p w14:paraId="254BF856" w14:textId="77777777"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E82BFF4" w14:textId="77777777" w:rsidR="00DC6F9C" w:rsidRDefault="00DC6F9C" w:rsidP="00C574F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14:paraId="290AD3C6" w14:textId="6E408C61" w:rsidR="00DC6F9C" w:rsidRPr="00B366AC" w:rsidRDefault="00DC6F9C" w:rsidP="00BE2C8A">
      <w:pPr>
        <w:pStyle w:val="Default"/>
        <w:spacing w:before="240" w:after="120"/>
        <w:ind w:right="-97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3578B5" w:rsidRPr="003578B5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3578B5"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="003578B5"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="003578B5" w:rsidRPr="003578B5">
        <w:rPr>
          <w:rFonts w:ascii="Angsana New" w:hAnsi="Angsana New" w:cs="Angsana New" w:hint="cs"/>
          <w:sz w:val="32"/>
          <w:szCs w:val="32"/>
          <w:cs/>
        </w:rPr>
        <w:t>และบริษัทย่อย (กลุ่มบริษัท) ซึ่งประกอบไปด้วย</w:t>
      </w:r>
      <w:r w:rsidRPr="00B366AC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8A455C">
        <w:rPr>
          <w:rFonts w:ascii="Angsana New" w:hAnsi="Angsana New" w:cs="Angsana New"/>
          <w:sz w:val="32"/>
          <w:szCs w:val="32"/>
        </w:rPr>
        <w:t xml:space="preserve">30 </w:t>
      </w:r>
      <w:r w:rsidR="008A455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055C65">
        <w:rPr>
          <w:rFonts w:ascii="Angsana New" w:hAnsi="Angsana New" w:cs="Angsana New"/>
          <w:sz w:val="32"/>
          <w:szCs w:val="32"/>
        </w:rPr>
        <w:t>2568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</w:t>
      </w:r>
      <w:r w:rsidRPr="00872AB8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872AB8">
        <w:rPr>
          <w:rFonts w:ascii="Angsana New" w:hAnsi="Angsana New" w:cs="Angsana New" w:hint="cs"/>
          <w:sz w:val="32"/>
          <w:szCs w:val="32"/>
          <w:cs/>
        </w:rPr>
        <w:t>รวม</w:t>
      </w:r>
      <w:r w:rsidR="00FF0D9F" w:rsidRPr="00872AB8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3578B5" w:rsidRPr="00872AB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FF0D9F" w:rsidRPr="00872AB8">
        <w:rPr>
          <w:rFonts w:ascii="Angsana New" w:hAnsi="Angsana New" w:cs="Angsana New" w:hint="cs"/>
          <w:sz w:val="32"/>
          <w:szCs w:val="32"/>
          <w:cs/>
        </w:rPr>
        <w:t xml:space="preserve">สามเดือนและหกเดือนสิ้นสุดวันเดียวกัน </w:t>
      </w:r>
      <w:r w:rsidRPr="00872AB8">
        <w:rPr>
          <w:rFonts w:ascii="Angsana New" w:hAnsi="Angsana New" w:cs="Angsana New"/>
          <w:sz w:val="32"/>
          <w:szCs w:val="32"/>
          <w:cs/>
        </w:rPr>
        <w:t>งบการเป</w:t>
      </w:r>
      <w:r w:rsidRPr="00872AB8">
        <w:rPr>
          <w:rFonts w:ascii="Angsana New" w:hAnsi="Angsana New" w:cs="Angsana New" w:hint="cs"/>
          <w:sz w:val="32"/>
          <w:szCs w:val="32"/>
          <w:cs/>
        </w:rPr>
        <w:t>ลี่</w:t>
      </w:r>
      <w:r w:rsidRPr="00872AB8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872AB8">
        <w:rPr>
          <w:rFonts w:ascii="Angsana New" w:hAnsi="Angsana New" w:cs="Angsana New" w:hint="cs"/>
          <w:sz w:val="32"/>
          <w:szCs w:val="32"/>
          <w:cs/>
        </w:rPr>
        <w:t>ผู้</w:t>
      </w:r>
      <w:r w:rsidRPr="00872AB8">
        <w:rPr>
          <w:rFonts w:ascii="Angsana New" w:hAnsi="Angsana New" w:cs="Angsana New"/>
          <w:sz w:val="32"/>
          <w:szCs w:val="32"/>
          <w:cs/>
        </w:rPr>
        <w:t>ถือ</w:t>
      </w:r>
      <w:r w:rsidRPr="00872AB8">
        <w:rPr>
          <w:rFonts w:ascii="Angsana New" w:hAnsi="Angsana New" w:cs="Angsana New" w:hint="cs"/>
          <w:sz w:val="32"/>
          <w:szCs w:val="32"/>
          <w:cs/>
        </w:rPr>
        <w:t>หุ้</w:t>
      </w:r>
      <w:r w:rsidRPr="00872AB8">
        <w:rPr>
          <w:rFonts w:ascii="Angsana New" w:hAnsi="Angsana New" w:cs="Angsana New"/>
          <w:sz w:val="32"/>
          <w:szCs w:val="32"/>
          <w:cs/>
        </w:rPr>
        <w:t>น</w:t>
      </w:r>
      <w:r w:rsidRPr="00872AB8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 w:rsidRPr="00872AB8">
        <w:rPr>
          <w:rFonts w:ascii="Angsana New" w:hAnsi="Angsana New" w:cs="Angsana New"/>
          <w:sz w:val="32"/>
          <w:szCs w:val="32"/>
        </w:rPr>
        <w:t xml:space="preserve"> </w:t>
      </w:r>
      <w:r w:rsidRPr="00872AB8">
        <w:rPr>
          <w:rFonts w:ascii="Angsana New" w:hAnsi="Angsana New" w:cs="Angsana New"/>
          <w:sz w:val="32"/>
          <w:szCs w:val="32"/>
          <w:cs/>
        </w:rPr>
        <w:t>แล</w:t>
      </w:r>
      <w:r w:rsidRPr="00B366AC">
        <w:rPr>
          <w:rFonts w:ascii="Angsana New" w:hAnsi="Angsana New" w:cs="Angsana New"/>
          <w:sz w:val="32"/>
          <w:szCs w:val="32"/>
          <w:cs/>
        </w:rPr>
        <w:t>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8A455C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E2CD1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778A0">
        <w:rPr>
          <w:rFonts w:ascii="Angsana New" w:hAnsi="Angsana New" w:cs="Angsana New" w:hint="cs"/>
          <w:sz w:val="32"/>
          <w:szCs w:val="32"/>
          <w:cs/>
        </w:rPr>
        <w:t>และได้</w:t>
      </w:r>
      <w:r w:rsidRPr="00B366AC">
        <w:rPr>
          <w:rFonts w:ascii="Angsana New" w:hAnsi="Angsana New" w:cs="Angsana New" w:hint="cs"/>
          <w:sz w:val="32"/>
          <w:szCs w:val="32"/>
          <w:cs/>
        </w:rPr>
        <w:t>สอบทานข้อมูลทางการเงินเฉพาะกิจการของบริษัท</w:t>
      </w:r>
      <w:r w:rsidR="00FF0D9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</w:t>
      </w:r>
      <w:r w:rsidR="003578B5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1E2CD1">
        <w:rPr>
          <w:rFonts w:ascii="Angsana New" w:hAnsi="Angsana New" w:cs="Angsana New" w:hint="cs"/>
          <w:sz w:val="32"/>
          <w:szCs w:val="32"/>
          <w:cs/>
        </w:rPr>
        <w:t>ทางการเงินระหว่างกาล</w:t>
      </w:r>
      <w:r w:rsidR="00C81078">
        <w:rPr>
          <w:rFonts w:ascii="Angsana New" w:hAnsi="Angsana New" w:cs="Angsana New" w:hint="cs"/>
          <w:sz w:val="32"/>
          <w:szCs w:val="32"/>
          <w:cs/>
        </w:rPr>
        <w:t>”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F6B2E92" w14:textId="77777777" w:rsidR="00DC6F9C" w:rsidRPr="00B366AC" w:rsidRDefault="00DC6F9C" w:rsidP="00C574FE">
      <w:pPr>
        <w:pStyle w:val="Default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DE65022" w14:textId="6C53B502" w:rsidR="00DC6F9C" w:rsidRPr="00B366A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1E2C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778A0">
        <w:rPr>
          <w:rFonts w:ascii="Angsana New" w:hAnsi="Angsana New" w:cs="Angsana New"/>
          <w:sz w:val="32"/>
          <w:szCs w:val="32"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0778A0">
        <w:rPr>
          <w:rFonts w:ascii="Angsana New" w:hAnsi="Angsana New" w:cs="Angsana New"/>
          <w:sz w:val="32"/>
          <w:szCs w:val="32"/>
        </w:rPr>
        <w:t xml:space="preserve">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79D11ED" w14:textId="77777777" w:rsidR="00DC6F9C" w:rsidRPr="00B366AC" w:rsidRDefault="00DC6F9C" w:rsidP="00C574FE">
      <w:pPr>
        <w:pStyle w:val="CM2"/>
        <w:spacing w:before="12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FC58864" w14:textId="6253F7C0" w:rsidR="00DC6F9C" w:rsidRDefault="00DC6F9C" w:rsidP="00C574F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</w:t>
      </w:r>
      <w:r w:rsidR="002E4091" w:rsidRPr="00BB7648">
        <w:rPr>
          <w:rFonts w:ascii="Angsana New" w:hAnsi="Angsana New" w:cs="Angsana New"/>
          <w:sz w:val="30"/>
          <w:szCs w:val="30"/>
          <w:cs/>
        </w:rPr>
        <w:t>ระหว่าง</w:t>
      </w:r>
      <w:r w:rsidR="002E4091">
        <w:rPr>
          <w:rFonts w:ascii="Angsana New" w:hAnsi="Angsana New" w:cs="Angsana New"/>
          <w:sz w:val="32"/>
          <w:szCs w:val="32"/>
          <w:cs/>
        </w:rPr>
        <w:t>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A23724D" w14:textId="77777777" w:rsidR="00C70E0D" w:rsidRPr="00B30BDD" w:rsidRDefault="00C70E0D" w:rsidP="00C70E0D">
      <w:pPr>
        <w:tabs>
          <w:tab w:val="left" w:pos="6480"/>
        </w:tabs>
        <w:spacing w:before="11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กิตติ เตชะเกษมบัณฑิตย์</w:t>
      </w:r>
    </w:p>
    <w:p w14:paraId="5337C307" w14:textId="2BA5319A"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66494C">
        <w:rPr>
          <w:rFonts w:ascii="Angsana New" w:hAnsi="Angsana New"/>
          <w:spacing w:val="-4"/>
          <w:sz w:val="32"/>
          <w:szCs w:val="32"/>
        </w:rPr>
        <w:t>9151</w:t>
      </w:r>
    </w:p>
    <w:p w14:paraId="1D41CB79" w14:textId="77777777" w:rsidR="00C574FE" w:rsidRDefault="00DC6F9C" w:rsidP="00C574FE">
      <w:pPr>
        <w:spacing w:before="20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02791F7" w14:textId="2731969C"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F42335">
        <w:rPr>
          <w:rFonts w:ascii="Angsana New" w:hAnsi="Angsana New"/>
          <w:spacing w:val="-4"/>
          <w:sz w:val="32"/>
          <w:szCs w:val="32"/>
        </w:rPr>
        <w:t>8</w:t>
      </w:r>
      <w:r w:rsidR="00FF0D9F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055C65">
        <w:rPr>
          <w:rFonts w:ascii="Angsana New" w:hAnsi="Angsana New"/>
          <w:spacing w:val="-4"/>
          <w:sz w:val="32"/>
          <w:szCs w:val="32"/>
        </w:rPr>
        <w:t>2568</w:t>
      </w:r>
    </w:p>
    <w:sectPr w:rsidR="00900CA2" w:rsidRPr="00C574FE" w:rsidSect="00C574FE">
      <w:footerReference w:type="default" r:id="rId7"/>
      <w:pgSz w:w="11909" w:h="16834" w:code="9"/>
      <w:pgMar w:top="244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096F" w14:textId="77777777" w:rsidR="00F879E5" w:rsidRDefault="00F879E5" w:rsidP="0077481E">
      <w:r>
        <w:separator/>
      </w:r>
    </w:p>
  </w:endnote>
  <w:endnote w:type="continuationSeparator" w:id="0">
    <w:p w14:paraId="789A6FBA" w14:textId="77777777" w:rsidR="00F879E5" w:rsidRDefault="00F879E5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B6EC" w14:textId="50551A3C" w:rsidR="001E2CD1" w:rsidRPr="001E2CD1" w:rsidRDefault="001E2CD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F06793D" w14:textId="77777777" w:rsidR="001E2CD1" w:rsidRPr="00BD77A0" w:rsidRDefault="001E2CD1" w:rsidP="00BD77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43ADB" w14:textId="77777777" w:rsidR="00F879E5" w:rsidRDefault="00F879E5" w:rsidP="0077481E">
      <w:r>
        <w:separator/>
      </w:r>
    </w:p>
  </w:footnote>
  <w:footnote w:type="continuationSeparator" w:id="0">
    <w:p w14:paraId="0E817A0C" w14:textId="77777777" w:rsidR="00F879E5" w:rsidRDefault="00F879E5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EE0F" w14:textId="77777777" w:rsidR="0077481E" w:rsidRDefault="0077481E" w:rsidP="0077481E">
    <w:pPr>
      <w:pStyle w:val="Header"/>
      <w:spacing w:before="240"/>
    </w:pPr>
  </w:p>
  <w:p w14:paraId="4816822D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06D0A"/>
    <w:rsid w:val="0001033B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5C65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8A0"/>
    <w:rsid w:val="00077B56"/>
    <w:rsid w:val="000805D8"/>
    <w:rsid w:val="0008095F"/>
    <w:rsid w:val="00081294"/>
    <w:rsid w:val="00081F68"/>
    <w:rsid w:val="00083464"/>
    <w:rsid w:val="00086796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6F4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4EBF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24C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41AC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21B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5E0C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C4E6F"/>
    <w:rsid w:val="001C4F26"/>
    <w:rsid w:val="001C62DB"/>
    <w:rsid w:val="001D451D"/>
    <w:rsid w:val="001D474B"/>
    <w:rsid w:val="001D4851"/>
    <w:rsid w:val="001D49D8"/>
    <w:rsid w:val="001D5204"/>
    <w:rsid w:val="001D522C"/>
    <w:rsid w:val="001D5FAF"/>
    <w:rsid w:val="001D765B"/>
    <w:rsid w:val="001D7FE3"/>
    <w:rsid w:val="001E07AC"/>
    <w:rsid w:val="001E0C1C"/>
    <w:rsid w:val="001E1144"/>
    <w:rsid w:val="001E2536"/>
    <w:rsid w:val="001E2CD1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1F72EE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29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04B"/>
    <w:rsid w:val="003526F1"/>
    <w:rsid w:val="00353CA1"/>
    <w:rsid w:val="003565A5"/>
    <w:rsid w:val="00357565"/>
    <w:rsid w:val="003578B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84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36B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1958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C54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5F73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47F0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790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E7D08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5F7FE1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94C"/>
    <w:rsid w:val="0066538E"/>
    <w:rsid w:val="00665E28"/>
    <w:rsid w:val="00666058"/>
    <w:rsid w:val="006667A7"/>
    <w:rsid w:val="00666FD4"/>
    <w:rsid w:val="00667180"/>
    <w:rsid w:val="00667D9D"/>
    <w:rsid w:val="00667DC4"/>
    <w:rsid w:val="0067100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0F1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62D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136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8EC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AB8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55C"/>
    <w:rsid w:val="008A61B4"/>
    <w:rsid w:val="008A74CA"/>
    <w:rsid w:val="008A7BC0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5FF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BD3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4F26"/>
    <w:rsid w:val="00945CA3"/>
    <w:rsid w:val="00947630"/>
    <w:rsid w:val="00947660"/>
    <w:rsid w:val="0094773D"/>
    <w:rsid w:val="00947E2A"/>
    <w:rsid w:val="00947F62"/>
    <w:rsid w:val="00947F6D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2628"/>
    <w:rsid w:val="009A361D"/>
    <w:rsid w:val="009A4054"/>
    <w:rsid w:val="009A4A70"/>
    <w:rsid w:val="009A5496"/>
    <w:rsid w:val="009A60B9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768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B7648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2C8A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4DC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E0D"/>
    <w:rsid w:val="00C72359"/>
    <w:rsid w:val="00C750B9"/>
    <w:rsid w:val="00C7559C"/>
    <w:rsid w:val="00C75C1B"/>
    <w:rsid w:val="00C762E9"/>
    <w:rsid w:val="00C76877"/>
    <w:rsid w:val="00C77F0C"/>
    <w:rsid w:val="00C81078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36AD8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C72A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5C7"/>
    <w:rsid w:val="00E65785"/>
    <w:rsid w:val="00E66215"/>
    <w:rsid w:val="00E662D4"/>
    <w:rsid w:val="00E6662A"/>
    <w:rsid w:val="00E71B36"/>
    <w:rsid w:val="00E723D1"/>
    <w:rsid w:val="00E72CB5"/>
    <w:rsid w:val="00E745DB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025A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0DA5"/>
    <w:rsid w:val="00F41FA2"/>
    <w:rsid w:val="00F422F8"/>
    <w:rsid w:val="00F42335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058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79E5"/>
    <w:rsid w:val="00F90D6B"/>
    <w:rsid w:val="00F91C29"/>
    <w:rsid w:val="00F93156"/>
    <w:rsid w:val="00F9368F"/>
    <w:rsid w:val="00F94DC7"/>
    <w:rsid w:val="00F950F2"/>
    <w:rsid w:val="00F95297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0D9F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A8EEE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0C8A70-FAE1-4F61-A502-7EFC5C7CA155}"/>
</file>

<file path=customXml/itemProps2.xml><?xml version="1.0" encoding="utf-8"?>
<ds:datastoreItem xmlns:ds="http://schemas.openxmlformats.org/officeDocument/2006/customXml" ds:itemID="{7F0DAA58-9140-4E6E-B1C3-451AC480CF3F}"/>
</file>

<file path=customXml/itemProps3.xml><?xml version="1.0" encoding="utf-8"?>
<ds:datastoreItem xmlns:ds="http://schemas.openxmlformats.org/officeDocument/2006/customXml" ds:itemID="{B7555824-7940-434A-AC81-04B203CAACAB}"/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15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Natthanon Kulchanaborriboon</dc:creator>
  <cp:lastModifiedBy>Waewwadee Suthaweesup</cp:lastModifiedBy>
  <cp:revision>15</cp:revision>
  <cp:lastPrinted>2024-07-30T06:40:00Z</cp:lastPrinted>
  <dcterms:created xsi:type="dcterms:W3CDTF">2023-08-03T08:53:00Z</dcterms:created>
  <dcterms:modified xsi:type="dcterms:W3CDTF">2025-07-08T06:21:00Z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