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0FBA482" w14:textId="2B580CF5" w:rsidR="009B2BF1" w:rsidRPr="00CF3746" w:rsidRDefault="009B2BF1" w:rsidP="009B2B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68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414D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554C234F" w:rsidR="00804175" w:rsidRPr="00CF3746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805163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2B4C892B" w14:textId="7434B91E" w:rsidR="00804175" w:rsidRPr="00B82D37" w:rsidRDefault="00804175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B82D3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 แคปปิตอล</w:t>
      </w:r>
      <w:r w:rsidR="00143016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B82D3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B82D37" w:rsidRDefault="00804175" w:rsidP="008E1272">
      <w:pPr>
        <w:pStyle w:val="a"/>
        <w:tabs>
          <w:tab w:val="clear" w:pos="1080"/>
          <w:tab w:val="left" w:pos="540"/>
        </w:tabs>
        <w:spacing w:line="340" w:lineRule="exact"/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38C17A6" w14:textId="46CD8202" w:rsidR="009B2BF1" w:rsidRPr="00B82D37" w:rsidRDefault="009B2BF1" w:rsidP="009B2BF1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82D37">
        <w:rPr>
          <w:rFonts w:asciiTheme="majorBidi" w:hAnsiTheme="majorBidi" w:cstheme="majorBidi"/>
          <w:sz w:val="28"/>
          <w:szCs w:val="28"/>
        </w:rPr>
        <w:t xml:space="preserve">30 </w:t>
      </w:r>
      <w:r w:rsidRPr="00B82D3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82D37">
        <w:rPr>
          <w:rFonts w:asciiTheme="majorBidi" w:hAnsiTheme="majorBidi" w:cstheme="majorBidi"/>
          <w:sz w:val="28"/>
          <w:szCs w:val="28"/>
        </w:rPr>
        <w:t xml:space="preserve"> 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B82D37">
        <w:rPr>
          <w:rFonts w:asciiTheme="majorBidi" w:hAnsiTheme="majorBidi" w:cstheme="majorBidi"/>
          <w:sz w:val="28"/>
          <w:szCs w:val="28"/>
        </w:rPr>
        <w:t xml:space="preserve">30 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B82D37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B82D37">
        <w:rPr>
          <w:rFonts w:asciiTheme="majorBidi" w:hAnsiTheme="majorBidi" w:cstheme="majorBidi"/>
          <w:sz w:val="28"/>
          <w:szCs w:val="28"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B82D37">
        <w:rPr>
          <w:rFonts w:asciiTheme="majorBidi" w:hAnsiTheme="majorBidi" w:cstheme="majorBidi"/>
          <w:sz w:val="28"/>
          <w:szCs w:val="28"/>
        </w:rPr>
        <w:t xml:space="preserve">30 </w:t>
      </w:r>
      <w:r w:rsidRPr="00B82D3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B82D37">
        <w:rPr>
          <w:rFonts w:asciiTheme="majorBidi" w:hAnsiTheme="majorBidi" w:cstheme="majorBidi"/>
          <w:sz w:val="28"/>
          <w:szCs w:val="28"/>
        </w:rPr>
        <w:t xml:space="preserve"> 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32DDA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F76DD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062FD288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C6180" w14:textId="2E39DBAD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B82D37">
        <w:rPr>
          <w:rFonts w:asciiTheme="majorBidi" w:hAnsiTheme="majorBidi" w:cstheme="majorBidi"/>
          <w:sz w:val="28"/>
          <w:szCs w:val="28"/>
        </w:rPr>
        <w:t xml:space="preserve"> 2410 </w:t>
      </w:r>
      <w:r w:rsidRPr="00B82D37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B82D37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25713F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rPr>
          <w:rFonts w:asciiTheme="majorBidi" w:hAnsiTheme="majorBidi" w:cstheme="majorBidi"/>
          <w:sz w:val="28"/>
          <w:szCs w:val="28"/>
        </w:rPr>
      </w:pPr>
    </w:p>
    <w:p w14:paraId="32766092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rPr>
          <w:rFonts w:asciiTheme="majorBidi" w:hAnsiTheme="majorBidi" w:cstheme="majorBidi"/>
          <w:i/>
          <w:iCs/>
          <w:sz w:val="28"/>
          <w:szCs w:val="28"/>
        </w:rPr>
      </w:pPr>
      <w:r w:rsidRPr="00B82D3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02637CFC" w14:textId="77777777" w:rsidR="001F1197" w:rsidRPr="00B82D37" w:rsidRDefault="001F1197" w:rsidP="008E1272">
      <w:pPr>
        <w:autoSpaceDE w:val="0"/>
        <w:autoSpaceDN w:val="0"/>
        <w:adjustRightInd w:val="0"/>
        <w:spacing w:line="2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E8F03" w14:textId="77777777" w:rsidR="001F1197" w:rsidRPr="00B82D37" w:rsidRDefault="001F1197" w:rsidP="00D66F50">
      <w:pPr>
        <w:autoSpaceDE w:val="0"/>
        <w:autoSpaceDN w:val="0"/>
        <w:adjustRightInd w:val="0"/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B82D37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2D37">
        <w:rPr>
          <w:rFonts w:asciiTheme="majorBidi" w:hAnsiTheme="majorBidi" w:cstheme="majorBidi"/>
          <w:sz w:val="28"/>
          <w:szCs w:val="28"/>
        </w:rPr>
        <w:t>34</w:t>
      </w:r>
      <w:r w:rsidRPr="00B82D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82D37">
        <w:rPr>
          <w:rFonts w:asciiTheme="majorBidi" w:hAnsiTheme="majorBidi" w:cstheme="maj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52813A29" w14:textId="5BA7012F" w:rsidR="001F1197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0E55326" w14:textId="77777777" w:rsidR="00ED2F7E" w:rsidRDefault="00ED2F7E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63E53AC" w14:textId="77777777" w:rsidR="00C03CC9" w:rsidRPr="00805163" w:rsidRDefault="00C03CC9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A591375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64C4813" w14:textId="77777777" w:rsidR="001F1197" w:rsidRPr="00805163" w:rsidRDefault="001F1197" w:rsidP="00D66F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805163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805163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805163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775A8D7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7DB12D4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805163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80516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5163">
        <w:rPr>
          <w:rFonts w:asciiTheme="majorBidi" w:hAnsiTheme="majorBidi" w:cs="Angsana New"/>
          <w:sz w:val="28"/>
          <w:szCs w:val="28"/>
          <w:cs/>
        </w:rPr>
        <w:t>1</w:t>
      </w:r>
      <w:r w:rsidRPr="00805163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805163">
        <w:rPr>
          <w:rFonts w:ascii="Angsana New" w:hAnsi="Angsana New" w:cs="Angsana New"/>
          <w:sz w:val="28"/>
          <w:szCs w:val="28"/>
          <w:cs/>
        </w:rPr>
        <w:t>5</w:t>
      </w:r>
    </w:p>
    <w:p w14:paraId="6A6E16DF" w14:textId="77777777" w:rsidR="001F1197" w:rsidRPr="00805163" w:rsidRDefault="001F1197" w:rsidP="00D66F50">
      <w:pPr>
        <w:pStyle w:val="T"/>
        <w:tabs>
          <w:tab w:val="left" w:pos="540"/>
        </w:tabs>
        <w:spacing w:line="340" w:lineRule="exact"/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704A45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ADE0A11" w14:textId="77777777" w:rsidR="001F1197" w:rsidRPr="00805163" w:rsidRDefault="001F1197" w:rsidP="00D6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0516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BCE0AA8" w14:textId="1BC01407" w:rsidR="000777F7" w:rsidRPr="00A61B19" w:rsidRDefault="007F58E4" w:rsidP="00C03C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340" w:lineRule="exact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b w:val="0"/>
          <w:bCs w:val="0"/>
          <w:sz w:val="28"/>
          <w:szCs w:val="28"/>
        </w:rPr>
        <w:t xml:space="preserve">5 </w:t>
      </w:r>
      <w:r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สิงหาคม </w:t>
      </w:r>
      <w:r w:rsidR="009C7B54">
        <w:rPr>
          <w:rFonts w:asciiTheme="majorBidi" w:hAnsiTheme="majorBidi" w:cs="Angsana New"/>
          <w:b w:val="0"/>
          <w:bCs w:val="0"/>
          <w:sz w:val="28"/>
          <w:szCs w:val="28"/>
        </w:rPr>
        <w:t>256</w:t>
      </w:r>
      <w:r w:rsidR="0052476F">
        <w:rPr>
          <w:rFonts w:asciiTheme="majorBidi" w:hAnsiTheme="majorBidi" w:cs="Angsana New"/>
          <w:b w:val="0"/>
          <w:bCs w:val="0"/>
          <w:sz w:val="28"/>
          <w:szCs w:val="28"/>
        </w:rPr>
        <w:t>8</w:t>
      </w:r>
    </w:p>
    <w:sectPr w:rsidR="000777F7" w:rsidRPr="00A61B19" w:rsidSect="00BF4AC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60EF2" w14:textId="77777777" w:rsidR="00FF7C8A" w:rsidRDefault="00FF7C8A">
      <w:r>
        <w:separator/>
      </w:r>
    </w:p>
  </w:endnote>
  <w:endnote w:type="continuationSeparator" w:id="0">
    <w:p w14:paraId="5B6E218D" w14:textId="77777777" w:rsidR="00FF7C8A" w:rsidRDefault="00FF7C8A">
      <w:r>
        <w:continuationSeparator/>
      </w:r>
    </w:p>
  </w:endnote>
  <w:endnote w:type="continuationNotice" w:id="1">
    <w:p w14:paraId="3A3BDB71" w14:textId="77777777" w:rsidR="00FF7C8A" w:rsidRDefault="00FF7C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3A7443" w:rsidRDefault="003A744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3A7443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0577" w14:textId="3898F1A4" w:rsidR="003A7443" w:rsidRDefault="003A744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03CC9">
      <w:rPr>
        <w:noProof/>
      </w:rPr>
      <w:t>MTCt1-Q2'25-set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3A7443" w:rsidRPr="00960645" w:rsidRDefault="003A74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3A7443" w:rsidRDefault="003A7443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3A7443" w:rsidRPr="00143016" w:rsidRDefault="003A7443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210C" w14:textId="07FD0DB3" w:rsidR="00AC59CD" w:rsidRPr="00ED2F7E" w:rsidRDefault="00AC59C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9525" w14:textId="77777777" w:rsidR="00FF7C8A" w:rsidRDefault="00FF7C8A">
      <w:r>
        <w:separator/>
      </w:r>
    </w:p>
  </w:footnote>
  <w:footnote w:type="continuationSeparator" w:id="0">
    <w:p w14:paraId="7897266C" w14:textId="77777777" w:rsidR="00FF7C8A" w:rsidRDefault="00FF7C8A">
      <w:r>
        <w:continuationSeparator/>
      </w:r>
    </w:p>
  </w:footnote>
  <w:footnote w:type="continuationNotice" w:id="1">
    <w:p w14:paraId="68E289A4" w14:textId="77777777" w:rsidR="00FF7C8A" w:rsidRDefault="00FF7C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3A7443" w:rsidRDefault="00C03CC9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633E724" w:rsidR="003A7443" w:rsidRDefault="003A7443" w:rsidP="00713C50">
    <w:pPr>
      <w:pStyle w:val="Header"/>
    </w:pPr>
  </w:p>
  <w:p w14:paraId="1DF8B329" w14:textId="6368A5ED" w:rsidR="003A7443" w:rsidRDefault="003A744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22F93B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3A7443" w:rsidRPr="00805163" w:rsidRDefault="003A7443" w:rsidP="00805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17A0B9B" w14:textId="77777777" w:rsidR="00C03CC9" w:rsidRDefault="00C03CC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66CB533" w14:textId="77777777" w:rsidR="00C03CC9" w:rsidRDefault="00C03CC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8683DE0" w14:textId="77777777" w:rsidR="00C03CC9" w:rsidRDefault="00C03CC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14A4CED" w14:textId="77777777" w:rsidR="00C03CC9" w:rsidRDefault="00C03CC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D527A3A" w14:textId="77777777" w:rsidR="00C03CC9" w:rsidRDefault="00C03CC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C68237D" w14:textId="77777777" w:rsidR="00C03CC9" w:rsidRDefault="00C03CC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C0FE553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499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3C4"/>
    <w:rsid w:val="003814F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D5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27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B03"/>
    <w:rsid w:val="00583B16"/>
    <w:rsid w:val="00583C2E"/>
    <w:rsid w:val="00583CB1"/>
    <w:rsid w:val="00583CF9"/>
    <w:rsid w:val="00583D32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6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B84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37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AE9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7B1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3CC9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1B3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52AC"/>
    <w:rsid w:val="00C45333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462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51E"/>
    <w:rsid w:val="00DA6BF5"/>
    <w:rsid w:val="00DA6DAE"/>
    <w:rsid w:val="00DA6EE7"/>
    <w:rsid w:val="00DA7286"/>
    <w:rsid w:val="00DA7492"/>
    <w:rsid w:val="00DA7895"/>
    <w:rsid w:val="00DA7967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CA"/>
    <w:rsid w:val="00E505A1"/>
    <w:rsid w:val="00E507AA"/>
    <w:rsid w:val="00E50BB9"/>
    <w:rsid w:val="00E50C86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0BE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4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</Pages>
  <Words>403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5</cp:revision>
  <cp:lastPrinted>2025-08-05T07:25:00Z</cp:lastPrinted>
  <dcterms:created xsi:type="dcterms:W3CDTF">2025-08-05T07:22:00Z</dcterms:created>
  <dcterms:modified xsi:type="dcterms:W3CDTF">2025-08-05T08:12:00Z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