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D708A" w14:textId="77777777" w:rsidR="00AC59CD" w:rsidRPr="006B417E" w:rsidRDefault="00AC59CD" w:rsidP="00AC59CD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6B417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6B417E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6B417E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54B32218" w14:textId="77777777" w:rsidR="00AC59CD" w:rsidRPr="006B417E" w:rsidRDefault="00AC59CD" w:rsidP="00AC59CD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552508A1" w14:textId="77777777" w:rsidR="0023709D" w:rsidRDefault="00AC59C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0AD3F73D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74FC291" w14:textId="4BD2FDAE" w:rsidR="00D80D53" w:rsidRPr="00EA2A53" w:rsidRDefault="0023709D" w:rsidP="00EA2A5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ลูกหนี้เงินให้สินเชื่อและลูกหนี้ตามสัญญาเช่าซื้อ</w:t>
      </w:r>
    </w:p>
    <w:p w14:paraId="3119991B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63A3F980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4E5C0EC5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หุ้นกู้</w:t>
      </w:r>
    </w:p>
    <w:p w14:paraId="03D2BE93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74BC8575" w14:textId="637C3C99" w:rsidR="00AA4C96" w:rsidRDefault="00AA4C96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29E949AE" w14:textId="77777777" w:rsidR="0023709D" w:rsidRDefault="0023709D" w:rsidP="00AC59C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เครื่องมือทางการเงิน</w:t>
      </w:r>
    </w:p>
    <w:p w14:paraId="61ABCFA5" w14:textId="4FAED525" w:rsidR="00AC59CD" w:rsidRPr="006B417E" w:rsidRDefault="003E3738" w:rsidP="00C31C6C">
      <w:pPr>
        <w:pStyle w:val="index"/>
        <w:tabs>
          <w:tab w:val="clear" w:pos="1134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/>
          <w:sz w:val="28"/>
          <w:szCs w:val="28"/>
          <w:lang w:bidi="th-TH"/>
        </w:rPr>
        <w:t>10</w:t>
      </w:r>
      <w:r w:rsidR="00597BD9">
        <w:rPr>
          <w:rFonts w:asciiTheme="majorBidi" w:hAnsiTheme="majorBidi" w:cstheme="majorBidi"/>
          <w:sz w:val="28"/>
          <w:szCs w:val="28"/>
          <w:lang w:bidi="th-TH"/>
        </w:rPr>
        <w:tab/>
      </w:r>
      <w:r w:rsidR="00B127B2"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1749D492" w14:textId="77777777" w:rsidR="00AC59CD" w:rsidRPr="006B417E" w:rsidRDefault="00AC59CD" w:rsidP="00AC59CD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  <w:r w:rsidRPr="006B417E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066CA089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105763CA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039C02D2" w14:textId="170AA202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="007F58E4" w:rsidRPr="007F58E4">
        <w:rPr>
          <w:rFonts w:asciiTheme="majorBidi" w:hAnsiTheme="majorBidi" w:cstheme="majorBidi"/>
          <w:sz w:val="28"/>
          <w:szCs w:val="28"/>
        </w:rPr>
        <w:t xml:space="preserve">5 </w:t>
      </w:r>
      <w:r w:rsidR="007F58E4" w:rsidRPr="007F58E4">
        <w:rPr>
          <w:rFonts w:asciiTheme="majorBidi" w:hAnsiTheme="majorBidi" w:cs="Angsana New" w:hint="cs"/>
          <w:sz w:val="28"/>
          <w:szCs w:val="28"/>
          <w:cs/>
        </w:rPr>
        <w:t>สิงหาคม</w:t>
      </w:r>
      <w:r w:rsidR="007F58E4" w:rsidRPr="007F58E4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7F58E4" w:rsidRPr="007F58E4">
        <w:rPr>
          <w:rFonts w:asciiTheme="majorBidi" w:hAnsiTheme="majorBidi" w:cstheme="majorBidi"/>
          <w:sz w:val="28"/>
          <w:szCs w:val="28"/>
        </w:rPr>
        <w:t>2568</w:t>
      </w:r>
    </w:p>
    <w:p w14:paraId="1324DBE1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813F2F3" w14:textId="77777777" w:rsidR="00AC59CD" w:rsidRPr="006B417E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เกณฑ์การจัดทำงบการเงินระหว่างกาล</w:t>
      </w:r>
    </w:p>
    <w:p w14:paraId="005C0E33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6997DA9" w14:textId="23A53EF5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Hlk66464858"/>
      <w:r w:rsidRPr="006B417E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B417E">
        <w:rPr>
          <w:rFonts w:asciiTheme="majorBidi" w:hAnsiTheme="majorBidi" w:cstheme="majorBidi"/>
          <w:sz w:val="28"/>
          <w:szCs w:val="28"/>
        </w:rPr>
        <w:t xml:space="preserve">34 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6B417E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0"/>
      <w:r w:rsidRPr="006B417E">
        <w:rPr>
          <w:rFonts w:asciiTheme="majorBidi" w:hAnsiTheme="majorBidi" w:cstheme="majorBidi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เพื่อไม่ให้ซ้ำซ้อนกับข้อมูลที่ได้นำเสนอไปแล้วในงบการเงินประจำปี </w:t>
      </w:r>
      <w:r w:rsidRPr="006B417E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6B417E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eastAsia="Calibri" w:hAnsiTheme="majorBidi" w:cstheme="majorBidi"/>
          <w:sz w:val="28"/>
          <w:szCs w:val="28"/>
        </w:rPr>
        <w:t>31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Pr="006B417E">
        <w:rPr>
          <w:rFonts w:asciiTheme="majorBidi" w:eastAsia="Calibri" w:hAnsiTheme="majorBidi" w:cstheme="majorBidi"/>
          <w:sz w:val="28"/>
          <w:szCs w:val="28"/>
        </w:rPr>
        <w:t>256</w:t>
      </w:r>
      <w:r w:rsidR="00004339">
        <w:rPr>
          <w:rFonts w:asciiTheme="majorBidi" w:eastAsia="Calibri" w:hAnsiTheme="majorBidi" w:cstheme="majorBidi"/>
          <w:sz w:val="28"/>
          <w:szCs w:val="28"/>
        </w:rPr>
        <w:t>7</w:t>
      </w:r>
    </w:p>
    <w:p w14:paraId="2976B302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9BE2A32" w14:textId="5EC7A8FA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="008B31C4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>การบัญชีของ</w:t>
      </w:r>
      <w:r w:rsidRPr="006B417E">
        <w:rPr>
          <w:rFonts w:asciiTheme="majorBidi" w:eastAsia="Calibri" w:hAnsiTheme="majorBidi" w:cstheme="majorBidi"/>
          <w:sz w:val="28"/>
          <w:szCs w:val="28"/>
          <w:cs/>
        </w:rPr>
        <w:t xml:space="preserve">กลุ่มบริษัทและบริษัท </w:t>
      </w:r>
      <w:r w:rsidRPr="006B417E">
        <w:rPr>
          <w:rFonts w:asciiTheme="majorBidi" w:hAnsiTheme="majorBidi" w:cstheme="majorBidi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</w:t>
      </w:r>
      <w:r w:rsidR="008B31C4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bookmarkStart w:id="1" w:name="_Hlk99203210"/>
      <w:r w:rsidRPr="006B417E">
        <w:rPr>
          <w:rFonts w:asciiTheme="majorBidi" w:eastAsia="Calibri" w:hAnsiTheme="majorBidi" w:cstheme="majorBidi"/>
          <w:sz w:val="28"/>
          <w:szCs w:val="28"/>
        </w:rPr>
        <w:t>31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Pr="006B417E">
        <w:rPr>
          <w:rFonts w:asciiTheme="majorBidi" w:eastAsia="Calibri" w:hAnsiTheme="majorBidi" w:cstheme="majorBidi"/>
          <w:sz w:val="28"/>
          <w:szCs w:val="28"/>
        </w:rPr>
        <w:t>256</w:t>
      </w:r>
      <w:bookmarkEnd w:id="1"/>
      <w:r w:rsidR="00004339">
        <w:rPr>
          <w:rFonts w:asciiTheme="majorBidi" w:eastAsia="Calibri" w:hAnsiTheme="majorBidi" w:cstheme="majorBidi"/>
          <w:sz w:val="28"/>
          <w:szCs w:val="28"/>
        </w:rPr>
        <w:t>7</w:t>
      </w:r>
    </w:p>
    <w:p w14:paraId="1F658B2B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598C3A5" w14:textId="3A476210" w:rsidR="00AC59CD" w:rsidRPr="006B417E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20964E4F" w14:textId="77777777" w:rsidR="00AC59CD" w:rsidRPr="006B417E" w:rsidRDefault="00AC59CD" w:rsidP="00AC59CD">
      <w:pPr>
        <w:spacing w:line="240" w:lineRule="auto"/>
        <w:ind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4146FD79" w14:textId="6A621229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b/>
          <w:sz w:val="28"/>
          <w:szCs w:val="28"/>
          <w:cs/>
        </w:rPr>
        <w:t>กลุ่มบริษัทและบริษัทไม่มีการเปลี่ยนแปลงที่มีนัยสำคัญในความสัมพันธ์กับบุคคลหรือกิจการอื่นที่เกี่ยวข้องกัน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14079B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14079B">
        <w:rPr>
          <w:rFonts w:asciiTheme="majorBidi" w:hAnsiTheme="majorBidi" w:cstheme="majorBidi"/>
          <w:b/>
          <w:bCs/>
          <w:sz w:val="28"/>
          <w:szCs w:val="28"/>
          <w:cs/>
        </w:rPr>
        <w:br/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และนโยบายการกำหนดราคา</w:t>
      </w:r>
    </w:p>
    <w:p w14:paraId="5B76DD74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AC6FF58" w14:textId="06A1FC9D" w:rsidR="00004339" w:rsidRPr="008F2572" w:rsidRDefault="00004339" w:rsidP="00004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>งวด</w:t>
      </w:r>
      <w:r w:rsidR="005F1064"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หกเดือนสิ้นสุดวันที่ </w:t>
      </w:r>
      <w:r w:rsidR="005F1064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5F1064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="005F1064"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F2572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 xml:space="preserve">8 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8F2572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7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8F2572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0CA890B1" w14:textId="77777777" w:rsidR="00004339" w:rsidRPr="005F1064" w:rsidRDefault="00004339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5F1064" w:rsidRPr="006B417E" w14:paraId="3C1F532F" w14:textId="77777777" w:rsidTr="00B544A5">
        <w:trPr>
          <w:tblHeader/>
        </w:trPr>
        <w:tc>
          <w:tcPr>
            <w:tcW w:w="2207" w:type="pct"/>
          </w:tcPr>
          <w:p w14:paraId="1FD08104" w14:textId="77777777" w:rsidR="005F1064" w:rsidRPr="006B417E" w:rsidRDefault="005F1064" w:rsidP="00B544A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1CF23DDD" w14:textId="77777777" w:rsidR="005F1064" w:rsidRPr="006B417E" w:rsidRDefault="005F1064" w:rsidP="00B54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143BFEBC" w14:textId="77777777" w:rsidR="005F1064" w:rsidRPr="006B417E" w:rsidRDefault="005F1064" w:rsidP="00B54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5CA835A8" w14:textId="77777777" w:rsidR="005F1064" w:rsidRPr="006B417E" w:rsidRDefault="005F1064" w:rsidP="00B54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F1064" w:rsidRPr="006B417E" w14:paraId="678B7059" w14:textId="77777777" w:rsidTr="00B544A5">
        <w:trPr>
          <w:tblHeader/>
        </w:trPr>
        <w:tc>
          <w:tcPr>
            <w:tcW w:w="2207" w:type="pct"/>
          </w:tcPr>
          <w:p w14:paraId="18C71428" w14:textId="77777777" w:rsidR="005F1064" w:rsidRPr="006B417E" w:rsidRDefault="005F1064" w:rsidP="00B54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76" w:type="pct"/>
          </w:tcPr>
          <w:p w14:paraId="285D1375" w14:textId="4EC2EBBA" w:rsidR="005F1064" w:rsidRPr="006B417E" w:rsidRDefault="005F1064" w:rsidP="00B54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3" w:type="pct"/>
          </w:tcPr>
          <w:p w14:paraId="15C02994" w14:textId="77777777" w:rsidR="005F1064" w:rsidRPr="006B417E" w:rsidRDefault="005F1064" w:rsidP="00B54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807BD7A" w14:textId="13EEB7C1" w:rsidR="005F1064" w:rsidRPr="006B417E" w:rsidRDefault="005F1064" w:rsidP="00B54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7" w:type="pct"/>
          </w:tcPr>
          <w:p w14:paraId="2BFCB954" w14:textId="77777777" w:rsidR="005F1064" w:rsidRPr="006B417E" w:rsidRDefault="005F1064" w:rsidP="00B54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95E9459" w14:textId="1BD9985C" w:rsidR="005F1064" w:rsidRPr="006B417E" w:rsidRDefault="005F1064" w:rsidP="00B54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" w:type="pct"/>
          </w:tcPr>
          <w:p w14:paraId="5C6DE316" w14:textId="77777777" w:rsidR="005F1064" w:rsidRPr="006B417E" w:rsidRDefault="005F1064" w:rsidP="00B54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EADAB24" w14:textId="145AC949" w:rsidR="005F1064" w:rsidRPr="006B417E" w:rsidRDefault="005F1064" w:rsidP="00B54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F1064" w:rsidRPr="006B417E" w14:paraId="439224F6" w14:textId="77777777" w:rsidTr="00B544A5">
        <w:trPr>
          <w:tblHeader/>
        </w:trPr>
        <w:tc>
          <w:tcPr>
            <w:tcW w:w="2207" w:type="pct"/>
          </w:tcPr>
          <w:p w14:paraId="6B61F24D" w14:textId="77777777" w:rsidR="005F1064" w:rsidRPr="006B417E" w:rsidRDefault="005F1064" w:rsidP="00B54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27996A5C" w14:textId="77777777" w:rsidR="005F1064" w:rsidRPr="006B417E" w:rsidRDefault="005F1064" w:rsidP="00B54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F1064" w:rsidRPr="006B417E" w14:paraId="48928661" w14:textId="77777777" w:rsidTr="00B544A5">
        <w:tc>
          <w:tcPr>
            <w:tcW w:w="2207" w:type="pct"/>
          </w:tcPr>
          <w:p w14:paraId="58A0CD87" w14:textId="77777777" w:rsidR="005F1064" w:rsidRPr="006B417E" w:rsidRDefault="005F1064" w:rsidP="00B5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2BF99DEB" w14:textId="77777777" w:rsidR="005F1064" w:rsidRPr="006B417E" w:rsidRDefault="005F1064" w:rsidP="00B54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222C0D1A" w14:textId="77777777" w:rsidR="005F1064" w:rsidRPr="006B417E" w:rsidRDefault="005F1064" w:rsidP="00B54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EFF51ED" w14:textId="77777777" w:rsidR="005F1064" w:rsidRPr="006B417E" w:rsidRDefault="005F1064" w:rsidP="00B54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3F69C67" w14:textId="77777777" w:rsidR="005F1064" w:rsidRPr="006B417E" w:rsidRDefault="005F1064" w:rsidP="00B54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6DB1B2B" w14:textId="77777777" w:rsidR="005F1064" w:rsidRPr="006B417E" w:rsidRDefault="005F1064" w:rsidP="00B54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EAE3549" w14:textId="77777777" w:rsidR="005F1064" w:rsidRPr="006B417E" w:rsidRDefault="005F1064" w:rsidP="00B54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C3F043D" w14:textId="77777777" w:rsidR="005F1064" w:rsidRPr="006B417E" w:rsidRDefault="005F1064" w:rsidP="00B54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098A" w:rsidRPr="006B417E" w14:paraId="293625C9" w14:textId="77777777" w:rsidTr="00B544A5">
        <w:tc>
          <w:tcPr>
            <w:tcW w:w="2207" w:type="pct"/>
          </w:tcPr>
          <w:p w14:paraId="383A1892" w14:textId="77777777" w:rsidR="0062098A" w:rsidRPr="006B417E" w:rsidRDefault="0062098A" w:rsidP="00620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576" w:type="pct"/>
          </w:tcPr>
          <w:p w14:paraId="27CD7102" w14:textId="1EDDE846" w:rsidR="0062098A" w:rsidRPr="006B417E" w:rsidRDefault="0062098A" w:rsidP="0062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0F7516A6" w14:textId="77777777" w:rsidR="0062098A" w:rsidRPr="006B417E" w:rsidRDefault="0062098A" w:rsidP="0062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9F28545" w14:textId="77777777" w:rsidR="0062098A" w:rsidRPr="006B417E" w:rsidRDefault="0062098A" w:rsidP="0062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07EF6CEE" w14:textId="77777777" w:rsidR="0062098A" w:rsidRPr="006B417E" w:rsidRDefault="0062098A" w:rsidP="0062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732972B" w14:textId="44B86931" w:rsidR="0062098A" w:rsidRPr="006B417E" w:rsidRDefault="0062098A" w:rsidP="0062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098A">
              <w:rPr>
                <w:rFonts w:asciiTheme="majorBidi" w:hAnsiTheme="majorBidi" w:cstheme="majorBidi"/>
                <w:sz w:val="28"/>
                <w:szCs w:val="28"/>
              </w:rPr>
              <w:t xml:space="preserve"> 207,643 </w:t>
            </w:r>
          </w:p>
        </w:tc>
        <w:tc>
          <w:tcPr>
            <w:tcW w:w="144" w:type="pct"/>
          </w:tcPr>
          <w:p w14:paraId="3ADE02A5" w14:textId="77777777" w:rsidR="0062098A" w:rsidRPr="006B417E" w:rsidRDefault="0062098A" w:rsidP="0062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2184C5B" w14:textId="71DC75FB" w:rsidR="0062098A" w:rsidRPr="006B417E" w:rsidRDefault="0062098A" w:rsidP="0062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A496D">
              <w:rPr>
                <w:rFonts w:asciiTheme="majorBidi" w:hAnsiTheme="majorBidi" w:cstheme="majorBidi"/>
                <w:sz w:val="28"/>
                <w:szCs w:val="28"/>
              </w:rPr>
              <w:t>173,987</w:t>
            </w:r>
          </w:p>
        </w:tc>
      </w:tr>
      <w:tr w:rsidR="0062098A" w:rsidRPr="006B417E" w14:paraId="10BD548D" w14:textId="77777777" w:rsidTr="00B544A5">
        <w:tc>
          <w:tcPr>
            <w:tcW w:w="2207" w:type="pct"/>
          </w:tcPr>
          <w:p w14:paraId="1D546B0F" w14:textId="77777777" w:rsidR="0062098A" w:rsidRPr="006B417E" w:rsidRDefault="0062098A" w:rsidP="00620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76" w:type="pct"/>
          </w:tcPr>
          <w:p w14:paraId="4A9BEC86" w14:textId="42249860" w:rsidR="0062098A" w:rsidRPr="006B417E" w:rsidRDefault="0062098A" w:rsidP="0062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5ACDB4DC" w14:textId="77777777" w:rsidR="0062098A" w:rsidRPr="006B417E" w:rsidRDefault="0062098A" w:rsidP="0062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0A03025" w14:textId="77777777" w:rsidR="0062098A" w:rsidRPr="006B417E" w:rsidRDefault="0062098A" w:rsidP="0062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3C63B536" w14:textId="77777777" w:rsidR="0062098A" w:rsidRPr="006B417E" w:rsidRDefault="0062098A" w:rsidP="0062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82BB42E" w14:textId="71A84A0D" w:rsidR="0062098A" w:rsidRPr="006B417E" w:rsidRDefault="0062098A" w:rsidP="0062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098A">
              <w:rPr>
                <w:rFonts w:asciiTheme="majorBidi" w:hAnsiTheme="majorBidi" w:cstheme="majorBidi"/>
                <w:sz w:val="28"/>
                <w:szCs w:val="28"/>
              </w:rPr>
              <w:t xml:space="preserve"> 882 </w:t>
            </w:r>
          </w:p>
        </w:tc>
        <w:tc>
          <w:tcPr>
            <w:tcW w:w="144" w:type="pct"/>
          </w:tcPr>
          <w:p w14:paraId="1FAC2134" w14:textId="77777777" w:rsidR="0062098A" w:rsidRPr="006B417E" w:rsidRDefault="0062098A" w:rsidP="0062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9828F39" w14:textId="72D852A0" w:rsidR="0062098A" w:rsidRPr="006B417E" w:rsidRDefault="0062098A" w:rsidP="0062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108CE">
              <w:rPr>
                <w:rFonts w:asciiTheme="majorBidi" w:hAnsiTheme="majorBidi" w:cstheme="majorBidi"/>
                <w:sz w:val="28"/>
                <w:szCs w:val="28"/>
              </w:rPr>
              <w:t>882</w:t>
            </w:r>
          </w:p>
        </w:tc>
      </w:tr>
      <w:tr w:rsidR="0062098A" w:rsidRPr="006B417E" w14:paraId="44394105" w14:textId="77777777" w:rsidTr="00B544A5">
        <w:tc>
          <w:tcPr>
            <w:tcW w:w="2207" w:type="pct"/>
          </w:tcPr>
          <w:p w14:paraId="4A616CB4" w14:textId="77777777" w:rsidR="0062098A" w:rsidRPr="006B417E" w:rsidRDefault="0062098A" w:rsidP="00620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6" w:type="pct"/>
          </w:tcPr>
          <w:p w14:paraId="16941A2C" w14:textId="10F677A4" w:rsidR="0062098A" w:rsidRPr="006B417E" w:rsidRDefault="0062098A" w:rsidP="0062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4ABCC939" w14:textId="77777777" w:rsidR="0062098A" w:rsidRPr="006B417E" w:rsidRDefault="0062098A" w:rsidP="0062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4780753C" w14:textId="77777777" w:rsidR="0062098A" w:rsidRPr="006B417E" w:rsidRDefault="0062098A" w:rsidP="0062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261E5D5C" w14:textId="77777777" w:rsidR="0062098A" w:rsidRPr="006B417E" w:rsidRDefault="0062098A" w:rsidP="0062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5F04EBC" w14:textId="602DB8FA" w:rsidR="0062098A" w:rsidRPr="006B417E" w:rsidRDefault="0062098A" w:rsidP="0062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2098A">
              <w:rPr>
                <w:rFonts w:asciiTheme="majorBidi" w:hAnsiTheme="majorBidi" w:cstheme="majorBidi"/>
                <w:sz w:val="28"/>
                <w:szCs w:val="28"/>
              </w:rPr>
              <w:t xml:space="preserve"> 18,208 </w:t>
            </w:r>
          </w:p>
        </w:tc>
        <w:tc>
          <w:tcPr>
            <w:tcW w:w="144" w:type="pct"/>
          </w:tcPr>
          <w:p w14:paraId="1F098AF8" w14:textId="77777777" w:rsidR="0062098A" w:rsidRPr="006B417E" w:rsidRDefault="0062098A" w:rsidP="0062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C250B8F" w14:textId="7EB9ADB7" w:rsidR="0062098A" w:rsidRPr="006B417E" w:rsidRDefault="0062098A" w:rsidP="006209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108CE">
              <w:rPr>
                <w:rFonts w:asciiTheme="majorBidi" w:hAnsiTheme="majorBidi" w:cstheme="majorBidi"/>
                <w:sz w:val="28"/>
                <w:szCs w:val="28"/>
              </w:rPr>
              <w:t>29,310</w:t>
            </w:r>
          </w:p>
        </w:tc>
      </w:tr>
      <w:tr w:rsidR="005F1064" w:rsidRPr="006B417E" w14:paraId="532F54B3" w14:textId="77777777" w:rsidTr="00B544A5">
        <w:tc>
          <w:tcPr>
            <w:tcW w:w="2207" w:type="pct"/>
          </w:tcPr>
          <w:p w14:paraId="63802F03" w14:textId="77777777" w:rsidR="005F1064" w:rsidRPr="006B417E" w:rsidRDefault="005F1064" w:rsidP="005F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479869E5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D234DEF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E719834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6E8B638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8A34615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4AC44EE6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8139B07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1064" w:rsidRPr="006B417E" w14:paraId="75C0BE02" w14:textId="77777777" w:rsidTr="00B544A5">
        <w:tc>
          <w:tcPr>
            <w:tcW w:w="2207" w:type="pct"/>
          </w:tcPr>
          <w:p w14:paraId="59D14C37" w14:textId="77777777" w:rsidR="005F1064" w:rsidRPr="006B417E" w:rsidRDefault="005F1064" w:rsidP="005F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4D65B71E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22ECB45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838F9F2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6CD9979F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29A9F60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30E12661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88A1E7F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1064" w:rsidRPr="006B417E" w14:paraId="062DB29A" w14:textId="77777777" w:rsidTr="00B544A5">
        <w:tc>
          <w:tcPr>
            <w:tcW w:w="2207" w:type="pct"/>
          </w:tcPr>
          <w:p w14:paraId="7E4644B0" w14:textId="77777777" w:rsidR="005F1064" w:rsidRPr="006B417E" w:rsidRDefault="005F1064" w:rsidP="005F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76" w:type="pct"/>
          </w:tcPr>
          <w:p w14:paraId="68C61EC7" w14:textId="307049A9" w:rsidR="005F1064" w:rsidRPr="006B417E" w:rsidRDefault="005673AE" w:rsidP="00D20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3" w:type="pct"/>
          </w:tcPr>
          <w:p w14:paraId="1397A877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C268D7C" w14:textId="17F5E2CD" w:rsidR="005F1064" w:rsidRPr="006B417E" w:rsidRDefault="005F1064" w:rsidP="003E3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47" w:type="pct"/>
          </w:tcPr>
          <w:p w14:paraId="2E0EA6FD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32902B1" w14:textId="5EC6A38C" w:rsidR="005F1064" w:rsidRPr="006B417E" w:rsidRDefault="005673AE" w:rsidP="004C0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" w:type="pct"/>
          </w:tcPr>
          <w:p w14:paraId="5758FE6A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C25189B" w14:textId="5089720C" w:rsidR="005F1064" w:rsidRPr="006B417E" w:rsidRDefault="005F1064" w:rsidP="003E3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5F1064" w:rsidRPr="006B417E" w14:paraId="7B588551" w14:textId="77777777" w:rsidTr="00B544A5">
        <w:tc>
          <w:tcPr>
            <w:tcW w:w="2207" w:type="pct"/>
          </w:tcPr>
          <w:p w14:paraId="22296B94" w14:textId="77777777" w:rsidR="005F1064" w:rsidRPr="006B417E" w:rsidRDefault="005F1064" w:rsidP="005F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ต้นทุนทางการเงิน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ดอกเบี้ยจ่ายตามหนี้สิน</w:t>
            </w:r>
          </w:p>
        </w:tc>
        <w:tc>
          <w:tcPr>
            <w:tcW w:w="576" w:type="pct"/>
            <w:vAlign w:val="bottom"/>
          </w:tcPr>
          <w:p w14:paraId="2A10D7FF" w14:textId="77777777" w:rsidR="005F1064" w:rsidRPr="006B417E" w:rsidRDefault="005F1064" w:rsidP="004C0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633B1332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vAlign w:val="bottom"/>
          </w:tcPr>
          <w:p w14:paraId="6C5C62E4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vAlign w:val="bottom"/>
          </w:tcPr>
          <w:p w14:paraId="2F4ABD17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6144E35C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vAlign w:val="bottom"/>
          </w:tcPr>
          <w:p w14:paraId="2AD32F9E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02D68928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1064" w:rsidRPr="006B417E" w14:paraId="04598EED" w14:textId="77777777" w:rsidTr="00B544A5">
        <w:tc>
          <w:tcPr>
            <w:tcW w:w="2207" w:type="pct"/>
          </w:tcPr>
          <w:p w14:paraId="0DFF60B4" w14:textId="77777777" w:rsidR="005F1064" w:rsidRPr="006B417E" w:rsidRDefault="005F1064" w:rsidP="005F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ตามสัญญาเช่า</w:t>
            </w:r>
          </w:p>
        </w:tc>
        <w:tc>
          <w:tcPr>
            <w:tcW w:w="576" w:type="pct"/>
          </w:tcPr>
          <w:p w14:paraId="192D8F91" w14:textId="240FC41F" w:rsidR="005F1064" w:rsidRPr="006B417E" w:rsidRDefault="005369F3" w:rsidP="004C0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5369F3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143" w:type="pct"/>
          </w:tcPr>
          <w:p w14:paraId="03E96DAB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D20F13E" w14:textId="631A7D6E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147" w:type="pct"/>
            <w:vAlign w:val="bottom"/>
          </w:tcPr>
          <w:p w14:paraId="63D3B33C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vAlign w:val="bottom"/>
          </w:tcPr>
          <w:p w14:paraId="4B8FEB39" w14:textId="38A5A644" w:rsidR="005F1064" w:rsidRPr="006B417E" w:rsidRDefault="005369F3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369F3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144" w:type="pct"/>
            <w:vAlign w:val="bottom"/>
          </w:tcPr>
          <w:p w14:paraId="6B3FCF28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09FB2F7D" w14:textId="6166CBF2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</w:tr>
      <w:tr w:rsidR="005F1064" w:rsidRPr="006B417E" w14:paraId="576C4364" w14:textId="77777777" w:rsidTr="00B544A5">
        <w:tc>
          <w:tcPr>
            <w:tcW w:w="2207" w:type="pct"/>
          </w:tcPr>
          <w:p w14:paraId="7ACCDCA1" w14:textId="77777777" w:rsidR="005F1064" w:rsidRPr="006B417E" w:rsidRDefault="005F1064" w:rsidP="005F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76" w:type="pct"/>
          </w:tcPr>
          <w:p w14:paraId="20391815" w14:textId="77777777" w:rsidR="005F1064" w:rsidRPr="006B417E" w:rsidRDefault="005F1064" w:rsidP="004C0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495DA064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7DEF01A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EADCBC5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C6F127E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C254204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C626FEB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C785E" w:rsidRPr="006B417E" w14:paraId="5AAE8B2B" w14:textId="77777777" w:rsidTr="00B544A5">
        <w:tc>
          <w:tcPr>
            <w:tcW w:w="2207" w:type="pct"/>
          </w:tcPr>
          <w:p w14:paraId="6F6235EE" w14:textId="77777777" w:rsidR="00AC785E" w:rsidRPr="006B417E" w:rsidRDefault="00AC785E" w:rsidP="00AC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576" w:type="pct"/>
          </w:tcPr>
          <w:p w14:paraId="25BBED2A" w14:textId="6D54DDAB" w:rsidR="00AC785E" w:rsidRPr="006B417E" w:rsidRDefault="00AC785E" w:rsidP="00AC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AC785E">
              <w:rPr>
                <w:rFonts w:asciiTheme="majorBidi" w:hAnsiTheme="majorBidi" w:cstheme="majorBidi"/>
                <w:sz w:val="28"/>
                <w:szCs w:val="28"/>
              </w:rPr>
              <w:t xml:space="preserve"> 22,514 </w:t>
            </w:r>
          </w:p>
        </w:tc>
        <w:tc>
          <w:tcPr>
            <w:tcW w:w="143" w:type="pct"/>
          </w:tcPr>
          <w:p w14:paraId="358627EB" w14:textId="77777777" w:rsidR="00AC785E" w:rsidRPr="006B417E" w:rsidRDefault="00AC785E" w:rsidP="00AC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6B63D08" w14:textId="711649AD" w:rsidR="00AC785E" w:rsidRPr="006B417E" w:rsidRDefault="00AC785E" w:rsidP="00AC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24,940</w:t>
            </w:r>
          </w:p>
        </w:tc>
        <w:tc>
          <w:tcPr>
            <w:tcW w:w="147" w:type="pct"/>
          </w:tcPr>
          <w:p w14:paraId="485053DE" w14:textId="77777777" w:rsidR="00AC785E" w:rsidRPr="006B417E" w:rsidRDefault="00AC785E" w:rsidP="00AC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CAE3E25" w14:textId="2AB4A8B8" w:rsidR="00AC785E" w:rsidRPr="006B417E" w:rsidRDefault="00AC785E" w:rsidP="00AC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C785E">
              <w:rPr>
                <w:rFonts w:asciiTheme="majorBidi" w:hAnsiTheme="majorBidi" w:cstheme="majorBidi"/>
                <w:sz w:val="28"/>
                <w:szCs w:val="28"/>
              </w:rPr>
              <w:t xml:space="preserve"> 22,514 </w:t>
            </w:r>
          </w:p>
        </w:tc>
        <w:tc>
          <w:tcPr>
            <w:tcW w:w="144" w:type="pct"/>
          </w:tcPr>
          <w:p w14:paraId="5392EAC1" w14:textId="77777777" w:rsidR="00AC785E" w:rsidRPr="006B417E" w:rsidRDefault="00AC785E" w:rsidP="00AC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644DBBC" w14:textId="19EEFDC3" w:rsidR="00AC785E" w:rsidRPr="006B417E" w:rsidRDefault="00AC785E" w:rsidP="00AC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24,940</w:t>
            </w:r>
          </w:p>
        </w:tc>
      </w:tr>
      <w:tr w:rsidR="00AC785E" w:rsidRPr="006B417E" w14:paraId="0DC603BE" w14:textId="77777777" w:rsidTr="00B544A5">
        <w:tc>
          <w:tcPr>
            <w:tcW w:w="2207" w:type="pct"/>
          </w:tcPr>
          <w:p w14:paraId="751DE296" w14:textId="77777777" w:rsidR="00AC785E" w:rsidRPr="006B417E" w:rsidRDefault="00AC785E" w:rsidP="00AC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68A78E6" w14:textId="128FAACD" w:rsidR="00AC785E" w:rsidRPr="006B417E" w:rsidRDefault="00AC785E" w:rsidP="00D20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AC785E">
              <w:rPr>
                <w:rFonts w:asciiTheme="majorBidi" w:hAnsiTheme="majorBidi" w:cstheme="majorBidi"/>
                <w:sz w:val="28"/>
                <w:szCs w:val="28"/>
              </w:rPr>
              <w:t xml:space="preserve"> 917 </w:t>
            </w:r>
          </w:p>
        </w:tc>
        <w:tc>
          <w:tcPr>
            <w:tcW w:w="143" w:type="pct"/>
          </w:tcPr>
          <w:p w14:paraId="594CD251" w14:textId="77777777" w:rsidR="00AC785E" w:rsidRPr="006B417E" w:rsidRDefault="00AC785E" w:rsidP="00AC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732D4131" w14:textId="7291C7D1" w:rsidR="00AC785E" w:rsidRPr="006B417E" w:rsidRDefault="00AC785E" w:rsidP="00AC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1,007</w:t>
            </w:r>
          </w:p>
        </w:tc>
        <w:tc>
          <w:tcPr>
            <w:tcW w:w="147" w:type="pct"/>
          </w:tcPr>
          <w:p w14:paraId="2A2AF7DA" w14:textId="77777777" w:rsidR="00AC785E" w:rsidRPr="006B417E" w:rsidRDefault="00AC785E" w:rsidP="00AC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D733432" w14:textId="6FB9555C" w:rsidR="00AC785E" w:rsidRPr="006B417E" w:rsidRDefault="00AC785E" w:rsidP="00AC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C785E">
              <w:rPr>
                <w:rFonts w:asciiTheme="majorBidi" w:hAnsiTheme="majorBidi" w:cstheme="majorBidi"/>
                <w:sz w:val="28"/>
                <w:szCs w:val="28"/>
              </w:rPr>
              <w:t xml:space="preserve"> 917 </w:t>
            </w:r>
          </w:p>
        </w:tc>
        <w:tc>
          <w:tcPr>
            <w:tcW w:w="144" w:type="pct"/>
          </w:tcPr>
          <w:p w14:paraId="57A63F60" w14:textId="77777777" w:rsidR="00AC785E" w:rsidRPr="006B417E" w:rsidRDefault="00AC785E" w:rsidP="00AC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FDA1E38" w14:textId="42C6763A" w:rsidR="00AC785E" w:rsidRPr="006B417E" w:rsidRDefault="00AC785E" w:rsidP="00AC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1,007</w:t>
            </w:r>
          </w:p>
        </w:tc>
      </w:tr>
      <w:tr w:rsidR="00AC785E" w:rsidRPr="006B417E" w14:paraId="53F80A75" w14:textId="77777777" w:rsidTr="00B544A5">
        <w:tc>
          <w:tcPr>
            <w:tcW w:w="2207" w:type="pct"/>
          </w:tcPr>
          <w:p w14:paraId="008A48C0" w14:textId="77777777" w:rsidR="00AC785E" w:rsidRPr="006B417E" w:rsidRDefault="00AC785E" w:rsidP="00AC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4158E1E" w14:textId="2C983225" w:rsidR="00AC785E" w:rsidRPr="006B417E" w:rsidRDefault="00AC785E" w:rsidP="00AC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 w:rsidRPr="00AC785E">
              <w:rPr>
                <w:rFonts w:asciiTheme="majorBidi" w:hAnsiTheme="majorBidi" w:cstheme="majorBidi"/>
                <w:sz w:val="28"/>
                <w:szCs w:val="28"/>
              </w:rPr>
              <w:t xml:space="preserve"> 23,431 </w:t>
            </w:r>
          </w:p>
        </w:tc>
        <w:tc>
          <w:tcPr>
            <w:tcW w:w="143" w:type="pct"/>
          </w:tcPr>
          <w:p w14:paraId="59FA00B8" w14:textId="77777777" w:rsidR="00AC785E" w:rsidRPr="006B417E" w:rsidRDefault="00AC785E" w:rsidP="00AC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6FA86C1" w14:textId="17457FF3" w:rsidR="00AC785E" w:rsidRPr="006B417E" w:rsidRDefault="00AC785E" w:rsidP="00AC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25,947</w:t>
            </w:r>
          </w:p>
        </w:tc>
        <w:tc>
          <w:tcPr>
            <w:tcW w:w="147" w:type="pct"/>
          </w:tcPr>
          <w:p w14:paraId="34109A3E" w14:textId="77777777" w:rsidR="00AC785E" w:rsidRPr="006B417E" w:rsidRDefault="00AC785E" w:rsidP="00AC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BFA0739" w14:textId="340CA54E" w:rsidR="00AC785E" w:rsidRPr="006B417E" w:rsidRDefault="00AC785E" w:rsidP="00AC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C785E">
              <w:rPr>
                <w:rFonts w:asciiTheme="majorBidi" w:hAnsiTheme="majorBidi" w:cstheme="majorBidi"/>
                <w:sz w:val="28"/>
                <w:szCs w:val="28"/>
              </w:rPr>
              <w:t xml:space="preserve"> 23,431 </w:t>
            </w:r>
          </w:p>
        </w:tc>
        <w:tc>
          <w:tcPr>
            <w:tcW w:w="144" w:type="pct"/>
          </w:tcPr>
          <w:p w14:paraId="41F41995" w14:textId="77777777" w:rsidR="00AC785E" w:rsidRPr="006B417E" w:rsidRDefault="00AC785E" w:rsidP="00AC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4C8636FB" w14:textId="21FC6972" w:rsidR="00AC785E" w:rsidRPr="006B417E" w:rsidRDefault="00AC785E" w:rsidP="00AC7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25,947</w:t>
            </w:r>
          </w:p>
        </w:tc>
      </w:tr>
      <w:tr w:rsidR="005F1064" w:rsidRPr="006B417E" w14:paraId="04D4CC8F" w14:textId="77777777" w:rsidTr="00B544A5">
        <w:tc>
          <w:tcPr>
            <w:tcW w:w="2207" w:type="pct"/>
          </w:tcPr>
          <w:p w14:paraId="6DB60B16" w14:textId="77777777" w:rsidR="005F1064" w:rsidRPr="006B417E" w:rsidRDefault="005F1064" w:rsidP="005F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7BD429FF" w14:textId="77777777" w:rsidR="005F1064" w:rsidRPr="006B417E" w:rsidRDefault="005F1064" w:rsidP="004C0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55C2821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0B7C43A5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93BD99F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481889F2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070D2F1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33595313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1064" w:rsidRPr="006B417E" w14:paraId="36F7B9EF" w14:textId="77777777" w:rsidTr="00B544A5">
        <w:tc>
          <w:tcPr>
            <w:tcW w:w="2207" w:type="pct"/>
          </w:tcPr>
          <w:p w14:paraId="72B83674" w14:textId="77777777" w:rsidR="005F1064" w:rsidRPr="006B417E" w:rsidRDefault="005F1064" w:rsidP="005F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576" w:type="pct"/>
          </w:tcPr>
          <w:p w14:paraId="200DFC4D" w14:textId="77777777" w:rsidR="005F1064" w:rsidRPr="006B417E" w:rsidRDefault="005F1064" w:rsidP="004C0B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394C8B3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0DE453BF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0B6D7C44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244E0D3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2771A0E5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D364B68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1064" w:rsidRPr="006B417E" w14:paraId="1A779C1A" w14:textId="77777777" w:rsidTr="00B544A5">
        <w:tc>
          <w:tcPr>
            <w:tcW w:w="2207" w:type="pct"/>
          </w:tcPr>
          <w:p w14:paraId="58A4E7E7" w14:textId="77777777" w:rsidR="005F1064" w:rsidRPr="006B417E" w:rsidRDefault="005F1064" w:rsidP="005F10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576" w:type="pct"/>
          </w:tcPr>
          <w:p w14:paraId="49618034" w14:textId="21A90AA0" w:rsidR="005F1064" w:rsidRPr="006B417E" w:rsidRDefault="009B7028" w:rsidP="00D20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,189</w:t>
            </w:r>
          </w:p>
        </w:tc>
        <w:tc>
          <w:tcPr>
            <w:tcW w:w="143" w:type="pct"/>
          </w:tcPr>
          <w:p w14:paraId="3C802B53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1C0AE03A" w14:textId="1FB66ED8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,188</w:t>
            </w:r>
          </w:p>
        </w:tc>
        <w:tc>
          <w:tcPr>
            <w:tcW w:w="147" w:type="pct"/>
          </w:tcPr>
          <w:p w14:paraId="6848D913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DBC9D18" w14:textId="1A6D6B0A" w:rsidR="005F1064" w:rsidRPr="006B417E" w:rsidRDefault="009B7028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,189</w:t>
            </w:r>
          </w:p>
        </w:tc>
        <w:tc>
          <w:tcPr>
            <w:tcW w:w="144" w:type="pct"/>
          </w:tcPr>
          <w:p w14:paraId="57E390D6" w14:textId="77777777" w:rsidR="005F1064" w:rsidRPr="006B417E" w:rsidRDefault="005F1064" w:rsidP="005F10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03849E4" w14:textId="435AF35C" w:rsidR="005F1064" w:rsidRPr="006B417E" w:rsidRDefault="005F1064" w:rsidP="003E3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,188</w:t>
            </w:r>
          </w:p>
        </w:tc>
      </w:tr>
    </w:tbl>
    <w:p w14:paraId="2B11331C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0E97D00" w14:textId="6F9DED1F" w:rsidR="00004339" w:rsidRPr="008F2572" w:rsidRDefault="00004339" w:rsidP="00004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F2572">
        <w:rPr>
          <w:rFonts w:asciiTheme="majorBidi" w:hAnsiTheme="majorBidi" w:cstheme="majorBidi"/>
          <w:sz w:val="28"/>
          <w:szCs w:val="28"/>
          <w:cs/>
        </w:rPr>
        <w:t xml:space="preserve">ยอดคงเหลือที่สำคัญกับบุคคลหรือกิจการที่เกี่ยวข้องกัน ณ วันที่ </w:t>
      </w:r>
      <w:r w:rsidR="005F1064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5F1064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="005F1064"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F2572">
        <w:rPr>
          <w:rFonts w:asciiTheme="majorBidi" w:eastAsia="Cordia New" w:hAnsiTheme="majorBidi" w:cstheme="majorBidi"/>
          <w:spacing w:val="-4"/>
          <w:sz w:val="28"/>
          <w:szCs w:val="28"/>
        </w:rPr>
        <w:t>256</w:t>
      </w:r>
      <w:r>
        <w:rPr>
          <w:rFonts w:asciiTheme="majorBidi" w:eastAsia="Cordia New" w:hAnsiTheme="majorBidi" w:cstheme="majorBidi"/>
          <w:spacing w:val="-4"/>
          <w:sz w:val="28"/>
          <w:szCs w:val="28"/>
        </w:rPr>
        <w:t>8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8F2572">
        <w:rPr>
          <w:rFonts w:asciiTheme="majorBidi" w:hAnsiTheme="majorBidi" w:cstheme="majorBidi"/>
          <w:sz w:val="28"/>
          <w:szCs w:val="28"/>
        </w:rPr>
        <w:t xml:space="preserve"> 31 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F2572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7</w:t>
      </w:r>
      <w:r w:rsidRPr="008F2572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04071B9E" w14:textId="77777777" w:rsidR="00AC59CD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5"/>
        <w:gridCol w:w="1080"/>
        <w:gridCol w:w="268"/>
        <w:gridCol w:w="1091"/>
        <w:gridCol w:w="276"/>
        <w:gridCol w:w="1080"/>
        <w:gridCol w:w="268"/>
        <w:gridCol w:w="1175"/>
      </w:tblGrid>
      <w:tr w:rsidR="009D1251" w:rsidRPr="008F2572" w14:paraId="20EFC36B" w14:textId="77777777" w:rsidTr="009D1251">
        <w:trPr>
          <w:tblHeader/>
        </w:trPr>
        <w:tc>
          <w:tcPr>
            <w:tcW w:w="2206" w:type="pct"/>
          </w:tcPr>
          <w:p w14:paraId="2A41C7E7" w14:textId="77777777" w:rsidR="009D1251" w:rsidRPr="008F2572" w:rsidRDefault="009D1251" w:rsidP="00DA36F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1" w:type="pct"/>
            <w:gridSpan w:val="3"/>
          </w:tcPr>
          <w:p w14:paraId="389EA2FD" w14:textId="77777777" w:rsidR="009D1251" w:rsidRPr="008F2572" w:rsidRDefault="009D1251" w:rsidP="00DA3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8F257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38DF94FC" w14:textId="77777777" w:rsidR="009D1251" w:rsidRPr="008F2572" w:rsidRDefault="009D1251" w:rsidP="00DA3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74634F8D" w14:textId="77777777" w:rsidR="009D1251" w:rsidRPr="008F2572" w:rsidRDefault="009D1251" w:rsidP="00DA36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D1251" w:rsidRPr="008F2572" w14:paraId="14E275FC" w14:textId="77777777" w:rsidTr="009D1251">
        <w:trPr>
          <w:tblHeader/>
        </w:trPr>
        <w:tc>
          <w:tcPr>
            <w:tcW w:w="2206" w:type="pct"/>
          </w:tcPr>
          <w:p w14:paraId="2928A8A1" w14:textId="1C0B7C74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17D9EA47" w14:textId="01EAC519" w:rsidR="009D1251" w:rsidRPr="008F2572" w:rsidRDefault="005F1064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30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1DFD6BB4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1E199DED" w14:textId="2647D15D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12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6E3741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57CC5627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511F3D4" w14:textId="254BFBBE" w:rsidR="009D1251" w:rsidRPr="008F2572" w:rsidRDefault="005F1064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30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2CC3E7CE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72A090DD" w14:textId="7EAA68C4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125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6E3741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9D1251" w:rsidRPr="008F2572" w14:paraId="3BF103AE" w14:textId="77777777" w:rsidTr="009D1251">
        <w:trPr>
          <w:tblHeader/>
        </w:trPr>
        <w:tc>
          <w:tcPr>
            <w:tcW w:w="2206" w:type="pct"/>
          </w:tcPr>
          <w:p w14:paraId="732AC0FB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4A3A597D" w14:textId="3C410763" w:rsidR="009D1251" w:rsidRPr="009D1251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3" w:type="pct"/>
          </w:tcPr>
          <w:p w14:paraId="3B87F770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6A2C5429" w14:textId="7DFC9801" w:rsidR="009D1251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1146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7" w:type="pct"/>
          </w:tcPr>
          <w:p w14:paraId="41A585E1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60DF28A" w14:textId="3035C827" w:rsidR="009D1251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1146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3" w:type="pct"/>
          </w:tcPr>
          <w:p w14:paraId="601E5DE4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804D1CB" w14:textId="6C520A68" w:rsidR="009D1251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D1251" w:rsidRPr="008F2572" w14:paraId="4A07CA35" w14:textId="77777777" w:rsidTr="009D1251">
        <w:trPr>
          <w:tblHeader/>
        </w:trPr>
        <w:tc>
          <w:tcPr>
            <w:tcW w:w="2206" w:type="pct"/>
          </w:tcPr>
          <w:p w14:paraId="4ED4F639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4" w:type="pct"/>
            <w:gridSpan w:val="7"/>
          </w:tcPr>
          <w:p w14:paraId="5AF6D2F4" w14:textId="77777777" w:rsidR="009D1251" w:rsidRPr="008F2572" w:rsidRDefault="009D1251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257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631E4" w:rsidRPr="008F2572" w14:paraId="36D238DD" w14:textId="069497E3" w:rsidTr="009D1251">
        <w:trPr>
          <w:tblHeader/>
        </w:trPr>
        <w:tc>
          <w:tcPr>
            <w:tcW w:w="2206" w:type="pct"/>
          </w:tcPr>
          <w:p w14:paraId="12DE2063" w14:textId="693726C6" w:rsidR="000631E4" w:rsidRPr="008F2572" w:rsidRDefault="000631E4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794" w:type="pct"/>
            <w:gridSpan w:val="7"/>
          </w:tcPr>
          <w:p w14:paraId="6E8D1E59" w14:textId="77777777" w:rsidR="000631E4" w:rsidRPr="008F2572" w:rsidRDefault="000631E4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D3B32" w:rsidRPr="008F2572" w14:paraId="4B333BA8" w14:textId="77777777" w:rsidTr="00CC0C07">
        <w:tc>
          <w:tcPr>
            <w:tcW w:w="2206" w:type="pct"/>
          </w:tcPr>
          <w:p w14:paraId="27E53EDA" w14:textId="7AF40D5A" w:rsidR="005D3B32" w:rsidRPr="008F2572" w:rsidRDefault="005D3B32" w:rsidP="009D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76" w:type="pct"/>
          </w:tcPr>
          <w:p w14:paraId="20A904BE" w14:textId="7FB11E37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0F27B4CF" w14:textId="77777777" w:rsidR="005D3B32" w:rsidRPr="008F2572" w:rsidRDefault="005D3B32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1501D21" w14:textId="7B718ADB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797A29BE" w14:textId="77777777" w:rsidR="005D3B32" w:rsidRPr="008F2572" w:rsidRDefault="005D3B32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EA0450D" w14:textId="4DE8E24D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5,267,355</w:t>
            </w:r>
          </w:p>
        </w:tc>
        <w:tc>
          <w:tcPr>
            <w:tcW w:w="143" w:type="pct"/>
          </w:tcPr>
          <w:p w14:paraId="4585DFCF" w14:textId="77777777" w:rsidR="005D3B32" w:rsidRPr="008F2572" w:rsidRDefault="005D3B32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3BE7EB1B" w14:textId="7A3E8FCB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4,475,777</w:t>
            </w:r>
          </w:p>
        </w:tc>
      </w:tr>
      <w:tr w:rsidR="005D3B32" w:rsidRPr="008F2572" w14:paraId="2357D04F" w14:textId="77777777" w:rsidTr="009D1251">
        <w:tc>
          <w:tcPr>
            <w:tcW w:w="2206" w:type="pct"/>
          </w:tcPr>
          <w:p w14:paraId="07847580" w14:textId="0274D6F6" w:rsidR="005D3B32" w:rsidRPr="008F2572" w:rsidRDefault="005D3B32" w:rsidP="0053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576" w:type="pct"/>
          </w:tcPr>
          <w:p w14:paraId="7F9C5E54" w14:textId="2F79BAF7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2CDBAA83" w14:textId="77777777" w:rsidR="005D3B32" w:rsidRPr="008F2572" w:rsidRDefault="005D3B32" w:rsidP="0053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2292FF2" w14:textId="43FB2B18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01210DEA" w14:textId="77777777" w:rsidR="005D3B32" w:rsidRPr="008F2572" w:rsidRDefault="005D3B32" w:rsidP="0053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C1F89EC" w14:textId="474E71DA" w:rsidR="005D3B32" w:rsidRPr="008F2572" w:rsidRDefault="005D3B32" w:rsidP="0053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612,500</w:t>
            </w:r>
          </w:p>
        </w:tc>
        <w:tc>
          <w:tcPr>
            <w:tcW w:w="143" w:type="pct"/>
          </w:tcPr>
          <w:p w14:paraId="10FB1140" w14:textId="77777777" w:rsidR="005D3B32" w:rsidRPr="008F2572" w:rsidRDefault="005D3B32" w:rsidP="0053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AD187EA" w14:textId="6FEC255D" w:rsidR="005D3B32" w:rsidRPr="008F2572" w:rsidRDefault="005D3B32" w:rsidP="0053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862,500</w:t>
            </w:r>
          </w:p>
        </w:tc>
      </w:tr>
      <w:tr w:rsidR="005D3B32" w:rsidRPr="008F2572" w14:paraId="40F60D74" w14:textId="77777777" w:rsidTr="009D1251">
        <w:tc>
          <w:tcPr>
            <w:tcW w:w="2206" w:type="pct"/>
          </w:tcPr>
          <w:p w14:paraId="7ADF384B" w14:textId="4D468D78" w:rsidR="005D3B32" w:rsidRPr="008F2572" w:rsidRDefault="005D3B32" w:rsidP="0053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607F8E07" w14:textId="00F06D08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18789B41" w14:textId="77777777" w:rsidR="005D3B32" w:rsidRPr="008F2572" w:rsidRDefault="005D3B32" w:rsidP="0053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65E8D7FD" w14:textId="4410542D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7A1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30B2FAC6" w14:textId="77777777" w:rsidR="005D3B32" w:rsidRPr="008F2572" w:rsidRDefault="005D3B32" w:rsidP="0053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D4B4D0D" w14:textId="029B6601" w:rsidR="005D3B32" w:rsidRPr="008F2572" w:rsidRDefault="005D3B32" w:rsidP="0053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2,360,673</w:t>
            </w:r>
          </w:p>
        </w:tc>
        <w:tc>
          <w:tcPr>
            <w:tcW w:w="143" w:type="pct"/>
          </w:tcPr>
          <w:p w14:paraId="2CD7E4BC" w14:textId="77777777" w:rsidR="005D3B32" w:rsidRPr="008F2572" w:rsidRDefault="005D3B32" w:rsidP="0053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716EC12F" w14:textId="3761D4A7" w:rsidR="005D3B32" w:rsidRPr="008F2572" w:rsidRDefault="005D3B32" w:rsidP="0053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1,977,851</w:t>
            </w:r>
          </w:p>
        </w:tc>
      </w:tr>
      <w:tr w:rsidR="005D3B32" w:rsidRPr="008F2572" w14:paraId="40841AF2" w14:textId="77777777" w:rsidTr="009D1251">
        <w:tc>
          <w:tcPr>
            <w:tcW w:w="2206" w:type="pct"/>
          </w:tcPr>
          <w:p w14:paraId="3A6EEBD7" w14:textId="22937C89" w:rsidR="005D3B32" w:rsidRPr="008F2572" w:rsidRDefault="005D3B32" w:rsidP="0053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4C5A62A2" w14:textId="0F1D6931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4286BE4A" w14:textId="77777777" w:rsidR="005D3B32" w:rsidRPr="008F2572" w:rsidRDefault="005D3B32" w:rsidP="0053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63EE3C4" w14:textId="3F27D094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5B4A998" w14:textId="77777777" w:rsidR="005D3B32" w:rsidRPr="008F2572" w:rsidRDefault="005D3B32" w:rsidP="0053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EDB32CB" w14:textId="7579834C" w:rsidR="005D3B32" w:rsidRPr="008F2572" w:rsidRDefault="005D3B32" w:rsidP="0053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2A3851EA" w14:textId="77777777" w:rsidR="005D3B32" w:rsidRPr="008F2572" w:rsidRDefault="005D3B32" w:rsidP="0053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4DAB5260" w14:textId="51AEEA07" w:rsidR="005D3B32" w:rsidRPr="008F2572" w:rsidRDefault="005D3B32" w:rsidP="0053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3B32" w:rsidRPr="008F2572" w14:paraId="64C75648" w14:textId="77777777" w:rsidTr="009D1251">
        <w:tc>
          <w:tcPr>
            <w:tcW w:w="2206" w:type="pct"/>
          </w:tcPr>
          <w:p w14:paraId="270A893C" w14:textId="76593E79" w:rsidR="005D3B32" w:rsidRPr="008F2572" w:rsidRDefault="005D3B32" w:rsidP="009D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5A3F9C09" w14:textId="77777777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551EBEC" w14:textId="77777777" w:rsidR="005D3B32" w:rsidRPr="008F2572" w:rsidRDefault="005D3B32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42D490BB" w14:textId="5C32210E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FC12129" w14:textId="77777777" w:rsidR="005D3B32" w:rsidRPr="008F2572" w:rsidRDefault="005D3B32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F2209D2" w14:textId="77777777" w:rsidR="005D3B32" w:rsidRPr="008F2572" w:rsidRDefault="005D3B32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7DF94BB" w14:textId="77777777" w:rsidR="005D3B32" w:rsidRPr="008F2572" w:rsidRDefault="005D3B32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1759A2CD" w14:textId="0A2B0057" w:rsidR="005D3B32" w:rsidRPr="008F2572" w:rsidRDefault="005D3B32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3B32" w:rsidRPr="008F2572" w14:paraId="619D69DB" w14:textId="77777777" w:rsidTr="009D1251">
        <w:tc>
          <w:tcPr>
            <w:tcW w:w="2206" w:type="pct"/>
          </w:tcPr>
          <w:p w14:paraId="4E45F0C1" w14:textId="239841F1" w:rsidR="005D3B32" w:rsidRPr="008F2572" w:rsidRDefault="005D3B32" w:rsidP="009D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576" w:type="pct"/>
          </w:tcPr>
          <w:p w14:paraId="6C320BD4" w14:textId="23267359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43" w:type="pct"/>
          </w:tcPr>
          <w:p w14:paraId="56FCBD8C" w14:textId="77777777" w:rsidR="005D3B32" w:rsidRPr="008F2572" w:rsidRDefault="005D3B32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390095AD" w14:textId="3E54EC47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67AE450" w14:textId="77777777" w:rsidR="005D3B32" w:rsidRPr="008F2572" w:rsidRDefault="005D3B32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395C26F" w14:textId="5AF9428C" w:rsidR="005D3B32" w:rsidRPr="008F2572" w:rsidRDefault="005D3B32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43" w:type="pct"/>
          </w:tcPr>
          <w:p w14:paraId="7350C8FB" w14:textId="77777777" w:rsidR="005D3B32" w:rsidRPr="008F2572" w:rsidRDefault="005D3B32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7D3B28E9" w14:textId="277ADE23" w:rsidR="005D3B32" w:rsidRPr="008F2572" w:rsidRDefault="005D3B32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5D3B32" w:rsidRPr="008F2572" w14:paraId="2255BBC0" w14:textId="77777777" w:rsidTr="009D1251">
        <w:tc>
          <w:tcPr>
            <w:tcW w:w="2206" w:type="pct"/>
          </w:tcPr>
          <w:p w14:paraId="6EF2D018" w14:textId="1DFC799C" w:rsidR="005D3B32" w:rsidRPr="008F2572" w:rsidRDefault="005D3B32" w:rsidP="009D12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76" w:type="pct"/>
          </w:tcPr>
          <w:p w14:paraId="74262B3E" w14:textId="0BF4AE9D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30F">
              <w:rPr>
                <w:rFonts w:asciiTheme="majorBidi" w:hAnsiTheme="majorBidi" w:cstheme="majorBidi"/>
                <w:sz w:val="28"/>
                <w:szCs w:val="28"/>
              </w:rPr>
              <w:t>17,843</w:t>
            </w:r>
          </w:p>
        </w:tc>
        <w:tc>
          <w:tcPr>
            <w:tcW w:w="143" w:type="pct"/>
          </w:tcPr>
          <w:p w14:paraId="7755D38B" w14:textId="77777777" w:rsidR="005D3B32" w:rsidRPr="008F2572" w:rsidRDefault="005D3B32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32A17C99" w14:textId="731133E4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3B32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  <w:r w:rsidRPr="00C031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3B32">
              <w:rPr>
                <w:rFonts w:asciiTheme="majorBidi" w:hAnsiTheme="majorBidi" w:cstheme="majorBidi"/>
                <w:sz w:val="28"/>
                <w:szCs w:val="28"/>
                <w:cs/>
              </w:rPr>
              <w:t>859</w:t>
            </w:r>
          </w:p>
        </w:tc>
        <w:tc>
          <w:tcPr>
            <w:tcW w:w="147" w:type="pct"/>
          </w:tcPr>
          <w:p w14:paraId="7835D238" w14:textId="77777777" w:rsidR="005D3B32" w:rsidRPr="008F2572" w:rsidRDefault="005D3B32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3CEA9FA" w14:textId="120E6200" w:rsidR="005D3B32" w:rsidRPr="008F2572" w:rsidRDefault="005D3B32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430F">
              <w:rPr>
                <w:rFonts w:asciiTheme="majorBidi" w:hAnsiTheme="majorBidi" w:cstheme="majorBidi"/>
                <w:sz w:val="28"/>
                <w:szCs w:val="28"/>
              </w:rPr>
              <w:t>17,843</w:t>
            </w:r>
          </w:p>
        </w:tc>
        <w:tc>
          <w:tcPr>
            <w:tcW w:w="143" w:type="pct"/>
          </w:tcPr>
          <w:p w14:paraId="6A5BAA91" w14:textId="77777777" w:rsidR="005D3B32" w:rsidRPr="008F2572" w:rsidRDefault="005D3B32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59AB7935" w14:textId="3D03FB32" w:rsidR="005D3B32" w:rsidRPr="008F2572" w:rsidRDefault="005D3B32" w:rsidP="009D12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317F">
              <w:rPr>
                <w:rFonts w:asciiTheme="majorBidi" w:hAnsiTheme="majorBidi" w:cs="Angsana New"/>
                <w:sz w:val="28"/>
                <w:szCs w:val="28"/>
                <w:cs/>
              </w:rPr>
              <w:t>19</w:t>
            </w:r>
            <w:r w:rsidRPr="00C031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317F">
              <w:rPr>
                <w:rFonts w:asciiTheme="majorBidi" w:hAnsiTheme="majorBidi" w:cs="Angsana New"/>
                <w:sz w:val="28"/>
                <w:szCs w:val="28"/>
                <w:cs/>
              </w:rPr>
              <w:t>859</w:t>
            </w:r>
          </w:p>
        </w:tc>
      </w:tr>
      <w:tr w:rsidR="005D3B32" w:rsidRPr="008F2572" w14:paraId="67470CD2" w14:textId="77777777" w:rsidTr="009D1251">
        <w:tc>
          <w:tcPr>
            <w:tcW w:w="2206" w:type="pct"/>
          </w:tcPr>
          <w:p w14:paraId="4E1071E4" w14:textId="346381A3" w:rsidR="005D3B32" w:rsidRPr="008F2572" w:rsidRDefault="005D3B32" w:rsidP="0053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76" w:type="pct"/>
          </w:tcPr>
          <w:p w14:paraId="67EE1A0F" w14:textId="57D73AE0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4405">
              <w:rPr>
                <w:rFonts w:asciiTheme="majorBidi" w:hAnsiTheme="majorBidi" w:cstheme="majorBidi"/>
                <w:sz w:val="28"/>
                <w:szCs w:val="28"/>
              </w:rPr>
              <w:t>18,4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43" w:type="pct"/>
          </w:tcPr>
          <w:p w14:paraId="346A904F" w14:textId="77777777" w:rsidR="005D3B32" w:rsidRPr="008F2572" w:rsidRDefault="005D3B32" w:rsidP="0053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772EFEE3" w14:textId="1537B44B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D3B32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C031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D3B32">
              <w:rPr>
                <w:rFonts w:asciiTheme="majorBidi" w:hAnsiTheme="majorBidi" w:cstheme="majorBidi"/>
                <w:sz w:val="28"/>
                <w:szCs w:val="28"/>
                <w:cs/>
              </w:rPr>
              <w:t>262</w:t>
            </w:r>
          </w:p>
        </w:tc>
        <w:tc>
          <w:tcPr>
            <w:tcW w:w="147" w:type="pct"/>
          </w:tcPr>
          <w:p w14:paraId="60F542A6" w14:textId="77777777" w:rsidR="005D3B32" w:rsidRPr="008F2572" w:rsidRDefault="005D3B32" w:rsidP="0053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C0AC1A2" w14:textId="195F5DBD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E4405">
              <w:rPr>
                <w:rFonts w:asciiTheme="majorBidi" w:hAnsiTheme="majorBidi" w:cstheme="majorBidi"/>
                <w:sz w:val="28"/>
                <w:szCs w:val="28"/>
              </w:rPr>
              <w:t>18,4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43" w:type="pct"/>
          </w:tcPr>
          <w:p w14:paraId="03B329D7" w14:textId="77777777" w:rsidR="005D3B32" w:rsidRPr="008F2572" w:rsidRDefault="005D3B32" w:rsidP="0053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B58C33F" w14:textId="475D7844" w:rsidR="005D3B32" w:rsidRPr="008F2572" w:rsidRDefault="005D3B32" w:rsidP="0053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0317F">
              <w:rPr>
                <w:rFonts w:asciiTheme="majorBidi" w:hAnsiTheme="majorBidi" w:cs="Angsana New"/>
                <w:sz w:val="28"/>
                <w:szCs w:val="28"/>
                <w:cs/>
              </w:rPr>
              <w:t>20</w:t>
            </w:r>
            <w:r w:rsidRPr="00C031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0317F">
              <w:rPr>
                <w:rFonts w:asciiTheme="majorBidi" w:hAnsiTheme="majorBidi" w:cs="Angsana New"/>
                <w:sz w:val="28"/>
                <w:szCs w:val="28"/>
                <w:cs/>
              </w:rPr>
              <w:t>262</w:t>
            </w:r>
          </w:p>
        </w:tc>
      </w:tr>
      <w:tr w:rsidR="005D3B32" w:rsidRPr="008F2572" w14:paraId="485F37A3" w14:textId="77777777" w:rsidTr="009D1251">
        <w:tc>
          <w:tcPr>
            <w:tcW w:w="2206" w:type="pct"/>
          </w:tcPr>
          <w:p w14:paraId="2BC3B253" w14:textId="76FA9A95" w:rsidR="005D3B32" w:rsidRPr="008F2572" w:rsidRDefault="005D3B32" w:rsidP="005369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0D9CF26C" w14:textId="070945F6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90CCBA9" w14:textId="77777777" w:rsidR="005D3B32" w:rsidRPr="008F2572" w:rsidRDefault="005D3B32" w:rsidP="0053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5AEDF599" w14:textId="67DB98F3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5F3DB4D" w14:textId="77777777" w:rsidR="005D3B32" w:rsidRPr="008F2572" w:rsidRDefault="005D3B32" w:rsidP="0053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7310851" w14:textId="6E8790B8" w:rsidR="005D3B32" w:rsidRPr="008F2572" w:rsidRDefault="005D3B32" w:rsidP="0053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F18E245" w14:textId="77777777" w:rsidR="005D3B32" w:rsidRPr="008F2572" w:rsidRDefault="005D3B32" w:rsidP="0053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18AD388D" w14:textId="61C7D901" w:rsidR="005D3B32" w:rsidRPr="008F2572" w:rsidRDefault="005D3B32" w:rsidP="00536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3B32" w:rsidRPr="008F2572" w14:paraId="2F8256E9" w14:textId="77777777" w:rsidTr="009D1251">
        <w:tc>
          <w:tcPr>
            <w:tcW w:w="2206" w:type="pct"/>
          </w:tcPr>
          <w:p w14:paraId="07E64DD2" w14:textId="09CD9D5A" w:rsidR="005D3B32" w:rsidRPr="008F2572" w:rsidRDefault="005D3B32" w:rsidP="009A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บุคคลที่เกี่ยวข้องกันอื่น</w:t>
            </w:r>
          </w:p>
        </w:tc>
        <w:tc>
          <w:tcPr>
            <w:tcW w:w="576" w:type="pct"/>
          </w:tcPr>
          <w:p w14:paraId="29443075" w14:textId="77777777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3803B0B3" w14:textId="77777777" w:rsidR="005D3B32" w:rsidRPr="008F2572" w:rsidRDefault="005D3B32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009EA5B6" w14:textId="1A2A2338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147F30F" w14:textId="77777777" w:rsidR="005D3B32" w:rsidRPr="008F2572" w:rsidRDefault="005D3B32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0446C48" w14:textId="77777777" w:rsidR="005D3B32" w:rsidRPr="008F2572" w:rsidRDefault="005D3B32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BFABF53" w14:textId="77777777" w:rsidR="005D3B32" w:rsidRPr="008F2572" w:rsidRDefault="005D3B32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5D8AC3B1" w14:textId="5D95D67E" w:rsidR="005D3B32" w:rsidRPr="008F2572" w:rsidRDefault="005D3B32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3B32" w:rsidRPr="008F2572" w14:paraId="54BF170A" w14:textId="77777777" w:rsidTr="009D1251">
        <w:tc>
          <w:tcPr>
            <w:tcW w:w="2206" w:type="pct"/>
          </w:tcPr>
          <w:p w14:paraId="364CFAEB" w14:textId="786C4606" w:rsidR="005D3B32" w:rsidRPr="008F2572" w:rsidRDefault="005D3B32" w:rsidP="009A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4242CDC8" w14:textId="6CC758A7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216</w:t>
            </w:r>
          </w:p>
        </w:tc>
        <w:tc>
          <w:tcPr>
            <w:tcW w:w="143" w:type="pct"/>
          </w:tcPr>
          <w:p w14:paraId="17DD4547" w14:textId="77777777" w:rsidR="005D3B32" w:rsidRPr="008F2572" w:rsidRDefault="005D3B32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1EB7838C" w14:textId="4FAE798E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47" w:type="pct"/>
          </w:tcPr>
          <w:p w14:paraId="013E41AB" w14:textId="77777777" w:rsidR="005D3B32" w:rsidRPr="008F2572" w:rsidRDefault="005D3B32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4C69EC40" w14:textId="0197A2B5" w:rsidR="005D3B32" w:rsidRPr="008F2572" w:rsidRDefault="005D3B32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143" w:type="pct"/>
          </w:tcPr>
          <w:p w14:paraId="169936C2" w14:textId="77777777" w:rsidR="005D3B32" w:rsidRPr="008F2572" w:rsidRDefault="005D3B32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0ED677D0" w14:textId="28A78B56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  <w:tr w:rsidR="005D3B32" w:rsidRPr="008F2572" w14:paraId="4C7A088B" w14:textId="77777777" w:rsidTr="009D1251">
        <w:tc>
          <w:tcPr>
            <w:tcW w:w="2206" w:type="pct"/>
          </w:tcPr>
          <w:p w14:paraId="41E3C87A" w14:textId="2E82CEBB" w:rsidR="005D3B32" w:rsidRPr="008F2572" w:rsidRDefault="005D3B32" w:rsidP="009A6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5A8ED519" w14:textId="31D75FCB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49205B0" w14:textId="77777777" w:rsidR="005D3B32" w:rsidRPr="008F2572" w:rsidRDefault="005D3B32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2" w:type="pct"/>
          </w:tcPr>
          <w:p w14:paraId="60F0F01A" w14:textId="6ECFB81F" w:rsidR="005D3B32" w:rsidRPr="008F2572" w:rsidRDefault="005D3B32" w:rsidP="005D3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637F402" w14:textId="77777777" w:rsidR="005D3B32" w:rsidRPr="008F2572" w:rsidRDefault="005D3B32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B98AD0A" w14:textId="0087A4F3" w:rsidR="005D3B32" w:rsidRPr="008F2572" w:rsidRDefault="005D3B32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2B33614E" w14:textId="77777777" w:rsidR="005D3B32" w:rsidRPr="008F2572" w:rsidRDefault="005D3B32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6D28ACCC" w14:textId="095E44F2" w:rsidR="005D3B32" w:rsidRPr="008F2572" w:rsidRDefault="005D3B32" w:rsidP="009A67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E24F1DE" w14:textId="77777777" w:rsidR="00AC59CD" w:rsidRPr="006B417E" w:rsidRDefault="00AC59CD" w:rsidP="009D1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B417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p w14:paraId="4F8986C8" w14:textId="77777777" w:rsidR="00AC59CD" w:rsidRPr="00EC6E59" w:rsidRDefault="00AC59CD" w:rsidP="00EA2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ordia New" w:hAnsiTheme="majorBidi" w:cstheme="majorBidi"/>
          <w:i/>
          <w:iCs/>
          <w:sz w:val="28"/>
          <w:szCs w:val="28"/>
          <w:cs/>
        </w:rPr>
      </w:pPr>
    </w:p>
    <w:p w14:paraId="4183FB2D" w14:textId="2A47B76A" w:rsidR="0079061E" w:rsidRDefault="0079061E" w:rsidP="007906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i/>
          <w:iCs/>
          <w:sz w:val="28"/>
          <w:szCs w:val="28"/>
        </w:rPr>
      </w:pPr>
      <w:r w:rsidRPr="00AA35DC">
        <w:rPr>
          <w:rFonts w:asciiTheme="majorBidi" w:eastAsia="Cordia New" w:hAnsiTheme="majorBidi" w:cstheme="majorBidi" w:hint="cs"/>
          <w:sz w:val="28"/>
          <w:szCs w:val="28"/>
          <w:cs/>
        </w:rPr>
        <w:t>ณ วันที่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 xml:space="preserve"> </w:t>
      </w:r>
      <w:r w:rsidR="005F1064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5F1064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="005F1064"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AA35DC">
        <w:rPr>
          <w:rFonts w:asciiTheme="majorBidi" w:eastAsia="Cordia New" w:hAnsiTheme="majorBidi" w:cstheme="majorBidi" w:hint="cs"/>
          <w:sz w:val="28"/>
          <w:szCs w:val="28"/>
        </w:rPr>
        <w:t xml:space="preserve">2568 </w:t>
      </w:r>
      <w:r w:rsidRPr="00AA35DC">
        <w:rPr>
          <w:rFonts w:asciiTheme="majorBidi" w:eastAsia="Cordia New" w:hAnsiTheme="majorBidi" w:cstheme="majorBidi" w:hint="cs"/>
          <w:sz w:val="28"/>
          <w:szCs w:val="28"/>
          <w:cs/>
        </w:rPr>
        <w:t xml:space="preserve">เงินให้กู้ยืมระยะสั้นแก่ผู้บริหารสำคัญมีอัตราดอกเบี้ยร้อยละ </w:t>
      </w:r>
      <w:r w:rsidR="005673AE">
        <w:rPr>
          <w:rFonts w:asciiTheme="majorBidi" w:eastAsia="Cordia New" w:hAnsiTheme="majorBidi" w:cstheme="majorBidi"/>
          <w:sz w:val="28"/>
          <w:szCs w:val="28"/>
        </w:rPr>
        <w:t>8</w:t>
      </w:r>
      <w:r w:rsidRPr="00AA35DC">
        <w:rPr>
          <w:rFonts w:asciiTheme="majorBidi" w:eastAsia="Cordia New" w:hAnsiTheme="majorBidi" w:cstheme="majorBidi" w:hint="cs"/>
          <w:sz w:val="28"/>
          <w:szCs w:val="28"/>
          <w:cs/>
        </w:rPr>
        <w:t xml:space="preserve"> ต่อปี </w:t>
      </w:r>
      <w:r w:rsidRPr="00AA35DC">
        <w:rPr>
          <w:rFonts w:asciiTheme="majorBidi" w:eastAsia="Cordia New" w:hAnsiTheme="majorBidi" w:cstheme="majorBidi" w:hint="cs"/>
          <w:i/>
          <w:iCs/>
          <w:sz w:val="28"/>
          <w:szCs w:val="28"/>
        </w:rPr>
        <w:t xml:space="preserve">(31 </w:t>
      </w:r>
      <w:r w:rsidRPr="00AA35DC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Pr="00AA35DC">
        <w:rPr>
          <w:rFonts w:asciiTheme="majorBidi" w:eastAsia="Cordia New" w:hAnsiTheme="majorBidi" w:cstheme="majorBidi" w:hint="cs"/>
          <w:i/>
          <w:iCs/>
          <w:sz w:val="28"/>
          <w:szCs w:val="28"/>
        </w:rPr>
        <w:t>2567:</w:t>
      </w:r>
      <w:r w:rsidRPr="00AA35DC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 บริษัท</w:t>
      </w:r>
      <w:r w:rsidR="003E3738">
        <w:rPr>
          <w:rFonts w:asciiTheme="majorBidi" w:eastAsia="Cordia New" w:hAnsiTheme="majorBidi" w:cstheme="majorBidi"/>
          <w:i/>
          <w:iCs/>
          <w:sz w:val="28"/>
          <w:szCs w:val="28"/>
        </w:rPr>
        <w:br/>
      </w:r>
      <w:r w:rsidRPr="00AA35DC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>ไม่มีเงินให้กู้ยืมระยะสั้นแก่ผู้บริหาร)</w:t>
      </w:r>
      <w:r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 </w:t>
      </w:r>
    </w:p>
    <w:p w14:paraId="002BFE59" w14:textId="77777777" w:rsidR="0079061E" w:rsidRDefault="0079061E" w:rsidP="00CA3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28"/>
          <w:szCs w:val="28"/>
        </w:rPr>
      </w:pPr>
    </w:p>
    <w:p w14:paraId="6A0475A1" w14:textId="1D90EFB0" w:rsidR="00AC59CD" w:rsidRPr="003272BD" w:rsidRDefault="00AC59CD" w:rsidP="00CA38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i/>
          <w:iCs/>
          <w:sz w:val="28"/>
          <w:szCs w:val="28"/>
        </w:rPr>
      </w:pPr>
      <w:r w:rsidRPr="003272BD">
        <w:rPr>
          <w:rFonts w:asciiTheme="majorBidi" w:eastAsia="Cordia New" w:hAnsiTheme="majorBidi" w:cstheme="majorBidi"/>
          <w:sz w:val="28"/>
          <w:szCs w:val="28"/>
          <w:cs/>
        </w:rPr>
        <w:t>ณ วันที่</w:t>
      </w:r>
      <w:r w:rsidR="003272BD" w:rsidRPr="003272BD">
        <w:rPr>
          <w:rFonts w:asciiTheme="majorBidi" w:eastAsia="Cordia New" w:hAnsiTheme="majorBidi" w:cstheme="majorBidi"/>
          <w:sz w:val="28"/>
          <w:szCs w:val="28"/>
        </w:rPr>
        <w:t xml:space="preserve"> </w:t>
      </w:r>
      <w:r w:rsidR="005F1064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5F1064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="005F1064"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272BD" w:rsidRPr="003272BD">
        <w:rPr>
          <w:rFonts w:asciiTheme="majorBidi" w:eastAsia="Cordia New" w:hAnsiTheme="majorBidi" w:cstheme="majorBidi"/>
          <w:spacing w:val="-4"/>
          <w:sz w:val="28"/>
          <w:szCs w:val="28"/>
        </w:rPr>
        <w:t>2568</w:t>
      </w:r>
      <w:r w:rsidRPr="003272BD">
        <w:rPr>
          <w:rFonts w:asciiTheme="majorBidi" w:eastAsia="Cordia New" w:hAnsiTheme="majorBidi" w:cstheme="majorBidi"/>
          <w:sz w:val="28"/>
          <w:szCs w:val="28"/>
          <w:cs/>
        </w:rPr>
        <w:t xml:space="preserve"> เงินให้กู้ยืมระยะยาวแก่บริษัทย่อยมีจำนวน</w:t>
      </w:r>
      <w:r w:rsidR="000631E4">
        <w:rPr>
          <w:rFonts w:asciiTheme="majorBidi" w:eastAsia="Cordia New" w:hAnsiTheme="majorBidi" w:cstheme="majorBidi" w:hint="cs"/>
          <w:sz w:val="28"/>
          <w:szCs w:val="28"/>
          <w:cs/>
        </w:rPr>
        <w:t xml:space="preserve"> </w:t>
      </w:r>
      <w:r w:rsidR="000631E4">
        <w:rPr>
          <w:rFonts w:asciiTheme="majorBidi" w:eastAsia="Cordia New" w:hAnsiTheme="majorBidi" w:cstheme="majorBidi"/>
          <w:sz w:val="28"/>
          <w:szCs w:val="28"/>
        </w:rPr>
        <w:t xml:space="preserve">612.5 </w:t>
      </w:r>
      <w:r w:rsidRPr="003272BD">
        <w:rPr>
          <w:rFonts w:asciiTheme="majorBidi" w:eastAsia="Cordia New" w:hAnsiTheme="majorBidi" w:cstheme="majorBidi"/>
          <w:sz w:val="28"/>
          <w:szCs w:val="28"/>
          <w:cs/>
        </w:rPr>
        <w:t xml:space="preserve">ล้านบาท 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(31 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256</w:t>
      </w:r>
      <w:r w:rsidR="002C7BED"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7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:</w:t>
      </w:r>
      <w:r w:rsidR="0014079B" w:rsidRPr="003272BD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 </w:t>
      </w:r>
      <w:r w:rsidR="009322CE"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862.5</w:t>
      </w:r>
      <w:r w:rsidR="0014079B"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 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>ล้านบาท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)</w:t>
      </w:r>
      <w:r w:rsidR="00EC6E59" w:rsidRPr="003272BD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 xml:space="preserve"> </w:t>
      </w:r>
      <w:r w:rsidRPr="003272BD">
        <w:rPr>
          <w:rFonts w:asciiTheme="majorBidi" w:eastAsia="Cordia New" w:hAnsiTheme="majorBidi" w:cstheme="majorBidi"/>
          <w:sz w:val="28"/>
          <w:szCs w:val="28"/>
          <w:cs/>
        </w:rPr>
        <w:t>โดยมีกำหนดชำระคืนเงินต้น</w:t>
      </w:r>
      <w:r w:rsidRPr="00882B2A">
        <w:rPr>
          <w:rFonts w:asciiTheme="majorBidi" w:eastAsia="Cordia New" w:hAnsiTheme="majorBidi" w:cstheme="majorBidi"/>
          <w:sz w:val="28"/>
          <w:szCs w:val="28"/>
          <w:cs/>
        </w:rPr>
        <w:t xml:space="preserve">ทุก </w:t>
      </w:r>
      <w:r w:rsidRPr="00882B2A">
        <w:rPr>
          <w:rFonts w:asciiTheme="majorBidi" w:eastAsia="Cordia New" w:hAnsiTheme="majorBidi" w:cstheme="majorBidi"/>
          <w:sz w:val="28"/>
          <w:szCs w:val="28"/>
        </w:rPr>
        <w:t xml:space="preserve">3 </w:t>
      </w:r>
      <w:r w:rsidRPr="00882B2A">
        <w:rPr>
          <w:rFonts w:asciiTheme="majorBidi" w:eastAsia="Cordia New" w:hAnsiTheme="majorBidi" w:cstheme="majorBidi"/>
          <w:sz w:val="28"/>
          <w:szCs w:val="28"/>
          <w:cs/>
        </w:rPr>
        <w:t>เดือนและชำระดอกเบี้ยทุกเดือนจนถึงเดือ</w:t>
      </w:r>
      <w:r w:rsidR="007B4D26" w:rsidRPr="00882B2A">
        <w:rPr>
          <w:rFonts w:asciiTheme="majorBidi" w:eastAsia="Cordia New" w:hAnsiTheme="majorBidi" w:cstheme="majorBidi" w:hint="cs"/>
          <w:sz w:val="28"/>
          <w:szCs w:val="28"/>
          <w:cs/>
        </w:rPr>
        <w:t xml:space="preserve">นมิถุนายน </w:t>
      </w:r>
      <w:r w:rsidR="006A0ADF" w:rsidRPr="00882B2A">
        <w:rPr>
          <w:rFonts w:asciiTheme="majorBidi" w:eastAsia="Cordia New" w:hAnsiTheme="majorBidi" w:cstheme="majorBidi"/>
          <w:sz w:val="28"/>
          <w:szCs w:val="28"/>
        </w:rPr>
        <w:t>25</w:t>
      </w:r>
      <w:r w:rsidR="007B4D26" w:rsidRPr="00882B2A">
        <w:rPr>
          <w:rFonts w:asciiTheme="majorBidi" w:eastAsia="Cordia New" w:hAnsiTheme="majorBidi" w:cstheme="majorBidi" w:hint="cs"/>
          <w:sz w:val="28"/>
          <w:szCs w:val="28"/>
          <w:cs/>
        </w:rPr>
        <w:t>70</w:t>
      </w:r>
      <w:r w:rsidRPr="00882B2A">
        <w:rPr>
          <w:rFonts w:asciiTheme="majorBidi" w:eastAsia="Cordia New" w:hAnsiTheme="majorBidi" w:cstheme="majorBidi"/>
          <w:sz w:val="28"/>
          <w:szCs w:val="28"/>
        </w:rPr>
        <w:t xml:space="preserve"> </w:t>
      </w:r>
      <w:r w:rsidRPr="00882B2A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(31 </w:t>
      </w:r>
      <w:r w:rsidRPr="00882B2A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>ธันวาคม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 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256</w:t>
      </w:r>
      <w:r w:rsidR="009322CE"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7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 xml:space="preserve">: </w:t>
      </w:r>
      <w:r w:rsidR="003E3738">
        <w:rPr>
          <w:rFonts w:asciiTheme="majorBidi" w:eastAsia="Cordia New" w:hAnsiTheme="majorBidi" w:cstheme="majorBidi"/>
          <w:i/>
          <w:iCs/>
          <w:sz w:val="28"/>
          <w:szCs w:val="28"/>
        </w:rPr>
        <w:br/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>เดือน</w:t>
      </w:r>
      <w:r w:rsidR="0014079B" w:rsidRPr="003272BD">
        <w:rPr>
          <w:rFonts w:asciiTheme="majorBidi" w:eastAsia="Cordia New" w:hAnsiTheme="majorBidi" w:cstheme="majorBidi" w:hint="cs"/>
          <w:i/>
          <w:iCs/>
          <w:sz w:val="28"/>
          <w:szCs w:val="28"/>
          <w:cs/>
        </w:rPr>
        <w:t>มิถุนายน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 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25</w:t>
      </w:r>
      <w:r w:rsidR="00056DED" w:rsidRPr="003272BD">
        <w:rPr>
          <w:rFonts w:asciiTheme="majorBidi" w:eastAsia="Cordia New" w:hAnsiTheme="majorBidi" w:cstheme="majorBidi"/>
          <w:i/>
          <w:iCs/>
          <w:sz w:val="28"/>
          <w:szCs w:val="28"/>
        </w:rPr>
        <w:t>70</w:t>
      </w:r>
      <w:r w:rsidRPr="003272BD">
        <w:rPr>
          <w:rFonts w:asciiTheme="majorBidi" w:eastAsia="Cordia New" w:hAnsiTheme="majorBidi" w:cstheme="majorBidi"/>
          <w:i/>
          <w:iCs/>
          <w:sz w:val="28"/>
          <w:szCs w:val="28"/>
          <w:cs/>
        </w:rPr>
        <w:t xml:space="preserve">) </w:t>
      </w:r>
      <w:r w:rsidRPr="003272BD">
        <w:rPr>
          <w:rFonts w:asciiTheme="majorBidi" w:eastAsia="Cordia New" w:hAnsiTheme="majorBidi" w:cstheme="majorBidi"/>
          <w:sz w:val="28"/>
          <w:szCs w:val="28"/>
          <w:cs/>
        </w:rPr>
        <w:t>อัตราดอกเบี้ยเป็นไปตามที่ระบุไว้ในสัญญา</w:t>
      </w:r>
    </w:p>
    <w:p w14:paraId="48218C90" w14:textId="77777777" w:rsidR="00AC59CD" w:rsidRPr="00EC6E59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4A1A3971" w14:textId="105FCCF6" w:rsidR="00AC59CD" w:rsidRPr="003272BD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272B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F1064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5F1064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="005F1064"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9322CE" w:rsidRPr="003272BD">
        <w:rPr>
          <w:rFonts w:asciiTheme="majorBidi" w:eastAsia="Cordia New" w:hAnsiTheme="majorBidi" w:cstheme="majorBidi"/>
          <w:sz w:val="28"/>
          <w:szCs w:val="28"/>
        </w:rPr>
        <w:t>2568</w:t>
      </w:r>
      <w:r w:rsidR="009322CE" w:rsidRPr="003272BD">
        <w:rPr>
          <w:rFonts w:asciiTheme="majorBidi" w:eastAsia="Cordia New" w:hAnsiTheme="majorBidi" w:cstheme="majorBidi"/>
          <w:sz w:val="28"/>
          <w:szCs w:val="28"/>
          <w:cs/>
        </w:rPr>
        <w:t xml:space="preserve"> </w:t>
      </w:r>
      <w:r w:rsidRPr="003272BD">
        <w:rPr>
          <w:rFonts w:asciiTheme="majorBidi" w:hAnsiTheme="majorBidi" w:cstheme="majorBidi"/>
          <w:sz w:val="28"/>
          <w:szCs w:val="28"/>
          <w:cs/>
        </w:rPr>
        <w:t>บริษัทมีสัญญาให้บริการแก่บริษัทย่อยหลายฉบับ ขอบเขตการให้บริการประกอบด้วยการจัดหานายหน้าประกันวินาศภัย การอนุมัติสินเชื่อเช่าซื้อและสินเชื่อส่วนบุคคล การเรียกเก็บเงินรับชำระ การติดตามทวงถามหนี้ การดำเนินการยึดหลักประกัน การดำเนินการจัดประมูลหลักประกัน การให้บริการทางด้านการบัญชี รวมถึงเทคโนโลยี</w:t>
      </w:r>
      <w:r w:rsidRPr="00FB509E">
        <w:rPr>
          <w:rFonts w:asciiTheme="majorBidi" w:hAnsiTheme="majorBidi" w:cstheme="majorBidi"/>
          <w:sz w:val="28"/>
          <w:szCs w:val="28"/>
          <w:cs/>
        </w:rPr>
        <w:t xml:space="preserve">สารสนเทศ </w:t>
      </w:r>
      <w:r w:rsidR="00F94055" w:rsidRPr="00FB509E">
        <w:rPr>
          <w:rFonts w:asciiTheme="majorBidi" w:hAnsiTheme="majorBidi" w:cstheme="majorBidi" w:hint="cs"/>
          <w:sz w:val="28"/>
          <w:szCs w:val="28"/>
          <w:cs/>
        </w:rPr>
        <w:t>การให้บริการบริหารจัดการ</w:t>
      </w:r>
      <w:r w:rsidR="00F9405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272BD">
        <w:rPr>
          <w:rFonts w:asciiTheme="majorBidi" w:hAnsiTheme="majorBidi" w:cstheme="majorBidi"/>
          <w:sz w:val="28"/>
          <w:szCs w:val="28"/>
          <w:cs/>
        </w:rPr>
        <w:t>และการให้บริการข้อมูล โดยสัญญามีผลบังคับใช้จนกว่าจะมีการบอกเลิกสัญญา บริษัทได้รับค่าบริการตามที่ได้ระบุในสัญญา</w:t>
      </w:r>
    </w:p>
    <w:p w14:paraId="6B1A88AD" w14:textId="77777777" w:rsidR="00AC59CD" w:rsidRPr="003272BD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FA52E0" w14:textId="43EC8637" w:rsidR="00AC59CD" w:rsidRPr="003272BD" w:rsidRDefault="00AC59CD" w:rsidP="007D611F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272B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F1064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5F1064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="005F1064"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9322CE" w:rsidRPr="003272BD">
        <w:rPr>
          <w:rFonts w:asciiTheme="majorBidi" w:eastAsia="Cordia New" w:hAnsiTheme="majorBidi" w:cstheme="majorBidi"/>
          <w:sz w:val="28"/>
          <w:szCs w:val="28"/>
        </w:rPr>
        <w:t>2568</w:t>
      </w:r>
      <w:r w:rsidR="009322CE" w:rsidRPr="003272BD">
        <w:rPr>
          <w:rFonts w:asciiTheme="majorBidi" w:eastAsia="Cordia New" w:hAnsiTheme="majorBidi" w:cstheme="majorBidi"/>
          <w:sz w:val="28"/>
          <w:szCs w:val="28"/>
          <w:cs/>
        </w:rPr>
        <w:t xml:space="preserve"> </w:t>
      </w:r>
      <w:r w:rsidRPr="003272BD">
        <w:rPr>
          <w:rFonts w:asciiTheme="majorBidi" w:hAnsiTheme="majorBidi" w:cstheme="majorBidi"/>
          <w:sz w:val="28"/>
          <w:szCs w:val="28"/>
          <w:cs/>
        </w:rPr>
        <w:t>บริษัทมีสัญญาให้เช่าพื้นที่สำนักงานกับบริษัทย่อยหลายฉบับ โดยมี</w:t>
      </w:r>
      <w:r w:rsidRPr="00D03462">
        <w:rPr>
          <w:rFonts w:asciiTheme="majorBidi" w:hAnsiTheme="majorBidi" w:cstheme="majorBidi"/>
          <w:sz w:val="28"/>
          <w:szCs w:val="28"/>
          <w:cs/>
        </w:rPr>
        <w:t>ระยะเวลาเช่า</w:t>
      </w:r>
      <w:r w:rsidR="009C3BBB" w:rsidRPr="00D034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D1F7C" w:rsidRPr="00D03462">
        <w:rPr>
          <w:rFonts w:asciiTheme="majorBidi" w:eastAsia="Cordia New" w:hAnsiTheme="majorBidi" w:cstheme="majorBidi"/>
          <w:sz w:val="28"/>
          <w:szCs w:val="28"/>
        </w:rPr>
        <w:t>3</w:t>
      </w:r>
      <w:r w:rsidR="009C3BBB" w:rsidRPr="00D034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00BB7" w:rsidRPr="00D03462">
        <w:rPr>
          <w:rFonts w:asciiTheme="majorBidi" w:hAnsiTheme="majorBidi" w:cstheme="majorBidi" w:hint="cs"/>
          <w:sz w:val="28"/>
          <w:szCs w:val="28"/>
          <w:cs/>
        </w:rPr>
        <w:t>ปี</w:t>
      </w:r>
      <w:r w:rsidR="003272BD" w:rsidRPr="00D03462">
        <w:rPr>
          <w:rFonts w:asciiTheme="majorBidi" w:hAnsiTheme="majorBidi" w:cstheme="majorBidi"/>
          <w:sz w:val="28"/>
          <w:szCs w:val="28"/>
        </w:rPr>
        <w:br/>
      </w:r>
      <w:r w:rsidR="00A00BB7" w:rsidRPr="00D03462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="00B61D1D" w:rsidRPr="00D03462">
        <w:rPr>
          <w:rFonts w:asciiTheme="majorBidi" w:eastAsia="Cordia New" w:hAnsiTheme="majorBidi" w:cstheme="majorBidi"/>
          <w:sz w:val="28"/>
          <w:szCs w:val="28"/>
        </w:rPr>
        <w:t>1</w:t>
      </w:r>
      <w:r w:rsidR="009C3BBB" w:rsidRPr="00D034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75905" w:rsidRPr="00D03462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D75905" w:rsidRPr="00D03462">
        <w:rPr>
          <w:rFonts w:asciiTheme="majorBidi" w:hAnsiTheme="majorBidi" w:cstheme="majorBidi"/>
          <w:sz w:val="28"/>
          <w:szCs w:val="28"/>
        </w:rPr>
        <w:t>2567</w:t>
      </w:r>
      <w:r w:rsidR="009C3BBB" w:rsidRPr="00D034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00BB7" w:rsidRPr="00D03462">
        <w:rPr>
          <w:rFonts w:asciiTheme="majorBidi" w:hAnsiTheme="majorBidi" w:cstheme="majorBidi" w:hint="cs"/>
          <w:sz w:val="28"/>
          <w:szCs w:val="28"/>
          <w:cs/>
        </w:rPr>
        <w:t xml:space="preserve">ถึงวันที่ </w:t>
      </w:r>
      <w:r w:rsidR="007A22E2" w:rsidRPr="00D03462">
        <w:rPr>
          <w:rFonts w:asciiTheme="majorBidi" w:hAnsiTheme="majorBidi" w:cstheme="majorBidi"/>
          <w:sz w:val="28"/>
          <w:szCs w:val="28"/>
        </w:rPr>
        <w:t xml:space="preserve">31 </w:t>
      </w:r>
      <w:r w:rsidR="007A22E2" w:rsidRPr="00D03462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9C3BBB" w:rsidRPr="00D034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57266" w:rsidRPr="00D03462">
        <w:rPr>
          <w:rFonts w:asciiTheme="majorBidi" w:hAnsiTheme="majorBidi" w:cstheme="majorBidi"/>
          <w:sz w:val="28"/>
          <w:szCs w:val="28"/>
        </w:rPr>
        <w:t>2570</w:t>
      </w:r>
      <w:r w:rsidRPr="00F4794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47944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Pr="00F47944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F4794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322CE" w:rsidRPr="00F47944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F4794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9322CE" w:rsidRPr="00F47944">
        <w:rPr>
          <w:rFonts w:asciiTheme="majorBidi" w:hAnsiTheme="majorBidi" w:cstheme="majorBidi"/>
          <w:i/>
          <w:iCs/>
          <w:sz w:val="28"/>
          <w:szCs w:val="28"/>
        </w:rPr>
        <w:t xml:space="preserve">3 </w:t>
      </w:r>
      <w:r w:rsidR="009322CE" w:rsidRPr="00F4794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ปี ตั้งแต่วันที่ </w:t>
      </w:r>
      <w:r w:rsidR="009322CE" w:rsidRPr="00F47944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9322CE" w:rsidRPr="00F47944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มกราคม </w:t>
      </w:r>
      <w:r w:rsidR="009322CE" w:rsidRPr="00F47944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="009322CE" w:rsidRPr="00F4794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9322CE" w:rsidRPr="00F47944">
        <w:rPr>
          <w:rFonts w:asciiTheme="majorBidi" w:hAnsiTheme="majorBidi" w:cstheme="majorBidi" w:hint="cs"/>
          <w:i/>
          <w:iCs/>
          <w:sz w:val="28"/>
          <w:szCs w:val="28"/>
          <w:cs/>
        </w:rPr>
        <w:t>ถึงวันที่</w:t>
      </w:r>
      <w:r w:rsidR="009322CE"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3272BD">
        <w:rPr>
          <w:rFonts w:asciiTheme="majorBidi" w:hAnsiTheme="majorBidi" w:cstheme="majorBidi"/>
          <w:i/>
          <w:iCs/>
          <w:sz w:val="28"/>
          <w:szCs w:val="28"/>
        </w:rPr>
        <w:br/>
      </w:r>
      <w:r w:rsidR="009322CE" w:rsidRPr="003272BD">
        <w:rPr>
          <w:rFonts w:asciiTheme="majorBidi" w:hAnsiTheme="majorBidi" w:cstheme="majorBidi"/>
          <w:i/>
          <w:iCs/>
          <w:sz w:val="28"/>
          <w:szCs w:val="28"/>
        </w:rPr>
        <w:t>28</w:t>
      </w:r>
      <w:r w:rsidR="009322CE"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กุมภาพันธ์ </w:t>
      </w:r>
      <w:r w:rsidR="009322CE" w:rsidRPr="003272BD">
        <w:rPr>
          <w:rFonts w:asciiTheme="majorBidi" w:hAnsiTheme="majorBidi" w:cstheme="majorBidi"/>
          <w:i/>
          <w:iCs/>
          <w:sz w:val="28"/>
          <w:szCs w:val="28"/>
        </w:rPr>
        <w:t>2570</w:t>
      </w:r>
      <w:r w:rsidRPr="003272BD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3272BD">
        <w:rPr>
          <w:rFonts w:asciiTheme="majorBidi" w:hAnsiTheme="majorBidi" w:cstheme="majorBidi"/>
          <w:sz w:val="28"/>
          <w:szCs w:val="28"/>
          <w:cs/>
        </w:rPr>
        <w:t>บริษัทย่อยมีสิทธิต่อสัญญาเช่าเมื่อสิ้นสุดอายุสัญญา บริษัทได้รับค่าเช่าตามที่ระบุในสัญญาค่าเช่า</w:t>
      </w:r>
      <w:r w:rsidR="003272BD">
        <w:rPr>
          <w:rFonts w:asciiTheme="majorBidi" w:hAnsiTheme="majorBidi" w:cstheme="majorBidi"/>
          <w:sz w:val="28"/>
          <w:szCs w:val="28"/>
        </w:rPr>
        <w:br/>
      </w:r>
      <w:r w:rsidRPr="003272BD">
        <w:rPr>
          <w:rFonts w:asciiTheme="majorBidi" w:hAnsiTheme="majorBidi" w:cstheme="majorBidi"/>
          <w:sz w:val="28"/>
          <w:szCs w:val="28"/>
          <w:cs/>
        </w:rPr>
        <w:t>จะมีกา</w:t>
      </w:r>
      <w:r w:rsidR="00E93530" w:rsidRPr="003272BD">
        <w:rPr>
          <w:rFonts w:asciiTheme="majorBidi" w:hAnsiTheme="majorBidi" w:cstheme="majorBidi" w:hint="cs"/>
          <w:sz w:val="28"/>
          <w:szCs w:val="28"/>
          <w:cs/>
        </w:rPr>
        <w:t>ร</w:t>
      </w:r>
      <w:r w:rsidRPr="003272BD">
        <w:rPr>
          <w:rFonts w:asciiTheme="majorBidi" w:hAnsiTheme="majorBidi" w:cstheme="majorBidi"/>
          <w:sz w:val="28"/>
          <w:szCs w:val="28"/>
          <w:cs/>
        </w:rPr>
        <w:t>ทบทวนทุกครั้งเมื่อครบกำหนดสัญญา</w:t>
      </w:r>
    </w:p>
    <w:p w14:paraId="654A494B" w14:textId="77777777" w:rsidR="00AC59CD" w:rsidRPr="003272BD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DEAAE11" w14:textId="757AB8A2" w:rsidR="00AC59CD" w:rsidRPr="003272BD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272B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37B3D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C37B3D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="00C37B3D"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9322CE" w:rsidRPr="003272BD">
        <w:rPr>
          <w:rFonts w:asciiTheme="majorBidi" w:eastAsia="Cordia New" w:hAnsiTheme="majorBidi" w:cstheme="majorBidi"/>
          <w:sz w:val="28"/>
          <w:szCs w:val="28"/>
        </w:rPr>
        <w:t>2568</w:t>
      </w:r>
      <w:r w:rsidR="009322CE" w:rsidRPr="003272BD">
        <w:rPr>
          <w:rFonts w:asciiTheme="majorBidi" w:eastAsia="Cordia New" w:hAnsiTheme="majorBidi" w:cstheme="majorBidi"/>
          <w:sz w:val="28"/>
          <w:szCs w:val="28"/>
          <w:cs/>
        </w:rPr>
        <w:t xml:space="preserve"> </w:t>
      </w:r>
      <w:r w:rsidRPr="003272BD">
        <w:rPr>
          <w:rFonts w:asciiTheme="majorBidi" w:hAnsiTheme="majorBidi" w:cstheme="majorBidi"/>
          <w:sz w:val="28"/>
          <w:szCs w:val="28"/>
          <w:cs/>
        </w:rPr>
        <w:t xml:space="preserve">บริษัทมีสัญญาหลายฉบับกับบุคคลที่เกี่ยวข้องกันสำหรับการเช่าอาคารสำนักงาน </w:t>
      </w:r>
      <w:r w:rsidRPr="00D03462">
        <w:rPr>
          <w:rFonts w:asciiTheme="majorBidi" w:hAnsiTheme="majorBidi" w:cstheme="majorBidi"/>
          <w:sz w:val="28"/>
          <w:szCs w:val="28"/>
          <w:cs/>
        </w:rPr>
        <w:t>โดยมีระยะเวลาเช่</w:t>
      </w:r>
      <w:r w:rsidR="009C3BBB" w:rsidRPr="00D03462">
        <w:rPr>
          <w:rFonts w:asciiTheme="majorBidi" w:hAnsiTheme="majorBidi" w:cstheme="majorBidi" w:hint="cs"/>
          <w:sz w:val="28"/>
          <w:szCs w:val="28"/>
          <w:cs/>
        </w:rPr>
        <w:t xml:space="preserve">า </w:t>
      </w:r>
      <w:r w:rsidR="00652B76" w:rsidRPr="00D03462">
        <w:rPr>
          <w:rFonts w:asciiTheme="majorBidi" w:hAnsiTheme="majorBidi" w:cstheme="majorBidi"/>
          <w:sz w:val="28"/>
          <w:szCs w:val="28"/>
        </w:rPr>
        <w:t>3</w:t>
      </w:r>
      <w:r w:rsidR="009C3BBB" w:rsidRPr="00D03462">
        <w:rPr>
          <w:rFonts w:asciiTheme="majorBidi" w:hAnsiTheme="majorBidi" w:cstheme="majorBidi" w:hint="cs"/>
          <w:sz w:val="28"/>
          <w:szCs w:val="28"/>
          <w:cs/>
        </w:rPr>
        <w:t xml:space="preserve"> ปี </w:t>
      </w:r>
      <w:r w:rsidR="00A00BB7" w:rsidRPr="00D03462">
        <w:rPr>
          <w:rFonts w:asciiTheme="majorBidi" w:hAnsiTheme="majorBidi" w:cstheme="majorBidi" w:hint="cs"/>
          <w:sz w:val="28"/>
          <w:szCs w:val="28"/>
          <w:cs/>
        </w:rPr>
        <w:t>ตั้งแต่วันที่</w:t>
      </w:r>
      <w:r w:rsidR="009C3BBB" w:rsidRPr="00D034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52B76" w:rsidRPr="00D03462">
        <w:rPr>
          <w:rFonts w:asciiTheme="majorBidi" w:hAnsiTheme="majorBidi" w:cstheme="majorBidi"/>
          <w:sz w:val="28"/>
          <w:szCs w:val="28"/>
        </w:rPr>
        <w:t>1</w:t>
      </w:r>
      <w:r w:rsidR="009C3BBB" w:rsidRPr="00D03462">
        <w:rPr>
          <w:rFonts w:asciiTheme="majorBidi" w:hAnsiTheme="majorBidi" w:cstheme="majorBidi" w:hint="cs"/>
          <w:sz w:val="28"/>
          <w:szCs w:val="28"/>
          <w:cs/>
        </w:rPr>
        <w:t xml:space="preserve"> พฤศจิกายน </w:t>
      </w:r>
      <w:r w:rsidR="00652B76" w:rsidRPr="00D03462">
        <w:rPr>
          <w:rFonts w:asciiTheme="majorBidi" w:hAnsiTheme="majorBidi" w:cstheme="majorBidi"/>
          <w:sz w:val="28"/>
          <w:szCs w:val="28"/>
        </w:rPr>
        <w:t>2565</w:t>
      </w:r>
      <w:r w:rsidR="009C3BBB" w:rsidRPr="00D034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00BB7" w:rsidRPr="00D03462">
        <w:rPr>
          <w:rFonts w:asciiTheme="majorBidi" w:hAnsiTheme="majorBidi" w:cstheme="majorBidi" w:hint="cs"/>
          <w:sz w:val="28"/>
          <w:szCs w:val="28"/>
          <w:cs/>
        </w:rPr>
        <w:t>ถึงวันที่</w:t>
      </w:r>
      <w:r w:rsidR="009C3BBB" w:rsidRPr="00D034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4891" w:rsidRPr="00D03462">
        <w:rPr>
          <w:rFonts w:asciiTheme="majorBidi" w:hAnsiTheme="majorBidi" w:cstheme="majorBidi"/>
          <w:sz w:val="28"/>
          <w:szCs w:val="28"/>
        </w:rPr>
        <w:t>3</w:t>
      </w:r>
      <w:r w:rsidR="007E4891" w:rsidRPr="00D03462">
        <w:rPr>
          <w:rFonts w:asciiTheme="majorBidi" w:hAnsiTheme="majorBidi" w:cs="Angsana New"/>
          <w:sz w:val="28"/>
          <w:szCs w:val="28"/>
        </w:rPr>
        <w:t>1</w:t>
      </w:r>
      <w:r w:rsidR="009C3BBB" w:rsidRPr="00D03462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="00652B76" w:rsidRPr="00D03462">
        <w:rPr>
          <w:rFonts w:asciiTheme="majorBidi" w:hAnsiTheme="majorBidi" w:cstheme="majorBidi"/>
          <w:sz w:val="28"/>
          <w:szCs w:val="28"/>
        </w:rPr>
        <w:t>2569</w:t>
      </w:r>
      <w:r w:rsidR="009C3BBB" w:rsidRPr="00F479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47944">
        <w:rPr>
          <w:rFonts w:asciiTheme="majorBidi" w:hAnsiTheme="majorBidi" w:cstheme="majorBidi"/>
          <w:i/>
          <w:iCs/>
          <w:sz w:val="28"/>
          <w:szCs w:val="28"/>
        </w:rPr>
        <w:t>(31</w:t>
      </w:r>
      <w:r w:rsidRPr="00F4794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</w:t>
      </w:r>
      <w:r w:rsidRPr="003272BD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3272BD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322CE" w:rsidRPr="003272BD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3272BD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A36AFB" w:rsidRPr="003272BD">
        <w:rPr>
          <w:rFonts w:asciiTheme="majorBidi" w:hAnsiTheme="majorBidi" w:cs="Angsana New"/>
          <w:i/>
          <w:iCs/>
          <w:sz w:val="28"/>
          <w:szCs w:val="28"/>
        </w:rPr>
        <w:t>3</w:t>
      </w:r>
      <w:r w:rsidR="00A36AFB" w:rsidRPr="003272BD">
        <w:rPr>
          <w:rFonts w:asciiTheme="majorBidi" w:hAnsiTheme="majorBidi" w:cs="Angsana New"/>
          <w:i/>
          <w:iCs/>
          <w:sz w:val="28"/>
          <w:szCs w:val="28"/>
          <w:cs/>
        </w:rPr>
        <w:t xml:space="preserve"> ปี</w:t>
      </w:r>
      <w:r w:rsidR="00A36AFB" w:rsidRPr="003272BD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ตั้งแต่</w:t>
      </w:r>
      <w:r w:rsidR="00A36AFB"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วันที่ </w:t>
      </w:r>
      <w:r w:rsidR="00A36AFB" w:rsidRPr="003272BD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A36AFB"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พฤศจิกายน </w:t>
      </w:r>
      <w:r w:rsidR="00A36AFB" w:rsidRPr="003272BD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A36AFB"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>5</w:t>
      </w:r>
      <w:r w:rsidR="00A36AFB" w:rsidRPr="003272B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36AFB"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>ถึง</w:t>
      </w:r>
      <w:r w:rsidR="00A36AFB" w:rsidRPr="003272BD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>วันที่</w:t>
      </w:r>
      <w:r w:rsidR="00A36AFB" w:rsidRPr="003272BD">
        <w:rPr>
          <w:rFonts w:ascii="Angsana New" w:eastAsia="Cordia New" w:hAnsi="Angsana New"/>
          <w:i/>
          <w:iCs/>
          <w:spacing w:val="-4"/>
          <w:sz w:val="28"/>
          <w:szCs w:val="28"/>
        </w:rPr>
        <w:t xml:space="preserve"> </w:t>
      </w:r>
      <w:r w:rsidR="00A36AFB" w:rsidRPr="003272BD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31</w:t>
      </w:r>
      <w:r w:rsidR="00A36AFB" w:rsidRPr="003272BD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 ธันวาคม</w:t>
      </w:r>
      <w:r w:rsidR="00A36AFB" w:rsidRPr="003272B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A36AFB" w:rsidRPr="003272BD">
        <w:rPr>
          <w:rFonts w:asciiTheme="majorBidi" w:hAnsiTheme="majorBidi" w:cstheme="majorBidi"/>
          <w:i/>
          <w:iCs/>
          <w:sz w:val="28"/>
          <w:szCs w:val="28"/>
        </w:rPr>
        <w:t>2569</w:t>
      </w:r>
      <w:r w:rsidRPr="003272BD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Pr="003272BD">
        <w:rPr>
          <w:rFonts w:asciiTheme="majorBidi" w:hAnsiTheme="majorBidi" w:cstheme="majorBidi"/>
          <w:sz w:val="28"/>
          <w:szCs w:val="28"/>
          <w:cs/>
        </w:rPr>
        <w:t>บริษัทจ่ายค่าเช่าตามที่ระบุในสัญญา</w:t>
      </w:r>
    </w:p>
    <w:p w14:paraId="5F24AAA0" w14:textId="77777777" w:rsidR="00AC59CD" w:rsidRPr="00EC6E59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 w:rsidRPr="00EC6E59">
        <w:rPr>
          <w:rFonts w:asciiTheme="majorBidi" w:hAnsiTheme="majorBidi" w:cstheme="majorBidi"/>
          <w:sz w:val="24"/>
          <w:szCs w:val="24"/>
        </w:rPr>
        <w:br w:type="page"/>
      </w:r>
    </w:p>
    <w:p w14:paraId="0B666870" w14:textId="7DFEE5E3" w:rsidR="00AC59CD" w:rsidRPr="00B82D37" w:rsidRDefault="00AC59CD" w:rsidP="00B82D3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ลูกหนี้เงินให้สินเชื่อและลูกหนี้ตามสัญญาเช่าซื้อ</w:t>
      </w:r>
    </w:p>
    <w:p w14:paraId="72C152FF" w14:textId="77777777" w:rsidR="00AC59CD" w:rsidRPr="006B417E" w:rsidRDefault="00AC59CD" w:rsidP="00AC59CD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3.1   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</w:t>
      </w: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จำแนกตามประเภทลูกหนี้</w:t>
      </w:r>
    </w:p>
    <w:p w14:paraId="7D99F752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80"/>
        <w:gridCol w:w="1080"/>
        <w:gridCol w:w="1154"/>
      </w:tblGrid>
      <w:tr w:rsidR="00AC59CD" w:rsidRPr="00A36AFB" w14:paraId="3D334DEB" w14:textId="77777777" w:rsidTr="002D2981">
        <w:tc>
          <w:tcPr>
            <w:tcW w:w="3150" w:type="dxa"/>
          </w:tcPr>
          <w:p w14:paraId="16B1FA34" w14:textId="77777777" w:rsidR="00AC59CD" w:rsidRPr="00A36AFB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4D868A5" w14:textId="77777777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C59CD" w:rsidRPr="00A36AFB" w14:paraId="13F411CB" w14:textId="77777777" w:rsidTr="002D2981">
        <w:tc>
          <w:tcPr>
            <w:tcW w:w="3150" w:type="dxa"/>
          </w:tcPr>
          <w:p w14:paraId="74411140" w14:textId="77777777" w:rsidR="00AC59CD" w:rsidRPr="00A36AFB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7F3FBF21" w14:textId="3E4889D0" w:rsidR="00AC59CD" w:rsidRPr="00A36AFB" w:rsidRDefault="00C37B3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30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AC59CD" w:rsidRPr="00A36A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="00A36AFB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8</w:t>
            </w:r>
          </w:p>
        </w:tc>
        <w:tc>
          <w:tcPr>
            <w:tcW w:w="3314" w:type="dxa"/>
            <w:gridSpan w:val="3"/>
            <w:vAlign w:val="bottom"/>
          </w:tcPr>
          <w:p w14:paraId="4B9450FF" w14:textId="65161B49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b/>
                <w:sz w:val="28"/>
                <w:szCs w:val="28"/>
                <w:lang w:bidi="th-TH"/>
              </w:rPr>
            </w:pPr>
            <w:r w:rsidRPr="00A36AF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31 </w:t>
            </w:r>
            <w:r w:rsidRPr="00A36AF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ธันวาคม</w:t>
            </w:r>
            <w:r w:rsidRPr="00A36AF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 256</w:t>
            </w:r>
            <w:r w:rsidR="00A36AFB" w:rsidRPr="00A36AF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7</w:t>
            </w:r>
          </w:p>
        </w:tc>
      </w:tr>
      <w:tr w:rsidR="00AC59CD" w:rsidRPr="00A36AFB" w14:paraId="5F4430C6" w14:textId="77777777" w:rsidTr="002D2981">
        <w:tc>
          <w:tcPr>
            <w:tcW w:w="3150" w:type="dxa"/>
          </w:tcPr>
          <w:p w14:paraId="155B5358" w14:textId="77777777" w:rsidR="00AC59CD" w:rsidRPr="00A36AFB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lang w:val="en-US"/>
              </w:rPr>
            </w:pPr>
            <w:r w:rsidRPr="00A36AFB"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B990C17" w14:textId="77777777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6AFB">
              <w:rPr>
                <w:rFonts w:ascii="Angsana New" w:hAnsi="Angsana New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(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1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971C63D" w14:textId="77777777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A36AFB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186" w:type="dxa"/>
            <w:vAlign w:val="bottom"/>
          </w:tcPr>
          <w:p w14:paraId="4CCF03FA" w14:textId="77777777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80" w:type="dxa"/>
            <w:vAlign w:val="bottom"/>
          </w:tcPr>
          <w:p w14:paraId="3CD8644A" w14:textId="77777777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A36AFB">
              <w:rPr>
                <w:rFonts w:ascii="Angsana New" w:hAnsi="Angsana New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(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1</w:t>
            </w:r>
            <w:r w:rsidRPr="00A36AFB">
              <w:rPr>
                <w:rFonts w:ascii="Angsana New" w:hAnsi="Angsana New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48C35E3" w14:textId="77777777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A36AFB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154" w:type="dxa"/>
            <w:vAlign w:val="bottom"/>
          </w:tcPr>
          <w:p w14:paraId="21FC187D" w14:textId="77777777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C59CD" w:rsidRPr="00A36AFB" w14:paraId="5555B0CC" w14:textId="77777777" w:rsidTr="002D2981">
        <w:tc>
          <w:tcPr>
            <w:tcW w:w="3150" w:type="dxa"/>
          </w:tcPr>
          <w:p w14:paraId="56101311" w14:textId="77777777" w:rsidR="00AC59CD" w:rsidRPr="00A36AFB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41B845AC" w14:textId="77777777" w:rsidR="00AC59CD" w:rsidRPr="00A36AFB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753BC" w:rsidRPr="00A36AFB" w14:paraId="63623749" w14:textId="77777777" w:rsidTr="002D2981">
        <w:tc>
          <w:tcPr>
            <w:tcW w:w="3150" w:type="dxa"/>
          </w:tcPr>
          <w:p w14:paraId="536C6FBB" w14:textId="77777777" w:rsidR="00C753BC" w:rsidRPr="00A36AFB" w:rsidRDefault="00C753BC" w:rsidP="00C753BC">
            <w:pPr>
              <w:spacing w:line="240" w:lineRule="auto"/>
              <w:ind w:left="-20" w:right="-10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</w:tcPr>
          <w:p w14:paraId="020728D0" w14:textId="51EC0174" w:rsidR="00C753BC" w:rsidRPr="00A36AFB" w:rsidRDefault="00C753BC" w:rsidP="004C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C753BC">
              <w:rPr>
                <w:rFonts w:ascii="Angsana New" w:hAnsi="Angsana New" w:cs="Angsana New"/>
                <w:sz w:val="28"/>
                <w:szCs w:val="28"/>
              </w:rPr>
              <w:t xml:space="preserve"> 77,546,46</w:t>
            </w:r>
            <w:r w:rsidR="00181CC6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C753B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7B558CD" w14:textId="284314BF" w:rsidR="00C753BC" w:rsidRPr="00A36AFB" w:rsidRDefault="00C753BC" w:rsidP="004C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C753BC">
              <w:rPr>
                <w:rFonts w:ascii="Angsana New" w:hAnsi="Angsana New" w:cs="Angsana New"/>
                <w:sz w:val="28"/>
                <w:szCs w:val="28"/>
              </w:rPr>
              <w:t xml:space="preserve"> 91,075,3</w:t>
            </w:r>
            <w:r w:rsidR="00DC469E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  <w:r w:rsidR="00181CC6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C753B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186" w:type="dxa"/>
          </w:tcPr>
          <w:p w14:paraId="331C94E1" w14:textId="39D87E3C" w:rsidR="00C753BC" w:rsidRPr="00A36AFB" w:rsidRDefault="00C753BC" w:rsidP="00C7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C753BC">
              <w:rPr>
                <w:rFonts w:ascii="Angsana New" w:hAnsi="Angsana New" w:cs="Angsana New"/>
                <w:sz w:val="28"/>
                <w:szCs w:val="28"/>
              </w:rPr>
              <w:t xml:space="preserve"> 168,621,84</w:t>
            </w:r>
            <w:r w:rsidR="00DC469E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Pr="00C753B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A885580" w14:textId="219ECE47" w:rsidR="00C753BC" w:rsidRPr="00A36AFB" w:rsidRDefault="00C753BC" w:rsidP="007C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trike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73,831,174</w:t>
            </w:r>
          </w:p>
        </w:tc>
        <w:tc>
          <w:tcPr>
            <w:tcW w:w="1080" w:type="dxa"/>
            <w:vAlign w:val="bottom"/>
          </w:tcPr>
          <w:p w14:paraId="0B450092" w14:textId="645C2FD0" w:rsidR="00C753BC" w:rsidRPr="00A36AFB" w:rsidRDefault="00C753BC" w:rsidP="00C7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84,332,525</w:t>
            </w:r>
          </w:p>
        </w:tc>
        <w:tc>
          <w:tcPr>
            <w:tcW w:w="1154" w:type="dxa"/>
            <w:vAlign w:val="bottom"/>
          </w:tcPr>
          <w:p w14:paraId="7133982F" w14:textId="3FA33D57" w:rsidR="00C753BC" w:rsidRPr="00A36AFB" w:rsidRDefault="00C753BC" w:rsidP="00C7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158,163,699</w:t>
            </w:r>
          </w:p>
        </w:tc>
      </w:tr>
      <w:tr w:rsidR="00A36AFB" w:rsidRPr="00A36AFB" w14:paraId="318EE7DB" w14:textId="77777777" w:rsidTr="002D2981">
        <w:tc>
          <w:tcPr>
            <w:tcW w:w="3150" w:type="dxa"/>
          </w:tcPr>
          <w:p w14:paraId="49EFE13B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50" w:right="-110" w:hanging="90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</w:p>
          <w:p w14:paraId="12A07BFD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="Angsana New" w:hAnsi="Angsana New" w:cs="Angsana New"/>
                <w:sz w:val="28"/>
                <w:szCs w:val="28"/>
              </w:rPr>
            </w:pPr>
            <w:r w:rsidRPr="00A36AFB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 xml:space="preserve">   </w:t>
            </w:r>
            <w:r w:rsidRPr="00A36AFB">
              <w:rPr>
                <w:rFonts w:ascii="Angsana New" w:eastAsia="AngsanaNew" w:hAnsi="Angsana New" w:cs="Angsana New"/>
                <w:i/>
                <w:iCs/>
                <w:sz w:val="28"/>
                <w:szCs w:val="28"/>
                <w:lang w:eastAsia="en-GB"/>
              </w:rPr>
              <w:t xml:space="preserve">    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</w:tcPr>
          <w:p w14:paraId="12D9D50E" w14:textId="77777777" w:rsidR="00C37B3D" w:rsidRDefault="00C37B3D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5FC481D3" w14:textId="48F7E961" w:rsidR="002D2981" w:rsidRPr="00A36AFB" w:rsidRDefault="00C753BC" w:rsidP="004C0B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C753BC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C753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753BC">
              <w:rPr>
                <w:rFonts w:ascii="Angsana New" w:hAnsi="Angsana New" w:cs="Angsana New"/>
                <w:sz w:val="28"/>
                <w:szCs w:val="28"/>
                <w:cs/>
              </w:rPr>
              <w:t>196</w:t>
            </w:r>
            <w:r w:rsidRPr="00C753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753BC">
              <w:rPr>
                <w:rFonts w:ascii="Angsana New" w:hAnsi="Angsana New" w:cs="Angsana New"/>
                <w:sz w:val="28"/>
                <w:szCs w:val="28"/>
                <w:cs/>
              </w:rPr>
              <w:t>73</w:t>
            </w:r>
            <w:r w:rsidR="00DC469E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</w:tcPr>
          <w:p w14:paraId="7FA40424" w14:textId="77777777" w:rsidR="00A36AFB" w:rsidRDefault="00A36AFB" w:rsidP="00E210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10B56814" w14:textId="17C1D666" w:rsidR="00C37B3D" w:rsidRPr="00A36AFB" w:rsidRDefault="00C753BC" w:rsidP="00E210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6" w:type="dxa"/>
          </w:tcPr>
          <w:p w14:paraId="74070D5A" w14:textId="77777777" w:rsidR="00A36AFB" w:rsidRDefault="00A36AFB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678B47B0" w14:textId="6F98238F" w:rsidR="00C37B3D" w:rsidRPr="00A36AFB" w:rsidRDefault="00C753BC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C753BC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C753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753BC">
              <w:rPr>
                <w:rFonts w:ascii="Angsana New" w:hAnsi="Angsana New" w:cs="Angsana New"/>
                <w:sz w:val="28"/>
                <w:szCs w:val="28"/>
                <w:cs/>
              </w:rPr>
              <w:t>196</w:t>
            </w:r>
            <w:r w:rsidRPr="00C753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C753BC">
              <w:rPr>
                <w:rFonts w:ascii="Angsana New" w:hAnsi="Angsana New" w:cs="Angsana New"/>
                <w:sz w:val="28"/>
                <w:szCs w:val="28"/>
                <w:cs/>
              </w:rPr>
              <w:t>73</w:t>
            </w:r>
            <w:r w:rsidR="00DC469E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080" w:type="dxa"/>
            <w:vAlign w:val="bottom"/>
          </w:tcPr>
          <w:p w14:paraId="654A0958" w14:textId="413E3E84" w:rsidR="00A36AFB" w:rsidRPr="00A36AFB" w:rsidRDefault="00A36AFB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2,183,042</w:t>
            </w:r>
          </w:p>
        </w:tc>
        <w:tc>
          <w:tcPr>
            <w:tcW w:w="1080" w:type="dxa"/>
            <w:vAlign w:val="bottom"/>
          </w:tcPr>
          <w:p w14:paraId="64557013" w14:textId="0BF11883" w:rsidR="00A36AFB" w:rsidRPr="00A36AFB" w:rsidRDefault="00A36AFB" w:rsidP="00A36A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3CB97373" w14:textId="605159D0" w:rsidR="00A36AFB" w:rsidRPr="00A36AFB" w:rsidRDefault="00A36AFB" w:rsidP="0000349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2,183,042</w:t>
            </w:r>
          </w:p>
        </w:tc>
      </w:tr>
      <w:tr w:rsidR="00C753BC" w:rsidRPr="00A36AFB" w14:paraId="3E657977" w14:textId="77777777" w:rsidTr="002D2981">
        <w:tc>
          <w:tcPr>
            <w:tcW w:w="3150" w:type="dxa"/>
            <w:vAlign w:val="bottom"/>
          </w:tcPr>
          <w:p w14:paraId="526197AC" w14:textId="77777777" w:rsidR="00C753BC" w:rsidRPr="00A36AFB" w:rsidRDefault="00C753BC" w:rsidP="00C753BC">
            <w:pPr>
              <w:spacing w:line="240" w:lineRule="auto"/>
              <w:ind w:left="-18" w:right="-106"/>
              <w:jc w:val="both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A36AFB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</w:tcPr>
          <w:p w14:paraId="05047688" w14:textId="43B11C0C" w:rsidR="00C753BC" w:rsidRPr="007C492B" w:rsidRDefault="00C753BC" w:rsidP="004C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79,743,19</w:t>
            </w:r>
            <w:r w:rsidR="00181CC6"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743F91B" w14:textId="2EDEB381" w:rsidR="00C753BC" w:rsidRPr="007C492B" w:rsidRDefault="00C753BC" w:rsidP="00C7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91,075,3</w:t>
            </w:r>
            <w:r w:rsidR="00DC469E" w:rsidRPr="007C49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7</w:t>
            </w:r>
            <w:r w:rsidR="00181CC6"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86" w:type="dxa"/>
          </w:tcPr>
          <w:p w14:paraId="25B82F0B" w14:textId="20109C78" w:rsidR="00C753BC" w:rsidRPr="007C492B" w:rsidRDefault="00C753BC" w:rsidP="00C7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170,818,57</w:t>
            </w:r>
            <w:r w:rsidR="00DC469E" w:rsidRPr="007C49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4</w:t>
            </w: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5F16F3F" w14:textId="5F2A26B7" w:rsidR="00C753BC" w:rsidRPr="00A36AFB" w:rsidRDefault="00C753BC" w:rsidP="00C7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76,014,216</w:t>
            </w:r>
          </w:p>
        </w:tc>
        <w:tc>
          <w:tcPr>
            <w:tcW w:w="1080" w:type="dxa"/>
          </w:tcPr>
          <w:p w14:paraId="3A458AD8" w14:textId="6F1C130B" w:rsidR="00C753BC" w:rsidRPr="00A36AFB" w:rsidRDefault="00C753BC" w:rsidP="00C7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84,332,52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154" w:type="dxa"/>
          </w:tcPr>
          <w:p w14:paraId="18EC5AD6" w14:textId="231381A9" w:rsidR="00C753BC" w:rsidRPr="00A36AFB" w:rsidRDefault="00C753BC" w:rsidP="00C7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trike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160,346,74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</w:t>
            </w:r>
          </w:p>
        </w:tc>
      </w:tr>
      <w:tr w:rsidR="00C753BC" w:rsidRPr="00A36AFB" w14:paraId="65916F57" w14:textId="77777777" w:rsidTr="002D2981">
        <w:tc>
          <w:tcPr>
            <w:tcW w:w="3150" w:type="dxa"/>
            <w:vAlign w:val="bottom"/>
          </w:tcPr>
          <w:p w14:paraId="55F1AD23" w14:textId="77777777" w:rsidR="00C753BC" w:rsidRPr="00A36AFB" w:rsidRDefault="00C753BC" w:rsidP="00C7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8"/>
                <w:tab w:val="left" w:pos="434"/>
                <w:tab w:val="left" w:pos="460"/>
                <w:tab w:val="left" w:pos="550"/>
                <w:tab w:val="left" w:pos="660"/>
              </w:tabs>
              <w:spacing w:line="240" w:lineRule="auto"/>
              <w:ind w:right="-110"/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A36AFB">
              <w:rPr>
                <w:rFonts w:ascii="Angsana New" w:eastAsia="AngsanaNew" w:hAnsi="Angsana New" w:cs="Angsana New"/>
                <w:i/>
                <w:iCs/>
                <w:sz w:val="28"/>
                <w:szCs w:val="28"/>
                <w:lang w:eastAsia="en-GB"/>
              </w:rPr>
              <w:t xml:space="preserve"> 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 xml:space="preserve">ค่าเผื่อผลขาดทุนด้านเครดิตที่คาดว่า </w:t>
            </w:r>
          </w:p>
          <w:p w14:paraId="338BE890" w14:textId="77777777" w:rsidR="00C753BC" w:rsidRPr="00A36AFB" w:rsidRDefault="00C753BC" w:rsidP="00C7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0"/>
              </w:tabs>
              <w:spacing w:line="240" w:lineRule="auto"/>
              <w:ind w:left="50" w:right="-110" w:hanging="90"/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 xml:space="preserve">  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  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</w:tcPr>
          <w:p w14:paraId="007A3C80" w14:textId="77777777" w:rsidR="00C753BC" w:rsidRDefault="00C753BC" w:rsidP="004C0B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6DFB687C" w14:textId="6A41039E" w:rsidR="00C753BC" w:rsidRPr="00A36AFB" w:rsidRDefault="00C753BC" w:rsidP="004C0B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C753BC">
              <w:rPr>
                <w:rFonts w:ascii="Angsana New" w:hAnsi="Angsana New" w:cs="Angsana New"/>
                <w:sz w:val="28"/>
                <w:szCs w:val="28"/>
              </w:rPr>
              <w:t xml:space="preserve"> (4,</w:t>
            </w:r>
            <w:r w:rsidR="00181CC6">
              <w:rPr>
                <w:rFonts w:ascii="Angsana New" w:hAnsi="Angsana New" w:cs="Angsana New"/>
                <w:sz w:val="28"/>
                <w:szCs w:val="28"/>
              </w:rPr>
              <w:t>429</w:t>
            </w:r>
            <w:r w:rsidRPr="00C753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81CC6">
              <w:rPr>
                <w:rFonts w:ascii="Angsana New" w:hAnsi="Angsana New" w:cs="Angsana New"/>
                <w:sz w:val="28"/>
                <w:szCs w:val="28"/>
              </w:rPr>
              <w:t>022</w:t>
            </w:r>
            <w:r w:rsidRPr="00C753B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10980258" w14:textId="77777777" w:rsidR="00C753BC" w:rsidRDefault="00C753BC" w:rsidP="00C753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C753B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14:paraId="311FB159" w14:textId="7EE09031" w:rsidR="00C753BC" w:rsidRPr="00A36AFB" w:rsidRDefault="00C753BC" w:rsidP="00C753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C753BC">
              <w:rPr>
                <w:rFonts w:ascii="Angsana New" w:hAnsi="Angsana New" w:cs="Angsana New"/>
                <w:sz w:val="28"/>
                <w:szCs w:val="28"/>
              </w:rPr>
              <w:t>(1,7</w:t>
            </w:r>
            <w:r w:rsidR="00181CC6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Pr="00C753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81CC6">
              <w:rPr>
                <w:rFonts w:ascii="Angsana New" w:hAnsi="Angsana New" w:cs="Angsana New"/>
                <w:sz w:val="28"/>
                <w:szCs w:val="28"/>
              </w:rPr>
              <w:t>171</w:t>
            </w:r>
            <w:r w:rsidRPr="00C753B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86" w:type="dxa"/>
          </w:tcPr>
          <w:p w14:paraId="0D580A11" w14:textId="77777777" w:rsidR="00C753BC" w:rsidRDefault="00C753BC" w:rsidP="00C753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970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C753B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14:paraId="5DCCEC94" w14:textId="7D6C7190" w:rsidR="00C753BC" w:rsidRPr="00A36AFB" w:rsidRDefault="00C753BC" w:rsidP="00C453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C753BC">
              <w:rPr>
                <w:rFonts w:ascii="Angsana New" w:hAnsi="Angsana New" w:cs="Angsana New"/>
                <w:sz w:val="28"/>
                <w:szCs w:val="28"/>
              </w:rPr>
              <w:t>(6,</w:t>
            </w:r>
            <w:r w:rsidR="00842D96">
              <w:rPr>
                <w:rFonts w:ascii="Angsana New" w:hAnsi="Angsana New" w:cs="Angsana New" w:hint="cs"/>
                <w:sz w:val="28"/>
                <w:szCs w:val="28"/>
                <w:cs/>
              </w:rPr>
              <w:t>208</w:t>
            </w:r>
            <w:r w:rsidRPr="00C753BC">
              <w:rPr>
                <w:rFonts w:ascii="Angsana New" w:hAnsi="Angsana New" w:cs="Angsana New"/>
                <w:sz w:val="28"/>
                <w:szCs w:val="28"/>
              </w:rPr>
              <w:t>,19</w:t>
            </w:r>
            <w:r w:rsidR="00181CC6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C753B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3E620331" w14:textId="77777777" w:rsidR="00C753BC" w:rsidRPr="001D4E1E" w:rsidRDefault="00C753BC" w:rsidP="00C7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199CC149" w14:textId="51213DA0" w:rsidR="00C753BC" w:rsidRPr="00A36AFB" w:rsidRDefault="00C753BC" w:rsidP="00C753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(4,229,470)</w:t>
            </w:r>
          </w:p>
        </w:tc>
        <w:tc>
          <w:tcPr>
            <w:tcW w:w="1080" w:type="dxa"/>
          </w:tcPr>
          <w:p w14:paraId="03460044" w14:textId="77777777" w:rsidR="00C753BC" w:rsidRPr="001D4E1E" w:rsidRDefault="00C753BC" w:rsidP="00C7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2DAFC6FE" w14:textId="2F84DBB7" w:rsidR="00C753BC" w:rsidRPr="00A36AFB" w:rsidRDefault="00C753BC" w:rsidP="00C753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(1,663,985)</w:t>
            </w:r>
          </w:p>
        </w:tc>
        <w:tc>
          <w:tcPr>
            <w:tcW w:w="1154" w:type="dxa"/>
          </w:tcPr>
          <w:p w14:paraId="16EDB900" w14:textId="77777777" w:rsidR="00C753BC" w:rsidRPr="001D4E1E" w:rsidRDefault="00C753BC" w:rsidP="00C75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4B71BDF6" w14:textId="38DF045A" w:rsidR="00C753BC" w:rsidRPr="00A36AFB" w:rsidRDefault="00C753BC" w:rsidP="00C753B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6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(5,893,455)</w:t>
            </w:r>
          </w:p>
        </w:tc>
      </w:tr>
      <w:tr w:rsidR="00C753BC" w:rsidRPr="00A36AFB" w14:paraId="0E5F50EC" w14:textId="77777777" w:rsidTr="002D2981">
        <w:tc>
          <w:tcPr>
            <w:tcW w:w="3150" w:type="dxa"/>
            <w:vAlign w:val="bottom"/>
          </w:tcPr>
          <w:p w14:paraId="176948CE" w14:textId="77777777" w:rsidR="00C753BC" w:rsidRPr="00A36AFB" w:rsidRDefault="00C753BC" w:rsidP="00C753BC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</w:tcPr>
          <w:p w14:paraId="3D1AC567" w14:textId="0E174B48" w:rsidR="00C753BC" w:rsidRPr="007C492B" w:rsidRDefault="00C753BC" w:rsidP="00C753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75,3</w:t>
            </w:r>
            <w:r w:rsidR="00181CC6"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14</w:t>
            </w: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181CC6"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173</w:t>
            </w: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713CD98" w14:textId="72090D63" w:rsidR="00C753BC" w:rsidRPr="007C492B" w:rsidRDefault="00C753BC" w:rsidP="00C753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89,</w:t>
            </w:r>
            <w:r w:rsidR="00181CC6"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296</w:t>
            </w: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181CC6"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208</w:t>
            </w: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86" w:type="dxa"/>
          </w:tcPr>
          <w:p w14:paraId="5DC31D81" w14:textId="7D697BD1" w:rsidR="00C753BC" w:rsidRPr="007C492B" w:rsidRDefault="00C753BC" w:rsidP="00C753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164,</w:t>
            </w:r>
            <w:r w:rsidR="00181CC6"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610</w:t>
            </w: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,38</w:t>
            </w:r>
            <w:r w:rsidR="00181CC6"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14FBD2D" w14:textId="5EB6B1E2" w:rsidR="00C753BC" w:rsidRPr="00A36AFB" w:rsidRDefault="00C753BC" w:rsidP="00C753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71,784,746</w:t>
            </w:r>
          </w:p>
        </w:tc>
        <w:tc>
          <w:tcPr>
            <w:tcW w:w="1080" w:type="dxa"/>
          </w:tcPr>
          <w:p w14:paraId="0B191CA0" w14:textId="21D305FE" w:rsidR="00C753BC" w:rsidRPr="00A36AFB" w:rsidRDefault="00C753BC" w:rsidP="00C753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82,668,54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</w:t>
            </w:r>
          </w:p>
        </w:tc>
        <w:tc>
          <w:tcPr>
            <w:tcW w:w="1154" w:type="dxa"/>
          </w:tcPr>
          <w:p w14:paraId="5D6BDF38" w14:textId="3799A16A" w:rsidR="00C753BC" w:rsidRPr="00A36AFB" w:rsidRDefault="00C753BC" w:rsidP="00C753B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09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154,453,28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</w:t>
            </w:r>
          </w:p>
        </w:tc>
      </w:tr>
      <w:tr w:rsidR="00A36AFB" w:rsidRPr="00A36AFB" w14:paraId="7C8506CD" w14:textId="77777777" w:rsidTr="002D2981">
        <w:tc>
          <w:tcPr>
            <w:tcW w:w="3150" w:type="dxa"/>
            <w:vAlign w:val="bottom"/>
          </w:tcPr>
          <w:p w14:paraId="79B01E96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4924AD0" w14:textId="77777777" w:rsidR="00A36AFB" w:rsidRPr="002D2981" w:rsidRDefault="00A36AFB" w:rsidP="002D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4D042D" w14:textId="77777777" w:rsidR="00A36AFB" w:rsidRPr="002D2981" w:rsidRDefault="00A36AFB" w:rsidP="002D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4A5FA81" w14:textId="77777777" w:rsidR="00A36AFB" w:rsidRPr="002D2981" w:rsidRDefault="00A36AFB" w:rsidP="002D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87FDA2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219F05E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282708B0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010AE6" w:rsidRPr="00A36AFB" w14:paraId="1CFA43AB" w14:textId="77777777" w:rsidTr="002D2981">
        <w:tc>
          <w:tcPr>
            <w:tcW w:w="3150" w:type="dxa"/>
            <w:vAlign w:val="bottom"/>
          </w:tcPr>
          <w:p w14:paraId="1662CF86" w14:textId="77777777" w:rsidR="00010AE6" w:rsidRPr="00A36AFB" w:rsidRDefault="00010AE6" w:rsidP="00010AE6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</w:tcPr>
          <w:p w14:paraId="67C014A1" w14:textId="2E80B2D6" w:rsidR="00010AE6" w:rsidRPr="00A36AFB" w:rsidRDefault="00010AE6" w:rsidP="004C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010AE6">
              <w:rPr>
                <w:rFonts w:ascii="Angsana New" w:hAnsi="Angsana New" w:cs="Angsana New"/>
                <w:sz w:val="28"/>
                <w:szCs w:val="28"/>
              </w:rPr>
              <w:t xml:space="preserve"> 2,587,116 </w:t>
            </w:r>
          </w:p>
        </w:tc>
        <w:tc>
          <w:tcPr>
            <w:tcW w:w="1080" w:type="dxa"/>
          </w:tcPr>
          <w:p w14:paraId="4EE4533B" w14:textId="1A598B8B" w:rsidR="00010AE6" w:rsidRPr="00A36AFB" w:rsidRDefault="00010AE6" w:rsidP="0001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010AE6">
              <w:rPr>
                <w:rFonts w:ascii="Angsana New" w:hAnsi="Angsana New" w:cs="Angsana New"/>
                <w:sz w:val="28"/>
                <w:szCs w:val="28"/>
              </w:rPr>
              <w:t xml:space="preserve"> 2,480,490 </w:t>
            </w:r>
          </w:p>
        </w:tc>
        <w:tc>
          <w:tcPr>
            <w:tcW w:w="1186" w:type="dxa"/>
          </w:tcPr>
          <w:p w14:paraId="2859EA1B" w14:textId="784B1821" w:rsidR="00010AE6" w:rsidRPr="00A36AFB" w:rsidRDefault="00010AE6" w:rsidP="0001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010AE6">
              <w:rPr>
                <w:rFonts w:ascii="Angsana New" w:hAnsi="Angsana New" w:cs="Angsana New"/>
                <w:sz w:val="28"/>
                <w:szCs w:val="28"/>
              </w:rPr>
              <w:t xml:space="preserve"> 5,067,606 </w:t>
            </w:r>
          </w:p>
        </w:tc>
        <w:tc>
          <w:tcPr>
            <w:tcW w:w="1080" w:type="dxa"/>
          </w:tcPr>
          <w:p w14:paraId="1C76E853" w14:textId="1BD22591" w:rsidR="00010AE6" w:rsidRPr="00A36AFB" w:rsidRDefault="00010AE6" w:rsidP="0001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2,461,43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8</w:t>
            </w:r>
          </w:p>
        </w:tc>
        <w:tc>
          <w:tcPr>
            <w:tcW w:w="1080" w:type="dxa"/>
          </w:tcPr>
          <w:p w14:paraId="18BB7BD1" w14:textId="67F7FF25" w:rsidR="00010AE6" w:rsidRPr="00A36AFB" w:rsidRDefault="00010AE6" w:rsidP="0001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2,479,957</w:t>
            </w:r>
          </w:p>
        </w:tc>
        <w:tc>
          <w:tcPr>
            <w:tcW w:w="1154" w:type="dxa"/>
          </w:tcPr>
          <w:p w14:paraId="6B89B539" w14:textId="3004159E" w:rsidR="00010AE6" w:rsidRPr="00A36AFB" w:rsidRDefault="00010AE6" w:rsidP="0001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4,941,39</w:t>
            </w:r>
            <w:r w:rsidRPr="001D4E1E">
              <w:rPr>
                <w:rFonts w:ascii="Angsana New" w:hAnsi="Angsana New" w:cs="Angsana New"/>
                <w:sz w:val="28"/>
                <w:szCs w:val="28"/>
                <w:cs/>
              </w:rPr>
              <w:t>5</w:t>
            </w:r>
          </w:p>
        </w:tc>
      </w:tr>
      <w:tr w:rsidR="00010AE6" w:rsidRPr="00A36AFB" w14:paraId="3A86136B" w14:textId="77777777" w:rsidTr="002D2981">
        <w:tc>
          <w:tcPr>
            <w:tcW w:w="3150" w:type="dxa"/>
            <w:vAlign w:val="bottom"/>
          </w:tcPr>
          <w:p w14:paraId="4802C99E" w14:textId="77777777" w:rsidR="00010AE6" w:rsidRPr="00A36AFB" w:rsidRDefault="00010AE6" w:rsidP="00010AE6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หัก</w:t>
            </w:r>
            <w:r w:rsidRPr="00A36AFB">
              <w:rPr>
                <w:rFonts w:ascii="Angsana New" w:hAnsi="Angsana New" w:cs="Angsana New"/>
                <w:sz w:val="28"/>
                <w:szCs w:val="28"/>
                <w:cs/>
              </w:rPr>
              <w:t xml:space="preserve">  รายได้ดอกเบี้ยที่ยังไม่ถือเป็นรายได้</w:t>
            </w:r>
          </w:p>
        </w:tc>
        <w:tc>
          <w:tcPr>
            <w:tcW w:w="1080" w:type="dxa"/>
          </w:tcPr>
          <w:p w14:paraId="2DFD8BB7" w14:textId="5E767B73" w:rsidR="00010AE6" w:rsidRPr="00A36AFB" w:rsidRDefault="00010AE6" w:rsidP="004C0B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010AE6">
              <w:rPr>
                <w:rFonts w:ascii="Angsana New" w:hAnsi="Angsana New" w:cs="Angsana New"/>
                <w:sz w:val="28"/>
                <w:szCs w:val="28"/>
              </w:rPr>
              <w:t xml:space="preserve"> (650,188)</w:t>
            </w:r>
          </w:p>
        </w:tc>
        <w:tc>
          <w:tcPr>
            <w:tcW w:w="1080" w:type="dxa"/>
          </w:tcPr>
          <w:p w14:paraId="72E5B2BC" w14:textId="026AC7D8" w:rsidR="00010AE6" w:rsidRPr="00A36AFB" w:rsidRDefault="00010AE6" w:rsidP="00010A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0AE6">
              <w:rPr>
                <w:rFonts w:ascii="Angsana New" w:hAnsi="Angsana New" w:cs="Angsana New"/>
                <w:sz w:val="28"/>
                <w:szCs w:val="28"/>
              </w:rPr>
              <w:t xml:space="preserve"> (428,812)</w:t>
            </w:r>
          </w:p>
        </w:tc>
        <w:tc>
          <w:tcPr>
            <w:tcW w:w="1186" w:type="dxa"/>
          </w:tcPr>
          <w:p w14:paraId="7106CC88" w14:textId="55814D82" w:rsidR="00010AE6" w:rsidRPr="00A36AFB" w:rsidRDefault="00010AE6" w:rsidP="00010A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010AE6">
              <w:rPr>
                <w:rFonts w:ascii="Angsana New" w:hAnsi="Angsana New" w:cs="Angsana New"/>
                <w:sz w:val="28"/>
                <w:szCs w:val="28"/>
              </w:rPr>
              <w:t xml:space="preserve"> (1,079,000)</w:t>
            </w:r>
          </w:p>
        </w:tc>
        <w:tc>
          <w:tcPr>
            <w:tcW w:w="1080" w:type="dxa"/>
          </w:tcPr>
          <w:p w14:paraId="2CE16F86" w14:textId="27BE2CCF" w:rsidR="00010AE6" w:rsidRPr="00A36AFB" w:rsidRDefault="00010AE6" w:rsidP="00010A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(619,337)</w:t>
            </w:r>
          </w:p>
        </w:tc>
        <w:tc>
          <w:tcPr>
            <w:tcW w:w="1080" w:type="dxa"/>
          </w:tcPr>
          <w:p w14:paraId="5F8033BB" w14:textId="45C9D5F1" w:rsidR="00010AE6" w:rsidRPr="00A36AFB" w:rsidRDefault="00010AE6" w:rsidP="00010A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(426,434)</w:t>
            </w:r>
          </w:p>
        </w:tc>
        <w:tc>
          <w:tcPr>
            <w:tcW w:w="1154" w:type="dxa"/>
          </w:tcPr>
          <w:p w14:paraId="544D74C9" w14:textId="6B216919" w:rsidR="00010AE6" w:rsidRPr="00A36AFB" w:rsidRDefault="00010AE6" w:rsidP="00010A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(1,045,771)</w:t>
            </w:r>
          </w:p>
        </w:tc>
      </w:tr>
      <w:tr w:rsidR="00010AE6" w:rsidRPr="00A36AFB" w14:paraId="137F7043" w14:textId="77777777" w:rsidTr="002D2981">
        <w:tc>
          <w:tcPr>
            <w:tcW w:w="3150" w:type="dxa"/>
            <w:vAlign w:val="bottom"/>
          </w:tcPr>
          <w:p w14:paraId="44A3C5E4" w14:textId="4482A34C" w:rsidR="00010AE6" w:rsidRPr="0041776F" w:rsidRDefault="00010AE6" w:rsidP="00010AE6">
            <w:pPr>
              <w:tabs>
                <w:tab w:val="clear" w:pos="454"/>
                <w:tab w:val="left" w:pos="433"/>
              </w:tabs>
              <w:spacing w:line="240" w:lineRule="auto"/>
              <w:ind w:left="-18" w:right="-106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>
              <w:rPr>
                <w:rFonts w:ascii="Angsana New" w:eastAsia="AngsanaNew" w:hAnsi="Angsana New" w:cs="Angsana New" w:hint="cs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</w:tcPr>
          <w:p w14:paraId="59EB8362" w14:textId="00481619" w:rsidR="00010AE6" w:rsidRPr="007C492B" w:rsidRDefault="00010AE6" w:rsidP="004C0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1,936,928 </w:t>
            </w:r>
          </w:p>
        </w:tc>
        <w:tc>
          <w:tcPr>
            <w:tcW w:w="1080" w:type="dxa"/>
          </w:tcPr>
          <w:p w14:paraId="3B1C3259" w14:textId="68847B58" w:rsidR="00010AE6" w:rsidRPr="007C492B" w:rsidRDefault="00010AE6" w:rsidP="0001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2,051,678 </w:t>
            </w:r>
          </w:p>
        </w:tc>
        <w:tc>
          <w:tcPr>
            <w:tcW w:w="1186" w:type="dxa"/>
          </w:tcPr>
          <w:p w14:paraId="43C461D0" w14:textId="3D7CDD00" w:rsidR="00010AE6" w:rsidRPr="007C492B" w:rsidRDefault="00010AE6" w:rsidP="0001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3,988,606 </w:t>
            </w:r>
          </w:p>
        </w:tc>
        <w:tc>
          <w:tcPr>
            <w:tcW w:w="1080" w:type="dxa"/>
          </w:tcPr>
          <w:p w14:paraId="5FE94E77" w14:textId="7BC9C928" w:rsidR="00010AE6" w:rsidRPr="00A36AFB" w:rsidRDefault="00010AE6" w:rsidP="0001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1,842,10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</w:t>
            </w:r>
          </w:p>
        </w:tc>
        <w:tc>
          <w:tcPr>
            <w:tcW w:w="1080" w:type="dxa"/>
          </w:tcPr>
          <w:p w14:paraId="14740645" w14:textId="07370516" w:rsidR="00010AE6" w:rsidRPr="00A36AFB" w:rsidRDefault="00010AE6" w:rsidP="0001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2,053,523</w:t>
            </w:r>
          </w:p>
        </w:tc>
        <w:tc>
          <w:tcPr>
            <w:tcW w:w="1154" w:type="dxa"/>
          </w:tcPr>
          <w:p w14:paraId="42215324" w14:textId="64CAD2B7" w:rsidR="00010AE6" w:rsidRPr="00A36AFB" w:rsidRDefault="00010AE6" w:rsidP="0001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10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3,895,62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010AE6" w:rsidRPr="00A36AFB" w14:paraId="648D7C77" w14:textId="77777777" w:rsidTr="002D2981">
        <w:tc>
          <w:tcPr>
            <w:tcW w:w="3150" w:type="dxa"/>
          </w:tcPr>
          <w:p w14:paraId="1B026833" w14:textId="7FD7069A" w:rsidR="00010AE6" w:rsidRPr="00A36AFB" w:rsidRDefault="00010AE6" w:rsidP="00010AE6">
            <w:pPr>
              <w:tabs>
                <w:tab w:val="clear" w:pos="227"/>
                <w:tab w:val="clear" w:pos="454"/>
                <w:tab w:val="left" w:pos="340"/>
                <w:tab w:val="left" w:pos="430"/>
                <w:tab w:val="left" w:pos="520"/>
              </w:tabs>
              <w:spacing w:line="240" w:lineRule="auto"/>
              <w:ind w:left="-20" w:right="-106"/>
              <w:rPr>
                <w:rFonts w:ascii="Angsana New" w:hAnsi="Angsana New" w:cs="Angsana New"/>
                <w:sz w:val="28"/>
                <w:szCs w:val="28"/>
              </w:rPr>
            </w:pPr>
            <w:r w:rsidRPr="00A36AFB">
              <w:rPr>
                <w:rFonts w:ascii="Angsana New" w:eastAsia="AngsanaNew" w:hAnsi="Angsana New" w:cs="Angsana New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  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br/>
              <w:t xml:space="preserve"> 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 xml:space="preserve">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lang w:eastAsia="en-GB"/>
              </w:rPr>
              <w:t xml:space="preserve">   </w:t>
            </w:r>
            <w:r w:rsidRPr="00A36AFB">
              <w:rPr>
                <w:rFonts w:ascii="Angsana New" w:eastAsia="AngsanaNew" w:hAnsi="Angsana New" w:cs="Angsana New"/>
                <w:sz w:val="28"/>
                <w:szCs w:val="28"/>
                <w:cs/>
                <w:lang w:eastAsia="en-GB"/>
              </w:rPr>
              <w:t xml:space="preserve"> จะเกิดขึ้น</w:t>
            </w:r>
          </w:p>
        </w:tc>
        <w:tc>
          <w:tcPr>
            <w:tcW w:w="1080" w:type="dxa"/>
          </w:tcPr>
          <w:p w14:paraId="53A8D6D5" w14:textId="77777777" w:rsidR="00010AE6" w:rsidRDefault="00010AE6" w:rsidP="007C49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010AE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14:paraId="0B1E0D2D" w14:textId="780ADC0D" w:rsidR="00010AE6" w:rsidRPr="00A36AFB" w:rsidRDefault="00010AE6" w:rsidP="007C49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010AE6">
              <w:rPr>
                <w:rFonts w:ascii="Angsana New" w:hAnsi="Angsana New" w:cs="Angsana New"/>
                <w:sz w:val="28"/>
                <w:szCs w:val="28"/>
              </w:rPr>
              <w:t>(135,437)</w:t>
            </w:r>
          </w:p>
        </w:tc>
        <w:tc>
          <w:tcPr>
            <w:tcW w:w="1080" w:type="dxa"/>
          </w:tcPr>
          <w:p w14:paraId="2021C1A3" w14:textId="77777777" w:rsidR="00010AE6" w:rsidRDefault="00010AE6" w:rsidP="007C49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70FFF4A6" w14:textId="0F4689D1" w:rsidR="00010AE6" w:rsidRPr="00A36AFB" w:rsidRDefault="00010AE6" w:rsidP="007C49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010AE6">
              <w:rPr>
                <w:rFonts w:ascii="Angsana New" w:hAnsi="Angsana New" w:cs="Angsana New"/>
                <w:sz w:val="28"/>
                <w:szCs w:val="28"/>
              </w:rPr>
              <w:t xml:space="preserve"> (30,155)</w:t>
            </w:r>
          </w:p>
        </w:tc>
        <w:tc>
          <w:tcPr>
            <w:tcW w:w="1186" w:type="dxa"/>
          </w:tcPr>
          <w:p w14:paraId="22751D8A" w14:textId="77777777" w:rsidR="00010AE6" w:rsidRDefault="00010AE6" w:rsidP="007C49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52CA4625" w14:textId="4A0E5238" w:rsidR="00010AE6" w:rsidRPr="00A36AFB" w:rsidRDefault="00010AE6" w:rsidP="007C49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010AE6">
              <w:rPr>
                <w:rFonts w:ascii="Angsana New" w:hAnsi="Angsana New" w:cs="Angsana New"/>
                <w:sz w:val="28"/>
                <w:szCs w:val="28"/>
              </w:rPr>
              <w:t xml:space="preserve"> (165,592)</w:t>
            </w:r>
          </w:p>
        </w:tc>
        <w:tc>
          <w:tcPr>
            <w:tcW w:w="1080" w:type="dxa"/>
          </w:tcPr>
          <w:p w14:paraId="54029963" w14:textId="77777777" w:rsidR="00010AE6" w:rsidRPr="001D4E1E" w:rsidRDefault="00010AE6" w:rsidP="0001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34F1E530" w14:textId="02C33BD1" w:rsidR="00010AE6" w:rsidRPr="00A36AFB" w:rsidRDefault="00010AE6" w:rsidP="00010A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(171,047)</w:t>
            </w:r>
          </w:p>
        </w:tc>
        <w:tc>
          <w:tcPr>
            <w:tcW w:w="1080" w:type="dxa"/>
          </w:tcPr>
          <w:p w14:paraId="16DA7408" w14:textId="77777777" w:rsidR="00010AE6" w:rsidRPr="001D4E1E" w:rsidRDefault="00010AE6" w:rsidP="0001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3EF243EB" w14:textId="55A205BD" w:rsidR="00010AE6" w:rsidRPr="00A36AFB" w:rsidRDefault="00010AE6" w:rsidP="00010A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(47,409)</w:t>
            </w:r>
          </w:p>
        </w:tc>
        <w:tc>
          <w:tcPr>
            <w:tcW w:w="1154" w:type="dxa"/>
          </w:tcPr>
          <w:p w14:paraId="43C3024B" w14:textId="77777777" w:rsidR="00010AE6" w:rsidRPr="001D4E1E" w:rsidRDefault="00010AE6" w:rsidP="00010A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6F247445" w14:textId="2B3BE0E6" w:rsidR="00010AE6" w:rsidRPr="00A36AFB" w:rsidRDefault="00010AE6" w:rsidP="00010A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sz w:val="28"/>
                <w:szCs w:val="28"/>
              </w:rPr>
              <w:t>(218,456)</w:t>
            </w:r>
          </w:p>
        </w:tc>
      </w:tr>
      <w:tr w:rsidR="00010AE6" w:rsidRPr="00A36AFB" w14:paraId="188363E1" w14:textId="77777777" w:rsidTr="002D2981">
        <w:tc>
          <w:tcPr>
            <w:tcW w:w="3150" w:type="dxa"/>
            <w:vAlign w:val="bottom"/>
          </w:tcPr>
          <w:p w14:paraId="22ECD5BF" w14:textId="77777777" w:rsidR="00010AE6" w:rsidRPr="00A36AFB" w:rsidRDefault="00010AE6" w:rsidP="00010AE6">
            <w:pPr>
              <w:tabs>
                <w:tab w:val="clear" w:pos="227"/>
                <w:tab w:val="clear" w:pos="454"/>
                <w:tab w:val="left" w:pos="330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</w:tcPr>
          <w:p w14:paraId="72D0C52B" w14:textId="4F5999E3" w:rsidR="00010AE6" w:rsidRPr="007C492B" w:rsidRDefault="00010AE6" w:rsidP="004C0B1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1,801,491 </w:t>
            </w:r>
          </w:p>
        </w:tc>
        <w:tc>
          <w:tcPr>
            <w:tcW w:w="1080" w:type="dxa"/>
          </w:tcPr>
          <w:p w14:paraId="4E28F915" w14:textId="3B71763A" w:rsidR="00010AE6" w:rsidRPr="007C492B" w:rsidRDefault="00010AE6" w:rsidP="00010A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2,021,523 </w:t>
            </w:r>
          </w:p>
        </w:tc>
        <w:tc>
          <w:tcPr>
            <w:tcW w:w="1186" w:type="dxa"/>
          </w:tcPr>
          <w:p w14:paraId="14E87B37" w14:textId="0AD163F8" w:rsidR="00010AE6" w:rsidRPr="007C492B" w:rsidRDefault="00010AE6" w:rsidP="00010A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3,823,014 </w:t>
            </w:r>
          </w:p>
        </w:tc>
        <w:tc>
          <w:tcPr>
            <w:tcW w:w="1080" w:type="dxa"/>
          </w:tcPr>
          <w:p w14:paraId="35CBA5A1" w14:textId="332F8F61" w:rsidR="00010AE6" w:rsidRPr="00A36AFB" w:rsidRDefault="00010AE6" w:rsidP="00010A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1,671,05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080" w:type="dxa"/>
          </w:tcPr>
          <w:p w14:paraId="609DD140" w14:textId="429C3C14" w:rsidR="00010AE6" w:rsidRPr="00A36AFB" w:rsidRDefault="00010AE6" w:rsidP="00010A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2,006,114</w:t>
            </w:r>
          </w:p>
        </w:tc>
        <w:tc>
          <w:tcPr>
            <w:tcW w:w="1154" w:type="dxa"/>
          </w:tcPr>
          <w:p w14:paraId="21717432" w14:textId="7EB99BCF" w:rsidR="00010AE6" w:rsidRPr="00A36AFB" w:rsidRDefault="00010AE6" w:rsidP="00010A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3,677,16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</w:t>
            </w:r>
          </w:p>
        </w:tc>
      </w:tr>
      <w:tr w:rsidR="00A36AFB" w:rsidRPr="00A36AFB" w14:paraId="6D1E3CE3" w14:textId="77777777" w:rsidTr="002D2981">
        <w:tc>
          <w:tcPr>
            <w:tcW w:w="3150" w:type="dxa"/>
            <w:vAlign w:val="bottom"/>
          </w:tcPr>
          <w:p w14:paraId="039B6DAF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CCB75DD" w14:textId="77777777" w:rsidR="00A36AFB" w:rsidRPr="002D2981" w:rsidRDefault="00A36AFB" w:rsidP="002D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4758E55" w14:textId="77777777" w:rsidR="00A36AFB" w:rsidRPr="002D2981" w:rsidRDefault="00A36AFB" w:rsidP="002D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CE20DD9" w14:textId="77777777" w:rsidR="00A36AFB" w:rsidRPr="002D2981" w:rsidRDefault="00A36AFB" w:rsidP="002D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3A15CD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A631664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vAlign w:val="bottom"/>
          </w:tcPr>
          <w:p w14:paraId="365EC7A8" w14:textId="77777777" w:rsidR="00A36AFB" w:rsidRPr="00A36AFB" w:rsidRDefault="00A36AFB" w:rsidP="00A36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31204F" w:rsidRPr="00A36AFB" w14:paraId="17588DCD" w14:textId="77777777" w:rsidTr="002D2981">
        <w:tc>
          <w:tcPr>
            <w:tcW w:w="3150" w:type="dxa"/>
          </w:tcPr>
          <w:p w14:paraId="3C12CDE5" w14:textId="77777777" w:rsidR="0031204F" w:rsidRPr="00A36AFB" w:rsidRDefault="0031204F" w:rsidP="0031204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344" w:right="-106" w:hanging="362"/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A36AFB">
              <w:rPr>
                <w:rFonts w:ascii="Angsana New" w:eastAsia="AngsanaNew" w:hAnsi="Angsana New" w:cs="Angsana New"/>
                <w:b/>
                <w:bCs/>
                <w:sz w:val="28"/>
                <w:szCs w:val="28"/>
                <w:cs/>
                <w:lang w:eastAsia="en-GB"/>
              </w:rPr>
              <w:t>รวมลูกหนี้เงินให้สินเชื่อและลูกหนี้ตามสัญญาเช่าซื้อสุทธิ</w:t>
            </w:r>
          </w:p>
        </w:tc>
        <w:tc>
          <w:tcPr>
            <w:tcW w:w="1080" w:type="dxa"/>
          </w:tcPr>
          <w:p w14:paraId="1C74FCA6" w14:textId="77777777" w:rsidR="0031204F" w:rsidRPr="007C492B" w:rsidRDefault="0031204F" w:rsidP="007C49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B1613EB" w14:textId="277FE8C6" w:rsidR="0031204F" w:rsidRPr="007C492B" w:rsidRDefault="00181CC6" w:rsidP="007C49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77,115,664</w:t>
            </w:r>
          </w:p>
        </w:tc>
        <w:tc>
          <w:tcPr>
            <w:tcW w:w="1080" w:type="dxa"/>
          </w:tcPr>
          <w:p w14:paraId="45F92849" w14:textId="77777777" w:rsidR="0031204F" w:rsidRPr="007C492B" w:rsidRDefault="0031204F" w:rsidP="007C49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41DEF722" w14:textId="50720E5F" w:rsidR="0031204F" w:rsidRPr="007C492B" w:rsidRDefault="00181CC6" w:rsidP="007C49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91,317,731</w:t>
            </w:r>
          </w:p>
        </w:tc>
        <w:tc>
          <w:tcPr>
            <w:tcW w:w="1186" w:type="dxa"/>
          </w:tcPr>
          <w:p w14:paraId="34BB526A" w14:textId="77777777" w:rsidR="0031204F" w:rsidRPr="007C492B" w:rsidRDefault="0031204F" w:rsidP="007C49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351E82EF" w14:textId="49350913" w:rsidR="0031204F" w:rsidRPr="007C492B" w:rsidRDefault="0031204F" w:rsidP="007C49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168,</w:t>
            </w:r>
            <w:r w:rsidR="00181CC6"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433</w:t>
            </w: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,39</w:t>
            </w:r>
            <w:r w:rsidR="00181CC6"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14:paraId="319B5E85" w14:textId="77777777" w:rsidR="0031204F" w:rsidRPr="001D4E1E" w:rsidRDefault="0031204F" w:rsidP="0031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E91E2CA" w14:textId="3085D3C8" w:rsidR="0031204F" w:rsidRPr="00A36AFB" w:rsidRDefault="0031204F" w:rsidP="003120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73,455,80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</w:t>
            </w:r>
          </w:p>
        </w:tc>
        <w:tc>
          <w:tcPr>
            <w:tcW w:w="1080" w:type="dxa"/>
          </w:tcPr>
          <w:p w14:paraId="191A73BA" w14:textId="77777777" w:rsidR="0031204F" w:rsidRPr="001D4E1E" w:rsidRDefault="0031204F" w:rsidP="0031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6DB642A9" w14:textId="26D678C5" w:rsidR="0031204F" w:rsidRPr="00A36AFB" w:rsidRDefault="0031204F" w:rsidP="003120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84,674,65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154" w:type="dxa"/>
          </w:tcPr>
          <w:p w14:paraId="0CE3DB03" w14:textId="77777777" w:rsidR="0031204F" w:rsidRPr="001D4E1E" w:rsidRDefault="0031204F" w:rsidP="0031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428412A" w14:textId="1C55B378" w:rsidR="0031204F" w:rsidRPr="00A36AFB" w:rsidRDefault="0031204F" w:rsidP="003120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158,130,45</w:t>
            </w:r>
            <w:r w:rsidRPr="001D4E1E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</w:p>
        </w:tc>
      </w:tr>
    </w:tbl>
    <w:p w14:paraId="3B44A506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sz w:val="16"/>
          <w:szCs w:val="16"/>
          <w:vertAlign w:val="superscript"/>
        </w:rPr>
      </w:pPr>
    </w:p>
    <w:p w14:paraId="537BAFD2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(</w:t>
      </w:r>
      <w:r w:rsidRPr="006B417E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)</w:t>
      </w:r>
      <w:r w:rsidRPr="006B417E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6B417E">
        <w:rPr>
          <w:rFonts w:asciiTheme="majorBidi" w:hAnsiTheme="majorBidi" w:cstheme="majorBidi"/>
          <w:b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เงินให้สินเชื่อและลูกหนี้ตามสัญญาเช่าซื้อจัดชั้นเป็นลูกหนี้ที่มีการด้อยค่าด้านเครดิต</w:t>
      </w:r>
    </w:p>
    <w:p w14:paraId="4B14E08F" w14:textId="77777777" w:rsidR="00AC59CD" w:rsidRPr="006B417E" w:rsidRDefault="00AC59CD" w:rsidP="00AC59CD">
      <w:pPr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7AF79C8C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  <w:r w:rsidRPr="006B417E">
        <w:rPr>
          <w:rFonts w:asciiTheme="majorBidi" w:hAnsiTheme="majorBidi" w:cstheme="majorBidi"/>
          <w:sz w:val="20"/>
          <w:szCs w:val="20"/>
          <w:cs/>
          <w:lang w:val="th-TH"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1186"/>
        <w:gridCol w:w="1064"/>
        <w:gridCol w:w="1080"/>
        <w:gridCol w:w="1170"/>
      </w:tblGrid>
      <w:tr w:rsidR="00AC59CD" w:rsidRPr="006B417E" w14:paraId="0CE05422" w14:textId="77777777" w:rsidTr="00A6238E">
        <w:tc>
          <w:tcPr>
            <w:tcW w:w="3150" w:type="dxa"/>
          </w:tcPr>
          <w:p w14:paraId="083D9575" w14:textId="77777777" w:rsidR="00AC59CD" w:rsidRPr="006B417E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3D9B60E0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622ED" w:rsidRPr="006B417E" w14:paraId="20D8F496" w14:textId="77777777" w:rsidTr="00A6238E">
        <w:tc>
          <w:tcPr>
            <w:tcW w:w="3150" w:type="dxa"/>
          </w:tcPr>
          <w:p w14:paraId="15085F44" w14:textId="77777777" w:rsidR="004622ED" w:rsidRPr="006B417E" w:rsidRDefault="004622ED" w:rsidP="004622E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46" w:type="dxa"/>
            <w:gridSpan w:val="3"/>
            <w:vAlign w:val="bottom"/>
          </w:tcPr>
          <w:p w14:paraId="7D3B6F0B" w14:textId="43FBE8A8" w:rsidR="004622ED" w:rsidRPr="006B417E" w:rsidRDefault="00AD71DF" w:rsidP="004622E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มิถุนายน</w:t>
            </w:r>
            <w:r w:rsidR="004622ED" w:rsidRPr="00A36AFB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  <w:r w:rsidR="004622ED" w:rsidRPr="00A36A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256</w:t>
            </w:r>
            <w:r w:rsidR="004622ED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8</w:t>
            </w:r>
          </w:p>
        </w:tc>
        <w:tc>
          <w:tcPr>
            <w:tcW w:w="3314" w:type="dxa"/>
            <w:gridSpan w:val="3"/>
            <w:vAlign w:val="bottom"/>
          </w:tcPr>
          <w:p w14:paraId="6C1FF3CD" w14:textId="52C4A591" w:rsidR="004622ED" w:rsidRPr="006B417E" w:rsidRDefault="004622ED" w:rsidP="004622ED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A36AF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31 </w:t>
            </w:r>
            <w:r w:rsidRPr="00A36AF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ธันวาคม</w:t>
            </w:r>
            <w:r w:rsidRPr="00A36AFB"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  <w:t xml:space="preserve"> 256</w:t>
            </w:r>
            <w:r w:rsidRPr="00A36AFB">
              <w:rPr>
                <w:rFonts w:ascii="Angsana New" w:hAnsi="Angsana New" w:cs="Angsana New"/>
                <w:b/>
                <w:sz w:val="28"/>
                <w:szCs w:val="28"/>
                <w:cs/>
                <w:lang w:val="en-US" w:bidi="th-TH"/>
              </w:rPr>
              <w:t>7</w:t>
            </w:r>
          </w:p>
        </w:tc>
      </w:tr>
      <w:tr w:rsidR="00AC59CD" w:rsidRPr="006B417E" w14:paraId="2803DBF6" w14:textId="77777777" w:rsidTr="00A6238E">
        <w:tc>
          <w:tcPr>
            <w:tcW w:w="3150" w:type="dxa"/>
          </w:tcPr>
          <w:p w14:paraId="3E2BF4BC" w14:textId="77777777" w:rsidR="00AC59CD" w:rsidRPr="006B417E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758ACC2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5FE86DDC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หนึ่งปี</w:t>
            </w:r>
          </w:p>
        </w:tc>
        <w:tc>
          <w:tcPr>
            <w:tcW w:w="1186" w:type="dxa"/>
            <w:vAlign w:val="bottom"/>
          </w:tcPr>
          <w:p w14:paraId="72CB7386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064" w:type="dxa"/>
            <w:vAlign w:val="bottom"/>
          </w:tcPr>
          <w:p w14:paraId="021BDD62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ที่ถึงกำหนดชำระภายในหนึ่งปี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6B417E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208BC44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หนึ่งปี</w:t>
            </w:r>
          </w:p>
        </w:tc>
        <w:tc>
          <w:tcPr>
            <w:tcW w:w="1170" w:type="dxa"/>
            <w:vAlign w:val="bottom"/>
          </w:tcPr>
          <w:p w14:paraId="242B3102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C59CD" w:rsidRPr="006B417E" w14:paraId="35449CB2" w14:textId="77777777" w:rsidTr="00A6238E">
        <w:tc>
          <w:tcPr>
            <w:tcW w:w="3150" w:type="dxa"/>
          </w:tcPr>
          <w:p w14:paraId="371A2E15" w14:textId="77777777" w:rsidR="00AC59CD" w:rsidRPr="006B417E" w:rsidRDefault="00AC59CD" w:rsidP="006D3FA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660" w:type="dxa"/>
            <w:gridSpan w:val="6"/>
            <w:vAlign w:val="bottom"/>
          </w:tcPr>
          <w:p w14:paraId="02669A93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26DFF" w:rsidRPr="006B417E" w14:paraId="44D2E104" w14:textId="77777777" w:rsidTr="00A6238E">
        <w:tc>
          <w:tcPr>
            <w:tcW w:w="3150" w:type="dxa"/>
          </w:tcPr>
          <w:p w14:paraId="243C2159" w14:textId="77777777" w:rsidR="00126DFF" w:rsidRPr="006B417E" w:rsidRDefault="00126DFF" w:rsidP="00126DFF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ลูกหนี้เงินให้สินเชื่อ</w:t>
            </w:r>
          </w:p>
        </w:tc>
        <w:tc>
          <w:tcPr>
            <w:tcW w:w="1080" w:type="dxa"/>
          </w:tcPr>
          <w:p w14:paraId="31D82528" w14:textId="547BFDA2" w:rsidR="00126DFF" w:rsidRPr="007C492B" w:rsidRDefault="00126DFF" w:rsidP="0012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C7492">
              <w:rPr>
                <w:rFonts w:ascii="Angsana New" w:hAnsi="Angsana New" w:cs="Angsana New"/>
                <w:sz w:val="28"/>
                <w:szCs w:val="28"/>
              </w:rPr>
              <w:t xml:space="preserve"> 75,916,408 </w:t>
            </w:r>
          </w:p>
        </w:tc>
        <w:tc>
          <w:tcPr>
            <w:tcW w:w="1080" w:type="dxa"/>
          </w:tcPr>
          <w:p w14:paraId="4C16307E" w14:textId="23B85D39" w:rsidR="00126DFF" w:rsidRPr="007C492B" w:rsidRDefault="00126DFF" w:rsidP="007C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C7492">
              <w:rPr>
                <w:rFonts w:ascii="Angsana New" w:hAnsi="Angsana New" w:cs="Angsana New"/>
                <w:sz w:val="28"/>
                <w:szCs w:val="28"/>
              </w:rPr>
              <w:t xml:space="preserve"> 89,524,3</w:t>
            </w:r>
            <w:r w:rsidR="00334906">
              <w:rPr>
                <w:rFonts w:ascii="Angsana New" w:hAnsi="Angsana New" w:cs="Angsana New" w:hint="cs"/>
                <w:sz w:val="28"/>
                <w:szCs w:val="28"/>
                <w:cs/>
              </w:rPr>
              <w:t>59</w:t>
            </w:r>
            <w:r w:rsidRPr="006C749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186" w:type="dxa"/>
          </w:tcPr>
          <w:p w14:paraId="0A4F3E20" w14:textId="249765AE" w:rsidR="00126DFF" w:rsidRPr="007C492B" w:rsidRDefault="00126DFF" w:rsidP="0012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C7492">
              <w:rPr>
                <w:rFonts w:ascii="Angsana New" w:hAnsi="Angsana New" w:cs="Angsana New"/>
                <w:sz w:val="28"/>
                <w:szCs w:val="28"/>
              </w:rPr>
              <w:t xml:space="preserve"> 165,440,76</w:t>
            </w:r>
            <w:r w:rsidR="00334906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  <w:r w:rsidRPr="006C749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</w:tcPr>
          <w:p w14:paraId="1D0EF7C4" w14:textId="5BA0D7D8" w:rsidR="00126DFF" w:rsidRPr="002D2981" w:rsidRDefault="00126DFF" w:rsidP="007C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>72,321,373</w:t>
            </w:r>
          </w:p>
        </w:tc>
        <w:tc>
          <w:tcPr>
            <w:tcW w:w="1080" w:type="dxa"/>
          </w:tcPr>
          <w:p w14:paraId="6243DF23" w14:textId="44855D46" w:rsidR="00126DFF" w:rsidRPr="002D2981" w:rsidRDefault="00126DFF" w:rsidP="0012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 xml:space="preserve"> 82,940,258 </w:t>
            </w:r>
          </w:p>
        </w:tc>
        <w:tc>
          <w:tcPr>
            <w:tcW w:w="1170" w:type="dxa"/>
          </w:tcPr>
          <w:p w14:paraId="60D41FC0" w14:textId="4B581E2C" w:rsidR="00126DFF" w:rsidRPr="002D2981" w:rsidRDefault="00126DFF" w:rsidP="0012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 xml:space="preserve"> 155,261,631 </w:t>
            </w:r>
          </w:p>
        </w:tc>
      </w:tr>
      <w:tr w:rsidR="00DC7C7F" w:rsidRPr="006B417E" w14:paraId="488C6933" w14:textId="77777777" w:rsidTr="00DA5F6E">
        <w:tc>
          <w:tcPr>
            <w:tcW w:w="3150" w:type="dxa"/>
          </w:tcPr>
          <w:p w14:paraId="690F2F3E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  <w:tab w:val="left" w:pos="587"/>
              </w:tabs>
              <w:spacing w:line="240" w:lineRule="auto"/>
              <w:ind w:left="50" w:right="-110" w:hanging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ดอกเบี้ยค้างรับและรายได้ดอกเบี้ย</w:t>
            </w:r>
          </w:p>
          <w:p w14:paraId="069440BB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left" w:pos="340"/>
              </w:tabs>
              <w:spacing w:line="240" w:lineRule="auto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    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32"/>
                <w:szCs w:val="32"/>
                <w:cs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36"/>
                <w:szCs w:val="36"/>
                <w:cs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32"/>
                <w:szCs w:val="32"/>
                <w:cs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ที่ยังไม่ถึงกำหนดชำระ</w:t>
            </w:r>
          </w:p>
        </w:tc>
        <w:tc>
          <w:tcPr>
            <w:tcW w:w="1080" w:type="dxa"/>
          </w:tcPr>
          <w:p w14:paraId="4CEB026B" w14:textId="77777777" w:rsidR="00DC7C7F" w:rsidRPr="007C492B" w:rsidRDefault="00DC7C7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64D86239" w14:textId="7C56CA94" w:rsidR="00AD71DF" w:rsidRPr="007C492B" w:rsidRDefault="00126DF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C7492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6C74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C7492">
              <w:rPr>
                <w:rFonts w:ascii="Angsana New" w:hAnsi="Angsana New" w:cs="Angsana New"/>
                <w:sz w:val="28"/>
                <w:szCs w:val="28"/>
                <w:cs/>
              </w:rPr>
              <w:t>169</w:t>
            </w:r>
            <w:r w:rsidRPr="006C74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C7492">
              <w:rPr>
                <w:rFonts w:ascii="Angsana New" w:hAnsi="Angsana New" w:cs="Angsana New"/>
                <w:sz w:val="28"/>
                <w:szCs w:val="28"/>
                <w:cs/>
              </w:rPr>
              <w:t>380</w:t>
            </w:r>
          </w:p>
        </w:tc>
        <w:tc>
          <w:tcPr>
            <w:tcW w:w="1080" w:type="dxa"/>
          </w:tcPr>
          <w:p w14:paraId="205EED3B" w14:textId="77777777" w:rsidR="00DC7C7F" w:rsidRPr="007C492B" w:rsidRDefault="00DC7C7F" w:rsidP="00E210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</w:p>
          <w:p w14:paraId="5C3D21C3" w14:textId="19DC8F93" w:rsidR="00AD71DF" w:rsidRPr="007C492B" w:rsidRDefault="00126DFF" w:rsidP="007C49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7C492B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86" w:type="dxa"/>
          </w:tcPr>
          <w:p w14:paraId="7BC87C38" w14:textId="77777777" w:rsidR="00DC7C7F" w:rsidRPr="007C492B" w:rsidRDefault="00DC7C7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6717F99E" w14:textId="28A69631" w:rsidR="00AD71DF" w:rsidRPr="007C492B" w:rsidRDefault="00126DF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  <w:r w:rsidRPr="006C7492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6C74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C7492">
              <w:rPr>
                <w:rFonts w:ascii="Angsana New" w:hAnsi="Angsana New" w:cs="Angsana New"/>
                <w:sz w:val="28"/>
                <w:szCs w:val="28"/>
                <w:cs/>
              </w:rPr>
              <w:t>169</w:t>
            </w:r>
            <w:r w:rsidRPr="006C74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C7492">
              <w:rPr>
                <w:rFonts w:ascii="Angsana New" w:hAnsi="Angsana New" w:cs="Angsana New"/>
                <w:sz w:val="28"/>
                <w:szCs w:val="28"/>
                <w:cs/>
              </w:rPr>
              <w:t>380</w:t>
            </w:r>
          </w:p>
        </w:tc>
        <w:tc>
          <w:tcPr>
            <w:tcW w:w="1064" w:type="dxa"/>
          </w:tcPr>
          <w:p w14:paraId="0E8A4C5D" w14:textId="77777777" w:rsidR="00DC7C7F" w:rsidRPr="001D79A5" w:rsidRDefault="00DC7C7F" w:rsidP="002D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  <w:p w14:paraId="1DD01CE9" w14:textId="6AA03F1C" w:rsidR="00DC7C7F" w:rsidRPr="002D2981" w:rsidRDefault="00DC7C7F" w:rsidP="002D29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>2,155,826</w:t>
            </w:r>
          </w:p>
        </w:tc>
        <w:tc>
          <w:tcPr>
            <w:tcW w:w="1080" w:type="dxa"/>
          </w:tcPr>
          <w:p w14:paraId="20A1FF46" w14:textId="77777777" w:rsidR="00DC7C7F" w:rsidRPr="001D79A5" w:rsidRDefault="00DC7C7F" w:rsidP="002D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53F1C972" w14:textId="01CADBB4" w:rsidR="00DC7C7F" w:rsidRPr="002D2981" w:rsidRDefault="00DC7C7F" w:rsidP="002D29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E5B2F80" w14:textId="77777777" w:rsidR="00DC7C7F" w:rsidRPr="001D79A5" w:rsidRDefault="00DC7C7F" w:rsidP="002D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7DC9FA18" w14:textId="6B3A3AA9" w:rsidR="00DC7C7F" w:rsidRPr="002D2981" w:rsidRDefault="00DC7C7F" w:rsidP="00020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7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>2,155,826</w:t>
            </w:r>
          </w:p>
        </w:tc>
      </w:tr>
      <w:tr w:rsidR="00126DFF" w:rsidRPr="006B417E" w14:paraId="1EE554DE" w14:textId="77777777" w:rsidTr="00A6238E">
        <w:tc>
          <w:tcPr>
            <w:tcW w:w="3150" w:type="dxa"/>
            <w:vAlign w:val="bottom"/>
          </w:tcPr>
          <w:p w14:paraId="4DAC9461" w14:textId="77777777" w:rsidR="00126DFF" w:rsidRPr="006B417E" w:rsidRDefault="00126DFF" w:rsidP="00126DFF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080" w:type="dxa"/>
          </w:tcPr>
          <w:p w14:paraId="70C538AF" w14:textId="22AF4EF1" w:rsidR="00126DFF" w:rsidRPr="007C492B" w:rsidRDefault="00126DFF" w:rsidP="0012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78,085,788 </w:t>
            </w:r>
          </w:p>
        </w:tc>
        <w:tc>
          <w:tcPr>
            <w:tcW w:w="1080" w:type="dxa"/>
          </w:tcPr>
          <w:p w14:paraId="591C7D8B" w14:textId="00A55EC2" w:rsidR="00126DFF" w:rsidRPr="007C492B" w:rsidRDefault="00126DFF" w:rsidP="0012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89,524,3</w:t>
            </w:r>
            <w:r w:rsidR="00334906" w:rsidRPr="007C49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59</w:t>
            </w: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86" w:type="dxa"/>
          </w:tcPr>
          <w:p w14:paraId="350933F5" w14:textId="67379D0B" w:rsidR="00126DFF" w:rsidRPr="007C492B" w:rsidRDefault="00126DFF" w:rsidP="0012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167,610,14</w:t>
            </w:r>
            <w:r w:rsidR="00334906" w:rsidRPr="007C49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7</w:t>
            </w: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</w:tcPr>
          <w:p w14:paraId="3D1B1E83" w14:textId="33E94B39" w:rsidR="00126DFF" w:rsidRPr="002D2981" w:rsidRDefault="00126DFF" w:rsidP="0012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74,477,199</w:t>
            </w:r>
          </w:p>
        </w:tc>
        <w:tc>
          <w:tcPr>
            <w:tcW w:w="1080" w:type="dxa"/>
          </w:tcPr>
          <w:p w14:paraId="546E5FA1" w14:textId="17F79DDB" w:rsidR="00126DFF" w:rsidRPr="002D2981" w:rsidRDefault="00126DFF" w:rsidP="0012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82,940,258</w:t>
            </w:r>
          </w:p>
        </w:tc>
        <w:tc>
          <w:tcPr>
            <w:tcW w:w="1170" w:type="dxa"/>
          </w:tcPr>
          <w:p w14:paraId="29578DBD" w14:textId="116F8D5D" w:rsidR="00126DFF" w:rsidRPr="002D2981" w:rsidRDefault="00126DFF" w:rsidP="00126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157,417,457</w:t>
            </w:r>
          </w:p>
        </w:tc>
      </w:tr>
      <w:tr w:rsidR="00DC7C7F" w:rsidRPr="006B417E" w14:paraId="6BD95917" w14:textId="77777777" w:rsidTr="00DA5F6E">
        <w:trPr>
          <w:trHeight w:val="452"/>
        </w:trPr>
        <w:tc>
          <w:tcPr>
            <w:tcW w:w="3150" w:type="dxa"/>
          </w:tcPr>
          <w:p w14:paraId="5EF58DE1" w14:textId="77777777" w:rsidR="00DC7C7F" w:rsidRPr="006B417E" w:rsidRDefault="00DC7C7F" w:rsidP="00DC7C7F">
            <w:pPr>
              <w:spacing w:line="240" w:lineRule="auto"/>
              <w:ind w:left="-18" w:right="-106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หัก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32"/>
                <w:szCs w:val="32"/>
                <w:cs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32"/>
                <w:szCs w:val="32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ค่าเผื่อผลขาดทุนด้านเครดิตที่คาดว่า </w:t>
            </w:r>
          </w:p>
          <w:p w14:paraId="0D50EAA6" w14:textId="77777777" w:rsidR="00DC7C7F" w:rsidRPr="006B417E" w:rsidRDefault="00DC7C7F" w:rsidP="00DC7C7F">
            <w:pPr>
              <w:tabs>
                <w:tab w:val="left" w:pos="344"/>
              </w:tabs>
              <w:spacing w:line="240" w:lineRule="auto"/>
              <w:ind w:left="-18" w:right="-106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 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  </w:t>
            </w:r>
            <w:r w:rsidRPr="006B417E">
              <w:rPr>
                <w:rFonts w:asciiTheme="majorBidi" w:eastAsia="AngsanaNew" w:hAnsiTheme="majorBidi" w:cstheme="majorBidi"/>
                <w:sz w:val="32"/>
                <w:szCs w:val="32"/>
                <w:cs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</w:tcPr>
          <w:p w14:paraId="6143E70D" w14:textId="77777777" w:rsidR="00DC7C7F" w:rsidRPr="007C492B" w:rsidRDefault="00DC7C7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55F7E848" w14:textId="4FB1E6E9" w:rsidR="00AD71DF" w:rsidRPr="007C492B" w:rsidRDefault="00126DF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C7492">
              <w:rPr>
                <w:rFonts w:ascii="Angsana New" w:hAnsi="Angsana New" w:cs="Angsana New"/>
                <w:sz w:val="28"/>
                <w:szCs w:val="28"/>
              </w:rPr>
              <w:t>(4,</w:t>
            </w:r>
            <w:r w:rsidR="00935AE9">
              <w:rPr>
                <w:rFonts w:ascii="Angsana New" w:hAnsi="Angsana New" w:cs="Angsana New" w:hint="cs"/>
                <w:sz w:val="28"/>
                <w:szCs w:val="28"/>
                <w:cs/>
              </w:rPr>
              <w:t>308</w:t>
            </w:r>
            <w:r w:rsidRPr="006C74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35AE9">
              <w:rPr>
                <w:rFonts w:ascii="Angsana New" w:hAnsi="Angsana New" w:cs="Angsana New" w:hint="cs"/>
                <w:sz w:val="28"/>
                <w:szCs w:val="28"/>
                <w:cs/>
              </w:rPr>
              <w:t>393</w:t>
            </w:r>
            <w:r w:rsidRPr="006C749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14:paraId="7F8B2898" w14:textId="77777777" w:rsidR="00DC7C7F" w:rsidRPr="007C492B" w:rsidRDefault="00DC7C7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12362F54" w14:textId="0FFB7B59" w:rsidR="00AD71DF" w:rsidRPr="007C492B" w:rsidRDefault="007C2877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C7492">
              <w:rPr>
                <w:rFonts w:ascii="Angsana New" w:hAnsi="Angsana New" w:cs="Angsana New"/>
                <w:sz w:val="28"/>
                <w:szCs w:val="28"/>
              </w:rPr>
              <w:t>(1,</w:t>
            </w:r>
            <w:r w:rsidR="00935AE9">
              <w:rPr>
                <w:rFonts w:ascii="Angsana New" w:hAnsi="Angsana New" w:cs="Angsana New" w:hint="cs"/>
                <w:sz w:val="28"/>
                <w:szCs w:val="28"/>
                <w:cs/>
              </w:rPr>
              <w:t>764</w:t>
            </w:r>
            <w:r w:rsidRPr="006C74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35AE9">
              <w:rPr>
                <w:rFonts w:ascii="Angsana New" w:hAnsi="Angsana New" w:cs="Angsana New" w:hint="cs"/>
                <w:sz w:val="28"/>
                <w:szCs w:val="28"/>
                <w:cs/>
              </w:rPr>
              <w:t>403</w:t>
            </w:r>
            <w:r w:rsidRPr="006C749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86" w:type="dxa"/>
          </w:tcPr>
          <w:p w14:paraId="0050E9E6" w14:textId="77777777" w:rsidR="00DC7C7F" w:rsidRPr="007C492B" w:rsidRDefault="00DC7C7F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1630A303" w14:textId="503FBE76" w:rsidR="00AD71DF" w:rsidRPr="007C492B" w:rsidRDefault="007C2877" w:rsidP="00DC7C7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  <w:r w:rsidRPr="006C749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935AE9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 w:rsidRPr="006C749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935AE9">
              <w:rPr>
                <w:rFonts w:ascii="Angsana New" w:hAnsi="Angsana New" w:cs="Angsana New" w:hint="cs"/>
                <w:sz w:val="28"/>
                <w:szCs w:val="28"/>
                <w:cs/>
              </w:rPr>
              <w:t>072</w:t>
            </w:r>
            <w:r w:rsidRPr="006C7492">
              <w:rPr>
                <w:rFonts w:ascii="Angsana New" w:hAnsi="Angsana New" w:cs="Angsana New"/>
                <w:sz w:val="28"/>
                <w:szCs w:val="28"/>
              </w:rPr>
              <w:t>,796)</w:t>
            </w:r>
          </w:p>
        </w:tc>
        <w:tc>
          <w:tcPr>
            <w:tcW w:w="1064" w:type="dxa"/>
          </w:tcPr>
          <w:p w14:paraId="7F8EE21A" w14:textId="77777777" w:rsidR="00DC7C7F" w:rsidRPr="001D79A5" w:rsidRDefault="00DC7C7F" w:rsidP="002D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62EA6A00" w14:textId="2784FDED" w:rsidR="00DC7C7F" w:rsidRPr="002D2981" w:rsidRDefault="00DC7C7F" w:rsidP="002D29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>(4,114,302)</w:t>
            </w:r>
          </w:p>
        </w:tc>
        <w:tc>
          <w:tcPr>
            <w:tcW w:w="1080" w:type="dxa"/>
          </w:tcPr>
          <w:p w14:paraId="340E37F4" w14:textId="77777777" w:rsidR="00DC7C7F" w:rsidRPr="001D79A5" w:rsidRDefault="00DC7C7F" w:rsidP="002D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55F17FE1" w14:textId="208550BA" w:rsidR="00DC7C7F" w:rsidRPr="002D2981" w:rsidRDefault="00DC7C7F" w:rsidP="002D298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>(1,648,651)</w:t>
            </w:r>
          </w:p>
        </w:tc>
        <w:tc>
          <w:tcPr>
            <w:tcW w:w="1170" w:type="dxa"/>
          </w:tcPr>
          <w:p w14:paraId="3576B52E" w14:textId="77777777" w:rsidR="00DC7C7F" w:rsidRPr="001D79A5" w:rsidRDefault="00DC7C7F" w:rsidP="002D2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2CC3BA93" w14:textId="261175BC" w:rsidR="00DC7C7F" w:rsidRPr="002D2981" w:rsidRDefault="00DC7C7F" w:rsidP="00020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1D79A5">
              <w:rPr>
                <w:rFonts w:ascii="Angsana New" w:hAnsi="Angsana New" w:cs="Angsana New"/>
                <w:sz w:val="28"/>
                <w:szCs w:val="28"/>
              </w:rPr>
              <w:t xml:space="preserve"> (5,762,95</w:t>
            </w:r>
            <w:r w:rsidRPr="001D79A5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1D79A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C2877" w:rsidRPr="006B417E" w14:paraId="12060722" w14:textId="77777777" w:rsidTr="00DA5F6E">
        <w:tc>
          <w:tcPr>
            <w:tcW w:w="3150" w:type="dxa"/>
            <w:vAlign w:val="bottom"/>
          </w:tcPr>
          <w:p w14:paraId="0C3BB055" w14:textId="77777777" w:rsidR="007C2877" w:rsidRPr="006B417E" w:rsidRDefault="007C2877" w:rsidP="007C2877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ลูกหนี้เงินให้สินเชื่อสุทธิ</w:t>
            </w:r>
          </w:p>
        </w:tc>
        <w:tc>
          <w:tcPr>
            <w:tcW w:w="1080" w:type="dxa"/>
          </w:tcPr>
          <w:p w14:paraId="68E872C9" w14:textId="5118AEB4" w:rsidR="007C2877" w:rsidRPr="007C492B" w:rsidRDefault="007C2877" w:rsidP="007C28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73,</w:t>
            </w:r>
            <w:r w:rsidR="00935AE9" w:rsidRPr="007C49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777</w:t>
            </w: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35AE9" w:rsidRPr="007C49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395</w:t>
            </w: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388874EB" w14:textId="3EBC2B97" w:rsidR="007C2877" w:rsidRPr="007C492B" w:rsidRDefault="007C2877" w:rsidP="007C28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87,</w:t>
            </w:r>
            <w:r w:rsidR="00935AE9" w:rsidRPr="007C49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759</w:t>
            </w: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935AE9" w:rsidRPr="007C49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956</w:t>
            </w: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86" w:type="dxa"/>
          </w:tcPr>
          <w:p w14:paraId="65FA246D" w14:textId="4E353E64" w:rsidR="007C2877" w:rsidRPr="007C492B" w:rsidRDefault="007C2877" w:rsidP="007C28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161,</w:t>
            </w:r>
            <w:r w:rsidR="00935AE9" w:rsidRPr="007C49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537</w:t>
            </w: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,35</w:t>
            </w:r>
            <w:r w:rsidR="00334906" w:rsidRPr="007C49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1</w:t>
            </w: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</w:tcPr>
          <w:p w14:paraId="48544742" w14:textId="06DE86D7" w:rsidR="007C2877" w:rsidRPr="002D2981" w:rsidRDefault="007C2877" w:rsidP="007C28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70,362,897</w:t>
            </w:r>
          </w:p>
        </w:tc>
        <w:tc>
          <w:tcPr>
            <w:tcW w:w="1080" w:type="dxa"/>
          </w:tcPr>
          <w:p w14:paraId="643E8AC3" w14:textId="21E79BE8" w:rsidR="007C2877" w:rsidRPr="002D2981" w:rsidRDefault="007C2877" w:rsidP="007C28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81,291,607</w:t>
            </w:r>
          </w:p>
        </w:tc>
        <w:tc>
          <w:tcPr>
            <w:tcW w:w="1170" w:type="dxa"/>
          </w:tcPr>
          <w:p w14:paraId="4E5E483C" w14:textId="4D54D6CB" w:rsidR="007C2877" w:rsidRPr="002D2981" w:rsidRDefault="007C2877" w:rsidP="007C28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151,654,50</w:t>
            </w: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</w:p>
        </w:tc>
      </w:tr>
      <w:tr w:rsidR="00DC7C7F" w:rsidRPr="006B417E" w14:paraId="5C8C1EFD" w14:textId="77777777" w:rsidTr="00A6238E">
        <w:tc>
          <w:tcPr>
            <w:tcW w:w="3150" w:type="dxa"/>
            <w:vAlign w:val="bottom"/>
          </w:tcPr>
          <w:p w14:paraId="0C4C54F5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763F7EB" w14:textId="77777777" w:rsidR="00DC7C7F" w:rsidRPr="007C492B" w:rsidRDefault="00DC7C7F" w:rsidP="007C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2AE611" w14:textId="77777777" w:rsidR="00DC7C7F" w:rsidRPr="007C492B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5C8B8AB" w14:textId="77777777" w:rsidR="00DC7C7F" w:rsidRPr="007C492B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881"/>
              </w:tabs>
              <w:spacing w:line="240" w:lineRule="auto"/>
              <w:ind w:left="-4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061758D" w14:textId="77777777" w:rsidR="00DC7C7F" w:rsidRPr="002D2981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E78A13" w14:textId="77777777" w:rsidR="00DC7C7F" w:rsidRPr="002D2981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A8CB4C" w14:textId="77777777" w:rsidR="00DC7C7F" w:rsidRPr="002D2981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70AB9" w:rsidRPr="006B417E" w14:paraId="511386BB" w14:textId="77777777" w:rsidTr="00DA5F6E">
        <w:tc>
          <w:tcPr>
            <w:tcW w:w="3150" w:type="dxa"/>
            <w:vAlign w:val="bottom"/>
          </w:tcPr>
          <w:p w14:paraId="068DBDD5" w14:textId="77777777" w:rsidR="00670AB9" w:rsidRPr="006B417E" w:rsidRDefault="00670AB9" w:rsidP="00670AB9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1080" w:type="dxa"/>
          </w:tcPr>
          <w:p w14:paraId="06B859C4" w14:textId="5E9B7663" w:rsidR="00670AB9" w:rsidRPr="00670AB9" w:rsidRDefault="00670AB9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70AB9">
              <w:rPr>
                <w:rFonts w:ascii="Angsana New" w:hAnsi="Angsana New" w:cs="Angsana New"/>
                <w:sz w:val="28"/>
                <w:szCs w:val="28"/>
              </w:rPr>
              <w:t xml:space="preserve"> 47,665 </w:t>
            </w:r>
          </w:p>
        </w:tc>
        <w:tc>
          <w:tcPr>
            <w:tcW w:w="1080" w:type="dxa"/>
          </w:tcPr>
          <w:p w14:paraId="69586F52" w14:textId="0D19AE7A" w:rsidR="00670AB9" w:rsidRPr="00670AB9" w:rsidRDefault="00670AB9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70AB9">
              <w:rPr>
                <w:rFonts w:ascii="Angsana New" w:hAnsi="Angsana New" w:cs="Angsana New"/>
                <w:sz w:val="28"/>
                <w:szCs w:val="28"/>
              </w:rPr>
              <w:t xml:space="preserve"> 17,969 </w:t>
            </w:r>
          </w:p>
        </w:tc>
        <w:tc>
          <w:tcPr>
            <w:tcW w:w="1186" w:type="dxa"/>
          </w:tcPr>
          <w:p w14:paraId="00B382B2" w14:textId="2D473120" w:rsidR="00670AB9" w:rsidRPr="00670AB9" w:rsidRDefault="00670AB9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  <w:r w:rsidRPr="00670AB9">
              <w:rPr>
                <w:rFonts w:ascii="Angsana New" w:hAnsi="Angsana New" w:cs="Angsana New"/>
                <w:sz w:val="28"/>
                <w:szCs w:val="28"/>
              </w:rPr>
              <w:t xml:space="preserve"> 65,634 </w:t>
            </w:r>
          </w:p>
        </w:tc>
        <w:tc>
          <w:tcPr>
            <w:tcW w:w="1064" w:type="dxa"/>
          </w:tcPr>
          <w:p w14:paraId="01A99B58" w14:textId="4AC0F679" w:rsidR="00670AB9" w:rsidRPr="002D2981" w:rsidRDefault="00670AB9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sz w:val="28"/>
                <w:szCs w:val="28"/>
              </w:rPr>
              <w:t>85,699</w:t>
            </w:r>
          </w:p>
        </w:tc>
        <w:tc>
          <w:tcPr>
            <w:tcW w:w="1080" w:type="dxa"/>
          </w:tcPr>
          <w:p w14:paraId="62B926AE" w14:textId="67BC59CB" w:rsidR="00670AB9" w:rsidRPr="002D2981" w:rsidRDefault="00670AB9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sz w:val="28"/>
                <w:szCs w:val="28"/>
              </w:rPr>
              <w:t>36,373</w:t>
            </w:r>
          </w:p>
        </w:tc>
        <w:tc>
          <w:tcPr>
            <w:tcW w:w="1170" w:type="dxa"/>
          </w:tcPr>
          <w:p w14:paraId="740DD0E3" w14:textId="3FCDB8C8" w:rsidR="00670AB9" w:rsidRPr="002D2981" w:rsidRDefault="00670AB9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sz w:val="28"/>
                <w:szCs w:val="28"/>
              </w:rPr>
              <w:t>122,072</w:t>
            </w:r>
          </w:p>
        </w:tc>
      </w:tr>
      <w:tr w:rsidR="00670AB9" w:rsidRPr="006B417E" w14:paraId="6CCF427E" w14:textId="77777777" w:rsidTr="00DA5F6E">
        <w:tc>
          <w:tcPr>
            <w:tcW w:w="3150" w:type="dxa"/>
            <w:vAlign w:val="bottom"/>
          </w:tcPr>
          <w:p w14:paraId="75248DEB" w14:textId="77777777" w:rsidR="00670AB9" w:rsidRPr="006B417E" w:rsidRDefault="00670AB9" w:rsidP="00670AB9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80" w:type="dxa"/>
          </w:tcPr>
          <w:p w14:paraId="16657659" w14:textId="40CAB70E" w:rsidR="00670AB9" w:rsidRPr="00670AB9" w:rsidRDefault="00670AB9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70AB9">
              <w:rPr>
                <w:rFonts w:ascii="Angsana New" w:hAnsi="Angsana New" w:cs="Angsana New"/>
                <w:sz w:val="28"/>
                <w:szCs w:val="28"/>
              </w:rPr>
              <w:t xml:space="preserve"> (7,167)</w:t>
            </w:r>
          </w:p>
        </w:tc>
        <w:tc>
          <w:tcPr>
            <w:tcW w:w="1080" w:type="dxa"/>
          </w:tcPr>
          <w:p w14:paraId="4D79DF1E" w14:textId="3BDD6AB4" w:rsidR="00670AB9" w:rsidRPr="00670AB9" w:rsidRDefault="00670AB9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70AB9">
              <w:rPr>
                <w:rFonts w:ascii="Angsana New" w:hAnsi="Angsana New" w:cs="Angsana New"/>
                <w:sz w:val="28"/>
                <w:szCs w:val="28"/>
              </w:rPr>
              <w:t xml:space="preserve"> (1,103)</w:t>
            </w:r>
          </w:p>
        </w:tc>
        <w:tc>
          <w:tcPr>
            <w:tcW w:w="1186" w:type="dxa"/>
          </w:tcPr>
          <w:p w14:paraId="577150DF" w14:textId="38535455" w:rsidR="00670AB9" w:rsidRPr="00670AB9" w:rsidRDefault="00670AB9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  <w:r w:rsidRPr="00670AB9">
              <w:rPr>
                <w:rFonts w:ascii="Angsana New" w:hAnsi="Angsana New" w:cs="Angsana New"/>
                <w:sz w:val="28"/>
                <w:szCs w:val="28"/>
              </w:rPr>
              <w:t xml:space="preserve"> (8,270)</w:t>
            </w:r>
          </w:p>
        </w:tc>
        <w:tc>
          <w:tcPr>
            <w:tcW w:w="1064" w:type="dxa"/>
          </w:tcPr>
          <w:p w14:paraId="31386616" w14:textId="5236AA0B" w:rsidR="00670AB9" w:rsidRPr="002D2981" w:rsidRDefault="00670AB9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sz w:val="28"/>
                <w:szCs w:val="28"/>
              </w:rPr>
              <w:t>(13,601)</w:t>
            </w:r>
          </w:p>
        </w:tc>
        <w:tc>
          <w:tcPr>
            <w:tcW w:w="1080" w:type="dxa"/>
          </w:tcPr>
          <w:p w14:paraId="5BB1231F" w14:textId="16265C96" w:rsidR="00670AB9" w:rsidRPr="002D2981" w:rsidRDefault="00670AB9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sz w:val="28"/>
                <w:szCs w:val="28"/>
              </w:rPr>
              <w:t>(3,399)</w:t>
            </w:r>
          </w:p>
        </w:tc>
        <w:tc>
          <w:tcPr>
            <w:tcW w:w="1170" w:type="dxa"/>
          </w:tcPr>
          <w:p w14:paraId="359D40E4" w14:textId="58BAB23E" w:rsidR="00670AB9" w:rsidRPr="002D2981" w:rsidRDefault="00670AB9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sz w:val="28"/>
                <w:szCs w:val="28"/>
              </w:rPr>
              <w:t>(17,000)</w:t>
            </w:r>
          </w:p>
        </w:tc>
      </w:tr>
      <w:tr w:rsidR="00670AB9" w:rsidRPr="006B417E" w14:paraId="67E3C7C4" w14:textId="77777777" w:rsidTr="00DA5F6E">
        <w:tc>
          <w:tcPr>
            <w:tcW w:w="3150" w:type="dxa"/>
            <w:vAlign w:val="bottom"/>
          </w:tcPr>
          <w:p w14:paraId="6636C98B" w14:textId="30DC509A" w:rsidR="00670AB9" w:rsidRPr="00F143FB" w:rsidRDefault="00670AB9" w:rsidP="00670AB9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143F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5EDEB761" w14:textId="4AECB98A" w:rsidR="00670AB9" w:rsidRPr="007C492B" w:rsidRDefault="00670AB9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40,498 </w:t>
            </w:r>
          </w:p>
        </w:tc>
        <w:tc>
          <w:tcPr>
            <w:tcW w:w="1080" w:type="dxa"/>
          </w:tcPr>
          <w:p w14:paraId="212DF4EF" w14:textId="7696C5A9" w:rsidR="00670AB9" w:rsidRPr="007C492B" w:rsidRDefault="00670AB9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16,866 </w:t>
            </w:r>
          </w:p>
        </w:tc>
        <w:tc>
          <w:tcPr>
            <w:tcW w:w="1186" w:type="dxa"/>
          </w:tcPr>
          <w:p w14:paraId="7B1A2F7D" w14:textId="1129DF21" w:rsidR="00670AB9" w:rsidRPr="007C492B" w:rsidRDefault="00670AB9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57,364 </w:t>
            </w:r>
          </w:p>
        </w:tc>
        <w:tc>
          <w:tcPr>
            <w:tcW w:w="1064" w:type="dxa"/>
          </w:tcPr>
          <w:p w14:paraId="369CD73B" w14:textId="0D54E6DE" w:rsidR="00670AB9" w:rsidRPr="002D2981" w:rsidRDefault="00670AB9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72,098</w:t>
            </w:r>
          </w:p>
        </w:tc>
        <w:tc>
          <w:tcPr>
            <w:tcW w:w="1080" w:type="dxa"/>
          </w:tcPr>
          <w:p w14:paraId="39F9BFFC" w14:textId="0D298D2C" w:rsidR="00670AB9" w:rsidRPr="002D2981" w:rsidRDefault="00670AB9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32,974</w:t>
            </w:r>
          </w:p>
        </w:tc>
        <w:tc>
          <w:tcPr>
            <w:tcW w:w="1170" w:type="dxa"/>
          </w:tcPr>
          <w:p w14:paraId="3D470050" w14:textId="0E197F25" w:rsidR="00670AB9" w:rsidRPr="002D2981" w:rsidRDefault="00670AB9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105,072</w:t>
            </w:r>
          </w:p>
        </w:tc>
      </w:tr>
      <w:tr w:rsidR="00670AB9" w:rsidRPr="006B417E" w14:paraId="7B771EDC" w14:textId="77777777" w:rsidTr="00DA5F6E">
        <w:tc>
          <w:tcPr>
            <w:tcW w:w="3150" w:type="dxa"/>
            <w:vAlign w:val="bottom"/>
          </w:tcPr>
          <w:p w14:paraId="287387B7" w14:textId="77777777" w:rsidR="00670AB9" w:rsidRPr="006B417E" w:rsidRDefault="00670AB9" w:rsidP="00670AB9">
            <w:pPr>
              <w:tabs>
                <w:tab w:val="clear" w:pos="227"/>
                <w:tab w:val="clear" w:pos="454"/>
                <w:tab w:val="left" w:pos="335"/>
                <w:tab w:val="left" w:pos="433"/>
              </w:tabs>
              <w:spacing w:line="240" w:lineRule="auto"/>
              <w:ind w:left="73" w:right="-106" w:hanging="91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Pr="006B417E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ค่าเผื่อผลขาดทุนด้านเครดิตที่คาดว่า   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 xml:space="preserve">    </w:t>
            </w:r>
            <w:r w:rsidRPr="006B417E">
              <w:rPr>
                <w:rFonts w:asciiTheme="majorBidi" w:eastAsia="AngsanaNew" w:hAnsiTheme="majorBidi" w:cstheme="majorBidi"/>
                <w:sz w:val="32"/>
                <w:szCs w:val="32"/>
                <w:lang w:eastAsia="en-GB"/>
              </w:rPr>
              <w:t xml:space="preserve"> </w:t>
            </w:r>
            <w:r w:rsidRPr="006B417E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จะเกิดขึ้น</w:t>
            </w:r>
          </w:p>
        </w:tc>
        <w:tc>
          <w:tcPr>
            <w:tcW w:w="1080" w:type="dxa"/>
          </w:tcPr>
          <w:p w14:paraId="66B4D238" w14:textId="77777777" w:rsidR="00670AB9" w:rsidRDefault="00670AB9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37B29D27" w14:textId="3CC4D890" w:rsidR="00670AB9" w:rsidRPr="00670AB9" w:rsidRDefault="00670AB9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AB9">
              <w:rPr>
                <w:rFonts w:ascii="Angsana New" w:hAnsi="Angsana New" w:cs="Angsana New"/>
                <w:sz w:val="28"/>
                <w:szCs w:val="28"/>
              </w:rPr>
              <w:t xml:space="preserve"> (7,956)</w:t>
            </w:r>
          </w:p>
        </w:tc>
        <w:tc>
          <w:tcPr>
            <w:tcW w:w="1080" w:type="dxa"/>
          </w:tcPr>
          <w:p w14:paraId="6CB70593" w14:textId="77777777" w:rsidR="00670AB9" w:rsidRDefault="00670AB9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7472817F" w14:textId="41F19A3E" w:rsidR="00670AB9" w:rsidRPr="00670AB9" w:rsidRDefault="00670AB9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670AB9">
              <w:rPr>
                <w:rFonts w:ascii="Angsana New" w:hAnsi="Angsana New" w:cs="Angsana New"/>
                <w:sz w:val="28"/>
                <w:szCs w:val="28"/>
              </w:rPr>
              <w:t xml:space="preserve"> (1,252)</w:t>
            </w:r>
          </w:p>
        </w:tc>
        <w:tc>
          <w:tcPr>
            <w:tcW w:w="1186" w:type="dxa"/>
          </w:tcPr>
          <w:p w14:paraId="5FDE1D88" w14:textId="77777777" w:rsidR="00670AB9" w:rsidRDefault="00670AB9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6DAC455E" w14:textId="445DDC6D" w:rsidR="00670AB9" w:rsidRPr="00670AB9" w:rsidRDefault="00670AB9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  <w:r w:rsidRPr="00670AB9">
              <w:rPr>
                <w:rFonts w:ascii="Angsana New" w:hAnsi="Angsana New" w:cs="Angsana New"/>
                <w:sz w:val="28"/>
                <w:szCs w:val="28"/>
              </w:rPr>
              <w:t xml:space="preserve"> (9,208)</w:t>
            </w:r>
          </w:p>
        </w:tc>
        <w:tc>
          <w:tcPr>
            <w:tcW w:w="1064" w:type="dxa"/>
          </w:tcPr>
          <w:p w14:paraId="032F5DBA" w14:textId="77777777" w:rsidR="00670AB9" w:rsidRPr="002D2981" w:rsidRDefault="00670AB9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04EE0F27" w14:textId="4B2B4D49" w:rsidR="00670AB9" w:rsidRPr="002D2981" w:rsidRDefault="00670AB9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sz w:val="28"/>
                <w:szCs w:val="28"/>
              </w:rPr>
              <w:t>(16,962)</w:t>
            </w:r>
          </w:p>
        </w:tc>
        <w:tc>
          <w:tcPr>
            <w:tcW w:w="1080" w:type="dxa"/>
          </w:tcPr>
          <w:p w14:paraId="5740C382" w14:textId="77777777" w:rsidR="00670AB9" w:rsidRPr="002D2981" w:rsidRDefault="00670AB9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3BC80324" w14:textId="6A9948D6" w:rsidR="00670AB9" w:rsidRPr="002D2981" w:rsidRDefault="00670AB9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sz w:val="28"/>
                <w:szCs w:val="28"/>
              </w:rPr>
              <w:t>(2,370)</w:t>
            </w:r>
          </w:p>
        </w:tc>
        <w:tc>
          <w:tcPr>
            <w:tcW w:w="1170" w:type="dxa"/>
          </w:tcPr>
          <w:p w14:paraId="158C2830" w14:textId="77777777" w:rsidR="00670AB9" w:rsidRPr="002D2981" w:rsidRDefault="00670AB9" w:rsidP="00670A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sz w:val="28"/>
                <w:szCs w:val="28"/>
              </w:rPr>
            </w:pPr>
          </w:p>
          <w:p w14:paraId="032D49DC" w14:textId="3CEE893D" w:rsidR="00670AB9" w:rsidRPr="002D2981" w:rsidRDefault="00670AB9" w:rsidP="00670A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sz w:val="28"/>
                <w:szCs w:val="28"/>
              </w:rPr>
              <w:t>(19,332)</w:t>
            </w:r>
          </w:p>
        </w:tc>
      </w:tr>
      <w:tr w:rsidR="00670AB9" w:rsidRPr="006B417E" w14:paraId="2259679B" w14:textId="77777777" w:rsidTr="00DA5F6E">
        <w:tc>
          <w:tcPr>
            <w:tcW w:w="3150" w:type="dxa"/>
            <w:vAlign w:val="bottom"/>
          </w:tcPr>
          <w:p w14:paraId="23E7E8FE" w14:textId="77777777" w:rsidR="00670AB9" w:rsidRPr="006B417E" w:rsidRDefault="00670AB9" w:rsidP="00670AB9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ลูกหนี้ตามสัญญาเช่าซื้อสุทธิ</w:t>
            </w:r>
          </w:p>
        </w:tc>
        <w:tc>
          <w:tcPr>
            <w:tcW w:w="1080" w:type="dxa"/>
          </w:tcPr>
          <w:p w14:paraId="12E227A0" w14:textId="36176E36" w:rsidR="00670AB9" w:rsidRPr="007C492B" w:rsidRDefault="00670AB9" w:rsidP="00670A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32,542 </w:t>
            </w:r>
          </w:p>
        </w:tc>
        <w:tc>
          <w:tcPr>
            <w:tcW w:w="1080" w:type="dxa"/>
          </w:tcPr>
          <w:p w14:paraId="0916E651" w14:textId="3BEBD360" w:rsidR="00670AB9" w:rsidRPr="007C492B" w:rsidRDefault="00670AB9" w:rsidP="00670A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15,614 </w:t>
            </w:r>
          </w:p>
        </w:tc>
        <w:tc>
          <w:tcPr>
            <w:tcW w:w="1186" w:type="dxa"/>
          </w:tcPr>
          <w:p w14:paraId="4E8E65F3" w14:textId="6118E7D5" w:rsidR="00670AB9" w:rsidRPr="007C492B" w:rsidRDefault="00670AB9" w:rsidP="00670A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48,156 </w:t>
            </w:r>
          </w:p>
        </w:tc>
        <w:tc>
          <w:tcPr>
            <w:tcW w:w="1064" w:type="dxa"/>
          </w:tcPr>
          <w:p w14:paraId="47EA01C7" w14:textId="2613ADCC" w:rsidR="00670AB9" w:rsidRPr="002D2981" w:rsidRDefault="00670AB9" w:rsidP="00670A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55,136</w:t>
            </w:r>
          </w:p>
        </w:tc>
        <w:tc>
          <w:tcPr>
            <w:tcW w:w="1080" w:type="dxa"/>
          </w:tcPr>
          <w:p w14:paraId="77531BB6" w14:textId="5BFF2D45" w:rsidR="00670AB9" w:rsidRPr="002D2981" w:rsidRDefault="00670AB9" w:rsidP="00670A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30,604 </w:t>
            </w:r>
          </w:p>
        </w:tc>
        <w:tc>
          <w:tcPr>
            <w:tcW w:w="1170" w:type="dxa"/>
          </w:tcPr>
          <w:p w14:paraId="4A5B0EF3" w14:textId="677898D0" w:rsidR="00670AB9" w:rsidRPr="002D2981" w:rsidRDefault="00670AB9" w:rsidP="00670A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85,740</w:t>
            </w:r>
          </w:p>
        </w:tc>
      </w:tr>
      <w:tr w:rsidR="00DC7C7F" w:rsidRPr="006B417E" w14:paraId="040554E8" w14:textId="77777777" w:rsidTr="00A6238E">
        <w:tc>
          <w:tcPr>
            <w:tcW w:w="3150" w:type="dxa"/>
            <w:vAlign w:val="bottom"/>
          </w:tcPr>
          <w:p w14:paraId="5AE86B4A" w14:textId="77777777" w:rsidR="00DC7C7F" w:rsidRPr="006B417E" w:rsidRDefault="00DC7C7F" w:rsidP="00DC7C7F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ind w:left="73" w:right="-106" w:hanging="91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168E8C0" w14:textId="77777777" w:rsidR="00DC7C7F" w:rsidRPr="007C492B" w:rsidRDefault="00DC7C7F" w:rsidP="007C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B5D2AF" w14:textId="77777777" w:rsidR="00DC7C7F" w:rsidRPr="007C492B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A60619B" w14:textId="77777777" w:rsidR="00DC7C7F" w:rsidRPr="007C492B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4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E8D75F1" w14:textId="77777777" w:rsidR="00DC7C7F" w:rsidRPr="002D2981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F250FA" w14:textId="77777777" w:rsidR="00DC7C7F" w:rsidRPr="002D2981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196A06" w14:textId="77777777" w:rsidR="00DC7C7F" w:rsidRPr="002D2981" w:rsidRDefault="00DC7C7F" w:rsidP="00DC7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1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35AE9" w:rsidRPr="006B417E" w14:paraId="6EB0190C" w14:textId="77777777" w:rsidTr="00DA5F6E">
        <w:tc>
          <w:tcPr>
            <w:tcW w:w="3150" w:type="dxa"/>
            <w:vAlign w:val="bottom"/>
          </w:tcPr>
          <w:p w14:paraId="5B96EAE6" w14:textId="77777777" w:rsidR="00935AE9" w:rsidRPr="006B417E" w:rsidRDefault="00935AE9" w:rsidP="00935AE9">
            <w:pPr>
              <w:spacing w:line="240" w:lineRule="auto"/>
              <w:ind w:left="344" w:right="-106" w:hanging="362"/>
              <w:jc w:val="both"/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6B417E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รวมลูกหนี้เงินให้สินเชื่อและลูกหนี้ตามสัญญาเช่าซื้อสุทธิ</w:t>
            </w:r>
          </w:p>
        </w:tc>
        <w:tc>
          <w:tcPr>
            <w:tcW w:w="1080" w:type="dxa"/>
          </w:tcPr>
          <w:p w14:paraId="3E7AF177" w14:textId="77777777" w:rsidR="00935AE9" w:rsidRPr="007C492B" w:rsidRDefault="00935AE9" w:rsidP="00935A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  <w:p w14:paraId="6B1960CB" w14:textId="698C17D3" w:rsidR="00935AE9" w:rsidRPr="007C492B" w:rsidRDefault="00935AE9" w:rsidP="00935A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73,809,937 </w:t>
            </w:r>
          </w:p>
        </w:tc>
        <w:tc>
          <w:tcPr>
            <w:tcW w:w="1080" w:type="dxa"/>
          </w:tcPr>
          <w:p w14:paraId="21701512" w14:textId="77777777" w:rsidR="00935AE9" w:rsidRPr="007C492B" w:rsidRDefault="00935AE9" w:rsidP="00935A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  <w:p w14:paraId="5BC59C21" w14:textId="0D8E26B8" w:rsidR="00935AE9" w:rsidRPr="007C492B" w:rsidRDefault="00935AE9" w:rsidP="00935A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87,775,570 </w:t>
            </w:r>
          </w:p>
        </w:tc>
        <w:tc>
          <w:tcPr>
            <w:tcW w:w="1186" w:type="dxa"/>
          </w:tcPr>
          <w:p w14:paraId="67C32E29" w14:textId="77777777" w:rsidR="00935AE9" w:rsidRPr="007C492B" w:rsidRDefault="00935AE9" w:rsidP="00935A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  <w:p w14:paraId="6EF2C553" w14:textId="63E51E2A" w:rsidR="00935AE9" w:rsidRPr="007C492B" w:rsidRDefault="00935AE9" w:rsidP="00935A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161,585,507 </w:t>
            </w:r>
          </w:p>
        </w:tc>
        <w:tc>
          <w:tcPr>
            <w:tcW w:w="1064" w:type="dxa"/>
          </w:tcPr>
          <w:p w14:paraId="188B6138" w14:textId="77777777" w:rsidR="00935AE9" w:rsidRPr="007C492B" w:rsidRDefault="00935AE9" w:rsidP="00935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728906D2" w14:textId="361D6C46" w:rsidR="00935AE9" w:rsidRPr="007C492B" w:rsidRDefault="00935AE9" w:rsidP="00935A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70,4</w:t>
            </w: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18</w:t>
            </w: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C492B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033</w:t>
            </w:r>
          </w:p>
        </w:tc>
        <w:tc>
          <w:tcPr>
            <w:tcW w:w="1080" w:type="dxa"/>
          </w:tcPr>
          <w:p w14:paraId="21CF857C" w14:textId="77777777" w:rsidR="00935AE9" w:rsidRPr="002D2981" w:rsidRDefault="00935AE9" w:rsidP="00935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0DD7A84B" w14:textId="3140A789" w:rsidR="00935AE9" w:rsidRPr="002D2981" w:rsidRDefault="00935AE9" w:rsidP="00935A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81,</w:t>
            </w: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322</w:t>
            </w: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21</w:t>
            </w: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1868032C" w14:textId="77777777" w:rsidR="00935AE9" w:rsidRPr="002D2981" w:rsidRDefault="00935AE9" w:rsidP="00935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" w:right="-1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  <w:p w14:paraId="255FFE6B" w14:textId="694E5EA3" w:rsidR="00935AE9" w:rsidRPr="002D2981" w:rsidRDefault="00935AE9" w:rsidP="007C492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151,</w:t>
            </w: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740</w:t>
            </w:r>
            <w:r w:rsidRPr="002D2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,244</w:t>
            </w:r>
          </w:p>
        </w:tc>
      </w:tr>
    </w:tbl>
    <w:p w14:paraId="74BDDAD1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5"/>
        <w:jc w:val="thaiDistribute"/>
        <w:rPr>
          <w:rFonts w:asciiTheme="majorBidi" w:hAnsiTheme="majorBidi" w:cstheme="majorBidi"/>
          <w:sz w:val="16"/>
          <w:szCs w:val="16"/>
          <w:vertAlign w:val="superscript"/>
          <w:cs/>
        </w:rPr>
      </w:pPr>
    </w:p>
    <w:p w14:paraId="32806EB3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-47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(</w:t>
      </w:r>
      <w:r w:rsidRPr="006B417E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6B417E">
        <w:rPr>
          <w:rFonts w:asciiTheme="majorBidi" w:hAnsiTheme="majorBidi" w:cstheme="majorBidi"/>
          <w:sz w:val="28"/>
          <w:szCs w:val="28"/>
          <w:vertAlign w:val="superscript"/>
          <w:cs/>
        </w:rPr>
        <w:t>)</w:t>
      </w:r>
      <w:r w:rsidRPr="006B417E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6B417E">
        <w:rPr>
          <w:rFonts w:asciiTheme="majorBidi" w:hAnsiTheme="majorBidi" w:cstheme="majorBidi"/>
          <w:b/>
          <w:sz w:val="20"/>
          <w:szCs w:val="20"/>
          <w:cs/>
        </w:rPr>
        <w:t>ลูกหนี้เงินให้สินเชื่อและลูกหนี้ตามสัญญาเช่าซื้อที่ถึงกำหนดชำระภายในหนึ่งปีรวมลูกหนี้เงินให้สินเชื่อและลูกหนี้ตามสัญญาเช่าซื้อจัดชั้นเป็นลูกหนี้ที่มีการด้อยค่าด้านเครดิต</w:t>
      </w:r>
    </w:p>
    <w:p w14:paraId="04239CBA" w14:textId="053347CD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F98DF48" w14:textId="77777777" w:rsidR="0008146E" w:rsidRDefault="00081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5403AEC" w14:textId="7C6F944A" w:rsidR="00AC59CD" w:rsidRPr="006B417E" w:rsidRDefault="00AC59CD" w:rsidP="00AC59CD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6B417E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3.2</w:t>
      </w:r>
      <w:r w:rsidRPr="006B417E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ab/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  <w:t>การวิเคราะห์คุณภาพของเครดิต</w:t>
      </w:r>
    </w:p>
    <w:p w14:paraId="6C216824" w14:textId="77777777" w:rsidR="00AC59CD" w:rsidRPr="006B417E" w:rsidRDefault="00AC59CD" w:rsidP="00AC59CD">
      <w:pPr>
        <w:pStyle w:val="index"/>
        <w:tabs>
          <w:tab w:val="clear" w:pos="1134"/>
        </w:tabs>
        <w:spacing w:after="0" w:line="240" w:lineRule="auto"/>
        <w:ind w:left="0" w:firstLine="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58A5294F" w14:textId="77777777" w:rsidR="00AC59CD" w:rsidRPr="006B417E" w:rsidRDefault="00AC59CD" w:rsidP="00AC59CD">
      <w:pPr>
        <w:pStyle w:val="index"/>
        <w:tabs>
          <w:tab w:val="clear" w:pos="1134"/>
        </w:tabs>
        <w:spacing w:after="0" w:line="240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>3.2</w:t>
      </w:r>
      <w:r w:rsidRPr="006B417E"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  <w:t>.1</w:t>
      </w:r>
      <w:r w:rsidRPr="006B417E">
        <w:rPr>
          <w:rFonts w:asciiTheme="majorBidi" w:hAnsiTheme="majorBidi" w:cstheme="majorBidi"/>
          <w:b/>
          <w:bCs/>
          <w:sz w:val="28"/>
          <w:szCs w:val="28"/>
          <w:lang w:bidi="th-TH"/>
        </w:rPr>
        <w:tab/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  <w:lang w:val="th-TH" w:bidi="th-TH"/>
        </w:rPr>
        <w:t>ลูกหนี้เงินให้สินเชื่อ</w:t>
      </w:r>
    </w:p>
    <w:p w14:paraId="532E9BD5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3E1D15F1" w14:textId="51350C10" w:rsidR="00AC59CD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F21078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F21078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="00F21078"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</w:rPr>
        <w:t>256</w:t>
      </w:r>
      <w:r w:rsidR="00746F76">
        <w:rPr>
          <w:rFonts w:asciiTheme="majorBidi" w:hAnsiTheme="majorBidi" w:cstheme="majorBidi" w:hint="cs"/>
          <w:sz w:val="28"/>
          <w:szCs w:val="28"/>
          <w:cs/>
        </w:rPr>
        <w:t>8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6B417E">
        <w:rPr>
          <w:rFonts w:asciiTheme="majorBidi" w:hAnsiTheme="majorBidi" w:cstheme="majorBidi"/>
          <w:sz w:val="28"/>
          <w:szCs w:val="28"/>
        </w:rPr>
        <w:t xml:space="preserve">31 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6B417E">
        <w:rPr>
          <w:rFonts w:asciiTheme="majorBidi" w:hAnsiTheme="majorBidi" w:cstheme="majorBidi"/>
          <w:sz w:val="28"/>
          <w:szCs w:val="28"/>
        </w:rPr>
        <w:t>256</w:t>
      </w:r>
      <w:r w:rsidR="0013400F">
        <w:rPr>
          <w:rFonts w:asciiTheme="majorBidi" w:hAnsiTheme="majorBidi" w:cstheme="majorBidi"/>
          <w:sz w:val="28"/>
          <w:szCs w:val="28"/>
        </w:rPr>
        <w:t>7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สำหรับลูกหนี้</w:t>
      </w:r>
      <w:r w:rsidR="00B14ED9">
        <w:rPr>
          <w:rFonts w:asciiTheme="majorBidi" w:hAnsiTheme="majorBidi" w:cstheme="majorBidi"/>
          <w:sz w:val="28"/>
          <w:szCs w:val="28"/>
        </w:rPr>
        <w:br/>
      </w:r>
      <w:r w:rsidRPr="006B417E">
        <w:rPr>
          <w:rFonts w:asciiTheme="majorBidi" w:hAnsiTheme="majorBidi" w:cstheme="majorBidi"/>
          <w:sz w:val="28"/>
          <w:szCs w:val="28"/>
          <w:cs/>
        </w:rPr>
        <w:t>เงินให้สินเชื่อ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t>โดยไม่คำนึงหลักประกันและการปรับเครดิตให้ดีขึ้นด้านอื่น ๆ</w:t>
      </w:r>
    </w:p>
    <w:p w14:paraId="56307251" w14:textId="77777777" w:rsidR="00C02AF0" w:rsidRDefault="00C02AF0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3F6299" w14:paraId="0CC2A5B0" w14:textId="77777777" w:rsidTr="007D0460">
        <w:tc>
          <w:tcPr>
            <w:tcW w:w="3420" w:type="dxa"/>
          </w:tcPr>
          <w:p w14:paraId="0F1A965B" w14:textId="77777777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680E6EEF" w14:textId="2AE0BCE9" w:rsidR="003F6299" w:rsidRPr="00202128" w:rsidRDefault="00202128" w:rsidP="00202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21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F6299" w14:paraId="1FDB21D6" w14:textId="77777777" w:rsidTr="007D0460">
        <w:tc>
          <w:tcPr>
            <w:tcW w:w="3420" w:type="dxa"/>
          </w:tcPr>
          <w:p w14:paraId="100793B8" w14:textId="77777777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3F404671" w14:textId="0B287DFC" w:rsidR="003F6299" w:rsidRDefault="00F21078" w:rsidP="00202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30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202128" w:rsidRPr="006B41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7D0460" w:rsidRPr="00202128" w14:paraId="37C609AA" w14:textId="77777777" w:rsidTr="007D0460">
        <w:tc>
          <w:tcPr>
            <w:tcW w:w="3420" w:type="dxa"/>
          </w:tcPr>
          <w:p w14:paraId="1C16BB2F" w14:textId="77777777" w:rsidR="007D0460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2F17ACA7" w14:textId="4FC53D20" w:rsidR="007D0460" w:rsidRPr="00202128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3A474D72" w14:textId="77777777" w:rsidR="007D0460" w:rsidRPr="00202128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7B0BFDAF" w14:textId="77777777" w:rsidR="007D0460" w:rsidRDefault="007D0460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72F2E4" w14:textId="1610160B" w:rsidR="007D0460" w:rsidRPr="00202128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40DD04EC" w14:textId="77777777" w:rsidR="007D0460" w:rsidRPr="00202128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1B4788EA" w14:textId="77777777" w:rsidR="007D0460" w:rsidRDefault="007D0460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5C26A4" w14:textId="77777777" w:rsidR="007D0460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12A161" w14:textId="44432CCE" w:rsidR="007D0460" w:rsidRPr="00202128" w:rsidRDefault="007D0460" w:rsidP="007D04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202128" w14:paraId="752B1545" w14:textId="77777777" w:rsidTr="007D0460">
        <w:tc>
          <w:tcPr>
            <w:tcW w:w="3420" w:type="dxa"/>
          </w:tcPr>
          <w:p w14:paraId="2998F325" w14:textId="77777777" w:rsidR="00202128" w:rsidRDefault="00202128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0C1AA4A5" w14:textId="73F451F1" w:rsidR="00202128" w:rsidRPr="00202128" w:rsidRDefault="00202128" w:rsidP="00202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F6299" w14:paraId="1FEC81EB" w14:textId="77777777" w:rsidTr="007D0460">
        <w:tc>
          <w:tcPr>
            <w:tcW w:w="3420" w:type="dxa"/>
          </w:tcPr>
          <w:p w14:paraId="31071CA5" w14:textId="32C79D89" w:rsidR="003F6299" w:rsidRPr="00202128" w:rsidRDefault="003F6299" w:rsidP="004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78E2B5E3" w14:textId="03594FB0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C68BE67" w14:textId="77777777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95D2F7D" w14:textId="77777777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6F39F7C" w14:textId="77777777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B3A200E" w14:textId="77777777" w:rsidR="003F6299" w:rsidRDefault="003F6299" w:rsidP="00AC5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1D35" w14:paraId="56490874" w14:textId="77777777" w:rsidTr="007D0460">
        <w:tc>
          <w:tcPr>
            <w:tcW w:w="3420" w:type="dxa"/>
          </w:tcPr>
          <w:p w14:paraId="4F40DD20" w14:textId="4740208A" w:rsidR="00AD1D35" w:rsidRDefault="00AD1D35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066FFCC7" w14:textId="60FD11CC" w:rsidR="00AD1D35" w:rsidRDefault="00AD1D35" w:rsidP="00AD1D3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1412434" w14:textId="77777777" w:rsidR="00AD1D35" w:rsidRDefault="00AD1D35" w:rsidP="00AD1D3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B16A46D" w14:textId="2FC984EC" w:rsidR="00AD1D35" w:rsidRDefault="00AD1D35" w:rsidP="00AD1D3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EAEB2A6" w14:textId="77777777" w:rsidR="00AD1D35" w:rsidRDefault="00AD1D35" w:rsidP="00AD1D3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F088E55" w14:textId="7A0BBFC9" w:rsidR="00AD1D35" w:rsidRDefault="00AD1D35" w:rsidP="00AD1D3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1D35" w14:paraId="5B611B9B" w14:textId="77777777" w:rsidTr="007D0460">
        <w:tc>
          <w:tcPr>
            <w:tcW w:w="3420" w:type="dxa"/>
          </w:tcPr>
          <w:p w14:paraId="4AD61F1C" w14:textId="1812FC43" w:rsidR="00AD1D35" w:rsidRDefault="00AD1D35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13744E44" w14:textId="6D3E58BF" w:rsidR="00AD1D35" w:rsidRDefault="00AD1D35" w:rsidP="00D2028E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1D35">
              <w:rPr>
                <w:rFonts w:asciiTheme="majorBidi" w:hAnsiTheme="majorBidi" w:cstheme="majorBidi"/>
                <w:sz w:val="28"/>
                <w:szCs w:val="28"/>
              </w:rPr>
              <w:t>153,390,93</w:t>
            </w:r>
            <w:r w:rsidR="000202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88" w:type="dxa"/>
          </w:tcPr>
          <w:p w14:paraId="6FEB390D" w14:textId="77777777" w:rsidR="00AD1D35" w:rsidRDefault="00AD1D35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DF8AA53" w14:textId="646F95FA" w:rsidR="00AD1D35" w:rsidRDefault="000202EF" w:rsidP="00AD1D35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202EF">
              <w:rPr>
                <w:rFonts w:asciiTheme="majorBidi" w:hAnsiTheme="majorBidi" w:cstheme="majorBidi"/>
                <w:sz w:val="28"/>
                <w:szCs w:val="28"/>
              </w:rPr>
              <w:t>(1,928,613)</w:t>
            </w:r>
          </w:p>
        </w:tc>
        <w:tc>
          <w:tcPr>
            <w:tcW w:w="288" w:type="dxa"/>
          </w:tcPr>
          <w:p w14:paraId="37AAFCB5" w14:textId="77777777" w:rsidR="00AD1D35" w:rsidRDefault="00AD1D35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5AD7B54" w14:textId="269C50AB" w:rsidR="00AD1D35" w:rsidRDefault="00AD1D35" w:rsidP="00AD1D3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D1D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202EF" w:rsidRPr="000202EF">
              <w:rPr>
                <w:rFonts w:asciiTheme="majorBidi" w:hAnsiTheme="majorBidi" w:cstheme="majorBidi"/>
                <w:sz w:val="28"/>
                <w:szCs w:val="28"/>
              </w:rPr>
              <w:t xml:space="preserve"> 151,462,320</w:t>
            </w:r>
          </w:p>
        </w:tc>
      </w:tr>
      <w:tr w:rsidR="00B35443" w14:paraId="5DE41903" w14:textId="77777777" w:rsidTr="007D0460">
        <w:tc>
          <w:tcPr>
            <w:tcW w:w="3420" w:type="dxa"/>
          </w:tcPr>
          <w:p w14:paraId="376CFE33" w14:textId="44A3FABE" w:rsidR="00B35443" w:rsidRDefault="00B35443" w:rsidP="00401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6B60ABCA" w14:textId="77777777" w:rsidR="00B35443" w:rsidRDefault="00B35443" w:rsidP="00260B13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6AB463C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3B274B1" w14:textId="77777777" w:rsidR="00B35443" w:rsidRDefault="00B35443" w:rsidP="00260B13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0337EC0" w14:textId="77777777" w:rsidR="00B35443" w:rsidRDefault="00B35443" w:rsidP="00B35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2923410" w14:textId="77777777" w:rsidR="00B35443" w:rsidRDefault="00B35443" w:rsidP="00B35443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1D35" w14:paraId="48DCD2F5" w14:textId="77777777" w:rsidTr="007D0460">
        <w:tc>
          <w:tcPr>
            <w:tcW w:w="3420" w:type="dxa"/>
          </w:tcPr>
          <w:p w14:paraId="1434247A" w14:textId="16773AE8" w:rsidR="00AD1D35" w:rsidRDefault="00AD1D35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2F681C89" w14:textId="3B89D0C9" w:rsidR="00AD1D35" w:rsidRDefault="00AD1D35" w:rsidP="00AD1D3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D1D35">
              <w:rPr>
                <w:rFonts w:asciiTheme="majorBidi" w:hAnsiTheme="majorBidi" w:cstheme="majorBidi"/>
                <w:sz w:val="28"/>
                <w:szCs w:val="28"/>
              </w:rPr>
              <w:t>12,981,21</w:t>
            </w:r>
            <w:r w:rsidR="00583F7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288" w:type="dxa"/>
          </w:tcPr>
          <w:p w14:paraId="481B80CC" w14:textId="77777777" w:rsidR="00AD1D35" w:rsidRPr="00AD1D35" w:rsidRDefault="00AD1D35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6228E175" w14:textId="40756220" w:rsidR="00AD1D35" w:rsidRDefault="000202EF" w:rsidP="00AD1D35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202EF">
              <w:rPr>
                <w:rFonts w:asciiTheme="majorBidi" w:hAnsiTheme="majorBidi" w:cstheme="majorBidi"/>
                <w:sz w:val="28"/>
                <w:szCs w:val="28"/>
              </w:rPr>
              <w:t>(1,170,217)</w:t>
            </w:r>
          </w:p>
        </w:tc>
        <w:tc>
          <w:tcPr>
            <w:tcW w:w="288" w:type="dxa"/>
          </w:tcPr>
          <w:p w14:paraId="555E2D0E" w14:textId="77777777" w:rsidR="00AD1D35" w:rsidRPr="00AD1D35" w:rsidRDefault="00AD1D35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18F34CFA" w14:textId="779FC063" w:rsidR="00AD1D35" w:rsidRDefault="00AD1D35" w:rsidP="00AD1D3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D1D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202EF" w:rsidRPr="000202EF">
              <w:rPr>
                <w:rFonts w:asciiTheme="majorBidi" w:hAnsiTheme="majorBidi" w:cstheme="majorBidi"/>
                <w:sz w:val="28"/>
                <w:szCs w:val="28"/>
              </w:rPr>
              <w:t xml:space="preserve"> 11,811,000</w:t>
            </w:r>
          </w:p>
        </w:tc>
      </w:tr>
      <w:tr w:rsidR="00AD1D35" w14:paraId="333E79B4" w14:textId="77777777" w:rsidTr="00F21078">
        <w:tc>
          <w:tcPr>
            <w:tcW w:w="3420" w:type="dxa"/>
          </w:tcPr>
          <w:p w14:paraId="3C0099D8" w14:textId="6EBBB31F" w:rsidR="00AD1D35" w:rsidRDefault="00AD1D35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7E1ACCDB" w14:textId="195D4956" w:rsidR="00AD1D35" w:rsidRDefault="00AD1D35" w:rsidP="00AD1D3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D1D35">
              <w:rPr>
                <w:rFonts w:asciiTheme="majorBidi" w:hAnsiTheme="majorBidi" w:cstheme="majorBidi"/>
                <w:sz w:val="28"/>
                <w:szCs w:val="28"/>
              </w:rPr>
              <w:t>4,446,42</w:t>
            </w:r>
            <w:r w:rsidR="000202E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88" w:type="dxa"/>
          </w:tcPr>
          <w:p w14:paraId="6531E225" w14:textId="77777777" w:rsidR="00AD1D35" w:rsidRPr="00AD1D35" w:rsidRDefault="00AD1D35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BD978F" w14:textId="10644803" w:rsidR="00AD1D35" w:rsidRDefault="00AD1D35" w:rsidP="00AD1D35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D1D35">
              <w:rPr>
                <w:rFonts w:asciiTheme="majorBidi" w:hAnsiTheme="majorBidi" w:cstheme="majorBidi"/>
                <w:sz w:val="28"/>
                <w:szCs w:val="28"/>
              </w:rPr>
              <w:t xml:space="preserve"> (3,109,363)</w:t>
            </w:r>
          </w:p>
        </w:tc>
        <w:tc>
          <w:tcPr>
            <w:tcW w:w="288" w:type="dxa"/>
          </w:tcPr>
          <w:p w14:paraId="156C14EE" w14:textId="77777777" w:rsidR="00AD1D35" w:rsidRPr="00AD1D35" w:rsidRDefault="00AD1D35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6BA8FA" w14:textId="06674E2D" w:rsidR="00AD1D35" w:rsidRDefault="000202EF" w:rsidP="00AD1D3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202EF">
              <w:rPr>
                <w:rFonts w:asciiTheme="majorBidi" w:hAnsiTheme="majorBidi" w:cstheme="majorBidi"/>
                <w:sz w:val="28"/>
                <w:szCs w:val="28"/>
              </w:rPr>
              <w:t xml:space="preserve">1,337,061 </w:t>
            </w:r>
            <w:r w:rsidR="00AD1D35" w:rsidRPr="00AD1D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AD1D35" w14:paraId="183CECE9" w14:textId="77777777" w:rsidTr="00F21078">
        <w:tc>
          <w:tcPr>
            <w:tcW w:w="3420" w:type="dxa"/>
          </w:tcPr>
          <w:p w14:paraId="0C2C2C19" w14:textId="26C9FB1A" w:rsidR="00AD1D35" w:rsidRPr="00A728DA" w:rsidRDefault="00AD1D35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28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15A4815E" w14:textId="07FC75FF" w:rsidR="00AD1D35" w:rsidRPr="00A728DA" w:rsidRDefault="00AD1D35" w:rsidP="00AD1D35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D1D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170,818,57</w:t>
            </w:r>
            <w:r w:rsidR="00583F7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88" w:type="dxa"/>
          </w:tcPr>
          <w:p w14:paraId="6303B529" w14:textId="77777777" w:rsidR="00AD1D35" w:rsidRPr="00AD1D35" w:rsidRDefault="00AD1D35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2049C0B6" w14:textId="582CD256" w:rsidR="00AD1D35" w:rsidRPr="00A728DA" w:rsidRDefault="00AD1D35" w:rsidP="00AD1D35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D1D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202EF" w:rsidRPr="00020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(6,208,193)</w:t>
            </w:r>
          </w:p>
        </w:tc>
        <w:tc>
          <w:tcPr>
            <w:tcW w:w="288" w:type="dxa"/>
          </w:tcPr>
          <w:p w14:paraId="4872BF4A" w14:textId="77777777" w:rsidR="00AD1D35" w:rsidRPr="00AD1D35" w:rsidRDefault="00AD1D35" w:rsidP="00AD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521440F" w14:textId="3926B1CA" w:rsidR="00AD1D35" w:rsidRPr="00A728DA" w:rsidRDefault="000202EF" w:rsidP="00AD1D35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0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164,610,381</w:t>
            </w:r>
          </w:p>
        </w:tc>
      </w:tr>
    </w:tbl>
    <w:p w14:paraId="527C3564" w14:textId="6532C5C7" w:rsidR="00AC59CD" w:rsidRDefault="00AC59CD" w:rsidP="00AC59CD">
      <w:pPr>
        <w:rPr>
          <w:rFonts w:asciiTheme="majorBidi" w:hAnsiTheme="majorBidi" w:cstheme="majorBidi"/>
        </w:rPr>
      </w:pPr>
    </w:p>
    <w:p w14:paraId="75375790" w14:textId="7853C92A" w:rsidR="00126DB6" w:rsidRDefault="00126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DE133D" w14:paraId="6A5E1A8B" w14:textId="77777777" w:rsidTr="00DE133D">
        <w:tc>
          <w:tcPr>
            <w:tcW w:w="3420" w:type="dxa"/>
          </w:tcPr>
          <w:p w14:paraId="70B41DC7" w14:textId="77777777" w:rsidR="00DE133D" w:rsidRDefault="00DE133D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48E73EB9" w14:textId="77777777" w:rsidR="00DE133D" w:rsidRPr="00202128" w:rsidRDefault="00DE133D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21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E133D" w14:paraId="646F5CE3" w14:textId="77777777" w:rsidTr="00DE133D">
        <w:tc>
          <w:tcPr>
            <w:tcW w:w="3420" w:type="dxa"/>
          </w:tcPr>
          <w:p w14:paraId="372D3072" w14:textId="77777777" w:rsidR="00DE133D" w:rsidRDefault="00DE133D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5BA8591C" w14:textId="5CCBE0F1" w:rsidR="00DE133D" w:rsidRDefault="00DE133D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E133D" w:rsidRPr="00202128" w14:paraId="5227C8C0" w14:textId="60F1EB85" w:rsidTr="00DE133D">
        <w:trPr>
          <w:trHeight w:val="1487"/>
        </w:trPr>
        <w:tc>
          <w:tcPr>
            <w:tcW w:w="3420" w:type="dxa"/>
          </w:tcPr>
          <w:p w14:paraId="1F4B68E0" w14:textId="77777777" w:rsidR="00DE133D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2B032F3F" w14:textId="4BC2CC11" w:rsidR="00DE133D" w:rsidRPr="00202128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34383D82" w14:textId="77777777" w:rsidR="00DE133D" w:rsidRPr="00202128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0B1B749B" w14:textId="77777777" w:rsidR="00DE133D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9C71DA" w14:textId="37551C46" w:rsidR="00DE133D" w:rsidRPr="00202128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48C898ED" w14:textId="77777777" w:rsidR="00DE133D" w:rsidRPr="00202128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572A8B96" w14:textId="77777777" w:rsidR="00DE133D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39D163" w14:textId="77777777" w:rsidR="00DE133D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9FA91E" w14:textId="432278EA" w:rsidR="00DE133D" w:rsidRPr="00202128" w:rsidRDefault="00DE133D" w:rsidP="0051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DE133D" w14:paraId="20C8A61A" w14:textId="77777777" w:rsidTr="00DE133D">
        <w:tc>
          <w:tcPr>
            <w:tcW w:w="3420" w:type="dxa"/>
          </w:tcPr>
          <w:p w14:paraId="5B4D5A52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418EDD32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46F7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E133D" w14:paraId="0DBEA056" w14:textId="77777777" w:rsidTr="00DE133D">
        <w:tc>
          <w:tcPr>
            <w:tcW w:w="3420" w:type="dxa"/>
          </w:tcPr>
          <w:p w14:paraId="4C98EC3E" w14:textId="77777777" w:rsidR="00DE133D" w:rsidRPr="00746F76" w:rsidRDefault="00DE133D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F7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21ABD43A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7F97668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8405C9C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82D8491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5439BDA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133D" w14:paraId="718CAE17" w14:textId="77777777" w:rsidTr="00DE133D">
        <w:tc>
          <w:tcPr>
            <w:tcW w:w="3420" w:type="dxa"/>
          </w:tcPr>
          <w:p w14:paraId="6519C82D" w14:textId="0429FFD0" w:rsidR="00DE133D" w:rsidRPr="00746F76" w:rsidRDefault="00DE133D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29214462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C493BDD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08A8C71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E3A87F7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67F026C" w14:textId="77777777" w:rsidR="00DE133D" w:rsidRPr="00746F76" w:rsidRDefault="00DE133D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133D" w14:paraId="26D66E4F" w14:textId="77777777" w:rsidTr="00DE133D">
        <w:tc>
          <w:tcPr>
            <w:tcW w:w="3420" w:type="dxa"/>
          </w:tcPr>
          <w:p w14:paraId="3CFFA5C9" w14:textId="05F278B0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3687EC8F" w14:textId="0A2A295B" w:rsidR="00DE133D" w:rsidRPr="00746F76" w:rsidRDefault="00DE133D" w:rsidP="00D2028E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143,411,487</w:t>
            </w:r>
          </w:p>
        </w:tc>
        <w:tc>
          <w:tcPr>
            <w:tcW w:w="288" w:type="dxa"/>
          </w:tcPr>
          <w:p w14:paraId="178AE9F1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73D7AAC" w14:textId="0E813791" w:rsidR="00DE133D" w:rsidRPr="00746F76" w:rsidRDefault="00DE133D" w:rsidP="00D2028E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(1,827,152)</w:t>
            </w:r>
          </w:p>
        </w:tc>
        <w:tc>
          <w:tcPr>
            <w:tcW w:w="288" w:type="dxa"/>
          </w:tcPr>
          <w:p w14:paraId="1C97F433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C800898" w14:textId="0E3D6F4D" w:rsidR="00DE133D" w:rsidRPr="00746F76" w:rsidRDefault="00DE133D" w:rsidP="00D2028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141,584,335</w:t>
            </w:r>
          </w:p>
        </w:tc>
      </w:tr>
      <w:tr w:rsidR="00DE133D" w14:paraId="02CAF709" w14:textId="77777777" w:rsidTr="00DE133D">
        <w:tc>
          <w:tcPr>
            <w:tcW w:w="3420" w:type="dxa"/>
          </w:tcPr>
          <w:p w14:paraId="0B52A44B" w14:textId="7855B2FE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7C7591AE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7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562C881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9B2E649" w14:textId="77777777" w:rsidR="00DE133D" w:rsidRPr="00746F76" w:rsidRDefault="00DE133D" w:rsidP="00746F76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F396E29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9440D9C" w14:textId="77777777" w:rsidR="00DE133D" w:rsidRPr="00746F76" w:rsidRDefault="00DE133D" w:rsidP="00746F7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E133D" w14:paraId="2CFE99D2" w14:textId="77777777" w:rsidTr="00DE133D">
        <w:tc>
          <w:tcPr>
            <w:tcW w:w="3420" w:type="dxa"/>
          </w:tcPr>
          <w:p w14:paraId="3F73D42F" w14:textId="1B6052DE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599FE697" w14:textId="65E3843C" w:rsidR="00DE133D" w:rsidRPr="00746F76" w:rsidRDefault="00DE133D" w:rsidP="00746F76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12,599,70</w:t>
            </w: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288" w:type="dxa"/>
          </w:tcPr>
          <w:p w14:paraId="665E25B1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4D8D449" w14:textId="6454D287" w:rsidR="00DE133D" w:rsidRPr="00746F76" w:rsidRDefault="00DE133D" w:rsidP="00746F76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(1,107,654)</w:t>
            </w:r>
          </w:p>
        </w:tc>
        <w:tc>
          <w:tcPr>
            <w:tcW w:w="288" w:type="dxa"/>
          </w:tcPr>
          <w:p w14:paraId="4D54DE51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BE1B58C" w14:textId="251D71FE" w:rsidR="00DE133D" w:rsidRPr="00746F76" w:rsidRDefault="00DE133D" w:rsidP="00746F7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11,492,048</w:t>
            </w:r>
          </w:p>
        </w:tc>
      </w:tr>
      <w:tr w:rsidR="00DE133D" w14:paraId="72B88237" w14:textId="77777777" w:rsidTr="00F21078">
        <w:trPr>
          <w:trHeight w:val="53"/>
        </w:trPr>
        <w:tc>
          <w:tcPr>
            <w:tcW w:w="3420" w:type="dxa"/>
          </w:tcPr>
          <w:p w14:paraId="03472841" w14:textId="735F13BB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5BDFE621" w14:textId="75AAD4CB" w:rsidR="00DE133D" w:rsidRPr="00746F76" w:rsidRDefault="00DE133D" w:rsidP="00F21078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4,335,552</w:t>
            </w:r>
          </w:p>
        </w:tc>
        <w:tc>
          <w:tcPr>
            <w:tcW w:w="288" w:type="dxa"/>
          </w:tcPr>
          <w:p w14:paraId="378C79C0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278B9A" w14:textId="35B26070" w:rsidR="00DE133D" w:rsidRPr="00746F76" w:rsidRDefault="00DE133D" w:rsidP="00F2107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(2,958,649)</w:t>
            </w:r>
          </w:p>
        </w:tc>
        <w:tc>
          <w:tcPr>
            <w:tcW w:w="288" w:type="dxa"/>
          </w:tcPr>
          <w:p w14:paraId="3F23460C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430F8D" w14:textId="172A89B9" w:rsidR="00DE133D" w:rsidRPr="00746F76" w:rsidRDefault="00DE133D" w:rsidP="00F2107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sz w:val="28"/>
                <w:szCs w:val="28"/>
              </w:rPr>
              <w:t>1,376,903</w:t>
            </w:r>
          </w:p>
        </w:tc>
      </w:tr>
      <w:tr w:rsidR="00DE133D" w14:paraId="6CE71C03" w14:textId="77777777" w:rsidTr="00F21078">
        <w:tc>
          <w:tcPr>
            <w:tcW w:w="3420" w:type="dxa"/>
          </w:tcPr>
          <w:p w14:paraId="2B686AB3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6F7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5FD20C19" w14:textId="55F23A4C" w:rsidR="00DE133D" w:rsidRPr="00746F76" w:rsidRDefault="00DE133D" w:rsidP="00F21078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160,346,74</w:t>
            </w:r>
            <w:r w:rsidRPr="00746F7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288" w:type="dxa"/>
          </w:tcPr>
          <w:p w14:paraId="18270855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2C7751EA" w14:textId="48B36960" w:rsidR="00DE133D" w:rsidRPr="00746F76" w:rsidRDefault="00DE133D" w:rsidP="00F2107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F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(5,893,455)</w:t>
            </w:r>
          </w:p>
        </w:tc>
        <w:tc>
          <w:tcPr>
            <w:tcW w:w="288" w:type="dxa"/>
          </w:tcPr>
          <w:p w14:paraId="788E37D9" w14:textId="77777777" w:rsidR="00DE133D" w:rsidRPr="00746F76" w:rsidRDefault="00DE133D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030188BB" w14:textId="25DE53B4" w:rsidR="00DE133D" w:rsidRPr="00746F76" w:rsidRDefault="00DE133D" w:rsidP="00F2107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F7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 154,453,28</w:t>
            </w:r>
            <w:r w:rsidRPr="00746F7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6</w:t>
            </w:r>
          </w:p>
        </w:tc>
      </w:tr>
    </w:tbl>
    <w:p w14:paraId="021915AC" w14:textId="77777777" w:rsidR="00AC59CD" w:rsidRPr="006B417E" w:rsidRDefault="00AC59CD" w:rsidP="00AC59CD">
      <w:pPr>
        <w:rPr>
          <w:rFonts w:asciiTheme="majorBidi" w:hAnsiTheme="majorBidi" w:cstheme="majorBidi"/>
        </w:rPr>
      </w:pPr>
    </w:p>
    <w:p w14:paraId="3E5F5CA5" w14:textId="33E815A9" w:rsidR="00AC59CD" w:rsidRPr="004B3FC9" w:rsidRDefault="00AC59CD" w:rsidP="00AC59CD">
      <w:pPr>
        <w:rPr>
          <w:rFonts w:asciiTheme="majorBidi" w:hAnsiTheme="majorBidi" w:cstheme="majorBidi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C02AF0" w14:paraId="07E9C82F" w14:textId="77777777" w:rsidTr="008C0A91">
        <w:tc>
          <w:tcPr>
            <w:tcW w:w="3420" w:type="dxa"/>
          </w:tcPr>
          <w:p w14:paraId="3858E56E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45667D82" w14:textId="18ED2B53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02AF0" w14:paraId="4B7C854E" w14:textId="77777777" w:rsidTr="008C0A91">
        <w:tc>
          <w:tcPr>
            <w:tcW w:w="3420" w:type="dxa"/>
          </w:tcPr>
          <w:p w14:paraId="2EB17264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687E2C75" w14:textId="1453B1BA" w:rsidR="00C02AF0" w:rsidRDefault="00F21078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30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746F76" w:rsidRPr="006B41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013645" w:rsidRPr="00202128" w14:paraId="59FD3408" w14:textId="77777777" w:rsidTr="008C0A91">
        <w:tc>
          <w:tcPr>
            <w:tcW w:w="3420" w:type="dxa"/>
          </w:tcPr>
          <w:p w14:paraId="0312E465" w14:textId="77777777" w:rsidR="00013645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06D0AF1E" w14:textId="5DDCC77D" w:rsidR="00013645" w:rsidRPr="00202128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0EDABCC3" w14:textId="77777777" w:rsidR="00013645" w:rsidRPr="00202128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51B4149E" w14:textId="77777777" w:rsidR="00013645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884B69" w14:textId="0487D009" w:rsidR="00013645" w:rsidRPr="00202128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1FC1F026" w14:textId="77777777" w:rsidR="00013645" w:rsidRPr="00202128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0A9CA1C6" w14:textId="77777777" w:rsidR="00013645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F6E8C5" w14:textId="77777777" w:rsidR="00013645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269A60" w14:textId="5C4C9E1D" w:rsidR="00013645" w:rsidRPr="00202128" w:rsidRDefault="00013645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C02AF0" w14:paraId="402A2F5A" w14:textId="77777777" w:rsidTr="008C0A91">
        <w:tc>
          <w:tcPr>
            <w:tcW w:w="3420" w:type="dxa"/>
          </w:tcPr>
          <w:p w14:paraId="61C20B1E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6C317389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2AF0" w14:paraId="4BD181B7" w14:textId="77777777" w:rsidTr="008C0A91">
        <w:tc>
          <w:tcPr>
            <w:tcW w:w="3420" w:type="dxa"/>
          </w:tcPr>
          <w:p w14:paraId="2D676EC8" w14:textId="77777777" w:rsidR="00C02AF0" w:rsidRPr="00202128" w:rsidRDefault="00C02AF0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7411B563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66882C9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26E418B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AD55A3E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5F3FA2E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737C0" w14:paraId="0B1CCD34" w14:textId="77777777" w:rsidTr="008C0A91">
        <w:tc>
          <w:tcPr>
            <w:tcW w:w="3420" w:type="dxa"/>
          </w:tcPr>
          <w:p w14:paraId="3F6A1C80" w14:textId="40760468" w:rsidR="00A737C0" w:rsidRDefault="00A737C0" w:rsidP="0001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64D43E3A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D642E35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74D79C0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2449412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BF1176F" w14:textId="77777777" w:rsidR="00A737C0" w:rsidRDefault="00A737C0" w:rsidP="00A73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7ED2" w14:paraId="0BA4F3F7" w14:textId="77777777" w:rsidTr="008C0A91">
        <w:tc>
          <w:tcPr>
            <w:tcW w:w="3420" w:type="dxa"/>
          </w:tcPr>
          <w:p w14:paraId="6AF90021" w14:textId="677BD1D4" w:rsidR="00527ED2" w:rsidRDefault="00527ED2" w:rsidP="0052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6D86F3B0" w14:textId="3EF93CCA" w:rsidR="00527ED2" w:rsidRPr="00527ED2" w:rsidRDefault="00527ED2" w:rsidP="00527ED2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27ED2">
              <w:rPr>
                <w:rFonts w:asciiTheme="majorBidi" w:hAnsiTheme="majorBidi" w:cstheme="majorBidi"/>
                <w:sz w:val="28"/>
                <w:szCs w:val="28"/>
              </w:rPr>
              <w:t>150,415,97</w:t>
            </w:r>
            <w:r w:rsidR="00B73C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288" w:type="dxa"/>
          </w:tcPr>
          <w:p w14:paraId="6D3F90F5" w14:textId="77777777" w:rsidR="00527ED2" w:rsidRPr="00527ED2" w:rsidRDefault="00527ED2" w:rsidP="0052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3AA9081B" w14:textId="0C02820F" w:rsidR="00527ED2" w:rsidRDefault="00B62E4E" w:rsidP="00527ED2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62E4E">
              <w:rPr>
                <w:rFonts w:asciiTheme="majorBidi" w:hAnsiTheme="majorBidi" w:cstheme="majorBidi"/>
                <w:sz w:val="28"/>
                <w:szCs w:val="28"/>
              </w:rPr>
              <w:t>(1,909,11</w:t>
            </w:r>
            <w:r w:rsidR="00B73CD4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62E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01A8CC74" w14:textId="77777777" w:rsidR="00527ED2" w:rsidRPr="00527ED2" w:rsidRDefault="00527ED2" w:rsidP="0052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43B82D0C" w14:textId="2B222305" w:rsidR="00527ED2" w:rsidRDefault="00B62E4E" w:rsidP="00527ED2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62E4E">
              <w:rPr>
                <w:rFonts w:asciiTheme="majorBidi" w:hAnsiTheme="majorBidi" w:cstheme="majorBidi"/>
                <w:sz w:val="28"/>
                <w:szCs w:val="28"/>
              </w:rPr>
              <w:t>148,506,860</w:t>
            </w:r>
          </w:p>
        </w:tc>
      </w:tr>
      <w:tr w:rsidR="0079499D" w14:paraId="11F15EC2" w14:textId="77777777" w:rsidTr="008C0A91">
        <w:tc>
          <w:tcPr>
            <w:tcW w:w="3420" w:type="dxa"/>
          </w:tcPr>
          <w:p w14:paraId="522FF810" w14:textId="33639655" w:rsidR="0079499D" w:rsidRDefault="0079499D" w:rsidP="0079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154C5389" w14:textId="77777777" w:rsidR="0079499D" w:rsidRDefault="0079499D" w:rsidP="0079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773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C2D5A74" w14:textId="77777777" w:rsidR="0079499D" w:rsidRDefault="0079499D" w:rsidP="0079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2F3EA02" w14:textId="77777777" w:rsidR="0079499D" w:rsidRDefault="0079499D" w:rsidP="0079499D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2652EB6" w14:textId="77777777" w:rsidR="0079499D" w:rsidRDefault="0079499D" w:rsidP="007949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EBDC9BE" w14:textId="77777777" w:rsidR="0079499D" w:rsidRDefault="0079499D" w:rsidP="0079499D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7ED2" w14:paraId="209C91FB" w14:textId="77777777" w:rsidTr="008C0A91">
        <w:tc>
          <w:tcPr>
            <w:tcW w:w="3420" w:type="dxa"/>
          </w:tcPr>
          <w:p w14:paraId="73CCFF0E" w14:textId="0941E189" w:rsidR="00527ED2" w:rsidRDefault="00527ED2" w:rsidP="0052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1A61C056" w14:textId="15DD49B8" w:rsidR="00527ED2" w:rsidRDefault="00527ED2" w:rsidP="00527ED2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27ED2">
              <w:rPr>
                <w:rFonts w:asciiTheme="majorBidi" w:hAnsiTheme="majorBidi" w:cstheme="majorBidi"/>
                <w:sz w:val="28"/>
                <w:szCs w:val="28"/>
              </w:rPr>
              <w:t>12,877,324</w:t>
            </w:r>
          </w:p>
        </w:tc>
        <w:tc>
          <w:tcPr>
            <w:tcW w:w="288" w:type="dxa"/>
          </w:tcPr>
          <w:p w14:paraId="331C6DA6" w14:textId="77777777" w:rsidR="00527ED2" w:rsidRPr="00527ED2" w:rsidRDefault="00527ED2" w:rsidP="0052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64A73AF1" w14:textId="5A42B76B" w:rsidR="00527ED2" w:rsidRDefault="00527ED2" w:rsidP="00527ED2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27ED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62E4E" w:rsidRPr="00B62E4E">
              <w:rPr>
                <w:rFonts w:asciiTheme="majorBidi" w:hAnsiTheme="majorBidi" w:cstheme="majorBidi"/>
                <w:sz w:val="28"/>
                <w:szCs w:val="28"/>
              </w:rPr>
              <w:t xml:space="preserve"> (1,160,348)</w:t>
            </w:r>
          </w:p>
        </w:tc>
        <w:tc>
          <w:tcPr>
            <w:tcW w:w="288" w:type="dxa"/>
          </w:tcPr>
          <w:p w14:paraId="7E8D0DE2" w14:textId="77777777" w:rsidR="00527ED2" w:rsidRPr="00527ED2" w:rsidRDefault="00527ED2" w:rsidP="0052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045A8B3F" w14:textId="64AF3733" w:rsidR="00527ED2" w:rsidRDefault="00B62E4E" w:rsidP="00527ED2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2E4E">
              <w:rPr>
                <w:rFonts w:asciiTheme="majorBidi" w:hAnsiTheme="majorBidi" w:cstheme="majorBidi"/>
                <w:sz w:val="28"/>
                <w:szCs w:val="28"/>
              </w:rPr>
              <w:t>11,716,976</w:t>
            </w:r>
          </w:p>
        </w:tc>
      </w:tr>
      <w:tr w:rsidR="00527ED2" w14:paraId="7A44FBAC" w14:textId="77777777" w:rsidTr="00F21078">
        <w:tc>
          <w:tcPr>
            <w:tcW w:w="3420" w:type="dxa"/>
          </w:tcPr>
          <w:p w14:paraId="1488B8D2" w14:textId="77E8B6FF" w:rsidR="00527ED2" w:rsidRDefault="00527ED2" w:rsidP="0052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5C2702CA" w14:textId="65638B55" w:rsidR="00527ED2" w:rsidRDefault="00527ED2" w:rsidP="00527ED2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27ED2">
              <w:rPr>
                <w:rFonts w:asciiTheme="majorBidi" w:hAnsiTheme="majorBidi" w:cstheme="majorBidi"/>
                <w:sz w:val="28"/>
                <w:szCs w:val="28"/>
              </w:rPr>
              <w:t>4,316,849</w:t>
            </w:r>
          </w:p>
        </w:tc>
        <w:tc>
          <w:tcPr>
            <w:tcW w:w="288" w:type="dxa"/>
          </w:tcPr>
          <w:p w14:paraId="5FA2E98E" w14:textId="77777777" w:rsidR="00527ED2" w:rsidRPr="00527ED2" w:rsidRDefault="00527ED2" w:rsidP="0052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E6D531" w14:textId="36E5192A" w:rsidR="00527ED2" w:rsidRDefault="00527ED2" w:rsidP="00527ED2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27ED2">
              <w:rPr>
                <w:rFonts w:asciiTheme="majorBidi" w:hAnsiTheme="majorBidi" w:cstheme="majorBidi"/>
                <w:sz w:val="28"/>
                <w:szCs w:val="28"/>
              </w:rPr>
              <w:t xml:space="preserve"> (3,003,334)</w:t>
            </w:r>
          </w:p>
        </w:tc>
        <w:tc>
          <w:tcPr>
            <w:tcW w:w="288" w:type="dxa"/>
          </w:tcPr>
          <w:p w14:paraId="3D8D5BCB" w14:textId="77777777" w:rsidR="00527ED2" w:rsidRPr="00527ED2" w:rsidRDefault="00527ED2" w:rsidP="0052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3074DEA" w14:textId="0E033F92" w:rsidR="00527ED2" w:rsidRDefault="00527ED2" w:rsidP="00527ED2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27ED2">
              <w:rPr>
                <w:rFonts w:asciiTheme="majorBidi" w:hAnsiTheme="majorBidi" w:cstheme="majorBidi"/>
                <w:sz w:val="28"/>
                <w:szCs w:val="28"/>
              </w:rPr>
              <w:t xml:space="preserve"> 1,313,515 </w:t>
            </w:r>
          </w:p>
        </w:tc>
      </w:tr>
      <w:tr w:rsidR="00527ED2" w14:paraId="525AA5D0" w14:textId="77777777" w:rsidTr="00F21078">
        <w:tc>
          <w:tcPr>
            <w:tcW w:w="3420" w:type="dxa"/>
          </w:tcPr>
          <w:p w14:paraId="4377E474" w14:textId="77777777" w:rsidR="00527ED2" w:rsidRPr="00202128" w:rsidRDefault="00527ED2" w:rsidP="0052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6984106D" w14:textId="16CEA176" w:rsidR="00527ED2" w:rsidRPr="00202128" w:rsidRDefault="00527ED2" w:rsidP="00527ED2">
            <w:pPr>
              <w:pStyle w:val="acctfourfigures"/>
              <w:tabs>
                <w:tab w:val="clear" w:pos="765"/>
                <w:tab w:val="decimal" w:pos="177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27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167,610,14</w:t>
            </w:r>
            <w:r w:rsidR="00B73CD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88" w:type="dxa"/>
          </w:tcPr>
          <w:p w14:paraId="0A772115" w14:textId="77777777" w:rsidR="00527ED2" w:rsidRPr="00527ED2" w:rsidRDefault="00527ED2" w:rsidP="0052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73CE34B" w14:textId="1A38E5BD" w:rsidR="00527ED2" w:rsidRPr="00202128" w:rsidRDefault="00527ED2" w:rsidP="00527ED2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7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="001E4B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527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E4B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072</w:t>
            </w:r>
            <w:r w:rsidRPr="00527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,79</w:t>
            </w:r>
            <w:r w:rsidR="00B73C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527E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8" w:type="dxa"/>
          </w:tcPr>
          <w:p w14:paraId="15E884B9" w14:textId="77777777" w:rsidR="00527ED2" w:rsidRPr="00527ED2" w:rsidRDefault="00527ED2" w:rsidP="00527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43863D5" w14:textId="598DF78D" w:rsidR="00527ED2" w:rsidRPr="00202128" w:rsidRDefault="000202EF" w:rsidP="00527ED2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02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161,537,351</w:t>
            </w:r>
          </w:p>
        </w:tc>
      </w:tr>
    </w:tbl>
    <w:p w14:paraId="7A9808AE" w14:textId="77777777" w:rsidR="00C02AF0" w:rsidRDefault="00C02AF0" w:rsidP="00C02AF0">
      <w:pPr>
        <w:rPr>
          <w:rFonts w:asciiTheme="majorBidi" w:hAnsiTheme="majorBidi" w:cstheme="majorBidi"/>
        </w:rPr>
      </w:pPr>
    </w:p>
    <w:p w14:paraId="3591FF89" w14:textId="29C4C975" w:rsidR="004B3FC9" w:rsidRDefault="004B3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992"/>
        <w:gridCol w:w="288"/>
        <w:gridCol w:w="1584"/>
        <w:gridCol w:w="288"/>
        <w:gridCol w:w="1584"/>
      </w:tblGrid>
      <w:tr w:rsidR="00C02AF0" w14:paraId="30C2039B" w14:textId="77777777" w:rsidTr="008C0A91">
        <w:tc>
          <w:tcPr>
            <w:tcW w:w="3420" w:type="dxa"/>
          </w:tcPr>
          <w:p w14:paraId="3D04FC38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034CB4D5" w14:textId="513F042A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02AF0" w14:paraId="1F20FC34" w14:textId="77777777" w:rsidTr="008C0A91">
        <w:tc>
          <w:tcPr>
            <w:tcW w:w="3420" w:type="dxa"/>
          </w:tcPr>
          <w:p w14:paraId="1E111BF1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1169B3BC" w14:textId="34115C72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46F7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B3FC9" w:rsidRPr="00202128" w14:paraId="035D65A9" w14:textId="77777777" w:rsidTr="008C0A91">
        <w:tc>
          <w:tcPr>
            <w:tcW w:w="3420" w:type="dxa"/>
          </w:tcPr>
          <w:p w14:paraId="4F78269D" w14:textId="77777777" w:rsidR="004B3FC9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2" w:type="dxa"/>
            <w:vAlign w:val="center"/>
          </w:tcPr>
          <w:p w14:paraId="4F6E3910" w14:textId="3EE28F6C" w:rsidR="004B3FC9" w:rsidRPr="00202128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บวกด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และรายได้ดอกเบี้ยที่ยัง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ไม่ถึงกำหนดชำระ</w:t>
            </w:r>
          </w:p>
        </w:tc>
        <w:tc>
          <w:tcPr>
            <w:tcW w:w="288" w:type="dxa"/>
            <w:vAlign w:val="center"/>
          </w:tcPr>
          <w:p w14:paraId="52900775" w14:textId="77777777" w:rsidR="004B3FC9" w:rsidRPr="00202128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16C38975" w14:textId="77777777" w:rsidR="004B3FC9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7AFBE0" w14:textId="667D1AC1" w:rsidR="004B3FC9" w:rsidRPr="00202128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5B1DC18D" w14:textId="77777777" w:rsidR="004B3FC9" w:rsidRPr="00202128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6896EB56" w14:textId="77777777" w:rsidR="004B3FC9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CF1E42" w14:textId="77777777" w:rsidR="004B3FC9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971DC2" w14:textId="24C87F8D" w:rsidR="004B3FC9" w:rsidRPr="00202128" w:rsidRDefault="004B3FC9" w:rsidP="004B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ลูกหนี้เงินให้สินเชื่อสุทธิ</w:t>
            </w:r>
          </w:p>
        </w:tc>
      </w:tr>
      <w:tr w:rsidR="00C02AF0" w14:paraId="371D53CE" w14:textId="77777777" w:rsidTr="008C0A91">
        <w:tc>
          <w:tcPr>
            <w:tcW w:w="3420" w:type="dxa"/>
          </w:tcPr>
          <w:p w14:paraId="3111B121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6" w:type="dxa"/>
            <w:gridSpan w:val="5"/>
          </w:tcPr>
          <w:p w14:paraId="0EC50354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26DB6" w14:paraId="09217926" w14:textId="77777777" w:rsidTr="008C0A91">
        <w:tc>
          <w:tcPr>
            <w:tcW w:w="3420" w:type="dxa"/>
          </w:tcPr>
          <w:p w14:paraId="7B24D8B4" w14:textId="4606CF31" w:rsidR="00126DB6" w:rsidRPr="00202128" w:rsidRDefault="00126DB6" w:rsidP="0093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992" w:type="dxa"/>
          </w:tcPr>
          <w:p w14:paraId="4F9A6D8C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2696CF2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1857EFE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965B284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D7E1612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6DB6" w14:paraId="3CCF1A0D" w14:textId="77777777" w:rsidTr="008C0A91">
        <w:tc>
          <w:tcPr>
            <w:tcW w:w="3420" w:type="dxa"/>
          </w:tcPr>
          <w:p w14:paraId="64315AA7" w14:textId="64E9ADDE" w:rsidR="00126DB6" w:rsidRDefault="00126DB6" w:rsidP="0093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992" w:type="dxa"/>
          </w:tcPr>
          <w:p w14:paraId="546FAD2E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B53A8DB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381D005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6163054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C48B831" w14:textId="77777777" w:rsidR="00126DB6" w:rsidRDefault="00126DB6" w:rsidP="00126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6F76" w14:paraId="0AB9B112" w14:textId="77777777" w:rsidTr="008C0A91">
        <w:tc>
          <w:tcPr>
            <w:tcW w:w="3420" w:type="dxa"/>
          </w:tcPr>
          <w:p w14:paraId="70272E13" w14:textId="2999E4A6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2A1F8870" w14:textId="4195FA0B" w:rsidR="00746F76" w:rsidRDefault="00746F76" w:rsidP="00D2028E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845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140</w:t>
            </w:r>
            <w:r w:rsidRPr="002845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45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725</w:t>
            </w:r>
            <w:r w:rsidRPr="002845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845F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355</w:t>
            </w:r>
          </w:p>
        </w:tc>
        <w:tc>
          <w:tcPr>
            <w:tcW w:w="288" w:type="dxa"/>
          </w:tcPr>
          <w:p w14:paraId="16C1FC25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AF2C78C" w14:textId="31A64CBE" w:rsidR="00746F76" w:rsidRDefault="00746F76" w:rsidP="00D2028E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E0259">
              <w:rPr>
                <w:rFonts w:asciiTheme="majorBidi" w:hAnsiTheme="majorBidi" w:cstheme="majorBidi"/>
                <w:sz w:val="28"/>
                <w:szCs w:val="28"/>
              </w:rPr>
              <w:t>(1,808,132)</w:t>
            </w:r>
          </w:p>
        </w:tc>
        <w:tc>
          <w:tcPr>
            <w:tcW w:w="288" w:type="dxa"/>
          </w:tcPr>
          <w:p w14:paraId="3EDE10DD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839C14E" w14:textId="53DAD935" w:rsidR="00746F76" w:rsidRDefault="00746F76" w:rsidP="00D2028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845F1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845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917</w:t>
            </w:r>
            <w:r w:rsidRPr="002845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223</w:t>
            </w:r>
          </w:p>
        </w:tc>
      </w:tr>
      <w:tr w:rsidR="00746F76" w14:paraId="0556F0F3" w14:textId="77777777" w:rsidTr="008C0A91">
        <w:tc>
          <w:tcPr>
            <w:tcW w:w="3420" w:type="dxa"/>
          </w:tcPr>
          <w:p w14:paraId="10CAA9F4" w14:textId="71FB9099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992" w:type="dxa"/>
          </w:tcPr>
          <w:p w14:paraId="49E6A1C6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69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FD9023F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337F225" w14:textId="77777777" w:rsidR="00746F76" w:rsidRDefault="00746F76" w:rsidP="00746F76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4514552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CDD0007" w14:textId="77777777" w:rsidR="00746F76" w:rsidRDefault="00746F76" w:rsidP="00746F7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6F76" w14:paraId="630D3E57" w14:textId="77777777" w:rsidTr="008C0A91">
        <w:tc>
          <w:tcPr>
            <w:tcW w:w="3420" w:type="dxa"/>
          </w:tcPr>
          <w:p w14:paraId="73665D09" w14:textId="713D7C2A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ของความเสี่ยงด้านเครดิต </w:t>
            </w:r>
          </w:p>
        </w:tc>
        <w:tc>
          <w:tcPr>
            <w:tcW w:w="1992" w:type="dxa"/>
          </w:tcPr>
          <w:p w14:paraId="390C1C67" w14:textId="0DCBAB56" w:rsidR="00746F76" w:rsidRDefault="00746F76" w:rsidP="00746F76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845F1">
              <w:rPr>
                <w:rFonts w:asciiTheme="majorBidi" w:hAnsiTheme="majorBidi" w:cstheme="majorBidi"/>
                <w:sz w:val="28"/>
                <w:szCs w:val="28"/>
              </w:rPr>
              <w:t>12,479,015</w:t>
            </w:r>
          </w:p>
        </w:tc>
        <w:tc>
          <w:tcPr>
            <w:tcW w:w="288" w:type="dxa"/>
          </w:tcPr>
          <w:p w14:paraId="20AA7842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6D4317A" w14:textId="5978B6FE" w:rsidR="00746F76" w:rsidRDefault="00746F76" w:rsidP="00746F76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E0259">
              <w:rPr>
                <w:rFonts w:asciiTheme="majorBidi" w:hAnsiTheme="majorBidi" w:cstheme="majorBidi"/>
                <w:sz w:val="28"/>
                <w:szCs w:val="28"/>
              </w:rPr>
              <w:t>(1,095,800)</w:t>
            </w:r>
          </w:p>
        </w:tc>
        <w:tc>
          <w:tcPr>
            <w:tcW w:w="288" w:type="dxa"/>
          </w:tcPr>
          <w:p w14:paraId="557AE352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66F9DFF" w14:textId="07110352" w:rsidR="00746F76" w:rsidRDefault="00746F76" w:rsidP="00746F76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845F1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383</w:t>
            </w:r>
            <w:r w:rsidRPr="002845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215</w:t>
            </w:r>
          </w:p>
        </w:tc>
      </w:tr>
      <w:tr w:rsidR="00746F76" w14:paraId="0EB025F5" w14:textId="77777777" w:rsidTr="00F21078">
        <w:tc>
          <w:tcPr>
            <w:tcW w:w="3420" w:type="dxa"/>
          </w:tcPr>
          <w:p w14:paraId="3ABA5EAF" w14:textId="79FEAFD1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992" w:type="dxa"/>
            <w:tcBorders>
              <w:bottom w:val="single" w:sz="4" w:space="0" w:color="auto"/>
            </w:tcBorders>
          </w:tcPr>
          <w:p w14:paraId="1ACF2F27" w14:textId="32B91A7C" w:rsidR="00746F76" w:rsidRDefault="00746F76" w:rsidP="00F21078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845F1">
              <w:rPr>
                <w:rFonts w:asciiTheme="majorBidi" w:hAnsiTheme="majorBidi" w:cstheme="majorBidi"/>
                <w:sz w:val="28"/>
                <w:szCs w:val="28"/>
              </w:rPr>
              <w:t>4,213,087</w:t>
            </w:r>
          </w:p>
        </w:tc>
        <w:tc>
          <w:tcPr>
            <w:tcW w:w="288" w:type="dxa"/>
          </w:tcPr>
          <w:p w14:paraId="19509AE6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4533814" w14:textId="0239DBA5" w:rsidR="00746F76" w:rsidRDefault="00746F76" w:rsidP="00F2107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E0259">
              <w:rPr>
                <w:rFonts w:asciiTheme="majorBidi" w:hAnsiTheme="majorBidi" w:cstheme="majorBidi"/>
                <w:sz w:val="28"/>
                <w:szCs w:val="28"/>
              </w:rPr>
              <w:t>(2,859,021)</w:t>
            </w:r>
          </w:p>
        </w:tc>
        <w:tc>
          <w:tcPr>
            <w:tcW w:w="288" w:type="dxa"/>
          </w:tcPr>
          <w:p w14:paraId="479B3EE4" w14:textId="77777777" w:rsidR="00746F76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9C892B0" w14:textId="00ABFF32" w:rsidR="00746F76" w:rsidRDefault="00746F76" w:rsidP="00F2107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845F1">
              <w:rPr>
                <w:rFonts w:asciiTheme="majorBidi" w:hAnsiTheme="majorBidi" w:cstheme="majorBidi"/>
                <w:sz w:val="28"/>
                <w:szCs w:val="28"/>
              </w:rPr>
              <w:t>1,354,06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</w:p>
        </w:tc>
      </w:tr>
      <w:tr w:rsidR="00746F76" w14:paraId="41E24AEB" w14:textId="77777777" w:rsidTr="00F21078">
        <w:tc>
          <w:tcPr>
            <w:tcW w:w="3420" w:type="dxa"/>
          </w:tcPr>
          <w:p w14:paraId="16ACEE70" w14:textId="77777777" w:rsidR="00746F76" w:rsidRPr="00202128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92" w:type="dxa"/>
            <w:tcBorders>
              <w:top w:val="single" w:sz="4" w:space="0" w:color="auto"/>
              <w:bottom w:val="double" w:sz="4" w:space="0" w:color="auto"/>
            </w:tcBorders>
          </w:tcPr>
          <w:p w14:paraId="03440EA4" w14:textId="6169C1C2" w:rsidR="00746F76" w:rsidRPr="00202128" w:rsidRDefault="00746F76" w:rsidP="00F21078">
            <w:pPr>
              <w:pStyle w:val="acctfourfigures"/>
              <w:tabs>
                <w:tab w:val="clear" w:pos="765"/>
                <w:tab w:val="decimal" w:pos="16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157,417,457</w:t>
            </w:r>
          </w:p>
        </w:tc>
        <w:tc>
          <w:tcPr>
            <w:tcW w:w="288" w:type="dxa"/>
          </w:tcPr>
          <w:p w14:paraId="64F255C9" w14:textId="77777777" w:rsidR="00746F76" w:rsidRPr="00202128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3FD1E04E" w14:textId="313B20D7" w:rsidR="00746F76" w:rsidRPr="00202128" w:rsidRDefault="00746F76" w:rsidP="00F2107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(5,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762</w:t>
            </w:r>
            <w:r w:rsidRPr="00865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,953)</w:t>
            </w:r>
          </w:p>
        </w:tc>
        <w:tc>
          <w:tcPr>
            <w:tcW w:w="288" w:type="dxa"/>
          </w:tcPr>
          <w:p w14:paraId="7196EA79" w14:textId="77777777" w:rsidR="00746F76" w:rsidRPr="00202128" w:rsidRDefault="00746F76" w:rsidP="00746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45AE1181" w14:textId="44679805" w:rsidR="00746F76" w:rsidRPr="00202128" w:rsidRDefault="00746F76" w:rsidP="00F21078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151,</w:t>
            </w:r>
            <w:r w:rsidRPr="00865E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654</w:t>
            </w:r>
            <w:r w:rsidRPr="00865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,504</w:t>
            </w:r>
          </w:p>
        </w:tc>
      </w:tr>
    </w:tbl>
    <w:p w14:paraId="3D4D81A4" w14:textId="597307BD" w:rsidR="00AC59CD" w:rsidRPr="006B417E" w:rsidRDefault="00AC59CD" w:rsidP="00AC59CD">
      <w:pPr>
        <w:rPr>
          <w:rFonts w:asciiTheme="majorBidi" w:hAnsiTheme="majorBidi" w:cstheme="majorBidi"/>
        </w:rPr>
      </w:pPr>
    </w:p>
    <w:p w14:paraId="61733D3A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  <w:lang w:val="th-TH"/>
        </w:rPr>
        <w:t xml:space="preserve">ระยะเวลาการให้สินเชื่อแก่ลูกหนี้โดยปกติของกลุ่มบริษัทและบริษัท มีระยะเวลาตั้งแต่ </w:t>
      </w:r>
      <w:r w:rsidRPr="006B417E">
        <w:rPr>
          <w:rFonts w:asciiTheme="majorBidi" w:hAnsiTheme="majorBidi" w:cstheme="majorBidi"/>
          <w:sz w:val="28"/>
          <w:szCs w:val="28"/>
        </w:rPr>
        <w:t>3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เดือน </w:t>
      </w:r>
      <w:r w:rsidRPr="00FE759A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Pr="00FE759A">
        <w:rPr>
          <w:rFonts w:asciiTheme="majorBidi" w:hAnsiTheme="majorBidi" w:cstheme="majorBidi"/>
          <w:sz w:val="28"/>
          <w:szCs w:val="28"/>
        </w:rPr>
        <w:t xml:space="preserve">80 </w:t>
      </w:r>
      <w:r w:rsidRPr="00FE759A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43B72D21" w14:textId="5BC9A4AA" w:rsidR="00AC59CD" w:rsidRPr="00EA22C0" w:rsidRDefault="00AC59CD" w:rsidP="00EA22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  <w:r w:rsidRPr="006B417E">
        <w:rPr>
          <w:rFonts w:asciiTheme="majorBidi" w:hAnsiTheme="majorBidi" w:cstheme="majorBidi"/>
          <w:b/>
          <w:bCs/>
          <w:sz w:val="28"/>
          <w:szCs w:val="28"/>
        </w:rPr>
        <w:t xml:space="preserve">3.2.2   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ลูกหนี้ตามสัญญาเช่าซื้อ</w:t>
      </w:r>
    </w:p>
    <w:p w14:paraId="654B2400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0EB10C1D" w14:textId="2B0A80D0" w:rsidR="00AC59CD" w:rsidRPr="006B417E" w:rsidRDefault="00AC59CD" w:rsidP="00AC59CD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DB66A1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DB66A1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="00DB66A1"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Cs/>
          <w:sz w:val="28"/>
          <w:szCs w:val="28"/>
        </w:rPr>
        <w:t>256</w:t>
      </w:r>
      <w:r w:rsidR="00746F76">
        <w:rPr>
          <w:rFonts w:asciiTheme="majorBidi" w:hAnsiTheme="majorBidi" w:cstheme="majorBidi"/>
          <w:bCs/>
          <w:sz w:val="28"/>
          <w:szCs w:val="28"/>
        </w:rPr>
        <w:t>8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6B417E">
        <w:rPr>
          <w:rFonts w:asciiTheme="majorBidi" w:hAnsiTheme="majorBidi" w:cstheme="majorBidi"/>
          <w:bCs/>
          <w:sz w:val="28"/>
          <w:szCs w:val="28"/>
        </w:rPr>
        <w:t>31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 xml:space="preserve">ธันวาคม </w:t>
      </w:r>
      <w:r w:rsidRPr="006B417E">
        <w:rPr>
          <w:rFonts w:asciiTheme="majorBidi" w:hAnsiTheme="majorBidi" w:cstheme="majorBidi"/>
          <w:bCs/>
          <w:sz w:val="28"/>
          <w:szCs w:val="28"/>
        </w:rPr>
        <w:t>256</w:t>
      </w:r>
      <w:r w:rsidR="00746F76">
        <w:rPr>
          <w:rFonts w:asciiTheme="majorBidi" w:hAnsiTheme="majorBidi" w:cstheme="majorBidi"/>
          <w:bCs/>
          <w:sz w:val="28"/>
          <w:szCs w:val="28"/>
        </w:rPr>
        <w:t>7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สำหรับลูกหนี้ตามสัญญาเช่าซื้อ โดยไม่คำนึงถึงหลักประกันและการปรับเครดิตให้ดีขึ้นด้านอื่น</w:t>
      </w:r>
      <w:r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b/>
          <w:sz w:val="28"/>
          <w:szCs w:val="28"/>
          <w:cs/>
        </w:rPr>
        <w:t>ๆ</w:t>
      </w:r>
    </w:p>
    <w:p w14:paraId="392A6E88" w14:textId="77777777" w:rsidR="00AC59CD" w:rsidRPr="006B417E" w:rsidRDefault="00AC59CD" w:rsidP="00AC59CD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C02AF0" w14:paraId="7154DFDD" w14:textId="77777777" w:rsidTr="00C64965">
        <w:trPr>
          <w:tblHeader/>
        </w:trPr>
        <w:tc>
          <w:tcPr>
            <w:tcW w:w="3600" w:type="dxa"/>
          </w:tcPr>
          <w:p w14:paraId="3667D072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47B47763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02AF0" w14:paraId="328B0405" w14:textId="77777777" w:rsidTr="00C64965">
        <w:trPr>
          <w:tblHeader/>
        </w:trPr>
        <w:tc>
          <w:tcPr>
            <w:tcW w:w="3600" w:type="dxa"/>
          </w:tcPr>
          <w:p w14:paraId="601D0563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54649A94" w14:textId="09668DD8" w:rsidR="00C02AF0" w:rsidRDefault="00DB66A1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30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C02AF0"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02AF0" w:rsidRPr="006B41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46F76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230EFE" w:rsidRPr="00202128" w14:paraId="4463404E" w14:textId="77777777" w:rsidTr="00C64965">
        <w:trPr>
          <w:tblHeader/>
        </w:trPr>
        <w:tc>
          <w:tcPr>
            <w:tcW w:w="3600" w:type="dxa"/>
          </w:tcPr>
          <w:p w14:paraId="1A260F02" w14:textId="77777777" w:rsidR="00230EFE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411A7560" w14:textId="7A2C14D7" w:rsidR="00230EFE" w:rsidRPr="00202128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2F15BFD0" w14:textId="77777777" w:rsidR="00230EFE" w:rsidRPr="00202128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158EA4EE" w14:textId="77777777" w:rsidR="00230EFE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6C6387" w14:textId="1C59FCA7" w:rsidR="00230EFE" w:rsidRPr="00202128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09333180" w14:textId="77777777" w:rsidR="00230EFE" w:rsidRPr="00202128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4B76D8AD" w14:textId="77777777" w:rsidR="00230EFE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634249" w14:textId="77777777" w:rsidR="00230EFE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FEADEE" w14:textId="5FF2B166" w:rsidR="00230EFE" w:rsidRPr="00202128" w:rsidRDefault="00230EFE" w:rsidP="00230E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C02AF0" w14:paraId="531BF7A2" w14:textId="77777777" w:rsidTr="00C64965">
        <w:trPr>
          <w:tblHeader/>
        </w:trPr>
        <w:tc>
          <w:tcPr>
            <w:tcW w:w="3600" w:type="dxa"/>
          </w:tcPr>
          <w:p w14:paraId="2EA6B6B2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4CBB93A5" w14:textId="77777777" w:rsidR="00C02AF0" w:rsidRPr="00202128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2AF0" w14:paraId="6FADF068" w14:textId="77777777" w:rsidTr="00230EFE">
        <w:tc>
          <w:tcPr>
            <w:tcW w:w="3600" w:type="dxa"/>
          </w:tcPr>
          <w:p w14:paraId="72F7E1C2" w14:textId="77777777" w:rsidR="00C02AF0" w:rsidRPr="00202128" w:rsidRDefault="00C02AF0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2A9CBC80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9F83910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2B20E5B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3DD6FFC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11DCF7F" w14:textId="77777777" w:rsidR="00C02AF0" w:rsidRDefault="00C02AF0" w:rsidP="00867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14DB" w14:paraId="40F48066" w14:textId="77777777" w:rsidTr="00230EFE">
        <w:tc>
          <w:tcPr>
            <w:tcW w:w="3600" w:type="dxa"/>
          </w:tcPr>
          <w:p w14:paraId="7EECCB9A" w14:textId="52C482EB" w:rsidR="009314DB" w:rsidRDefault="009314DB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5D4BC80F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F46BDB1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7E80BC4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C181739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33FC851" w14:textId="77777777" w:rsidR="009314DB" w:rsidRDefault="009314DB" w:rsidP="0093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3D4B" w14:paraId="43839E18" w14:textId="77777777" w:rsidTr="00230EFE">
        <w:tc>
          <w:tcPr>
            <w:tcW w:w="3600" w:type="dxa"/>
          </w:tcPr>
          <w:p w14:paraId="7EEEB301" w14:textId="2B4CB430" w:rsidR="003B3D4B" w:rsidRDefault="003B3D4B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26561810" w14:textId="377D71BA" w:rsidR="003B3D4B" w:rsidRDefault="003B3D4B" w:rsidP="00D2028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B3D4B">
              <w:rPr>
                <w:rFonts w:asciiTheme="majorBidi" w:hAnsiTheme="majorBidi" w:cstheme="majorBidi"/>
                <w:sz w:val="28"/>
                <w:szCs w:val="28"/>
              </w:rPr>
              <w:t xml:space="preserve"> 3,595,704 </w:t>
            </w:r>
          </w:p>
        </w:tc>
        <w:tc>
          <w:tcPr>
            <w:tcW w:w="288" w:type="dxa"/>
          </w:tcPr>
          <w:p w14:paraId="4FE5EA77" w14:textId="77777777" w:rsidR="003B3D4B" w:rsidRPr="003B3D4B" w:rsidRDefault="003B3D4B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4260AA1A" w14:textId="6280BFBD" w:rsidR="003B3D4B" w:rsidRDefault="003B3D4B" w:rsidP="00D2028E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B3D4B">
              <w:rPr>
                <w:rFonts w:asciiTheme="majorBidi" w:hAnsiTheme="majorBidi" w:cstheme="majorBidi"/>
                <w:sz w:val="28"/>
                <w:szCs w:val="28"/>
              </w:rPr>
              <w:t xml:space="preserve"> (32,863)</w:t>
            </w:r>
          </w:p>
        </w:tc>
        <w:tc>
          <w:tcPr>
            <w:tcW w:w="288" w:type="dxa"/>
          </w:tcPr>
          <w:p w14:paraId="116A7D3E" w14:textId="77777777" w:rsidR="003B3D4B" w:rsidRPr="003B3D4B" w:rsidRDefault="003B3D4B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3D53662D" w14:textId="0048A755" w:rsidR="003B3D4B" w:rsidRDefault="003B3D4B" w:rsidP="00D2028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B3D4B">
              <w:rPr>
                <w:rFonts w:asciiTheme="majorBidi" w:hAnsiTheme="majorBidi" w:cstheme="majorBidi"/>
                <w:sz w:val="28"/>
                <w:szCs w:val="28"/>
              </w:rPr>
              <w:t xml:space="preserve"> 3,562,841 </w:t>
            </w:r>
          </w:p>
        </w:tc>
      </w:tr>
      <w:tr w:rsidR="009314DB" w14:paraId="2168ABA6" w14:textId="77777777" w:rsidTr="00230EFE">
        <w:tc>
          <w:tcPr>
            <w:tcW w:w="3600" w:type="dxa"/>
          </w:tcPr>
          <w:p w14:paraId="2B54DF14" w14:textId="56611100" w:rsidR="009314DB" w:rsidRDefault="009314DB" w:rsidP="00D2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71FECC5E" w14:textId="77777777" w:rsidR="009314DB" w:rsidRDefault="009314DB" w:rsidP="003B3D4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6F324A3" w14:textId="77777777" w:rsidR="009314DB" w:rsidRDefault="009314DB" w:rsidP="003B3D4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8D17009" w14:textId="77777777" w:rsidR="009314DB" w:rsidRDefault="009314DB" w:rsidP="003B3D4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5C3D58C" w14:textId="77777777" w:rsidR="009314DB" w:rsidRDefault="009314DB" w:rsidP="003B3D4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4E43240" w14:textId="77777777" w:rsidR="009314DB" w:rsidRDefault="009314DB" w:rsidP="003B3D4B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3D4B" w14:paraId="6669474C" w14:textId="77777777" w:rsidTr="00230EFE">
        <w:tc>
          <w:tcPr>
            <w:tcW w:w="3600" w:type="dxa"/>
          </w:tcPr>
          <w:p w14:paraId="478DD672" w14:textId="0244329C" w:rsidR="003B3D4B" w:rsidRDefault="003B3D4B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2768B6C5" w14:textId="4FF92EB5" w:rsidR="003B3D4B" w:rsidRDefault="003B3D4B" w:rsidP="003B3D4B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B3D4B">
              <w:rPr>
                <w:rFonts w:asciiTheme="majorBidi" w:hAnsiTheme="majorBidi" w:cstheme="majorBidi"/>
                <w:sz w:val="28"/>
                <w:szCs w:val="28"/>
              </w:rPr>
              <w:t xml:space="preserve"> 254,284 </w:t>
            </w:r>
          </w:p>
        </w:tc>
        <w:tc>
          <w:tcPr>
            <w:tcW w:w="288" w:type="dxa"/>
          </w:tcPr>
          <w:p w14:paraId="773877DC" w14:textId="77777777" w:rsidR="003B3D4B" w:rsidRPr="003B3D4B" w:rsidRDefault="003B3D4B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4C5B1A06" w14:textId="2581BFA1" w:rsidR="003B3D4B" w:rsidRDefault="003B3D4B" w:rsidP="003B3D4B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B3D4B">
              <w:rPr>
                <w:rFonts w:asciiTheme="majorBidi" w:hAnsiTheme="majorBidi" w:cstheme="majorBidi"/>
                <w:sz w:val="28"/>
                <w:szCs w:val="28"/>
              </w:rPr>
              <w:t xml:space="preserve"> (43,124)</w:t>
            </w:r>
          </w:p>
        </w:tc>
        <w:tc>
          <w:tcPr>
            <w:tcW w:w="288" w:type="dxa"/>
          </w:tcPr>
          <w:p w14:paraId="5E022F9F" w14:textId="77777777" w:rsidR="003B3D4B" w:rsidRPr="003B3D4B" w:rsidRDefault="003B3D4B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</w:tcPr>
          <w:p w14:paraId="14E9BFA1" w14:textId="7DA15036" w:rsidR="003B3D4B" w:rsidRDefault="003B3D4B" w:rsidP="003B3D4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B3D4B">
              <w:rPr>
                <w:rFonts w:asciiTheme="majorBidi" w:hAnsiTheme="majorBidi" w:cstheme="majorBidi"/>
                <w:sz w:val="28"/>
                <w:szCs w:val="28"/>
              </w:rPr>
              <w:t xml:space="preserve"> 211,160 </w:t>
            </w:r>
          </w:p>
        </w:tc>
      </w:tr>
      <w:tr w:rsidR="003B3D4B" w14:paraId="035BEB6B" w14:textId="77777777" w:rsidTr="00F21078">
        <w:tc>
          <w:tcPr>
            <w:tcW w:w="3600" w:type="dxa"/>
          </w:tcPr>
          <w:p w14:paraId="28F7B099" w14:textId="0A754AC0" w:rsidR="003B3D4B" w:rsidRDefault="003B3D4B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413EB313" w14:textId="1387FB9B" w:rsidR="003B3D4B" w:rsidRDefault="003B3D4B" w:rsidP="003B3D4B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B3D4B">
              <w:rPr>
                <w:rFonts w:asciiTheme="majorBidi" w:hAnsiTheme="majorBidi" w:cstheme="majorBidi"/>
                <w:sz w:val="28"/>
                <w:szCs w:val="28"/>
              </w:rPr>
              <w:t xml:space="preserve"> 138,618 </w:t>
            </w:r>
          </w:p>
        </w:tc>
        <w:tc>
          <w:tcPr>
            <w:tcW w:w="288" w:type="dxa"/>
          </w:tcPr>
          <w:p w14:paraId="1D68C369" w14:textId="77777777" w:rsidR="003B3D4B" w:rsidRPr="003B3D4B" w:rsidRDefault="003B3D4B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1D4F03" w14:textId="62CC350F" w:rsidR="003B3D4B" w:rsidRDefault="003B3D4B" w:rsidP="003B3D4B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B3D4B">
              <w:rPr>
                <w:rFonts w:asciiTheme="majorBidi" w:hAnsiTheme="majorBidi" w:cstheme="majorBidi"/>
                <w:sz w:val="28"/>
                <w:szCs w:val="28"/>
              </w:rPr>
              <w:t xml:space="preserve"> (89,605)</w:t>
            </w:r>
          </w:p>
        </w:tc>
        <w:tc>
          <w:tcPr>
            <w:tcW w:w="288" w:type="dxa"/>
          </w:tcPr>
          <w:p w14:paraId="1A6D04F4" w14:textId="77777777" w:rsidR="003B3D4B" w:rsidRPr="003B3D4B" w:rsidRDefault="003B3D4B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363B677" w14:textId="4F1C72CA" w:rsidR="003B3D4B" w:rsidRDefault="003B3D4B" w:rsidP="003B3D4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B3D4B">
              <w:rPr>
                <w:rFonts w:asciiTheme="majorBidi" w:hAnsiTheme="majorBidi" w:cstheme="majorBidi"/>
                <w:sz w:val="28"/>
                <w:szCs w:val="28"/>
              </w:rPr>
              <w:t xml:space="preserve"> 49,013 </w:t>
            </w:r>
          </w:p>
        </w:tc>
      </w:tr>
      <w:tr w:rsidR="003B3D4B" w14:paraId="2CCECE7B" w14:textId="77777777" w:rsidTr="00F21078">
        <w:tc>
          <w:tcPr>
            <w:tcW w:w="3600" w:type="dxa"/>
          </w:tcPr>
          <w:p w14:paraId="786328D5" w14:textId="77777777" w:rsidR="003B3D4B" w:rsidRPr="00202128" w:rsidRDefault="003B3D4B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0F225FBB" w14:textId="24789D14" w:rsidR="003B3D4B" w:rsidRPr="003B3D4B" w:rsidRDefault="003B3D4B" w:rsidP="003B3D4B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D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3,988,606 </w:t>
            </w:r>
          </w:p>
        </w:tc>
        <w:tc>
          <w:tcPr>
            <w:tcW w:w="288" w:type="dxa"/>
          </w:tcPr>
          <w:p w14:paraId="34BF2F39" w14:textId="77777777" w:rsidR="003B3D4B" w:rsidRPr="003B3D4B" w:rsidRDefault="003B3D4B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25837094" w14:textId="422EDEF5" w:rsidR="003B3D4B" w:rsidRPr="003B3D4B" w:rsidRDefault="003B3D4B" w:rsidP="003B3D4B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D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(165,592)</w:t>
            </w:r>
          </w:p>
        </w:tc>
        <w:tc>
          <w:tcPr>
            <w:tcW w:w="288" w:type="dxa"/>
          </w:tcPr>
          <w:p w14:paraId="3E82B38F" w14:textId="77777777" w:rsidR="003B3D4B" w:rsidRPr="003B3D4B" w:rsidRDefault="003B3D4B" w:rsidP="003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372F4DF7" w14:textId="1B2C3CEA" w:rsidR="003B3D4B" w:rsidRPr="003B3D4B" w:rsidRDefault="003B3D4B" w:rsidP="003B3D4B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D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3,823,014 </w:t>
            </w:r>
          </w:p>
        </w:tc>
      </w:tr>
    </w:tbl>
    <w:p w14:paraId="271AEB1D" w14:textId="77777777" w:rsidR="008B31C4" w:rsidRPr="006B417E" w:rsidRDefault="008B31C4" w:rsidP="008B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2"/>
          <w:szCs w:val="22"/>
          <w:vertAlign w:val="superscript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8B31C4" w14:paraId="7013CDAF" w14:textId="77777777" w:rsidTr="00C64965">
        <w:tc>
          <w:tcPr>
            <w:tcW w:w="3600" w:type="dxa"/>
          </w:tcPr>
          <w:p w14:paraId="0961ABCB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03084A37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B31C4" w14:paraId="4EB11D92" w14:textId="77777777" w:rsidTr="00C64965">
        <w:tc>
          <w:tcPr>
            <w:tcW w:w="3600" w:type="dxa"/>
          </w:tcPr>
          <w:p w14:paraId="42C6AB23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5AA03228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B31C4" w:rsidRPr="00202128" w14:paraId="0FB4A609" w14:textId="77777777" w:rsidTr="00C64965">
        <w:tc>
          <w:tcPr>
            <w:tcW w:w="3600" w:type="dxa"/>
          </w:tcPr>
          <w:p w14:paraId="7BC8393C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4B48B2C6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3EFF390F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603CDA33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8BC9FF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22D0EB98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43EAE349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1E42C9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F4D5A4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8B31C4" w14:paraId="1A7CFE67" w14:textId="77777777" w:rsidTr="00C64965">
        <w:tc>
          <w:tcPr>
            <w:tcW w:w="3600" w:type="dxa"/>
          </w:tcPr>
          <w:p w14:paraId="20525640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11C3AAD2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B31C4" w14:paraId="5F6D894D" w14:textId="77777777" w:rsidTr="00C64965">
        <w:tc>
          <w:tcPr>
            <w:tcW w:w="3600" w:type="dxa"/>
          </w:tcPr>
          <w:p w14:paraId="48386D2A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37C0C37E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9188D70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DF70BA2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98608C3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60B028C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1C4" w14:paraId="650D7CA0" w14:textId="77777777" w:rsidTr="00C64965">
        <w:tc>
          <w:tcPr>
            <w:tcW w:w="3600" w:type="dxa"/>
          </w:tcPr>
          <w:p w14:paraId="08394404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17F2F64B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EDF4E7F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7D34145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E7BB375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AA05C9B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1C4" w14:paraId="2FB98B02" w14:textId="77777777" w:rsidTr="00C64965">
        <w:tc>
          <w:tcPr>
            <w:tcW w:w="3600" w:type="dxa"/>
          </w:tcPr>
          <w:p w14:paraId="5172E98E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4076C7D9" w14:textId="77777777" w:rsidR="008B31C4" w:rsidRDefault="008B31C4" w:rsidP="00020FF1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D7B2C">
              <w:rPr>
                <w:rFonts w:asciiTheme="majorBidi" w:hAnsiTheme="majorBidi" w:cstheme="majorBidi"/>
                <w:sz w:val="28"/>
                <w:szCs w:val="28"/>
              </w:rPr>
              <w:t>3,374,5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69</w:t>
            </w:r>
          </w:p>
        </w:tc>
        <w:tc>
          <w:tcPr>
            <w:tcW w:w="288" w:type="dxa"/>
          </w:tcPr>
          <w:p w14:paraId="27DDB2D0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F21AD60" w14:textId="77777777" w:rsidR="008B31C4" w:rsidRDefault="008B31C4" w:rsidP="00020FF1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6BC9">
              <w:rPr>
                <w:rFonts w:asciiTheme="majorBidi" w:hAnsiTheme="majorBidi" w:cstheme="majorBidi"/>
                <w:sz w:val="28"/>
                <w:szCs w:val="28"/>
              </w:rPr>
              <w:t>(42,809)</w:t>
            </w:r>
          </w:p>
        </w:tc>
        <w:tc>
          <w:tcPr>
            <w:tcW w:w="288" w:type="dxa"/>
          </w:tcPr>
          <w:p w14:paraId="4A053795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53224C6" w14:textId="77777777" w:rsidR="008B31C4" w:rsidRDefault="008B31C4" w:rsidP="00D2028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6BC9">
              <w:rPr>
                <w:rFonts w:asciiTheme="majorBidi" w:hAnsiTheme="majorBidi" w:cstheme="majorBidi"/>
                <w:sz w:val="28"/>
                <w:szCs w:val="28"/>
              </w:rPr>
              <w:t>3,331,76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</w:t>
            </w:r>
          </w:p>
        </w:tc>
      </w:tr>
      <w:tr w:rsidR="008B31C4" w14:paraId="370D83B7" w14:textId="77777777" w:rsidTr="00F21078">
        <w:tc>
          <w:tcPr>
            <w:tcW w:w="3600" w:type="dxa"/>
          </w:tcPr>
          <w:p w14:paraId="7C16A5B6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0BE03D18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51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4946C81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D135FD7" w14:textId="77777777" w:rsidR="008B31C4" w:rsidRDefault="008B31C4" w:rsidP="00C64965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2B507FD1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A443E0E" w14:textId="77777777" w:rsidR="008B31C4" w:rsidRDefault="008B31C4" w:rsidP="00D2028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1C4" w14:paraId="2AAD80C7" w14:textId="77777777" w:rsidTr="00C64965">
        <w:tc>
          <w:tcPr>
            <w:tcW w:w="3600" w:type="dxa"/>
          </w:tcPr>
          <w:p w14:paraId="1C82DB26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631E0836" w14:textId="77777777" w:rsidR="008B31C4" w:rsidRDefault="008B31C4" w:rsidP="00DA36F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D7B2C">
              <w:rPr>
                <w:rFonts w:asciiTheme="majorBidi" w:hAnsiTheme="majorBidi" w:cstheme="majorBidi"/>
                <w:sz w:val="28"/>
                <w:szCs w:val="28"/>
              </w:rPr>
              <w:t>339,229</w:t>
            </w:r>
          </w:p>
        </w:tc>
        <w:tc>
          <w:tcPr>
            <w:tcW w:w="288" w:type="dxa"/>
          </w:tcPr>
          <w:p w14:paraId="122DDD6E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4948853" w14:textId="77777777" w:rsidR="008B31C4" w:rsidRDefault="008B31C4" w:rsidP="00C64965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6BC9">
              <w:rPr>
                <w:rFonts w:asciiTheme="majorBidi" w:hAnsiTheme="majorBidi" w:cstheme="majorBidi"/>
                <w:sz w:val="28"/>
                <w:szCs w:val="28"/>
              </w:rPr>
              <w:t>(62,073)</w:t>
            </w:r>
          </w:p>
        </w:tc>
        <w:tc>
          <w:tcPr>
            <w:tcW w:w="288" w:type="dxa"/>
          </w:tcPr>
          <w:p w14:paraId="513E96F1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9317DA1" w14:textId="77777777" w:rsidR="008B31C4" w:rsidRDefault="008B31C4" w:rsidP="00D2028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6BC9">
              <w:rPr>
                <w:rFonts w:asciiTheme="majorBidi" w:hAnsiTheme="majorBidi" w:cstheme="majorBidi"/>
                <w:sz w:val="28"/>
                <w:szCs w:val="28"/>
              </w:rPr>
              <w:t>277,156</w:t>
            </w:r>
          </w:p>
        </w:tc>
      </w:tr>
      <w:tr w:rsidR="008B31C4" w14:paraId="34E0B614" w14:textId="77777777" w:rsidTr="00F21078">
        <w:tc>
          <w:tcPr>
            <w:tcW w:w="3600" w:type="dxa"/>
          </w:tcPr>
          <w:p w14:paraId="5D320C5C" w14:textId="3E11B04A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64111CDB" w14:textId="77777777" w:rsidR="008B31C4" w:rsidRDefault="008B31C4" w:rsidP="00F21078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D7B2C">
              <w:rPr>
                <w:rFonts w:asciiTheme="majorBidi" w:hAnsiTheme="majorBidi" w:cstheme="majorBidi"/>
                <w:sz w:val="28"/>
                <w:szCs w:val="28"/>
              </w:rPr>
              <w:t>181,826</w:t>
            </w:r>
          </w:p>
        </w:tc>
        <w:tc>
          <w:tcPr>
            <w:tcW w:w="288" w:type="dxa"/>
          </w:tcPr>
          <w:p w14:paraId="7F8CEBED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C43D24A" w14:textId="77777777" w:rsidR="008B31C4" w:rsidRDefault="008B31C4" w:rsidP="00F2107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6BC9">
              <w:rPr>
                <w:rFonts w:asciiTheme="majorBidi" w:hAnsiTheme="majorBidi" w:cstheme="majorBidi"/>
                <w:sz w:val="28"/>
                <w:szCs w:val="28"/>
              </w:rPr>
              <w:t>(113,574)</w:t>
            </w:r>
          </w:p>
        </w:tc>
        <w:tc>
          <w:tcPr>
            <w:tcW w:w="288" w:type="dxa"/>
          </w:tcPr>
          <w:p w14:paraId="30E75001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F4F827" w14:textId="77777777" w:rsidR="008B31C4" w:rsidRDefault="008B31C4" w:rsidP="00D2028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66BC9">
              <w:rPr>
                <w:rFonts w:asciiTheme="majorBidi" w:hAnsiTheme="majorBidi" w:cstheme="majorBidi"/>
                <w:sz w:val="28"/>
                <w:szCs w:val="28"/>
              </w:rPr>
              <w:t>68,252</w:t>
            </w:r>
          </w:p>
        </w:tc>
      </w:tr>
      <w:tr w:rsidR="008B31C4" w14:paraId="6A065081" w14:textId="77777777" w:rsidTr="00F21078">
        <w:tc>
          <w:tcPr>
            <w:tcW w:w="3600" w:type="dxa"/>
          </w:tcPr>
          <w:p w14:paraId="2BB5E2CD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7BCA9B86" w14:textId="77777777" w:rsidR="008B31C4" w:rsidRPr="00202128" w:rsidRDefault="008B31C4" w:rsidP="00F21078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7B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3,895,62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88" w:type="dxa"/>
          </w:tcPr>
          <w:p w14:paraId="26BD67B5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4B404054" w14:textId="77777777" w:rsidR="008B31C4" w:rsidRPr="00202128" w:rsidRDefault="008B31C4" w:rsidP="00F2107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7C2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(218,456)</w:t>
            </w:r>
          </w:p>
        </w:tc>
        <w:tc>
          <w:tcPr>
            <w:tcW w:w="288" w:type="dxa"/>
          </w:tcPr>
          <w:p w14:paraId="7AF0AB7B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DEF8D22" w14:textId="77777777" w:rsidR="008B31C4" w:rsidRPr="00D2028E" w:rsidRDefault="008B31C4" w:rsidP="00D2028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028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3,677,16</w:t>
            </w:r>
            <w:r w:rsidRPr="00D2028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</w:p>
        </w:tc>
      </w:tr>
    </w:tbl>
    <w:p w14:paraId="01CA4FA5" w14:textId="77777777" w:rsidR="005320C7" w:rsidRDefault="005320C7">
      <w:r>
        <w:br w:type="page"/>
      </w: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C64965" w14:paraId="4AF14B0D" w14:textId="77777777" w:rsidTr="00C64965">
        <w:tc>
          <w:tcPr>
            <w:tcW w:w="3600" w:type="dxa"/>
          </w:tcPr>
          <w:p w14:paraId="195CE5E4" w14:textId="2C9596E3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1BEC1513" w14:textId="266AD955" w:rsidR="00C64965" w:rsidRPr="00202128" w:rsidRDefault="006A77F9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64965" w14:paraId="4555F6CA" w14:textId="77777777" w:rsidTr="00C64965">
        <w:tc>
          <w:tcPr>
            <w:tcW w:w="3600" w:type="dxa"/>
          </w:tcPr>
          <w:p w14:paraId="25D900B3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10FC97BD" w14:textId="3D45DE57" w:rsidR="00C64965" w:rsidRDefault="00DB66A1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</w:rPr>
              <w:t>30</w:t>
            </w:r>
            <w:r w:rsidRPr="006B417E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64965" w:rsidRPr="006B41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4965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</w:tr>
      <w:tr w:rsidR="00C64965" w:rsidRPr="00202128" w14:paraId="445055F8" w14:textId="77777777" w:rsidTr="00C64965">
        <w:tc>
          <w:tcPr>
            <w:tcW w:w="3600" w:type="dxa"/>
          </w:tcPr>
          <w:p w14:paraId="0DE98804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5313B2C1" w14:textId="77777777" w:rsidR="00C64965" w:rsidRPr="00202128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35BD83E2" w14:textId="77777777" w:rsidR="00C64965" w:rsidRPr="00202128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427952E9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6E9E5E" w14:textId="77777777" w:rsidR="00C64965" w:rsidRPr="00202128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05BE614E" w14:textId="77777777" w:rsidR="00C64965" w:rsidRPr="00202128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73A7A90D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0D4F03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9CE029" w14:textId="77777777" w:rsidR="00C64965" w:rsidRPr="00202128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C64965" w14:paraId="174649FC" w14:textId="77777777" w:rsidTr="00C64965">
        <w:tc>
          <w:tcPr>
            <w:tcW w:w="3600" w:type="dxa"/>
          </w:tcPr>
          <w:p w14:paraId="58FEEA1A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4667CD93" w14:textId="77777777" w:rsidR="00C64965" w:rsidRPr="00202128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64965" w14:paraId="6545222D" w14:textId="77777777" w:rsidTr="00C64965">
        <w:tc>
          <w:tcPr>
            <w:tcW w:w="3600" w:type="dxa"/>
          </w:tcPr>
          <w:p w14:paraId="7E910A41" w14:textId="77777777" w:rsidR="00C64965" w:rsidRPr="00202128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1D436B48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E7772D0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77C5E3F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493851B5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0A356C9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965" w14:paraId="41AAE26B" w14:textId="77777777" w:rsidTr="00C64965">
        <w:tc>
          <w:tcPr>
            <w:tcW w:w="3600" w:type="dxa"/>
          </w:tcPr>
          <w:p w14:paraId="283D0B4A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48E6E1C9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C70B5EF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B006A76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0A012C81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A14F93F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102E" w14:paraId="56760D0F" w14:textId="77777777" w:rsidTr="00C64965">
        <w:tc>
          <w:tcPr>
            <w:tcW w:w="3600" w:type="dxa"/>
          </w:tcPr>
          <w:p w14:paraId="53BCF85D" w14:textId="77777777" w:rsidR="00A1102E" w:rsidRDefault="00A1102E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1390EB4B" w14:textId="12E5B790" w:rsidR="00A1102E" w:rsidRDefault="00A1102E" w:rsidP="00D2028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10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38,425 </w:t>
            </w:r>
          </w:p>
        </w:tc>
        <w:tc>
          <w:tcPr>
            <w:tcW w:w="288" w:type="dxa"/>
          </w:tcPr>
          <w:p w14:paraId="399F581D" w14:textId="77777777" w:rsidR="00A1102E" w:rsidRPr="00A1102E" w:rsidRDefault="00A1102E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31042F65" w14:textId="11BFBD79" w:rsidR="00A1102E" w:rsidRDefault="00A1102E" w:rsidP="00D2028E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10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(1,241)</w:t>
            </w:r>
          </w:p>
        </w:tc>
        <w:tc>
          <w:tcPr>
            <w:tcW w:w="288" w:type="dxa"/>
          </w:tcPr>
          <w:p w14:paraId="089B0DE3" w14:textId="77777777" w:rsidR="00A1102E" w:rsidRPr="00A1102E" w:rsidRDefault="00A1102E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3F7068EC" w14:textId="03D47A3E" w:rsidR="00A1102E" w:rsidRDefault="00A1102E" w:rsidP="00D2028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10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37,184 </w:t>
            </w:r>
          </w:p>
        </w:tc>
      </w:tr>
      <w:tr w:rsidR="00C64965" w14:paraId="7702179F" w14:textId="77777777" w:rsidTr="00C64965">
        <w:tc>
          <w:tcPr>
            <w:tcW w:w="3600" w:type="dxa"/>
          </w:tcPr>
          <w:p w14:paraId="09DFE4CD" w14:textId="77777777" w:rsidR="00C64965" w:rsidRDefault="00C64965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6D59329C" w14:textId="77777777" w:rsidR="00C64965" w:rsidRDefault="00C64965" w:rsidP="00A1102E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11F775F9" w14:textId="77777777" w:rsidR="00C64965" w:rsidRDefault="00C64965" w:rsidP="00A1102E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</w:tcPr>
          <w:p w14:paraId="5D758921" w14:textId="77777777" w:rsidR="00C64965" w:rsidRDefault="00C64965" w:rsidP="00A1102E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011A8F42" w14:textId="77777777" w:rsidR="00C64965" w:rsidRDefault="00C64965" w:rsidP="00A1102E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</w:tcPr>
          <w:p w14:paraId="72F68967" w14:textId="77777777" w:rsidR="00C64965" w:rsidRDefault="00C64965" w:rsidP="00A1102E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1102E" w14:paraId="6C0B00E6" w14:textId="77777777" w:rsidTr="00C64965">
        <w:tc>
          <w:tcPr>
            <w:tcW w:w="3600" w:type="dxa"/>
          </w:tcPr>
          <w:p w14:paraId="26512706" w14:textId="77777777" w:rsidR="00A1102E" w:rsidRDefault="00A1102E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1252D930" w14:textId="303090DF" w:rsidR="00A1102E" w:rsidRDefault="00A1102E" w:rsidP="00A1102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10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11,690 </w:t>
            </w:r>
          </w:p>
        </w:tc>
        <w:tc>
          <w:tcPr>
            <w:tcW w:w="288" w:type="dxa"/>
          </w:tcPr>
          <w:p w14:paraId="0F62CF45" w14:textId="77777777" w:rsidR="00A1102E" w:rsidRPr="00DD761D" w:rsidRDefault="00A1102E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5CB652D2" w14:textId="52329812" w:rsidR="00A1102E" w:rsidRDefault="00A1102E" w:rsidP="00A1102E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10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(2,874)</w:t>
            </w:r>
          </w:p>
        </w:tc>
        <w:tc>
          <w:tcPr>
            <w:tcW w:w="288" w:type="dxa"/>
          </w:tcPr>
          <w:p w14:paraId="59942A70" w14:textId="77777777" w:rsidR="00A1102E" w:rsidRPr="00DD761D" w:rsidRDefault="00A1102E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242CF6F6" w14:textId="7A00DB4E" w:rsidR="00A1102E" w:rsidRDefault="00A1102E" w:rsidP="00A1102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10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8,816 </w:t>
            </w:r>
          </w:p>
        </w:tc>
      </w:tr>
      <w:tr w:rsidR="00A1102E" w14:paraId="16A561D1" w14:textId="77777777" w:rsidTr="00F21078">
        <w:tc>
          <w:tcPr>
            <w:tcW w:w="3600" w:type="dxa"/>
          </w:tcPr>
          <w:p w14:paraId="7D2E66F8" w14:textId="1795EA74" w:rsidR="00A1102E" w:rsidRDefault="00A1102E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78313C30" w14:textId="57AF7EEE" w:rsidR="00A1102E" w:rsidRDefault="00A1102E" w:rsidP="00A1102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10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7,249 </w:t>
            </w:r>
          </w:p>
        </w:tc>
        <w:tc>
          <w:tcPr>
            <w:tcW w:w="288" w:type="dxa"/>
          </w:tcPr>
          <w:p w14:paraId="13DF06A2" w14:textId="77777777" w:rsidR="00A1102E" w:rsidRPr="00DD761D" w:rsidRDefault="00A1102E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0E3ECE" w14:textId="02A55C5D" w:rsidR="00A1102E" w:rsidRDefault="00A1102E" w:rsidP="00A1102E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10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(5,093)</w:t>
            </w:r>
          </w:p>
        </w:tc>
        <w:tc>
          <w:tcPr>
            <w:tcW w:w="288" w:type="dxa"/>
          </w:tcPr>
          <w:p w14:paraId="338C4964" w14:textId="77777777" w:rsidR="00A1102E" w:rsidRPr="00DD761D" w:rsidRDefault="00A1102E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7E8522D" w14:textId="1CD4FE7B" w:rsidR="00A1102E" w:rsidRDefault="00A1102E" w:rsidP="00A1102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10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2,156 </w:t>
            </w:r>
          </w:p>
        </w:tc>
      </w:tr>
      <w:tr w:rsidR="00A1102E" w14:paraId="0F7FAABB" w14:textId="77777777" w:rsidTr="00F21078">
        <w:tc>
          <w:tcPr>
            <w:tcW w:w="3600" w:type="dxa"/>
          </w:tcPr>
          <w:p w14:paraId="61A63DC1" w14:textId="77777777" w:rsidR="00A1102E" w:rsidRPr="00202128" w:rsidRDefault="00A1102E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419C031C" w14:textId="55273367" w:rsidR="00A1102E" w:rsidRPr="00A1102E" w:rsidRDefault="00A1102E" w:rsidP="00A1102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1102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57,364 </w:t>
            </w:r>
          </w:p>
        </w:tc>
        <w:tc>
          <w:tcPr>
            <w:tcW w:w="288" w:type="dxa"/>
          </w:tcPr>
          <w:p w14:paraId="19301587" w14:textId="77777777" w:rsidR="00A1102E" w:rsidRPr="00A1102E" w:rsidRDefault="00A1102E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4B6930A" w14:textId="5BEBDAF8" w:rsidR="00A1102E" w:rsidRPr="00A1102E" w:rsidRDefault="00A1102E" w:rsidP="00A1102E">
            <w:pPr>
              <w:pStyle w:val="acctfourfigures"/>
              <w:tabs>
                <w:tab w:val="clear" w:pos="765"/>
                <w:tab w:val="decimal" w:pos="12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1102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(9,208)</w:t>
            </w:r>
          </w:p>
        </w:tc>
        <w:tc>
          <w:tcPr>
            <w:tcW w:w="288" w:type="dxa"/>
          </w:tcPr>
          <w:p w14:paraId="4B33CCE9" w14:textId="77777777" w:rsidR="00A1102E" w:rsidRPr="00A1102E" w:rsidRDefault="00A1102E" w:rsidP="00A11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1D48DE2A" w14:textId="023C5329" w:rsidR="00A1102E" w:rsidRPr="00A1102E" w:rsidRDefault="00A1102E" w:rsidP="00A1102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1102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48,156 </w:t>
            </w:r>
          </w:p>
        </w:tc>
      </w:tr>
    </w:tbl>
    <w:p w14:paraId="577BCB66" w14:textId="7BBE4D85" w:rsidR="00C02AF0" w:rsidRPr="008B31C4" w:rsidRDefault="00C02AF0" w:rsidP="008B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</w:p>
    <w:p w14:paraId="333A185E" w14:textId="77777777" w:rsidR="00AC59CD" w:rsidRPr="006B417E" w:rsidRDefault="00AC59CD" w:rsidP="00AC59CD">
      <w:pPr>
        <w:rPr>
          <w:rFonts w:asciiTheme="majorBidi" w:hAnsiTheme="majorBidi" w:cstheme="majorBidi"/>
        </w:rPr>
      </w:pPr>
    </w:p>
    <w:tbl>
      <w:tblPr>
        <w:tblStyle w:val="TableGrid"/>
        <w:tblW w:w="915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812"/>
        <w:gridCol w:w="288"/>
        <w:gridCol w:w="1584"/>
        <w:gridCol w:w="288"/>
        <w:gridCol w:w="1584"/>
      </w:tblGrid>
      <w:tr w:rsidR="008B31C4" w14:paraId="34F2CA37" w14:textId="77777777" w:rsidTr="00DA36F9">
        <w:tc>
          <w:tcPr>
            <w:tcW w:w="3600" w:type="dxa"/>
          </w:tcPr>
          <w:p w14:paraId="5582CE2B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162C1A1F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B31C4" w14:paraId="6BFFA7DF" w14:textId="77777777" w:rsidTr="00DA36F9">
        <w:tc>
          <w:tcPr>
            <w:tcW w:w="3600" w:type="dxa"/>
          </w:tcPr>
          <w:p w14:paraId="6144673C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18395F09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67</w:t>
            </w:r>
          </w:p>
        </w:tc>
      </w:tr>
      <w:tr w:rsidR="008B31C4" w:rsidRPr="00202128" w14:paraId="6511E155" w14:textId="77777777" w:rsidTr="00DA36F9">
        <w:tc>
          <w:tcPr>
            <w:tcW w:w="3600" w:type="dxa"/>
          </w:tcPr>
          <w:p w14:paraId="49D7FA6A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14:paraId="7DAE9DA1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ยังไม่ถือเป็นรายได้</w:t>
            </w:r>
          </w:p>
        </w:tc>
        <w:tc>
          <w:tcPr>
            <w:tcW w:w="288" w:type="dxa"/>
            <w:vAlign w:val="center"/>
          </w:tcPr>
          <w:p w14:paraId="2EE2239F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347D6799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FC3472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88" w:type="dxa"/>
            <w:vAlign w:val="center"/>
          </w:tcPr>
          <w:p w14:paraId="6B74C769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center"/>
          </w:tcPr>
          <w:p w14:paraId="7A130AB7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8F0D2F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F9A3E8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ตามสัญญาเช่าซื้อ</w:t>
            </w:r>
            <w:r w:rsidRPr="002021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</w:tr>
      <w:tr w:rsidR="008B31C4" w14:paraId="742AAE41" w14:textId="77777777" w:rsidTr="00DA36F9">
        <w:tc>
          <w:tcPr>
            <w:tcW w:w="3600" w:type="dxa"/>
          </w:tcPr>
          <w:p w14:paraId="79FE62DA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56" w:type="dxa"/>
            <w:gridSpan w:val="5"/>
          </w:tcPr>
          <w:p w14:paraId="2F233165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B31C4" w14:paraId="78265370" w14:textId="77777777" w:rsidTr="00DA36F9">
        <w:tc>
          <w:tcPr>
            <w:tcW w:w="3600" w:type="dxa"/>
          </w:tcPr>
          <w:p w14:paraId="246BE728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1812" w:type="dxa"/>
          </w:tcPr>
          <w:p w14:paraId="5A8FA09A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53112131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3332832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6C99E65F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727AD0A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1C4" w14:paraId="2816F5C6" w14:textId="77777777" w:rsidTr="00DA36F9">
        <w:tc>
          <w:tcPr>
            <w:tcW w:w="3600" w:type="dxa"/>
          </w:tcPr>
          <w:p w14:paraId="715BE4B9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812" w:type="dxa"/>
          </w:tcPr>
          <w:p w14:paraId="6D6282EB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774558FE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A741092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11AC741A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FEED2BA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1C4" w14:paraId="5B1AF64F" w14:textId="77777777" w:rsidTr="00DA36F9">
        <w:tc>
          <w:tcPr>
            <w:tcW w:w="3600" w:type="dxa"/>
          </w:tcPr>
          <w:p w14:paraId="13DF7C5B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7FB27736" w14:textId="77777777" w:rsidR="008B31C4" w:rsidRDefault="008B31C4" w:rsidP="00020FF1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65</w:t>
            </w:r>
            <w:r w:rsidRPr="00D433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433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865</w:t>
            </w:r>
          </w:p>
        </w:tc>
        <w:tc>
          <w:tcPr>
            <w:tcW w:w="288" w:type="dxa"/>
          </w:tcPr>
          <w:p w14:paraId="7C944FBE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0C43969" w14:textId="77777777" w:rsidR="008B31C4" w:rsidRDefault="008B31C4" w:rsidP="00020FF1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</w:rPr>
              <w:t>(1,951)</w:t>
            </w:r>
          </w:p>
        </w:tc>
        <w:tc>
          <w:tcPr>
            <w:tcW w:w="288" w:type="dxa"/>
          </w:tcPr>
          <w:p w14:paraId="62DB680E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633C50B" w14:textId="77777777" w:rsidR="008B31C4" w:rsidRDefault="008B31C4" w:rsidP="00D2028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63,914</w:t>
            </w:r>
          </w:p>
        </w:tc>
      </w:tr>
      <w:tr w:rsidR="008B31C4" w14:paraId="12AD7A2F" w14:textId="77777777" w:rsidTr="00DA36F9">
        <w:tc>
          <w:tcPr>
            <w:tcW w:w="3600" w:type="dxa"/>
          </w:tcPr>
          <w:p w14:paraId="34682132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812" w:type="dxa"/>
          </w:tcPr>
          <w:p w14:paraId="19CE559B" w14:textId="77777777" w:rsidR="008B31C4" w:rsidRDefault="008B31C4" w:rsidP="00D2028E">
            <w:pPr>
              <w:pStyle w:val="acctfourfigures"/>
              <w:tabs>
                <w:tab w:val="clear" w:pos="765"/>
                <w:tab w:val="decimal" w:pos="151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1BB6D801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08956C9" w14:textId="77777777" w:rsidR="008B31C4" w:rsidRDefault="008B31C4" w:rsidP="00DA36F9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" w:type="dxa"/>
          </w:tcPr>
          <w:p w14:paraId="3FD32E3E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3A1D678" w14:textId="77777777" w:rsidR="008B31C4" w:rsidRDefault="008B31C4" w:rsidP="00D2028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B31C4" w14:paraId="2189E36D" w14:textId="77777777" w:rsidTr="00DA36F9">
        <w:tc>
          <w:tcPr>
            <w:tcW w:w="3600" w:type="dxa"/>
          </w:tcPr>
          <w:p w14:paraId="24352695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ของความเสี่ยงด้านเครดิต</w:t>
            </w:r>
          </w:p>
        </w:tc>
        <w:tc>
          <w:tcPr>
            <w:tcW w:w="1812" w:type="dxa"/>
          </w:tcPr>
          <w:p w14:paraId="2615DCE0" w14:textId="77777777" w:rsidR="008B31C4" w:rsidRDefault="008B31C4" w:rsidP="00DA36F9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21,470</w:t>
            </w:r>
          </w:p>
        </w:tc>
        <w:tc>
          <w:tcPr>
            <w:tcW w:w="288" w:type="dxa"/>
          </w:tcPr>
          <w:p w14:paraId="2FC74070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9FFD1F9" w14:textId="77777777" w:rsidR="008B31C4" w:rsidRDefault="008B31C4" w:rsidP="00DA36F9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</w:rPr>
              <w:t xml:space="preserve"> (5,124)</w:t>
            </w:r>
          </w:p>
        </w:tc>
        <w:tc>
          <w:tcPr>
            <w:tcW w:w="288" w:type="dxa"/>
          </w:tcPr>
          <w:p w14:paraId="3626E34C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CEAAA09" w14:textId="77777777" w:rsidR="008B31C4" w:rsidRDefault="008B31C4" w:rsidP="00D2028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16,346</w:t>
            </w:r>
          </w:p>
        </w:tc>
      </w:tr>
      <w:tr w:rsidR="008B31C4" w14:paraId="047182DB" w14:textId="77777777" w:rsidTr="00F21078">
        <w:tc>
          <w:tcPr>
            <w:tcW w:w="3600" w:type="dxa"/>
          </w:tcPr>
          <w:p w14:paraId="41E6A35D" w14:textId="56E0E584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สินทรัพย์ที่มีการด้อยค่าด้านเครดิต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48160DA9" w14:textId="77777777" w:rsidR="008B31C4" w:rsidRDefault="008B31C4" w:rsidP="00F21078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17,73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88" w:type="dxa"/>
          </w:tcPr>
          <w:p w14:paraId="1116F54C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8CD237A" w14:textId="77777777" w:rsidR="008B31C4" w:rsidRDefault="008B31C4" w:rsidP="00F2107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</w:rPr>
              <w:t xml:space="preserve"> (12,257)</w:t>
            </w:r>
          </w:p>
        </w:tc>
        <w:tc>
          <w:tcPr>
            <w:tcW w:w="288" w:type="dxa"/>
          </w:tcPr>
          <w:p w14:paraId="30D6C202" w14:textId="77777777" w:rsidR="008B31C4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9DD9387" w14:textId="77777777" w:rsidR="008B31C4" w:rsidRDefault="008B31C4" w:rsidP="00D2028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33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80</w:t>
            </w:r>
          </w:p>
        </w:tc>
      </w:tr>
      <w:tr w:rsidR="008B31C4" w:rsidRPr="00C64965" w14:paraId="50E62CFD" w14:textId="77777777" w:rsidTr="00F21078">
        <w:tc>
          <w:tcPr>
            <w:tcW w:w="3600" w:type="dxa"/>
          </w:tcPr>
          <w:p w14:paraId="11B5B2C0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21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02972328" w14:textId="77777777" w:rsidR="008B31C4" w:rsidRPr="00D2028E" w:rsidRDefault="008B31C4" w:rsidP="00F21078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2028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105,072</w:t>
            </w:r>
          </w:p>
        </w:tc>
        <w:tc>
          <w:tcPr>
            <w:tcW w:w="288" w:type="dxa"/>
          </w:tcPr>
          <w:p w14:paraId="7B2C59DE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F809D86" w14:textId="77777777" w:rsidR="008B31C4" w:rsidRPr="00202128" w:rsidRDefault="008B31C4" w:rsidP="00F21078">
            <w:pPr>
              <w:pStyle w:val="acctfourfigures"/>
              <w:tabs>
                <w:tab w:val="clear" w:pos="765"/>
                <w:tab w:val="decimal" w:pos="129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33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(19,332)</w:t>
            </w:r>
          </w:p>
        </w:tc>
        <w:tc>
          <w:tcPr>
            <w:tcW w:w="288" w:type="dxa"/>
          </w:tcPr>
          <w:p w14:paraId="3428029C" w14:textId="77777777" w:rsidR="008B31C4" w:rsidRPr="00202128" w:rsidRDefault="008B31C4" w:rsidP="00DA3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7DF8E7EB" w14:textId="77777777" w:rsidR="008B31C4" w:rsidRPr="00D2028E" w:rsidRDefault="008B31C4" w:rsidP="00D2028E">
            <w:pPr>
              <w:pStyle w:val="acctfourfigures"/>
              <w:tabs>
                <w:tab w:val="clear" w:pos="765"/>
                <w:tab w:val="decimal" w:pos="13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D2028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85,740</w:t>
            </w:r>
          </w:p>
        </w:tc>
      </w:tr>
    </w:tbl>
    <w:p w14:paraId="0829B426" w14:textId="77777777" w:rsidR="008B31C4" w:rsidRDefault="008B31C4" w:rsidP="008B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</w:p>
    <w:p w14:paraId="58A7C1F3" w14:textId="6B75256D" w:rsidR="00AC59CD" w:rsidRPr="008B31C4" w:rsidRDefault="00AC59CD" w:rsidP="008B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6B417E">
        <w:rPr>
          <w:rFonts w:asciiTheme="majorBidi" w:hAnsiTheme="majorBidi" w:cstheme="majorBidi"/>
          <w:sz w:val="28"/>
          <w:szCs w:val="28"/>
          <w:cs/>
          <w:lang w:val="th-TH"/>
        </w:rPr>
        <w:t>ระยะเวลาการให้สินเชื่อแก่ลูกหนี้โดยปกติของกลุ่มบริษัทและบริษัทมีระยะเว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ลาตั้งแต่ </w:t>
      </w:r>
      <w:r w:rsidRPr="006B417E">
        <w:rPr>
          <w:rFonts w:asciiTheme="majorBidi" w:hAnsiTheme="majorBidi" w:cstheme="majorBidi"/>
          <w:sz w:val="28"/>
          <w:szCs w:val="28"/>
        </w:rPr>
        <w:t>6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เดือน ถึง </w:t>
      </w:r>
      <w:r w:rsidRPr="006B417E">
        <w:rPr>
          <w:rFonts w:asciiTheme="majorBidi" w:hAnsiTheme="majorBidi" w:cstheme="majorBidi"/>
          <w:sz w:val="28"/>
          <w:szCs w:val="28"/>
        </w:rPr>
        <w:t>72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เดือน </w:t>
      </w:r>
    </w:p>
    <w:p w14:paraId="283EDC55" w14:textId="77777777" w:rsidR="00C02AF0" w:rsidRPr="00C02AF0" w:rsidRDefault="00C02AF0" w:rsidP="00C02A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8728E6" w14:textId="77777777" w:rsidR="008B31C4" w:rsidRDefault="008B3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6C87A85" w14:textId="25419894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B417E">
        <w:rPr>
          <w:rFonts w:asciiTheme="majorBidi" w:hAnsiTheme="majorBidi" w:cstheme="majorBidi"/>
          <w:b/>
          <w:bCs/>
          <w:sz w:val="30"/>
          <w:szCs w:val="30"/>
        </w:rPr>
        <w:t>3.3</w:t>
      </w:r>
      <w:r w:rsidRPr="006B417E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6B417E">
        <w:rPr>
          <w:rFonts w:asciiTheme="majorBidi" w:hAnsiTheme="majorBidi" w:cstheme="majorBidi"/>
          <w:b/>
          <w:bCs/>
          <w:sz w:val="30"/>
          <w:szCs w:val="30"/>
          <w:cs/>
        </w:rPr>
        <w:t>ผลขาดทุนด้านเครดิตที่คาดว่าจะเกิดขึ้น</w:t>
      </w:r>
    </w:p>
    <w:p w14:paraId="441101BB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27"/>
        <w:gridCol w:w="1074"/>
        <w:gridCol w:w="266"/>
        <w:gridCol w:w="1083"/>
        <w:gridCol w:w="275"/>
        <w:gridCol w:w="1074"/>
        <w:gridCol w:w="268"/>
        <w:gridCol w:w="1113"/>
      </w:tblGrid>
      <w:tr w:rsidR="00AC59CD" w:rsidRPr="006B417E" w14:paraId="2D5D588A" w14:textId="77777777" w:rsidTr="005320C7">
        <w:trPr>
          <w:trHeight w:val="60"/>
          <w:tblHeader/>
        </w:trPr>
        <w:tc>
          <w:tcPr>
            <w:tcW w:w="2193" w:type="pct"/>
          </w:tcPr>
          <w:p w14:paraId="5B7C2C5D" w14:textId="77777777" w:rsidR="00AC59CD" w:rsidRPr="00D854EC" w:rsidRDefault="00AC59CD" w:rsidP="005320C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20" w:type="pct"/>
            <w:gridSpan w:val="3"/>
          </w:tcPr>
          <w:p w14:paraId="45BEC5ED" w14:textId="77777777" w:rsidR="00AC59CD" w:rsidRPr="00D854EC" w:rsidRDefault="00AC59CD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4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854E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0" w:type="pct"/>
          </w:tcPr>
          <w:p w14:paraId="42BBDC48" w14:textId="77777777" w:rsidR="00AC59CD" w:rsidRPr="00D854EC" w:rsidRDefault="00AC59CD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pct"/>
            <w:gridSpan w:val="3"/>
          </w:tcPr>
          <w:p w14:paraId="3BFE7F10" w14:textId="77777777" w:rsidR="00AC59CD" w:rsidRPr="00D854EC" w:rsidRDefault="00AC59CD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4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320C7" w:rsidRPr="006B417E" w14:paraId="3DFB344B" w14:textId="77777777" w:rsidTr="005320C7">
        <w:trPr>
          <w:trHeight w:val="60"/>
          <w:tblHeader/>
        </w:trPr>
        <w:tc>
          <w:tcPr>
            <w:tcW w:w="2193" w:type="pct"/>
          </w:tcPr>
          <w:p w14:paraId="711A63CC" w14:textId="617AAE0D" w:rsidR="005320C7" w:rsidRPr="00D854EC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85" w:type="pct"/>
          </w:tcPr>
          <w:p w14:paraId="1C7375C2" w14:textId="49516111" w:rsidR="005320C7" w:rsidRPr="00D854EC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5" w:type="pct"/>
          </w:tcPr>
          <w:p w14:paraId="147955A4" w14:textId="77777777" w:rsidR="005320C7" w:rsidRPr="00D854EC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DD736F8" w14:textId="52BEE588" w:rsidR="005320C7" w:rsidRPr="00D854EC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0" w:type="pct"/>
          </w:tcPr>
          <w:p w14:paraId="14647906" w14:textId="77777777" w:rsidR="005320C7" w:rsidRPr="00D854EC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6D83A61B" w14:textId="04EE68E0" w:rsidR="005320C7" w:rsidRPr="00D854EC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" w:type="pct"/>
          </w:tcPr>
          <w:p w14:paraId="6E884C39" w14:textId="77777777" w:rsidR="005320C7" w:rsidRPr="00D854EC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7DE10EA1" w14:textId="40B5560E" w:rsidR="005320C7" w:rsidRPr="00D854EC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C59CD" w:rsidRPr="006B417E" w14:paraId="336EF876" w14:textId="77777777" w:rsidTr="005320C7">
        <w:trPr>
          <w:trHeight w:val="60"/>
          <w:tblHeader/>
        </w:trPr>
        <w:tc>
          <w:tcPr>
            <w:tcW w:w="2193" w:type="pct"/>
          </w:tcPr>
          <w:p w14:paraId="6911FA2F" w14:textId="77777777" w:rsidR="00AC59CD" w:rsidRPr="00D854EC" w:rsidRDefault="00AC59CD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4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07" w:type="pct"/>
            <w:gridSpan w:val="7"/>
          </w:tcPr>
          <w:p w14:paraId="71B7CE37" w14:textId="77777777" w:rsidR="00AC59CD" w:rsidRPr="00D854EC" w:rsidRDefault="00AC59CD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854E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320C7" w:rsidRPr="006B417E" w14:paraId="7C4B75AB" w14:textId="77777777" w:rsidTr="005320C7">
        <w:trPr>
          <w:trHeight w:val="60"/>
        </w:trPr>
        <w:tc>
          <w:tcPr>
            <w:tcW w:w="2193" w:type="pct"/>
          </w:tcPr>
          <w:p w14:paraId="433E90AC" w14:textId="77777777" w:rsidR="005320C7" w:rsidRPr="00D854EC" w:rsidRDefault="005320C7" w:rsidP="0053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585" w:type="pct"/>
          </w:tcPr>
          <w:p w14:paraId="5240ED1A" w14:textId="5E6D8647" w:rsidR="005320C7" w:rsidRPr="00D854EC" w:rsidRDefault="000736EF" w:rsidP="00D20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0736EF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516DBD">
              <w:rPr>
                <w:rFonts w:asciiTheme="majorBidi" w:hAnsiTheme="majorBidi" w:cstheme="majorBidi" w:hint="cs"/>
                <w:sz w:val="28"/>
                <w:szCs w:val="28"/>
                <w:cs/>
              </w:rPr>
              <w:t>564</w:t>
            </w:r>
            <w:r w:rsidRPr="000736EF">
              <w:rPr>
                <w:rFonts w:asciiTheme="majorBidi" w:hAnsiTheme="majorBidi" w:cstheme="majorBidi"/>
                <w:sz w:val="28"/>
                <w:szCs w:val="28"/>
              </w:rPr>
              <w:t>,075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5" w:type="pct"/>
          </w:tcPr>
          <w:p w14:paraId="1FD4D763" w14:textId="77777777" w:rsidR="005320C7" w:rsidRPr="00D854EC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357BBBE" w14:textId="1FD87DB1" w:rsidR="005320C7" w:rsidRPr="000B3369" w:rsidRDefault="005320C7" w:rsidP="00D20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165BB">
              <w:rPr>
                <w:rFonts w:asciiTheme="majorBidi" w:hAnsiTheme="majorBidi" w:cstheme="majorBidi"/>
                <w:sz w:val="28"/>
                <w:szCs w:val="28"/>
              </w:rPr>
              <w:t>1,7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165BB">
              <w:rPr>
                <w:rFonts w:asciiTheme="majorBidi" w:hAnsiTheme="majorBidi" w:cstheme="majorBidi"/>
                <w:sz w:val="28"/>
                <w:szCs w:val="28"/>
              </w:rPr>
              <w:t>,72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7)</w:t>
            </w:r>
          </w:p>
        </w:tc>
        <w:tc>
          <w:tcPr>
            <w:tcW w:w="150" w:type="pct"/>
          </w:tcPr>
          <w:p w14:paraId="17CA4C81" w14:textId="77777777" w:rsidR="005320C7" w:rsidRPr="000B3369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46E5BA98" w14:textId="73A59D70" w:rsidR="005320C7" w:rsidRPr="000B3369" w:rsidRDefault="007C764E" w:rsidP="00D20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="000736EF" w:rsidRPr="000736EF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="000736EF" w:rsidRPr="000736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16DBD">
              <w:rPr>
                <w:rFonts w:asciiTheme="majorBidi" w:hAnsiTheme="majorBidi" w:cstheme="majorBidi" w:hint="cs"/>
                <w:sz w:val="28"/>
                <w:szCs w:val="28"/>
                <w:cs/>
              </w:rPr>
              <w:t>535</w:t>
            </w:r>
            <w:r w:rsidR="000736EF" w:rsidRPr="000736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736EF" w:rsidRPr="000736EF">
              <w:rPr>
                <w:rFonts w:asciiTheme="majorBidi" w:hAnsiTheme="majorBidi" w:cs="Angsana New"/>
                <w:sz w:val="28"/>
                <w:szCs w:val="28"/>
                <w:cs/>
              </w:rPr>
              <w:t>853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6" w:type="pct"/>
          </w:tcPr>
          <w:p w14:paraId="763428DD" w14:textId="77777777" w:rsidR="005320C7" w:rsidRPr="000B3369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4A10A9B6" w14:textId="2B2FA720" w:rsidR="005320C7" w:rsidRPr="000B3369" w:rsidRDefault="005320C7" w:rsidP="00D20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5165BB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Pr="005165BB">
              <w:rPr>
                <w:rFonts w:asciiTheme="majorBidi" w:hAnsiTheme="majorBidi" w:cstheme="majorBidi"/>
                <w:sz w:val="28"/>
                <w:szCs w:val="28"/>
              </w:rPr>
              <w:t>,751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320C7" w:rsidRPr="006B417E" w14:paraId="2F46C132" w14:textId="77777777" w:rsidTr="005320C7">
        <w:trPr>
          <w:trHeight w:val="60"/>
        </w:trPr>
        <w:tc>
          <w:tcPr>
            <w:tcW w:w="2193" w:type="pct"/>
          </w:tcPr>
          <w:p w14:paraId="75EE170E" w14:textId="77777777" w:rsidR="005320C7" w:rsidRPr="00D854EC" w:rsidRDefault="005320C7" w:rsidP="0053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85" w:type="pct"/>
          </w:tcPr>
          <w:p w14:paraId="49F770B1" w14:textId="2969E858" w:rsidR="005320C7" w:rsidRPr="00D854EC" w:rsidRDefault="007C764E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="000736EF" w:rsidRPr="000736EF">
              <w:rPr>
                <w:rFonts w:asciiTheme="majorBidi" w:hAnsiTheme="majorBidi" w:cs="Angsana New"/>
                <w:sz w:val="28"/>
                <w:szCs w:val="28"/>
                <w:cs/>
              </w:rPr>
              <w:t>6</w:t>
            </w:r>
            <w:r w:rsidR="000736EF" w:rsidRPr="000736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736EF" w:rsidRPr="000736EF">
              <w:rPr>
                <w:rFonts w:asciiTheme="majorBidi" w:hAnsiTheme="majorBidi" w:cs="Angsana New"/>
                <w:sz w:val="28"/>
                <w:szCs w:val="28"/>
                <w:cs/>
              </w:rPr>
              <w:t>629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5" w:type="pct"/>
          </w:tcPr>
          <w:p w14:paraId="34AB12D7" w14:textId="77777777" w:rsidR="005320C7" w:rsidRPr="00D854EC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21FE8219" w14:textId="4F5AB55C" w:rsidR="005320C7" w:rsidRPr="000B3369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65BB">
              <w:rPr>
                <w:rFonts w:asciiTheme="majorBidi" w:hAnsiTheme="majorBidi" w:cs="Angsana New"/>
                <w:sz w:val="28"/>
                <w:szCs w:val="28"/>
                <w:cs/>
              </w:rPr>
              <w:t>18</w:t>
            </w:r>
            <w:r w:rsidRPr="00516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65BB">
              <w:rPr>
                <w:rFonts w:asciiTheme="majorBidi" w:hAnsiTheme="majorBidi" w:cs="Angsana New"/>
                <w:sz w:val="28"/>
                <w:szCs w:val="28"/>
                <w:cs/>
              </w:rPr>
              <w:t>203</w:t>
            </w:r>
          </w:p>
        </w:tc>
        <w:tc>
          <w:tcPr>
            <w:tcW w:w="150" w:type="pct"/>
          </w:tcPr>
          <w:p w14:paraId="3BD1B134" w14:textId="77777777" w:rsidR="005320C7" w:rsidRPr="000B3369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7687F39A" w14:textId="000A7C4F" w:rsidR="005320C7" w:rsidRPr="000B3369" w:rsidRDefault="000736EF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736EF">
              <w:rPr>
                <w:rFonts w:asciiTheme="majorBidi" w:hAnsiTheme="majorBidi" w:cs="Angsana New"/>
                <w:sz w:val="28"/>
                <w:szCs w:val="28"/>
                <w:cs/>
              </w:rPr>
              <w:t>185</w:t>
            </w:r>
          </w:p>
        </w:tc>
        <w:tc>
          <w:tcPr>
            <w:tcW w:w="146" w:type="pct"/>
          </w:tcPr>
          <w:p w14:paraId="5899415F" w14:textId="77777777" w:rsidR="005320C7" w:rsidRPr="000B3369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0A6DBF0B" w14:textId="5E2B3F61" w:rsidR="005320C7" w:rsidRPr="000B3369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(</w:t>
            </w:r>
            <w:r w:rsidRPr="005165BB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5165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165BB">
              <w:rPr>
                <w:rFonts w:asciiTheme="majorBidi" w:hAnsiTheme="majorBidi" w:cs="Angsana New"/>
                <w:sz w:val="28"/>
                <w:szCs w:val="28"/>
                <w:cs/>
              </w:rPr>
              <w:t>479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)</w:t>
            </w:r>
          </w:p>
        </w:tc>
      </w:tr>
      <w:tr w:rsidR="005320C7" w:rsidRPr="006B417E" w14:paraId="7EE6D5E8" w14:textId="77777777" w:rsidTr="005320C7">
        <w:trPr>
          <w:trHeight w:val="60"/>
        </w:trPr>
        <w:tc>
          <w:tcPr>
            <w:tcW w:w="2193" w:type="pct"/>
          </w:tcPr>
          <w:p w14:paraId="486E577B" w14:textId="77777777" w:rsidR="005320C7" w:rsidRPr="00D854EC" w:rsidRDefault="005320C7" w:rsidP="0053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C1EEBFD" w14:textId="2ECAA74E" w:rsidR="005320C7" w:rsidRPr="00D854EC" w:rsidRDefault="000736EF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736EF">
              <w:rPr>
                <w:rFonts w:asciiTheme="majorBidi" w:hAnsiTheme="majorBidi" w:cs="Angsana New"/>
                <w:sz w:val="28"/>
                <w:szCs w:val="28"/>
                <w:cs/>
              </w:rPr>
              <w:t>5</w:t>
            </w:r>
            <w:r w:rsidRPr="000736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36EF">
              <w:rPr>
                <w:rFonts w:asciiTheme="majorBidi" w:hAnsiTheme="majorBidi" w:cs="Angsana New"/>
                <w:sz w:val="28"/>
                <w:szCs w:val="28"/>
                <w:cs/>
              </w:rPr>
              <w:t>606</w:t>
            </w:r>
          </w:p>
        </w:tc>
        <w:tc>
          <w:tcPr>
            <w:tcW w:w="145" w:type="pct"/>
          </w:tcPr>
          <w:p w14:paraId="59502EBD" w14:textId="77777777" w:rsidR="005320C7" w:rsidRPr="00D854EC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41DDCBA" w14:textId="65EC5DE4" w:rsidR="005320C7" w:rsidRPr="000B3369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65BB">
              <w:rPr>
                <w:rFonts w:asciiTheme="majorBidi" w:hAnsiTheme="majorBidi" w:cstheme="majorBidi"/>
                <w:sz w:val="28"/>
                <w:szCs w:val="28"/>
              </w:rPr>
              <w:t>8,569</w:t>
            </w:r>
          </w:p>
        </w:tc>
        <w:tc>
          <w:tcPr>
            <w:tcW w:w="150" w:type="pct"/>
          </w:tcPr>
          <w:p w14:paraId="38A9C421" w14:textId="77777777" w:rsidR="005320C7" w:rsidRPr="000B3369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3D609DE" w14:textId="2DEE2100" w:rsidR="005320C7" w:rsidRPr="000B3369" w:rsidRDefault="007C764E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36EF">
              <w:rPr>
                <w:rFonts w:asciiTheme="majorBidi" w:hAnsiTheme="majorBidi" w:cs="Angsana New"/>
                <w:sz w:val="28"/>
                <w:szCs w:val="28"/>
                <w:cs/>
              </w:rPr>
              <w:t>5</w:t>
            </w:r>
            <w:r w:rsidRPr="000736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736EF">
              <w:rPr>
                <w:rFonts w:asciiTheme="majorBidi" w:hAnsiTheme="majorBidi" w:cs="Angsana New"/>
                <w:sz w:val="28"/>
                <w:szCs w:val="28"/>
                <w:cs/>
              </w:rPr>
              <w:t>606</w:t>
            </w:r>
          </w:p>
        </w:tc>
        <w:tc>
          <w:tcPr>
            <w:tcW w:w="146" w:type="pct"/>
          </w:tcPr>
          <w:p w14:paraId="2545685C" w14:textId="77777777" w:rsidR="005320C7" w:rsidRPr="000B3369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72C15BAC" w14:textId="3C2B5464" w:rsidR="005320C7" w:rsidRPr="000B3369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65BB">
              <w:rPr>
                <w:rFonts w:asciiTheme="majorBidi" w:hAnsiTheme="majorBidi" w:cstheme="majorBidi"/>
                <w:sz w:val="28"/>
                <w:szCs w:val="28"/>
              </w:rPr>
              <w:t>8,569</w:t>
            </w:r>
          </w:p>
        </w:tc>
      </w:tr>
      <w:tr w:rsidR="005320C7" w:rsidRPr="006B417E" w14:paraId="45FB5852" w14:textId="77777777" w:rsidTr="005320C7">
        <w:trPr>
          <w:trHeight w:val="50"/>
        </w:trPr>
        <w:tc>
          <w:tcPr>
            <w:tcW w:w="2193" w:type="pct"/>
          </w:tcPr>
          <w:p w14:paraId="78A9325E" w14:textId="77777777" w:rsidR="005320C7" w:rsidRPr="00D854EC" w:rsidRDefault="005320C7" w:rsidP="0053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854E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D854E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DFE418E" w14:textId="557449E5" w:rsidR="005320C7" w:rsidRPr="00DE133D" w:rsidRDefault="007E7AA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(</w:t>
            </w:r>
            <w:r w:rsidR="000736EF" w:rsidRPr="000736E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="000736EF" w:rsidRPr="000736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516D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565</w:t>
            </w:r>
            <w:r w:rsidR="000736EF" w:rsidRPr="000736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736EF" w:rsidRPr="000736E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098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5" w:type="pct"/>
          </w:tcPr>
          <w:p w14:paraId="6E258C5F" w14:textId="77777777" w:rsidR="005320C7" w:rsidRPr="00DE133D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18703A9" w14:textId="37DADB01" w:rsidR="005320C7" w:rsidRPr="00C22245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(</w:t>
            </w:r>
            <w:r w:rsidRPr="005165B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5165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691</w:t>
            </w:r>
            <w:r w:rsidRPr="005165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165B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95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5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0" w:type="pct"/>
          </w:tcPr>
          <w:p w14:paraId="23A43AA5" w14:textId="77777777" w:rsidR="005320C7" w:rsidRPr="00DE133D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E6A9405" w14:textId="27FF06CA" w:rsidR="005320C7" w:rsidRPr="00DE133D" w:rsidRDefault="007E7AA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(</w:t>
            </w:r>
            <w:r w:rsidR="007C764E" w:rsidRPr="007C764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="007C764E" w:rsidRPr="007C764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516DBD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530</w:t>
            </w:r>
            <w:r w:rsidR="007C764E" w:rsidRPr="007C764E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="007C764E" w:rsidRPr="007C764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062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6" w:type="pct"/>
          </w:tcPr>
          <w:p w14:paraId="09BD79FB" w14:textId="77777777" w:rsidR="005320C7" w:rsidRPr="00DE133D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44FD56E5" w14:textId="6551463C" w:rsidR="005320C7" w:rsidRPr="00DE133D" w:rsidRDefault="005320C7" w:rsidP="00532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(</w:t>
            </w:r>
            <w:r w:rsidRPr="005165B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</w:t>
            </w:r>
            <w:r w:rsidRPr="005165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  <w:r w:rsidRPr="005165B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165B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661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0B5E0031" w14:textId="597A5D7F" w:rsidR="00D80D53" w:rsidRPr="00CA2E45" w:rsidRDefault="00D80D53" w:rsidP="00CA2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vertAlign w:val="superscript"/>
          <w:cs/>
        </w:rPr>
      </w:pPr>
    </w:p>
    <w:p w14:paraId="5A66AE89" w14:textId="682479AA" w:rsidR="00AC59CD" w:rsidRPr="00B95296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9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B9529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เงินกู้ยืมระยะสั้นจากสถาบันการเงิน</w:t>
      </w:r>
    </w:p>
    <w:p w14:paraId="3042AB8A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rPr>
          <w:rFonts w:asciiTheme="majorBidi" w:hAnsiTheme="majorBidi" w:cstheme="majorBidi"/>
          <w:b/>
          <w:sz w:val="28"/>
          <w:szCs w:val="28"/>
        </w:rPr>
      </w:pPr>
    </w:p>
    <w:p w14:paraId="08BBAAF2" w14:textId="7937240B" w:rsidR="00AC59CD" w:rsidRPr="00C64965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  <w:cs/>
        </w:rPr>
      </w:pPr>
      <w:r w:rsidRPr="00C64965">
        <w:rPr>
          <w:rFonts w:asciiTheme="majorBidi" w:hAnsiTheme="majorBidi" w:cstheme="majorBidi"/>
          <w:sz w:val="28"/>
          <w:szCs w:val="28"/>
          <w:cs/>
        </w:rPr>
        <w:t>เงินกู้ยืมระยะสั้นจากสถาบันการเงินสําหรับงวด</w:t>
      </w:r>
      <w:r w:rsidR="00483AD0" w:rsidRPr="006B417E">
        <w:rPr>
          <w:rFonts w:asciiTheme="majorBidi" w:hAnsiTheme="majorBidi" w:cstheme="majorBidi"/>
          <w:sz w:val="28"/>
          <w:szCs w:val="28"/>
          <w:cs/>
        </w:rPr>
        <w:t>หกเดือนสิ้นสุดวันที่</w:t>
      </w:r>
      <w:r w:rsidR="00483AD0"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="00483AD0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483AD0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</w:t>
      </w:r>
      <w:r w:rsidR="00483AD0">
        <w:rPr>
          <w:rFonts w:asciiTheme="majorBidi" w:eastAsia="Cordia New" w:hAnsiTheme="majorBidi" w:cstheme="majorBidi" w:hint="cs"/>
          <w:spacing w:val="-4"/>
          <w:sz w:val="28"/>
          <w:szCs w:val="28"/>
          <w:cs/>
        </w:rPr>
        <w:t xml:space="preserve">นายน </w:t>
      </w:r>
      <w:r w:rsidRPr="00C64965">
        <w:rPr>
          <w:rFonts w:asciiTheme="majorBidi" w:hAnsiTheme="majorBidi" w:cstheme="majorBidi"/>
          <w:sz w:val="28"/>
          <w:szCs w:val="28"/>
        </w:rPr>
        <w:t>25</w:t>
      </w:r>
      <w:r w:rsidR="00E33B70" w:rsidRPr="00C64965">
        <w:rPr>
          <w:rFonts w:asciiTheme="majorBidi" w:hAnsiTheme="majorBidi" w:cstheme="majorBidi"/>
          <w:sz w:val="28"/>
          <w:szCs w:val="28"/>
        </w:rPr>
        <w:t xml:space="preserve">68 </w:t>
      </w:r>
      <w:r w:rsidRPr="00C64965">
        <w:rPr>
          <w:rFonts w:asciiTheme="majorBidi" w:hAnsiTheme="majorBidi" w:cstheme="majorBidi"/>
          <w:sz w:val="28"/>
          <w:szCs w:val="28"/>
          <w:cs/>
        </w:rPr>
        <w:t>มีการเปลี่ยนแปลงดังนี้</w:t>
      </w:r>
    </w:p>
    <w:p w14:paraId="2299C947" w14:textId="77777777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350"/>
        <w:gridCol w:w="180"/>
        <w:gridCol w:w="1260"/>
        <w:gridCol w:w="180"/>
        <w:gridCol w:w="1350"/>
      </w:tblGrid>
      <w:tr w:rsidR="00AC59CD" w:rsidRPr="006B417E" w14:paraId="54A2658A" w14:textId="77777777" w:rsidTr="00894D36">
        <w:trPr>
          <w:cantSplit/>
          <w:tblHeader/>
        </w:trPr>
        <w:tc>
          <w:tcPr>
            <w:tcW w:w="4860" w:type="dxa"/>
            <w:vAlign w:val="bottom"/>
          </w:tcPr>
          <w:p w14:paraId="00CB6796" w14:textId="77777777" w:rsidR="00AC59CD" w:rsidRPr="006B417E" w:rsidRDefault="00AC59CD" w:rsidP="006D3FA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320" w:type="dxa"/>
            <w:gridSpan w:val="5"/>
          </w:tcPr>
          <w:p w14:paraId="1651A137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C59CD" w:rsidRPr="006B417E" w14:paraId="7EB38A01" w14:textId="77777777" w:rsidTr="00894D36">
        <w:trPr>
          <w:cantSplit/>
          <w:tblHeader/>
        </w:trPr>
        <w:tc>
          <w:tcPr>
            <w:tcW w:w="4860" w:type="dxa"/>
            <w:vAlign w:val="bottom"/>
          </w:tcPr>
          <w:p w14:paraId="751E4B10" w14:textId="77777777" w:rsidR="00AC59CD" w:rsidRPr="006B417E" w:rsidRDefault="00AC59CD" w:rsidP="006D3FA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632AAF0" w14:textId="77777777" w:rsidR="00AC59CD" w:rsidRPr="006B417E" w:rsidRDefault="00AC59CD" w:rsidP="006D3FA9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0" w:type="dxa"/>
          </w:tcPr>
          <w:p w14:paraId="00D47210" w14:textId="77777777" w:rsidR="00AC59CD" w:rsidRPr="006B417E" w:rsidRDefault="00AC59CD" w:rsidP="006D3FA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287E1E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" w:type="dxa"/>
          </w:tcPr>
          <w:p w14:paraId="397B287B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44CCC522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C59CD" w:rsidRPr="006B417E" w14:paraId="27B375E2" w14:textId="77777777" w:rsidTr="00894D36">
        <w:trPr>
          <w:cantSplit/>
        </w:trPr>
        <w:tc>
          <w:tcPr>
            <w:tcW w:w="4860" w:type="dxa"/>
          </w:tcPr>
          <w:p w14:paraId="48C254B4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62385F78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C59CD" w:rsidRPr="006B417E" w14:paraId="2D81264B" w14:textId="77777777" w:rsidTr="00894D36">
        <w:trPr>
          <w:cantSplit/>
        </w:trPr>
        <w:tc>
          <w:tcPr>
            <w:tcW w:w="4860" w:type="dxa"/>
          </w:tcPr>
          <w:p w14:paraId="2ABE192C" w14:textId="39CFC63F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59D87E0E" w14:textId="582F405C" w:rsidR="00AC59CD" w:rsidRPr="006B417E" w:rsidRDefault="00530425" w:rsidP="00D2028E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  <w:r w:rsidR="00CA2E4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,700,000</w:t>
            </w:r>
          </w:p>
        </w:tc>
        <w:tc>
          <w:tcPr>
            <w:tcW w:w="180" w:type="dxa"/>
          </w:tcPr>
          <w:p w14:paraId="6168CD74" w14:textId="77777777" w:rsidR="00AC59CD" w:rsidRPr="006B417E" w:rsidRDefault="00AC59CD" w:rsidP="006D3FA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9ECA56" w14:textId="3C0AE0D9" w:rsidR="00AC59CD" w:rsidRPr="00D2028E" w:rsidRDefault="00CA2E45" w:rsidP="00D2028E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20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2,960,785</w:t>
            </w:r>
          </w:p>
        </w:tc>
        <w:tc>
          <w:tcPr>
            <w:tcW w:w="180" w:type="dxa"/>
          </w:tcPr>
          <w:p w14:paraId="42C50DFF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B6D7CA" w14:textId="7B29DCEA" w:rsidR="00AC59CD" w:rsidRPr="00D2028E" w:rsidRDefault="00CA2E45" w:rsidP="00D2028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20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8,660,785</w:t>
            </w:r>
          </w:p>
        </w:tc>
      </w:tr>
      <w:tr w:rsidR="00D23BF6" w:rsidRPr="006B417E" w14:paraId="2A96E7D5" w14:textId="77777777" w:rsidTr="00894D36">
        <w:trPr>
          <w:cantSplit/>
        </w:trPr>
        <w:tc>
          <w:tcPr>
            <w:tcW w:w="4860" w:type="dxa"/>
          </w:tcPr>
          <w:p w14:paraId="4EA6D0C7" w14:textId="77777777" w:rsidR="00D23BF6" w:rsidRPr="006B417E" w:rsidRDefault="00D23BF6" w:rsidP="00D23BF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70A451B5" w14:textId="201CBE87" w:rsidR="00D23BF6" w:rsidRPr="007A40B8" w:rsidRDefault="00D23BF6" w:rsidP="00D23BF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23B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29</w:t>
            </w:r>
            <w:r w:rsidRPr="00D23B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23B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000</w:t>
            </w:r>
            <w:r w:rsidRPr="00D23B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23B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180" w:type="dxa"/>
          </w:tcPr>
          <w:p w14:paraId="6ADF90C6" w14:textId="77777777" w:rsidR="00D23BF6" w:rsidRPr="007A40B8" w:rsidRDefault="00D23BF6" w:rsidP="00D23B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C1FE3B" w14:textId="32C6C0DD" w:rsidR="00D23BF6" w:rsidRPr="00D2028E" w:rsidRDefault="00D23BF6" w:rsidP="00D2028E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02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5,514,000 </w:t>
            </w:r>
          </w:p>
        </w:tc>
        <w:tc>
          <w:tcPr>
            <w:tcW w:w="180" w:type="dxa"/>
          </w:tcPr>
          <w:p w14:paraId="3642F27A" w14:textId="77777777" w:rsidR="00D23BF6" w:rsidRPr="007A40B8" w:rsidRDefault="00D23BF6" w:rsidP="00D23BF6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5D1261" w14:textId="626DB276" w:rsidR="00D23BF6" w:rsidRPr="00D2028E" w:rsidRDefault="00D23BF6" w:rsidP="00D2028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02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34,514,000</w:t>
            </w:r>
          </w:p>
        </w:tc>
      </w:tr>
      <w:tr w:rsidR="00D23BF6" w:rsidRPr="006B417E" w14:paraId="29D25ACD" w14:textId="77777777" w:rsidTr="00894D36">
        <w:trPr>
          <w:cantSplit/>
        </w:trPr>
        <w:tc>
          <w:tcPr>
            <w:tcW w:w="4860" w:type="dxa"/>
          </w:tcPr>
          <w:p w14:paraId="7A48B2FD" w14:textId="77777777" w:rsidR="00D23BF6" w:rsidRPr="006B417E" w:rsidRDefault="00D23BF6" w:rsidP="00D23BF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350" w:type="dxa"/>
          </w:tcPr>
          <w:p w14:paraId="5207813B" w14:textId="28192C15" w:rsidR="00D23BF6" w:rsidRPr="007A40B8" w:rsidRDefault="00D23BF6" w:rsidP="00D23BF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D23BF6">
              <w:rPr>
                <w:rFonts w:asciiTheme="majorBidi" w:hAnsiTheme="majorBidi" w:cstheme="majorBidi"/>
                <w:sz w:val="28"/>
                <w:szCs w:val="28"/>
              </w:rPr>
              <w:t>(29,790,000)</w:t>
            </w:r>
          </w:p>
        </w:tc>
        <w:tc>
          <w:tcPr>
            <w:tcW w:w="180" w:type="dxa"/>
          </w:tcPr>
          <w:p w14:paraId="04F58EE0" w14:textId="77777777" w:rsidR="00D23BF6" w:rsidRPr="007A40B8" w:rsidRDefault="00D23BF6" w:rsidP="00D23B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B76E411" w14:textId="2A6AF6BF" w:rsidR="00D23BF6" w:rsidRPr="00D2028E" w:rsidRDefault="00D23BF6" w:rsidP="00D2028E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02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(2,277,000)</w:t>
            </w:r>
          </w:p>
        </w:tc>
        <w:tc>
          <w:tcPr>
            <w:tcW w:w="180" w:type="dxa"/>
          </w:tcPr>
          <w:p w14:paraId="7B183EF5" w14:textId="77777777" w:rsidR="00D23BF6" w:rsidRPr="007A40B8" w:rsidRDefault="00D23BF6" w:rsidP="00D23BF6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343496" w14:textId="12BDF27A" w:rsidR="00D23BF6" w:rsidRPr="00D2028E" w:rsidRDefault="00D23BF6" w:rsidP="00D2028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02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(32,067,000)</w:t>
            </w:r>
          </w:p>
        </w:tc>
      </w:tr>
      <w:tr w:rsidR="00AC59CD" w:rsidRPr="006B417E" w14:paraId="4A53601B" w14:textId="77777777" w:rsidTr="00894D36">
        <w:trPr>
          <w:cantSplit/>
        </w:trPr>
        <w:tc>
          <w:tcPr>
            <w:tcW w:w="4860" w:type="dxa"/>
          </w:tcPr>
          <w:p w14:paraId="05F22B24" w14:textId="3DDFA865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ค่าใช้จ่ายในการกู้ยืมรอตัดบัญชีเพิ่มขึ้นสุทธิ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66DAE30" w14:textId="68BCFA44" w:rsidR="00AC59CD" w:rsidRPr="006B417E" w:rsidRDefault="00D23BF6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8C0446D" w14:textId="77777777" w:rsidR="00AC59CD" w:rsidRPr="006B417E" w:rsidRDefault="00AC59CD" w:rsidP="006D3FA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30DCD08" w14:textId="0BD6D91F" w:rsidR="00AC59CD" w:rsidRPr="00D2028E" w:rsidRDefault="00D23BF6" w:rsidP="00D2028E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02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(10,507)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7F9806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0F82295" w14:textId="635ADD14" w:rsidR="00AC59CD" w:rsidRPr="00D2028E" w:rsidRDefault="00D23BF6" w:rsidP="00D2028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202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(10,507)</w:t>
            </w:r>
          </w:p>
        </w:tc>
      </w:tr>
      <w:tr w:rsidR="00AC59CD" w:rsidRPr="006B417E" w14:paraId="46D87D49" w14:textId="77777777" w:rsidTr="00894D36">
        <w:trPr>
          <w:cantSplit/>
        </w:trPr>
        <w:tc>
          <w:tcPr>
            <w:tcW w:w="4860" w:type="dxa"/>
          </w:tcPr>
          <w:p w14:paraId="7B9ACB91" w14:textId="43761692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83AD0">
              <w:rPr>
                <w:rFonts w:asciiTheme="majorBidi" w:eastAsia="Cordia New" w:hAnsiTheme="majorBidi" w:cstheme="majorBidi"/>
                <w:b/>
                <w:bCs/>
                <w:spacing w:val="-4"/>
                <w:sz w:val="28"/>
                <w:szCs w:val="28"/>
              </w:rPr>
              <w:t xml:space="preserve">30 </w:t>
            </w:r>
            <w:r w:rsidR="00483AD0">
              <w:rPr>
                <w:rFonts w:asciiTheme="majorBidi" w:eastAsia="Cordia New" w:hAnsiTheme="majorBidi" w:cstheme="majorBidi" w:hint="cs"/>
                <w:b/>
                <w:bCs/>
                <w:spacing w:val="-4"/>
                <w:sz w:val="28"/>
                <w:szCs w:val="28"/>
                <w:cs/>
              </w:rPr>
              <w:t>มิถุนายน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B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06438" w14:textId="34D324BC" w:rsidR="00AC59CD" w:rsidRPr="006B417E" w:rsidRDefault="00D23BF6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4,910,000</w:t>
            </w:r>
          </w:p>
        </w:tc>
        <w:tc>
          <w:tcPr>
            <w:tcW w:w="180" w:type="dxa"/>
          </w:tcPr>
          <w:p w14:paraId="6491C3EF" w14:textId="77777777" w:rsidR="00AC59CD" w:rsidRPr="006B417E" w:rsidRDefault="00AC59CD" w:rsidP="006D3FA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1690F3" w14:textId="4C0499B5" w:rsidR="00AC59CD" w:rsidRPr="00D2028E" w:rsidRDefault="00D23BF6" w:rsidP="00D2028E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202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6</w:t>
            </w:r>
            <w:r w:rsidRPr="00D20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202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187</w:t>
            </w:r>
            <w:r w:rsidRPr="00D20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202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278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7C38E0C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D3F0C" w14:textId="038CD42B" w:rsidR="00AC59CD" w:rsidRPr="00BE73DC" w:rsidRDefault="00D23BF6" w:rsidP="00D2028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202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11</w:t>
            </w:r>
            <w:r w:rsidRPr="00D23B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202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097</w:t>
            </w:r>
            <w:r w:rsidRPr="00D23B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D202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278</w:t>
            </w:r>
          </w:p>
        </w:tc>
      </w:tr>
    </w:tbl>
    <w:p w14:paraId="7A4B2FC2" w14:textId="77777777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  <w:highlight w:val="green"/>
        </w:rPr>
      </w:pPr>
    </w:p>
    <w:p w14:paraId="3174284D" w14:textId="77777777" w:rsidR="00AC59CD" w:rsidRPr="00C64965" w:rsidRDefault="00AC59CD" w:rsidP="00AC59CD">
      <w:pPr>
        <w:tabs>
          <w:tab w:val="clear" w:pos="227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64965">
        <w:rPr>
          <w:rFonts w:asciiTheme="majorBidi" w:hAnsiTheme="majorBidi" w:cstheme="majorBidi"/>
          <w:sz w:val="28"/>
          <w:szCs w:val="28"/>
          <w:cs/>
        </w:rPr>
        <w:t>ตั๋วสัญญาใช้เงิน</w:t>
      </w:r>
      <w:r w:rsidRPr="00C64965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คิดดอกเบี้ย</w:t>
      </w:r>
      <w:r w:rsidRPr="00C64965">
        <w:rPr>
          <w:rFonts w:asciiTheme="majorBidi" w:hAnsiTheme="majorBidi" w:cstheme="majorBidi"/>
          <w:sz w:val="28"/>
          <w:szCs w:val="28"/>
          <w:cs/>
        </w:rPr>
        <w:t>ในอัตราร้อยละคงที่ต่อปี มีกําหนดชําระคืนเงินต้นทั้งจำนวนตามวันที่ระบุในตั๋วแต่ละฉบับ</w:t>
      </w:r>
      <w:r w:rsidRPr="00C64965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และเมื่อทวงถาม และกำหนดชำระดอกเบี้ยทุกเดือน</w:t>
      </w:r>
    </w:p>
    <w:p w14:paraId="503AF181" w14:textId="77777777" w:rsidR="00AC59CD" w:rsidRPr="00C64965" w:rsidRDefault="00AC59CD" w:rsidP="00AC59CD">
      <w:pPr>
        <w:tabs>
          <w:tab w:val="clear" w:pos="907"/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004FD269" w14:textId="77777777" w:rsidR="00AC59CD" w:rsidRPr="00C64965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  <w:r w:rsidRPr="00C64965">
        <w:rPr>
          <w:rFonts w:asciiTheme="majorBidi" w:hAnsiTheme="majorBidi" w:cstheme="majorBidi"/>
          <w:sz w:val="28"/>
          <w:szCs w:val="28"/>
          <w:cs/>
        </w:rPr>
        <w:t>ตั๋วแลกเงินมีกำหนดชำระคืนเงินต้นทั้งจำนวนตามวันที่ระบุในตั๋วแต่ละฉบับ</w:t>
      </w:r>
    </w:p>
    <w:p w14:paraId="1147B2E1" w14:textId="77777777" w:rsidR="00AC59CD" w:rsidRPr="00C64965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</w:p>
    <w:p w14:paraId="06A62614" w14:textId="77777777" w:rsidR="00AC59CD" w:rsidRPr="00C64965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  <w:r w:rsidRPr="00C64965">
        <w:rPr>
          <w:rFonts w:asciiTheme="majorBidi" w:hAnsiTheme="majorBidi" w:cstheme="majorBidi"/>
          <w:sz w:val="28"/>
          <w:szCs w:val="28"/>
          <w:cs/>
        </w:rPr>
        <w:t>เงินกู้ยืมดังกล่าวเป็นเงินกู้ยืมที่ไม่มีหลักประกัน</w:t>
      </w:r>
    </w:p>
    <w:p w14:paraId="2F0F81EC" w14:textId="3C9B25B8" w:rsidR="00AC59CD" w:rsidRPr="006B417E" w:rsidRDefault="00FC319F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  <w:cs/>
        </w:rPr>
        <w:br/>
      </w:r>
      <w:r>
        <w:rPr>
          <w:rFonts w:asciiTheme="majorBidi" w:hAnsiTheme="majorBidi" w:cstheme="majorBidi"/>
          <w:b/>
          <w:sz w:val="28"/>
          <w:szCs w:val="28"/>
          <w:cs/>
        </w:rPr>
        <w:br/>
      </w:r>
      <w:r>
        <w:rPr>
          <w:rFonts w:asciiTheme="majorBidi" w:hAnsiTheme="majorBidi" w:cstheme="majorBidi"/>
          <w:b/>
          <w:sz w:val="28"/>
          <w:szCs w:val="28"/>
          <w:cs/>
        </w:rPr>
        <w:br/>
      </w:r>
    </w:p>
    <w:p w14:paraId="7FE649AE" w14:textId="58C57F36" w:rsidR="00B16557" w:rsidRPr="002D72DD" w:rsidRDefault="00B16557" w:rsidP="002D7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6496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C64965">
        <w:rPr>
          <w:rFonts w:asciiTheme="majorBidi" w:hAnsiTheme="majorBidi" w:cstheme="majorBidi"/>
          <w:b/>
          <w:sz w:val="28"/>
          <w:szCs w:val="28"/>
          <w:cs/>
        </w:rPr>
        <w:t>ต้องปฏิบัติตามเงื่อนไขทางการเงินตามที่กำหนด</w:t>
      </w:r>
      <w:r w:rsidRPr="00C6496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C64965">
        <w:rPr>
          <w:rFonts w:asciiTheme="majorBidi" w:hAnsiTheme="majorBidi" w:cstheme="majorBidi"/>
          <w:b/>
          <w:sz w:val="28"/>
          <w:szCs w:val="28"/>
          <w:cs/>
        </w:rPr>
        <w:t xml:space="preserve">เช่น การดำรงอัตราส่วนลูกหนี้ที่มียอดค้างชำระไม่เกิน </w:t>
      </w:r>
      <w:r w:rsidRPr="00C64965">
        <w:rPr>
          <w:rFonts w:asciiTheme="majorBidi" w:hAnsiTheme="majorBidi" w:cstheme="majorBidi"/>
          <w:bCs/>
          <w:sz w:val="28"/>
          <w:szCs w:val="28"/>
        </w:rPr>
        <w:t>3</w:t>
      </w:r>
      <w:r w:rsidRPr="00C64965">
        <w:rPr>
          <w:rFonts w:asciiTheme="majorBidi" w:hAnsiTheme="majorBidi" w:cstheme="majorBidi"/>
          <w:b/>
          <w:sz w:val="28"/>
          <w:szCs w:val="28"/>
          <w:cs/>
        </w:rPr>
        <w:t xml:space="preserve"> เดือนต่อ</w:t>
      </w:r>
      <w:r w:rsidRPr="00C64965">
        <w:rPr>
          <w:rFonts w:asciiTheme="majorBidi" w:hAnsiTheme="majorBidi" w:cstheme="majorBidi"/>
          <w:b/>
          <w:sz w:val="28"/>
          <w:szCs w:val="28"/>
        </w:rPr>
        <w:br/>
      </w:r>
      <w:r w:rsidRPr="00C64965">
        <w:rPr>
          <w:rFonts w:asciiTheme="majorBidi" w:hAnsiTheme="majorBidi" w:cstheme="majorBidi"/>
          <w:b/>
          <w:sz w:val="28"/>
          <w:szCs w:val="28"/>
          <w:cs/>
        </w:rPr>
        <w:t xml:space="preserve">หนี้เงินกู้ยืม การดำรงอัตราส่วนของลูกหนี้ด้อยคุณภาพ (ค้างชำระเกิน </w:t>
      </w:r>
      <w:r w:rsidRPr="00C64965">
        <w:rPr>
          <w:rFonts w:asciiTheme="majorBidi" w:hAnsiTheme="majorBidi" w:cstheme="majorBidi"/>
          <w:bCs/>
          <w:sz w:val="28"/>
          <w:szCs w:val="28"/>
        </w:rPr>
        <w:t>3</w:t>
      </w:r>
      <w:r w:rsidRPr="00C64965">
        <w:rPr>
          <w:rFonts w:asciiTheme="majorBidi" w:hAnsiTheme="majorBidi" w:cstheme="majorBidi"/>
          <w:b/>
          <w:sz w:val="28"/>
          <w:szCs w:val="28"/>
          <w:cs/>
        </w:rPr>
        <w:t xml:space="preserve"> เดือน) ต่อลูกหนี้เงินให้สินเชื่อทั้งหมด </w:t>
      </w:r>
      <w:r w:rsidR="00B56CC1">
        <w:rPr>
          <w:rFonts w:asciiTheme="majorBidi" w:hAnsiTheme="majorBidi" w:cstheme="majorBidi"/>
          <w:b/>
          <w:sz w:val="28"/>
          <w:szCs w:val="28"/>
        </w:rPr>
        <w:br/>
      </w:r>
      <w:r w:rsidRPr="00C64965">
        <w:rPr>
          <w:rFonts w:asciiTheme="majorBidi" w:hAnsiTheme="majorBidi" w:cstheme="majorBidi"/>
          <w:b/>
          <w:sz w:val="28"/>
          <w:szCs w:val="28"/>
          <w:cs/>
        </w:rPr>
        <w:t xml:space="preserve">การดำรงอัตราส่วนหนี้สินรวมต่อส่วนของผู้ถือหุ้น การดำรงอัตราส่วนความสามารถในการจ่ายชำระดอกเบี้ย </w:t>
      </w:r>
      <w:r w:rsidRPr="00C64965">
        <w:rPr>
          <w:rFonts w:asciiTheme="majorBidi" w:hAnsiTheme="majorBidi" w:cstheme="majorBidi"/>
          <w:b/>
          <w:spacing w:val="-4"/>
          <w:sz w:val="28"/>
          <w:szCs w:val="28"/>
          <w:cs/>
        </w:rPr>
        <w:t>และ</w:t>
      </w:r>
      <w:r w:rsidR="00B56CC1">
        <w:rPr>
          <w:rFonts w:asciiTheme="majorBidi" w:hAnsiTheme="majorBidi" w:cstheme="majorBidi"/>
          <w:b/>
          <w:spacing w:val="-4"/>
          <w:sz w:val="28"/>
          <w:szCs w:val="28"/>
        </w:rPr>
        <w:br/>
      </w:r>
      <w:r w:rsidRPr="00C64965">
        <w:rPr>
          <w:rFonts w:asciiTheme="majorBidi" w:hAnsiTheme="majorBidi" w:cstheme="majorBidi"/>
          <w:b/>
          <w:spacing w:val="-4"/>
          <w:sz w:val="28"/>
          <w:szCs w:val="28"/>
          <w:cs/>
        </w:rPr>
        <w:t>การดำรงอัตราส่วนการถือหุ้นของผู้ถือหุ้นรายใหญ่ในบริษัท</w:t>
      </w:r>
      <w:r w:rsidRPr="00C64965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 </w:t>
      </w:r>
      <w:r w:rsidRPr="00C64965">
        <w:rPr>
          <w:rFonts w:asciiTheme="majorBidi" w:hAnsiTheme="majorBidi" w:cstheme="majorBidi"/>
          <w:b/>
          <w:spacing w:val="-4"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2DFCD4D4" w14:textId="77777777" w:rsidR="007F58E4" w:rsidRDefault="007F58E4" w:rsidP="00D75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55B8C7" w14:textId="2265A3E5" w:rsidR="00CA1377" w:rsidRDefault="00B16557" w:rsidP="00D75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C64965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C64965">
        <w:rPr>
          <w:rFonts w:asciiTheme="majorBidi" w:hAnsiTheme="majorBidi" w:cstheme="majorBidi"/>
          <w:sz w:val="28"/>
          <w:szCs w:val="28"/>
        </w:rPr>
        <w:t xml:space="preserve"> </w:t>
      </w:r>
      <w:r w:rsidR="00483AD0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483AD0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="00483AD0" w:rsidRPr="006B417E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C64965">
        <w:rPr>
          <w:rFonts w:asciiTheme="majorBidi" w:hAnsiTheme="majorBidi" w:cstheme="majorBidi"/>
          <w:sz w:val="28"/>
          <w:szCs w:val="28"/>
        </w:rPr>
        <w:t>2568</w:t>
      </w:r>
      <w:r w:rsidRPr="00C64965">
        <w:rPr>
          <w:rFonts w:asciiTheme="majorBidi" w:hAnsiTheme="majorBidi" w:cstheme="majorBidi"/>
          <w:sz w:val="28"/>
          <w:szCs w:val="28"/>
          <w:cs/>
        </w:rPr>
        <w:t xml:space="preserve"> กลุ่มบริษัทและบริษัทมีวงเงินเบิกเกินบัญชีและวงเงินกู้ยืมระยะสั้นจากสถาบันการเงินที่ยังมิได้</w:t>
      </w:r>
      <w:r w:rsidRPr="00C64965">
        <w:rPr>
          <w:rFonts w:asciiTheme="majorBidi" w:hAnsiTheme="majorBidi" w:cstheme="majorBidi"/>
          <w:sz w:val="28"/>
          <w:szCs w:val="28"/>
        </w:rPr>
        <w:br/>
      </w:r>
      <w:r w:rsidRPr="00C64965">
        <w:rPr>
          <w:rFonts w:asciiTheme="majorBidi" w:hAnsiTheme="majorBidi" w:cstheme="majorBidi"/>
          <w:sz w:val="28"/>
          <w:szCs w:val="28"/>
          <w:cs/>
        </w:rPr>
        <w:t>เบิกใช้คงเหลือ</w:t>
      </w:r>
      <w:r w:rsidRPr="00184AFA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525027">
        <w:rPr>
          <w:rFonts w:asciiTheme="majorBidi" w:hAnsiTheme="majorBidi" w:cstheme="majorBidi"/>
          <w:sz w:val="28"/>
          <w:szCs w:val="28"/>
        </w:rPr>
        <w:t>5,270</w:t>
      </w:r>
      <w:r w:rsidRPr="00184AFA">
        <w:rPr>
          <w:rFonts w:asciiTheme="majorBidi" w:hAnsiTheme="majorBidi" w:cstheme="majorBidi"/>
          <w:sz w:val="28"/>
          <w:szCs w:val="28"/>
        </w:rPr>
        <w:t xml:space="preserve"> </w:t>
      </w:r>
      <w:r w:rsidRPr="00184AFA">
        <w:rPr>
          <w:rFonts w:asciiTheme="majorBidi" w:hAnsiTheme="majorBidi" w:cstheme="majorBidi"/>
          <w:sz w:val="28"/>
          <w:szCs w:val="28"/>
          <w:cs/>
        </w:rPr>
        <w:t>ล้าน</w:t>
      </w:r>
      <w:r w:rsidRPr="00C64965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Pr="00C6496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C64965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C6496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Pr="00C64965">
        <w:rPr>
          <w:rFonts w:asciiTheme="majorBidi" w:hAnsiTheme="majorBidi" w:cstheme="majorBidi"/>
          <w:i/>
          <w:iCs/>
          <w:sz w:val="28"/>
          <w:szCs w:val="28"/>
        </w:rPr>
        <w:t xml:space="preserve">2567: 3,930 </w:t>
      </w:r>
      <w:r w:rsidRPr="00C64965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C64965">
        <w:rPr>
          <w:rFonts w:asciiTheme="majorBidi" w:hAnsiTheme="majorBidi" w:cstheme="majorBidi" w:hint="cs"/>
          <w:i/>
          <w:iCs/>
          <w:sz w:val="28"/>
          <w:szCs w:val="28"/>
          <w:cs/>
        </w:rPr>
        <w:t>)</w:t>
      </w:r>
    </w:p>
    <w:p w14:paraId="35885B34" w14:textId="77777777" w:rsidR="00D75905" w:rsidRPr="00D75905" w:rsidRDefault="00D75905" w:rsidP="00D75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73B2B17" w14:textId="7D637DF8" w:rsidR="00AC59CD" w:rsidRPr="006B417E" w:rsidRDefault="00AC59CD" w:rsidP="005B24C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90"/>
          <w:tab w:val="num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เงินกู้ยืมระยะยาวจากสถาบันการเงิน</w:t>
      </w:r>
    </w:p>
    <w:p w14:paraId="63F10C16" w14:textId="77777777" w:rsidR="00AC59CD" w:rsidRPr="006B417E" w:rsidRDefault="00AC59CD" w:rsidP="007E2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2FFD3C8" w14:textId="7E78372E" w:rsidR="0080782A" w:rsidRDefault="00AC59CD" w:rsidP="005B2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เงินกู้ยืมระยะยาวจากสถาบันการเงินสําหรับ</w:t>
      </w:r>
      <w:r w:rsidR="00483AD0" w:rsidRPr="006B417E">
        <w:rPr>
          <w:rFonts w:asciiTheme="majorBidi" w:hAnsiTheme="majorBidi" w:cstheme="majorBidi"/>
          <w:sz w:val="28"/>
          <w:szCs w:val="28"/>
          <w:cs/>
        </w:rPr>
        <w:t>งวดหกเดือนสิ้นสุดวันที่</w:t>
      </w:r>
      <w:r w:rsidR="00483AD0"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="00483AD0" w:rsidRPr="006B417E">
        <w:rPr>
          <w:rFonts w:asciiTheme="majorBidi" w:eastAsia="Cordia New" w:hAnsiTheme="majorBidi" w:cstheme="majorBidi"/>
          <w:spacing w:val="-4"/>
          <w:sz w:val="28"/>
          <w:szCs w:val="28"/>
        </w:rPr>
        <w:t>30</w:t>
      </w:r>
      <w:r w:rsidR="00483AD0" w:rsidRPr="006B417E">
        <w:rPr>
          <w:rFonts w:asciiTheme="majorBidi" w:eastAsia="Cordia New" w:hAnsiTheme="majorBidi" w:cstheme="majorBidi"/>
          <w:spacing w:val="-4"/>
          <w:sz w:val="28"/>
          <w:szCs w:val="28"/>
          <w:cs/>
        </w:rPr>
        <w:t xml:space="preserve"> มิถุนายน</w:t>
      </w:r>
      <w:r w:rsidR="00483AD0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</w:rPr>
        <w:t>256</w:t>
      </w:r>
      <w:r w:rsidR="00E33B70">
        <w:rPr>
          <w:rFonts w:asciiTheme="majorBidi" w:hAnsiTheme="majorBidi" w:cstheme="majorBidi"/>
          <w:sz w:val="28"/>
          <w:szCs w:val="28"/>
        </w:rPr>
        <w:t>8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t>มีการเปลี่ยนแปลงดังนี้</w:t>
      </w:r>
    </w:p>
    <w:p w14:paraId="6F1125EB" w14:textId="77777777" w:rsidR="0080782A" w:rsidRPr="006B417E" w:rsidRDefault="0080782A" w:rsidP="008078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2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90"/>
        <w:gridCol w:w="1980"/>
      </w:tblGrid>
      <w:tr w:rsidR="00AC59CD" w:rsidRPr="006B417E" w14:paraId="0577263A" w14:textId="77777777" w:rsidTr="009A0BFC">
        <w:trPr>
          <w:cantSplit/>
          <w:tblHeader/>
        </w:trPr>
        <w:tc>
          <w:tcPr>
            <w:tcW w:w="7290" w:type="dxa"/>
            <w:vAlign w:val="bottom"/>
          </w:tcPr>
          <w:p w14:paraId="5BB46C97" w14:textId="77777777" w:rsidR="00AC59CD" w:rsidRPr="006B417E" w:rsidRDefault="00AC59CD" w:rsidP="006D3FA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</w:tcPr>
          <w:p w14:paraId="33B6C382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AC59CD" w:rsidRPr="006B417E" w14:paraId="28B0F01E" w14:textId="77777777" w:rsidTr="009A0BFC">
        <w:trPr>
          <w:cantSplit/>
        </w:trPr>
        <w:tc>
          <w:tcPr>
            <w:tcW w:w="7290" w:type="dxa"/>
          </w:tcPr>
          <w:p w14:paraId="470223EF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38296FC0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C59CD" w:rsidRPr="006B417E" w14:paraId="78C699DB" w14:textId="77777777" w:rsidTr="009A0BFC">
        <w:trPr>
          <w:cantSplit/>
        </w:trPr>
        <w:tc>
          <w:tcPr>
            <w:tcW w:w="7290" w:type="dxa"/>
          </w:tcPr>
          <w:p w14:paraId="26F880CC" w14:textId="5C5D7921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0" w:type="dxa"/>
          </w:tcPr>
          <w:p w14:paraId="2671DA0B" w14:textId="295F3E2C" w:rsidR="00AC59CD" w:rsidRPr="006B417E" w:rsidRDefault="00CA2E45" w:rsidP="007C492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27,095,626</w:t>
            </w:r>
          </w:p>
        </w:tc>
      </w:tr>
      <w:tr w:rsidR="00AC59CD" w:rsidRPr="006B417E" w14:paraId="690163B5" w14:textId="77777777" w:rsidTr="009A0BFC">
        <w:trPr>
          <w:cantSplit/>
        </w:trPr>
        <w:tc>
          <w:tcPr>
            <w:tcW w:w="7290" w:type="dxa"/>
          </w:tcPr>
          <w:p w14:paraId="760959CC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5FC6CF09" w14:textId="5E264414" w:rsidR="00AC59CD" w:rsidRPr="006B417E" w:rsidRDefault="002F1E93" w:rsidP="007C492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F1E9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5</w:t>
            </w:r>
            <w:r w:rsidRPr="002F1E9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2F1E9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780</w:t>
            </w:r>
            <w:r w:rsidRPr="002F1E9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2F1E9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960</w:t>
            </w:r>
          </w:p>
        </w:tc>
      </w:tr>
      <w:tr w:rsidR="00AC59CD" w:rsidRPr="006B417E" w14:paraId="0A8413BD" w14:textId="77777777" w:rsidTr="009A0BFC">
        <w:trPr>
          <w:cantSplit/>
        </w:trPr>
        <w:tc>
          <w:tcPr>
            <w:tcW w:w="7290" w:type="dxa"/>
          </w:tcPr>
          <w:p w14:paraId="755B15FB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980" w:type="dxa"/>
          </w:tcPr>
          <w:p w14:paraId="4267285B" w14:textId="0C1B5CFF" w:rsidR="00AC59CD" w:rsidRPr="006B417E" w:rsidRDefault="002F1E93" w:rsidP="007C492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F1E9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(4</w:t>
            </w:r>
            <w:r w:rsidRPr="002F1E9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F1E9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800</w:t>
            </w:r>
            <w:r w:rsidRPr="002F1E9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2F1E9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906)</w:t>
            </w:r>
          </w:p>
        </w:tc>
      </w:tr>
      <w:tr w:rsidR="00AC59CD" w:rsidRPr="006B417E" w14:paraId="0D2D0C3E" w14:textId="77777777" w:rsidTr="009A0BFC">
        <w:trPr>
          <w:cantSplit/>
        </w:trPr>
        <w:tc>
          <w:tcPr>
            <w:tcW w:w="7290" w:type="dxa"/>
          </w:tcPr>
          <w:p w14:paraId="07F5E3A0" w14:textId="5360722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ค่าใช้จ่ายในการกู้ยืมรอตัดบัญชีลดลงสุทธิ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14:paraId="7F2A19CF" w14:textId="50ADDEC7" w:rsidR="00AC59CD" w:rsidRPr="006B417E" w:rsidRDefault="002F1E93" w:rsidP="007C492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2F1E93">
              <w:rPr>
                <w:rFonts w:asciiTheme="majorBidi" w:hAnsiTheme="majorBidi" w:cstheme="majorBidi"/>
                <w:sz w:val="28"/>
                <w:szCs w:val="28"/>
              </w:rPr>
              <w:t>31,396</w:t>
            </w:r>
          </w:p>
        </w:tc>
      </w:tr>
      <w:tr w:rsidR="00AC59CD" w:rsidRPr="006B417E" w14:paraId="58C9D512" w14:textId="77777777" w:rsidTr="009A0BFC">
        <w:trPr>
          <w:cantSplit/>
        </w:trPr>
        <w:tc>
          <w:tcPr>
            <w:tcW w:w="7290" w:type="dxa"/>
          </w:tcPr>
          <w:p w14:paraId="143B6BAF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การแปลงค่าอัตราแลกเปลี่ยน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14:paraId="469EE527" w14:textId="599FC193" w:rsidR="00AC59CD" w:rsidRPr="006B417E" w:rsidRDefault="002F1E93" w:rsidP="007C492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F1E9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(39,462)</w:t>
            </w:r>
          </w:p>
        </w:tc>
      </w:tr>
      <w:tr w:rsidR="00AC59CD" w:rsidRPr="006B417E" w14:paraId="18ABF4ED" w14:textId="77777777" w:rsidTr="009A0BFC">
        <w:trPr>
          <w:cantSplit/>
          <w:trHeight w:val="127"/>
        </w:trPr>
        <w:tc>
          <w:tcPr>
            <w:tcW w:w="7290" w:type="dxa"/>
          </w:tcPr>
          <w:p w14:paraId="51FFED74" w14:textId="492030F9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83A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483A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E33B7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4553C7" w14:textId="2ED68D5D" w:rsidR="00AC59CD" w:rsidRPr="006B417E" w:rsidRDefault="002F1E93" w:rsidP="007C492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F1E9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28</w:t>
            </w:r>
            <w:r w:rsidRPr="002F1E9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F1E9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067</w:t>
            </w:r>
            <w:r w:rsidRPr="002F1E9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2F1E9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614</w:t>
            </w:r>
          </w:p>
        </w:tc>
      </w:tr>
    </w:tbl>
    <w:p w14:paraId="17DFF6B3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  <w:cs/>
        </w:rPr>
      </w:pPr>
    </w:p>
    <w:p w14:paraId="0607F943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ab/>
        <w:t>ยอดคงเหลือตามบัญชีของเงินกู้ยืมระยะยาวจากสถาบันการเงิน จำแนกตามระยะเวลาการครบกำหนด มีดังต่อไปนี้</w:t>
      </w:r>
    </w:p>
    <w:p w14:paraId="7AF236B5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AC59CD" w:rsidRPr="006B417E" w14:paraId="4E648BF8" w14:textId="77777777" w:rsidTr="009A0BFC">
        <w:trPr>
          <w:cantSplit/>
        </w:trPr>
        <w:tc>
          <w:tcPr>
            <w:tcW w:w="2815" w:type="pct"/>
          </w:tcPr>
          <w:p w14:paraId="3929C6E0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12BF4270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AC59CD" w:rsidRPr="006B417E" w14:paraId="0160B80A" w14:textId="77777777" w:rsidTr="009A0BFC">
        <w:trPr>
          <w:cantSplit/>
        </w:trPr>
        <w:tc>
          <w:tcPr>
            <w:tcW w:w="2815" w:type="pct"/>
          </w:tcPr>
          <w:p w14:paraId="025A754D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019" w:type="pct"/>
          </w:tcPr>
          <w:p w14:paraId="6352B408" w14:textId="456FA5D7" w:rsidR="00AC59CD" w:rsidRPr="006B417E" w:rsidRDefault="00041708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="00E33B70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E33B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8" w:type="pct"/>
          </w:tcPr>
          <w:p w14:paraId="76D1856D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8" w:type="pct"/>
          </w:tcPr>
          <w:p w14:paraId="5EF8945E" w14:textId="136D2C95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E33B7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AC59CD" w:rsidRPr="006B417E" w14:paraId="514E5E1B" w14:textId="77777777" w:rsidTr="009A0BFC">
        <w:trPr>
          <w:cantSplit/>
        </w:trPr>
        <w:tc>
          <w:tcPr>
            <w:tcW w:w="2815" w:type="pct"/>
          </w:tcPr>
          <w:p w14:paraId="7680FB98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4D40FD9D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C23809" w:rsidRPr="006B417E" w14:paraId="13316A32" w14:textId="77777777" w:rsidTr="00487DAD">
        <w:trPr>
          <w:cantSplit/>
        </w:trPr>
        <w:tc>
          <w:tcPr>
            <w:tcW w:w="2815" w:type="pct"/>
          </w:tcPr>
          <w:p w14:paraId="467D0521" w14:textId="74ED1D2D" w:rsidR="00C23809" w:rsidRPr="006B417E" w:rsidRDefault="00C23809" w:rsidP="00C238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19" w:type="pct"/>
          </w:tcPr>
          <w:p w14:paraId="453A9C3A" w14:textId="0FD93B89" w:rsidR="00C23809" w:rsidRPr="00DE133D" w:rsidRDefault="002F1E93" w:rsidP="00020FF1">
            <w:pPr>
              <w:pStyle w:val="acctfourfigures"/>
              <w:tabs>
                <w:tab w:val="clear" w:pos="765"/>
                <w:tab w:val="decimal" w:pos="1544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2F1E93">
              <w:rPr>
                <w:rFonts w:ascii="Angsana New" w:hAnsi="Angsana New" w:cs="Angsana New"/>
                <w:sz w:val="28"/>
                <w:szCs w:val="28"/>
              </w:rPr>
              <w:t>14,286,380</w:t>
            </w:r>
          </w:p>
        </w:tc>
        <w:tc>
          <w:tcPr>
            <w:tcW w:w="98" w:type="pct"/>
          </w:tcPr>
          <w:p w14:paraId="748843B8" w14:textId="77777777" w:rsidR="00C23809" w:rsidRPr="006B417E" w:rsidRDefault="00C23809" w:rsidP="00C2380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2A9AE434" w14:textId="206DCFF8" w:rsidR="00C23809" w:rsidRPr="006B417E" w:rsidRDefault="00C23809" w:rsidP="007C492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B01E0">
              <w:rPr>
                <w:rFonts w:ascii="Angsana New" w:hAnsi="Angsana New" w:cs="Angsana New"/>
                <w:sz w:val="28"/>
                <w:szCs w:val="28"/>
                <w:cs/>
              </w:rPr>
              <w:t>14</w:t>
            </w:r>
            <w:r w:rsidRPr="00EB01E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B01E0">
              <w:rPr>
                <w:rFonts w:ascii="Angsana New" w:hAnsi="Angsana New" w:cs="Angsana New"/>
                <w:sz w:val="28"/>
                <w:szCs w:val="28"/>
                <w:cs/>
              </w:rPr>
              <w:t>579</w:t>
            </w:r>
            <w:r w:rsidRPr="00EB01E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B01E0">
              <w:rPr>
                <w:rFonts w:ascii="Angsana New" w:hAnsi="Angsana New" w:cs="Angsana New"/>
                <w:sz w:val="28"/>
                <w:szCs w:val="28"/>
                <w:cs/>
              </w:rPr>
              <w:t>40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C23809" w:rsidRPr="006B417E" w14:paraId="236D5A47" w14:textId="77777777" w:rsidTr="00487DAD">
        <w:trPr>
          <w:cantSplit/>
        </w:trPr>
        <w:tc>
          <w:tcPr>
            <w:tcW w:w="2815" w:type="pct"/>
          </w:tcPr>
          <w:p w14:paraId="69C3C8B1" w14:textId="2ED2268E" w:rsidR="00C23809" w:rsidRPr="006B417E" w:rsidRDefault="00C23809" w:rsidP="00C2380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16F727EA" w14:textId="35FC86E3" w:rsidR="00C23809" w:rsidRPr="00DE133D" w:rsidRDefault="002F1E93" w:rsidP="00020FF1">
            <w:pPr>
              <w:pStyle w:val="acctfourfigures"/>
              <w:tabs>
                <w:tab w:val="clear" w:pos="765"/>
                <w:tab w:val="decimal" w:pos="1544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</w:rPr>
            </w:pPr>
            <w:r w:rsidRPr="002F1E93">
              <w:rPr>
                <w:rFonts w:ascii="Angsana New" w:hAnsi="Angsana New" w:cs="Angsana New"/>
                <w:sz w:val="28"/>
                <w:szCs w:val="28"/>
              </w:rPr>
              <w:t>13,781,234</w:t>
            </w:r>
          </w:p>
        </w:tc>
        <w:tc>
          <w:tcPr>
            <w:tcW w:w="98" w:type="pct"/>
          </w:tcPr>
          <w:p w14:paraId="22C2E7EB" w14:textId="77777777" w:rsidR="00C23809" w:rsidRPr="006B417E" w:rsidRDefault="00C23809" w:rsidP="00C2380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47E6C8" w14:textId="5CC21B14" w:rsidR="00C23809" w:rsidRPr="006B417E" w:rsidRDefault="00C23809" w:rsidP="007C492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EB01E0">
              <w:rPr>
                <w:rFonts w:ascii="Angsana New" w:hAnsi="Angsana New" w:cs="Angsana New"/>
                <w:sz w:val="28"/>
                <w:szCs w:val="28"/>
                <w:cs/>
              </w:rPr>
              <w:t>12</w:t>
            </w:r>
            <w:r w:rsidRPr="00EB01E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B01E0">
              <w:rPr>
                <w:rFonts w:ascii="Angsana New" w:hAnsi="Angsana New" w:cs="Angsana New"/>
                <w:sz w:val="28"/>
                <w:szCs w:val="28"/>
                <w:cs/>
              </w:rPr>
              <w:t>516</w:t>
            </w:r>
            <w:r w:rsidRPr="00EB01E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B01E0">
              <w:rPr>
                <w:rFonts w:ascii="Angsana New" w:hAnsi="Angsana New" w:cs="Angsana New"/>
                <w:sz w:val="28"/>
                <w:szCs w:val="28"/>
                <w:cs/>
              </w:rPr>
              <w:t>224</w:t>
            </w:r>
          </w:p>
        </w:tc>
      </w:tr>
      <w:tr w:rsidR="00C23809" w:rsidRPr="006B417E" w14:paraId="58A5DD58" w14:textId="77777777" w:rsidTr="00487DAD">
        <w:trPr>
          <w:cantSplit/>
        </w:trPr>
        <w:tc>
          <w:tcPr>
            <w:tcW w:w="2815" w:type="pct"/>
          </w:tcPr>
          <w:p w14:paraId="352D248B" w14:textId="77777777" w:rsidR="00C23809" w:rsidRPr="00DE133D" w:rsidRDefault="00C23809" w:rsidP="00C2380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  <w:r w:rsidRPr="00DE13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1FDFBEAA" w14:textId="5CA66B10" w:rsidR="00C23809" w:rsidRPr="00D2028E" w:rsidRDefault="002F1E93" w:rsidP="00020FF1">
            <w:pPr>
              <w:pStyle w:val="acctfourfigures"/>
              <w:tabs>
                <w:tab w:val="clear" w:pos="765"/>
                <w:tab w:val="decimal" w:pos="15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2028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28,067,614</w:t>
            </w:r>
          </w:p>
        </w:tc>
        <w:tc>
          <w:tcPr>
            <w:tcW w:w="98" w:type="pct"/>
          </w:tcPr>
          <w:p w14:paraId="65A25540" w14:textId="77777777" w:rsidR="00C23809" w:rsidRPr="00DE133D" w:rsidRDefault="00C23809" w:rsidP="00C2380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D5BC2" w14:textId="151C1A6B" w:rsidR="00C23809" w:rsidRPr="00DE133D" w:rsidRDefault="00C23809" w:rsidP="007C492B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133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27</w:t>
            </w:r>
            <w:r w:rsidRPr="00DE133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133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095</w:t>
            </w:r>
            <w:r w:rsidRPr="00DE133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DE133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62</w:t>
            </w:r>
            <w:r w:rsidRPr="00DE133D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</w:tr>
    </w:tbl>
    <w:p w14:paraId="092C2685" w14:textId="10CE2052" w:rsidR="00AC59CD" w:rsidRPr="006B417E" w:rsidRDefault="00AC59CD" w:rsidP="00CA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84FA9F3" w14:textId="77777777" w:rsidR="00CA1377" w:rsidRDefault="00CA1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31B3835" w14:textId="4EBA9E1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ab/>
      </w:r>
      <w:bookmarkStart w:id="2" w:name="_Hlk179186935"/>
      <w:r w:rsidRPr="006B417E">
        <w:rPr>
          <w:rFonts w:asciiTheme="majorBidi" w:hAnsiTheme="majorBidi" w:cstheme="majorBidi"/>
          <w:sz w:val="28"/>
          <w:szCs w:val="28"/>
          <w:cs/>
        </w:rPr>
        <w:t>ยอดคงเหลือตามบัญชีของเงินกู้ยืมระยะยาวจากสถาบันการเงิน จำแนกตามสกุลเงิน มีดังต่อไปนี้</w:t>
      </w:r>
    </w:p>
    <w:bookmarkEnd w:id="2"/>
    <w:p w14:paraId="06481B28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4780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70"/>
        <w:gridCol w:w="1871"/>
        <w:gridCol w:w="180"/>
        <w:gridCol w:w="1961"/>
      </w:tblGrid>
      <w:tr w:rsidR="00AC59CD" w:rsidRPr="006B417E" w14:paraId="002F7594" w14:textId="77777777" w:rsidTr="005A3386">
        <w:trPr>
          <w:cantSplit/>
          <w:trHeight w:val="401"/>
        </w:trPr>
        <w:tc>
          <w:tcPr>
            <w:tcW w:w="2815" w:type="pct"/>
          </w:tcPr>
          <w:p w14:paraId="17466F1A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0420FA50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041708" w:rsidRPr="006B417E" w14:paraId="78B55AF4" w14:textId="77777777" w:rsidTr="005A3386">
        <w:trPr>
          <w:cantSplit/>
          <w:trHeight w:val="401"/>
        </w:trPr>
        <w:tc>
          <w:tcPr>
            <w:tcW w:w="2815" w:type="pct"/>
          </w:tcPr>
          <w:p w14:paraId="37BE702E" w14:textId="77777777" w:rsidR="00041708" w:rsidRPr="006B417E" w:rsidRDefault="00041708" w:rsidP="000417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9" w:type="pct"/>
          </w:tcPr>
          <w:p w14:paraId="1FE25E25" w14:textId="1FFB2530" w:rsidR="00041708" w:rsidRPr="006B417E" w:rsidRDefault="00041708" w:rsidP="0004170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8" w:type="pct"/>
          </w:tcPr>
          <w:p w14:paraId="4A42739A" w14:textId="77777777" w:rsidR="00041708" w:rsidRPr="006B417E" w:rsidRDefault="00041708" w:rsidP="0004170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7259C3B1" w14:textId="24A055E3" w:rsidR="00041708" w:rsidRPr="006B417E" w:rsidRDefault="00041708" w:rsidP="0004170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041708" w:rsidRPr="006B417E" w14:paraId="7E3E79FC" w14:textId="77777777" w:rsidTr="005A3386">
        <w:trPr>
          <w:cantSplit/>
          <w:trHeight w:val="401"/>
        </w:trPr>
        <w:tc>
          <w:tcPr>
            <w:tcW w:w="2815" w:type="pct"/>
          </w:tcPr>
          <w:p w14:paraId="606F3401" w14:textId="77777777" w:rsidR="00041708" w:rsidRPr="006B417E" w:rsidRDefault="00041708" w:rsidP="000417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252B03D3" w14:textId="77777777" w:rsidR="00041708" w:rsidRPr="006B417E" w:rsidRDefault="00041708" w:rsidP="00041708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F31FB2" w:rsidRPr="006B417E" w14:paraId="0CF2A2B6" w14:textId="77777777" w:rsidTr="005A3386">
        <w:trPr>
          <w:cantSplit/>
          <w:trHeight w:val="390"/>
        </w:trPr>
        <w:tc>
          <w:tcPr>
            <w:tcW w:w="2815" w:type="pct"/>
          </w:tcPr>
          <w:p w14:paraId="3DDAAB90" w14:textId="77777777" w:rsidR="00F31FB2" w:rsidRPr="006B417E" w:rsidRDefault="00F31FB2" w:rsidP="00F31F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สกุลบาท</w:t>
            </w:r>
          </w:p>
        </w:tc>
        <w:tc>
          <w:tcPr>
            <w:tcW w:w="1019" w:type="pct"/>
          </w:tcPr>
          <w:p w14:paraId="08F48643" w14:textId="10CF58A5" w:rsidR="00F31FB2" w:rsidRPr="00512EA6" w:rsidRDefault="00F31FB2" w:rsidP="00F31FB2">
            <w:pPr>
              <w:pStyle w:val="acctfourfigures"/>
              <w:tabs>
                <w:tab w:val="clear" w:pos="765"/>
                <w:tab w:val="decimal" w:pos="16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31FB2">
              <w:rPr>
                <w:rFonts w:asciiTheme="majorBidi" w:hAnsiTheme="majorBidi" w:cstheme="majorBidi"/>
                <w:sz w:val="28"/>
                <w:szCs w:val="28"/>
              </w:rPr>
              <w:t xml:space="preserve"> 18,276,985 </w:t>
            </w:r>
          </w:p>
        </w:tc>
        <w:tc>
          <w:tcPr>
            <w:tcW w:w="98" w:type="pct"/>
          </w:tcPr>
          <w:p w14:paraId="27CF6EBD" w14:textId="77777777" w:rsidR="00F31FB2" w:rsidRPr="006B417E" w:rsidRDefault="00F31FB2" w:rsidP="00F31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5BD81D8D" w14:textId="2D90A4A2" w:rsidR="00F31FB2" w:rsidRPr="00B14ED9" w:rsidRDefault="00F31FB2" w:rsidP="00F31FB2">
            <w:pPr>
              <w:pStyle w:val="acctfourfigures"/>
              <w:tabs>
                <w:tab w:val="clear" w:pos="765"/>
                <w:tab w:val="decimal" w:pos="16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14ED9">
              <w:rPr>
                <w:rFonts w:asciiTheme="majorBidi" w:hAnsiTheme="majorBidi" w:cstheme="majorBidi"/>
                <w:sz w:val="28"/>
                <w:szCs w:val="28"/>
              </w:rPr>
              <w:t>19,049,099</w:t>
            </w:r>
          </w:p>
        </w:tc>
      </w:tr>
      <w:tr w:rsidR="00F31FB2" w:rsidRPr="006B417E" w14:paraId="711CDC8C" w14:textId="77777777" w:rsidTr="005A3386">
        <w:trPr>
          <w:cantSplit/>
          <w:trHeight w:val="390"/>
        </w:trPr>
        <w:tc>
          <w:tcPr>
            <w:tcW w:w="2815" w:type="pct"/>
          </w:tcPr>
          <w:p w14:paraId="5358D697" w14:textId="77777777" w:rsidR="00F31FB2" w:rsidRPr="006B417E" w:rsidRDefault="00F31FB2" w:rsidP="00F31F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1019" w:type="pct"/>
          </w:tcPr>
          <w:p w14:paraId="122D3AB8" w14:textId="7D886BB5" w:rsidR="00F31FB2" w:rsidRPr="006B417E" w:rsidRDefault="00F31FB2" w:rsidP="00F31FB2">
            <w:pPr>
              <w:pStyle w:val="acctfourfigures"/>
              <w:tabs>
                <w:tab w:val="clear" w:pos="765"/>
                <w:tab w:val="decimal" w:pos="16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31FB2">
              <w:rPr>
                <w:rFonts w:asciiTheme="majorBidi" w:hAnsiTheme="majorBidi" w:cstheme="majorBidi"/>
                <w:sz w:val="28"/>
                <w:szCs w:val="28"/>
              </w:rPr>
              <w:t xml:space="preserve"> 6,701,596 </w:t>
            </w:r>
          </w:p>
        </w:tc>
        <w:tc>
          <w:tcPr>
            <w:tcW w:w="98" w:type="pct"/>
          </w:tcPr>
          <w:p w14:paraId="6C3272D7" w14:textId="77777777" w:rsidR="00F31FB2" w:rsidRPr="006B417E" w:rsidRDefault="00F31FB2" w:rsidP="00F31FB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666CA5AD" w14:textId="08378CE2" w:rsidR="00F31FB2" w:rsidRPr="00B14ED9" w:rsidRDefault="00F31FB2" w:rsidP="00F31FB2">
            <w:pPr>
              <w:pStyle w:val="acctfourfigures"/>
              <w:tabs>
                <w:tab w:val="clear" w:pos="765"/>
                <w:tab w:val="decimal" w:pos="16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14ED9">
              <w:rPr>
                <w:rFonts w:asciiTheme="majorBidi" w:hAnsiTheme="majorBidi" w:cstheme="majorBidi"/>
                <w:sz w:val="28"/>
                <w:szCs w:val="28"/>
              </w:rPr>
              <w:t>4,912,583</w:t>
            </w:r>
          </w:p>
        </w:tc>
      </w:tr>
      <w:tr w:rsidR="00F31FB2" w:rsidRPr="006B417E" w14:paraId="4EDEE35B" w14:textId="77777777" w:rsidTr="005A3386">
        <w:trPr>
          <w:cantSplit/>
          <w:trHeight w:val="390"/>
        </w:trPr>
        <w:tc>
          <w:tcPr>
            <w:tcW w:w="2815" w:type="pct"/>
          </w:tcPr>
          <w:p w14:paraId="7B45ECFA" w14:textId="77777777" w:rsidR="00F31FB2" w:rsidRPr="006B417E" w:rsidRDefault="00F31FB2" w:rsidP="00F31F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สกุลเยน</w:t>
            </w:r>
          </w:p>
        </w:tc>
        <w:tc>
          <w:tcPr>
            <w:tcW w:w="1019" w:type="pct"/>
          </w:tcPr>
          <w:p w14:paraId="44A1386B" w14:textId="759900AD" w:rsidR="00F31FB2" w:rsidRPr="006B417E" w:rsidRDefault="00F31FB2" w:rsidP="00F31FB2">
            <w:pPr>
              <w:pStyle w:val="acctfourfigures"/>
              <w:tabs>
                <w:tab w:val="clear" w:pos="765"/>
                <w:tab w:val="decimal" w:pos="16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31FB2">
              <w:rPr>
                <w:rFonts w:asciiTheme="majorBidi" w:hAnsiTheme="majorBidi" w:cstheme="majorBidi"/>
                <w:sz w:val="28"/>
                <w:szCs w:val="28"/>
              </w:rPr>
              <w:t xml:space="preserve"> 1,753,482 </w:t>
            </w:r>
          </w:p>
        </w:tc>
        <w:tc>
          <w:tcPr>
            <w:tcW w:w="98" w:type="pct"/>
          </w:tcPr>
          <w:p w14:paraId="77FE359D" w14:textId="77777777" w:rsidR="00F31FB2" w:rsidRPr="006B417E" w:rsidRDefault="00F31FB2" w:rsidP="00F31FB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  <w:vAlign w:val="bottom"/>
          </w:tcPr>
          <w:p w14:paraId="6E5BB295" w14:textId="0B9EDCF7" w:rsidR="00F31FB2" w:rsidRPr="00B14ED9" w:rsidRDefault="00F31FB2" w:rsidP="00F31FB2">
            <w:pPr>
              <w:pStyle w:val="acctfourfigures"/>
              <w:tabs>
                <w:tab w:val="clear" w:pos="765"/>
                <w:tab w:val="decimal" w:pos="16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14ED9">
              <w:rPr>
                <w:rFonts w:asciiTheme="majorBidi" w:hAnsiTheme="majorBidi" w:cstheme="majorBidi"/>
                <w:sz w:val="28"/>
                <w:szCs w:val="28"/>
              </w:rPr>
              <w:t>1,898,390</w:t>
            </w:r>
          </w:p>
        </w:tc>
      </w:tr>
      <w:tr w:rsidR="00F31FB2" w:rsidRPr="006B417E" w14:paraId="4E2C96BF" w14:textId="77777777" w:rsidTr="005A3386">
        <w:trPr>
          <w:cantSplit/>
          <w:trHeight w:val="401"/>
        </w:trPr>
        <w:tc>
          <w:tcPr>
            <w:tcW w:w="2815" w:type="pct"/>
          </w:tcPr>
          <w:p w14:paraId="57C5032F" w14:textId="77777777" w:rsidR="00F31FB2" w:rsidRPr="006B417E" w:rsidRDefault="00F31FB2" w:rsidP="00F31FB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สกุลยูโร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3C17F5D8" w14:textId="09BBEBDB" w:rsidR="00F31FB2" w:rsidRPr="006B417E" w:rsidRDefault="00F31FB2" w:rsidP="00F31FB2">
            <w:pPr>
              <w:pStyle w:val="acctfourfigures"/>
              <w:tabs>
                <w:tab w:val="clear" w:pos="765"/>
                <w:tab w:val="decimal" w:pos="16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F31FB2">
              <w:rPr>
                <w:rFonts w:asciiTheme="majorBidi" w:hAnsiTheme="majorBidi" w:cstheme="majorBidi"/>
                <w:sz w:val="28"/>
                <w:szCs w:val="28"/>
              </w:rPr>
              <w:t xml:space="preserve"> 1,335,551 </w:t>
            </w:r>
          </w:p>
        </w:tc>
        <w:tc>
          <w:tcPr>
            <w:tcW w:w="98" w:type="pct"/>
          </w:tcPr>
          <w:p w14:paraId="7E3F3C27" w14:textId="77777777" w:rsidR="00F31FB2" w:rsidRPr="006B417E" w:rsidRDefault="00F31FB2" w:rsidP="00F31FB2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F39875" w14:textId="47E95DE5" w:rsidR="00F31FB2" w:rsidRPr="00B14ED9" w:rsidRDefault="00F31FB2" w:rsidP="00F31FB2">
            <w:pPr>
              <w:pStyle w:val="acctfourfigures"/>
              <w:tabs>
                <w:tab w:val="clear" w:pos="765"/>
                <w:tab w:val="decimal" w:pos="16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14ED9">
              <w:rPr>
                <w:rFonts w:asciiTheme="majorBidi" w:hAnsiTheme="majorBidi" w:cstheme="majorBidi"/>
                <w:sz w:val="28"/>
                <w:szCs w:val="28"/>
              </w:rPr>
              <w:t>1,235,554</w:t>
            </w:r>
          </w:p>
        </w:tc>
      </w:tr>
      <w:tr w:rsidR="00041708" w:rsidRPr="006B417E" w14:paraId="2AA2ED0A" w14:textId="77777777" w:rsidTr="005A3386">
        <w:trPr>
          <w:cantSplit/>
          <w:trHeight w:val="79"/>
        </w:trPr>
        <w:tc>
          <w:tcPr>
            <w:tcW w:w="2815" w:type="pct"/>
          </w:tcPr>
          <w:p w14:paraId="1F9FF9DA" w14:textId="77777777" w:rsidR="00041708" w:rsidRPr="00DE133D" w:rsidRDefault="00041708" w:rsidP="0004170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133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5740D937" w14:textId="4B1930E4" w:rsidR="00041708" w:rsidRPr="00020FF1" w:rsidRDefault="00F31FB2" w:rsidP="00D2028E">
            <w:pPr>
              <w:pStyle w:val="acctfourfigures"/>
              <w:tabs>
                <w:tab w:val="clear" w:pos="765"/>
                <w:tab w:val="decimal" w:pos="158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F31F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28,067,614</w:t>
            </w:r>
          </w:p>
        </w:tc>
        <w:tc>
          <w:tcPr>
            <w:tcW w:w="98" w:type="pct"/>
          </w:tcPr>
          <w:p w14:paraId="6DD9F595" w14:textId="77777777" w:rsidR="00041708" w:rsidRPr="00DE133D" w:rsidRDefault="00041708" w:rsidP="0004170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AF56D4" w14:textId="7A948C4C" w:rsidR="00041708" w:rsidRPr="00DE133D" w:rsidRDefault="00041708" w:rsidP="00D2028E">
            <w:pPr>
              <w:pStyle w:val="acctfourfigures"/>
              <w:tabs>
                <w:tab w:val="clear" w:pos="765"/>
                <w:tab w:val="decimal" w:pos="16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133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27,095,626</w:t>
            </w:r>
          </w:p>
        </w:tc>
      </w:tr>
    </w:tbl>
    <w:p w14:paraId="476C734C" w14:textId="77777777" w:rsidR="00AC59CD" w:rsidRPr="006B417E" w:rsidRDefault="00AC59CD" w:rsidP="00AC59CD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sz w:val="28"/>
          <w:szCs w:val="28"/>
        </w:rPr>
      </w:pPr>
    </w:p>
    <w:p w14:paraId="268FFC35" w14:textId="401C4B1A" w:rsidR="00AC59CD" w:rsidRPr="006B417E" w:rsidRDefault="00AC59CD" w:rsidP="00AC59CD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เงินกู้ยืมระยะยาวจากสถาบันการเงินมีกําหนดชําระ</w:t>
      </w:r>
      <w:r w:rsidRPr="00D852C4">
        <w:rPr>
          <w:rFonts w:asciiTheme="majorBidi" w:hAnsiTheme="majorBidi" w:cstheme="majorBidi"/>
          <w:sz w:val="28"/>
          <w:szCs w:val="28"/>
          <w:cs/>
        </w:rPr>
        <w:t>คืนเงิน</w:t>
      </w:r>
      <w:r w:rsidRPr="00162A12">
        <w:rPr>
          <w:rFonts w:asciiTheme="majorBidi" w:hAnsiTheme="majorBidi" w:cstheme="majorBidi"/>
          <w:sz w:val="28"/>
          <w:szCs w:val="28"/>
          <w:cs/>
        </w:rPr>
        <w:t xml:space="preserve">ต้นทุก </w:t>
      </w:r>
      <w:bookmarkStart w:id="3" w:name="_Hlk118276843"/>
      <w:r w:rsidRPr="00162A12">
        <w:rPr>
          <w:rFonts w:asciiTheme="majorBidi" w:hAnsiTheme="majorBidi" w:cstheme="majorBidi"/>
          <w:sz w:val="28"/>
          <w:szCs w:val="28"/>
        </w:rPr>
        <w:t>3</w:t>
      </w:r>
      <w:bookmarkEnd w:id="3"/>
      <w:r w:rsidRPr="00162A12">
        <w:rPr>
          <w:rFonts w:asciiTheme="majorBidi" w:hAnsiTheme="majorBidi" w:cstheme="majorBidi"/>
          <w:sz w:val="28"/>
          <w:szCs w:val="28"/>
        </w:rPr>
        <w:t xml:space="preserve"> </w:t>
      </w:r>
      <w:r w:rsidRPr="00162A12">
        <w:rPr>
          <w:rFonts w:asciiTheme="majorBidi" w:hAnsiTheme="majorBidi" w:cstheme="majorBidi"/>
          <w:sz w:val="28"/>
          <w:szCs w:val="28"/>
          <w:cs/>
        </w:rPr>
        <w:t xml:space="preserve">เดือน หรือทุก </w:t>
      </w:r>
      <w:r w:rsidRPr="00162A12">
        <w:rPr>
          <w:rFonts w:asciiTheme="majorBidi" w:hAnsiTheme="majorBidi" w:cstheme="majorBidi"/>
          <w:sz w:val="28"/>
          <w:szCs w:val="28"/>
        </w:rPr>
        <w:t xml:space="preserve">6 </w:t>
      </w:r>
      <w:r w:rsidRPr="00162A12">
        <w:rPr>
          <w:rFonts w:asciiTheme="majorBidi" w:hAnsiTheme="majorBidi" w:cstheme="majorBidi"/>
          <w:sz w:val="28"/>
          <w:szCs w:val="28"/>
          <w:cs/>
        </w:rPr>
        <w:t>เดือน หรือทุก</w:t>
      </w:r>
      <w:r w:rsidRPr="00162A12">
        <w:rPr>
          <w:rFonts w:asciiTheme="majorBidi" w:hAnsiTheme="majorBidi" w:cstheme="majorBidi"/>
          <w:sz w:val="28"/>
          <w:szCs w:val="28"/>
        </w:rPr>
        <w:t xml:space="preserve"> 12 </w:t>
      </w:r>
      <w:r w:rsidRPr="00162A12">
        <w:rPr>
          <w:rFonts w:asciiTheme="majorBidi" w:hAnsiTheme="majorBidi" w:cstheme="majorBidi"/>
          <w:sz w:val="28"/>
          <w:szCs w:val="28"/>
          <w:cs/>
        </w:rPr>
        <w:t xml:space="preserve">เดือน หรือเมื่อครบกำหนด และมีกำหนดชำระดอกเบี้ยทุกสิ้นเดือน หรือทุก </w:t>
      </w:r>
      <w:r w:rsidRPr="00162A12">
        <w:rPr>
          <w:rFonts w:asciiTheme="majorBidi" w:hAnsiTheme="majorBidi" w:cstheme="majorBidi"/>
          <w:sz w:val="28"/>
          <w:szCs w:val="28"/>
        </w:rPr>
        <w:t>3</w:t>
      </w:r>
      <w:r w:rsidRPr="00162A12">
        <w:rPr>
          <w:rFonts w:asciiTheme="majorBidi" w:hAnsiTheme="majorBidi" w:cstheme="majorBidi"/>
          <w:sz w:val="28"/>
          <w:szCs w:val="28"/>
          <w:cs/>
        </w:rPr>
        <w:t xml:space="preserve"> เดือน หรือทุก </w:t>
      </w:r>
      <w:r w:rsidRPr="00162A12">
        <w:rPr>
          <w:rFonts w:asciiTheme="majorBidi" w:hAnsiTheme="majorBidi" w:cstheme="majorBidi"/>
          <w:sz w:val="28"/>
          <w:szCs w:val="28"/>
        </w:rPr>
        <w:t xml:space="preserve">6 </w:t>
      </w:r>
      <w:r w:rsidRPr="00162A12">
        <w:rPr>
          <w:rFonts w:asciiTheme="majorBidi" w:hAnsiTheme="majorBidi" w:cstheme="majorBidi"/>
          <w:sz w:val="28"/>
          <w:szCs w:val="28"/>
          <w:cs/>
        </w:rPr>
        <w:t>เดือน โดยเงินกู้ยืมระยะยาวจากสถาบันการเงินเหล่านี้</w:t>
      </w:r>
      <w:r w:rsidRPr="00162A12">
        <w:rPr>
          <w:rFonts w:asciiTheme="majorBidi" w:eastAsia="Cordia New" w:hAnsiTheme="majorBidi" w:cstheme="majorBidi"/>
          <w:sz w:val="28"/>
          <w:szCs w:val="28"/>
          <w:cs/>
        </w:rPr>
        <w:t>คิดดอกเบี้ย</w:t>
      </w:r>
      <w:r w:rsidRPr="00162A12">
        <w:rPr>
          <w:rFonts w:asciiTheme="majorBidi" w:hAnsiTheme="majorBidi" w:cstheme="majorBidi"/>
          <w:sz w:val="28"/>
          <w:szCs w:val="28"/>
          <w:cs/>
        </w:rPr>
        <w:t>ในอัตราร้อยละคงที่ต่อปีและอัตราลอยตัวบวกอัตราร้อยละคงที่ต่อปี</w:t>
      </w:r>
    </w:p>
    <w:p w14:paraId="7CCB4FAC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BC7232" w14:textId="7E22700A" w:rsidR="00AC59CD" w:rsidRPr="000B3369" w:rsidRDefault="00AC59CD" w:rsidP="002D72DD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B3369">
        <w:rPr>
          <w:rFonts w:asciiTheme="majorBidi" w:hAnsiTheme="majorBidi" w:cstheme="majorBidi"/>
          <w:sz w:val="28"/>
          <w:szCs w:val="28"/>
          <w:cs/>
        </w:rPr>
        <w:t xml:space="preserve">บริษัทต้องปฏิบัติตามเงื่อนไขทางการเงินตามที่กำหนด เช่น การดำรงอัตราส่วนลูกหนี้ที่มียอดค้างชำระไม่เกิน </w:t>
      </w:r>
      <w:r w:rsidRPr="000B3369">
        <w:rPr>
          <w:rFonts w:asciiTheme="majorBidi" w:hAnsiTheme="majorBidi" w:cstheme="majorBidi"/>
          <w:sz w:val="28"/>
          <w:szCs w:val="28"/>
        </w:rPr>
        <w:t>3</w:t>
      </w:r>
      <w:r w:rsidRPr="000B3369">
        <w:rPr>
          <w:rFonts w:asciiTheme="majorBidi" w:hAnsiTheme="majorBidi" w:cstheme="majorBidi"/>
          <w:sz w:val="28"/>
          <w:szCs w:val="28"/>
          <w:cs/>
        </w:rPr>
        <w:t xml:space="preserve"> เดือนต่อ</w:t>
      </w:r>
      <w:r w:rsidR="00B56CC1">
        <w:rPr>
          <w:rFonts w:asciiTheme="majorBidi" w:hAnsiTheme="majorBidi" w:cstheme="majorBidi"/>
          <w:sz w:val="28"/>
          <w:szCs w:val="28"/>
        </w:rPr>
        <w:br/>
      </w:r>
      <w:r w:rsidRPr="000B3369">
        <w:rPr>
          <w:rFonts w:asciiTheme="majorBidi" w:hAnsiTheme="majorBidi" w:cstheme="majorBidi"/>
          <w:sz w:val="28"/>
          <w:szCs w:val="28"/>
          <w:cs/>
        </w:rPr>
        <w:t xml:space="preserve">หนี้เงินกู้ยืม การดำรงอัตราส่วนของลูกหนี้ด้อยคุณภาพ (ค้างชำระเกิน </w:t>
      </w:r>
      <w:r w:rsidRPr="000B3369">
        <w:rPr>
          <w:rFonts w:asciiTheme="majorBidi" w:hAnsiTheme="majorBidi" w:cstheme="majorBidi"/>
          <w:sz w:val="28"/>
          <w:szCs w:val="28"/>
        </w:rPr>
        <w:t>3</w:t>
      </w:r>
      <w:r w:rsidRPr="000B3369">
        <w:rPr>
          <w:rFonts w:asciiTheme="majorBidi" w:hAnsiTheme="majorBidi" w:cstheme="majorBidi"/>
          <w:sz w:val="28"/>
          <w:szCs w:val="28"/>
          <w:cs/>
        </w:rPr>
        <w:t xml:space="preserve"> เดือน) ต่อลูกหนี้เงินให้สินเชื่อทั้งหมด </w:t>
      </w:r>
      <w:r w:rsidR="00B56CC1">
        <w:rPr>
          <w:rFonts w:asciiTheme="majorBidi" w:hAnsiTheme="majorBidi" w:cstheme="majorBidi"/>
          <w:sz w:val="28"/>
          <w:szCs w:val="28"/>
        </w:rPr>
        <w:br/>
      </w:r>
      <w:r w:rsidRPr="000B3369">
        <w:rPr>
          <w:rFonts w:asciiTheme="majorBidi" w:hAnsiTheme="majorBidi" w:cstheme="majorBidi"/>
          <w:sz w:val="28"/>
          <w:szCs w:val="28"/>
          <w:cs/>
        </w:rPr>
        <w:t xml:space="preserve">การดำรงอัตราส่วนหนี้สินรวมต่อส่วนของผู้ถือหุ้น การดำรงอัตราส่วนความสามารถในการจ่ายชำระดอกเบี้ย </w:t>
      </w:r>
      <w:r w:rsidR="00B56CC1">
        <w:rPr>
          <w:rFonts w:asciiTheme="majorBidi" w:hAnsiTheme="majorBidi" w:cstheme="majorBidi"/>
          <w:sz w:val="28"/>
          <w:szCs w:val="28"/>
        </w:rPr>
        <w:br/>
      </w:r>
      <w:r w:rsidRPr="000B3369">
        <w:rPr>
          <w:rFonts w:asciiTheme="majorBidi" w:hAnsiTheme="majorBidi" w:cstheme="majorBidi"/>
          <w:sz w:val="28"/>
          <w:szCs w:val="28"/>
          <w:cs/>
        </w:rPr>
        <w:t>การดำรงอัตราส่ว</w:t>
      </w:r>
      <w:r w:rsidR="002D72DD">
        <w:rPr>
          <w:rFonts w:asciiTheme="majorBidi" w:hAnsiTheme="majorBidi" w:cstheme="majorBidi" w:hint="cs"/>
          <w:sz w:val="28"/>
          <w:szCs w:val="28"/>
          <w:cs/>
        </w:rPr>
        <w:t>น</w:t>
      </w:r>
      <w:r w:rsidR="002D72DD" w:rsidRPr="000B3369">
        <w:rPr>
          <w:rFonts w:asciiTheme="majorBidi" w:hAnsiTheme="majorBidi" w:cstheme="majorBidi"/>
          <w:sz w:val="28"/>
          <w:szCs w:val="28"/>
          <w:cs/>
        </w:rPr>
        <w:t xml:space="preserve">เงินสำรองที่มีอยู่ต่อลูกหนี้ด้อยคุณภาพ </w:t>
      </w:r>
      <w:r w:rsidR="002D72DD" w:rsidRPr="000B3369">
        <w:rPr>
          <w:rFonts w:asciiTheme="majorBidi" w:hAnsiTheme="majorBidi" w:cstheme="majorBidi"/>
          <w:sz w:val="28"/>
          <w:szCs w:val="28"/>
        </w:rPr>
        <w:t xml:space="preserve">(NPL Coverage ratio) </w:t>
      </w:r>
      <w:r w:rsidR="002D72DD" w:rsidRPr="000B3369">
        <w:rPr>
          <w:rFonts w:asciiTheme="majorBidi" w:hAnsiTheme="majorBidi" w:cstheme="majorBidi"/>
          <w:sz w:val="28"/>
          <w:szCs w:val="28"/>
          <w:cs/>
        </w:rPr>
        <w:t>การดำรงกำไรสุทธิให้มากกว่าศูนย์ และการดำรงอัตราส่วนการถือหุ้นของผู้ถือหุ้นรายใหญ่ในบริษัท ทั้งนี้ขึ้นอยู่กับเงื่อนไขในสัญญาเงินกู้ยืมแต่ละฉบับ</w:t>
      </w:r>
    </w:p>
    <w:p w14:paraId="3E75B39E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44788ADE" w14:textId="7E90EE99" w:rsidR="00AC59CD" w:rsidRPr="00C23809" w:rsidRDefault="00D71844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D7184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D71844">
        <w:rPr>
          <w:rFonts w:asciiTheme="majorBidi" w:hAnsiTheme="majorBidi" w:cstheme="majorBidi"/>
          <w:sz w:val="28"/>
          <w:szCs w:val="28"/>
        </w:rPr>
        <w:t xml:space="preserve">30 </w:t>
      </w:r>
      <w:r w:rsidRPr="00D71844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D71844">
        <w:rPr>
          <w:rFonts w:asciiTheme="majorBidi" w:hAnsiTheme="majorBidi" w:cstheme="majorBidi"/>
          <w:sz w:val="28"/>
          <w:szCs w:val="28"/>
        </w:rPr>
        <w:t xml:space="preserve">2568 </w:t>
      </w:r>
      <w:r w:rsidRPr="00D71844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กลุ่มบริษัทและบริษัทมีวงเงินกู้ยืมระยะยาวจากสถาบันการเงินที่ยังมิได้เบิกใช้คงเหลือ</w:t>
      </w:r>
      <w:r w:rsidR="00C60049">
        <w:rPr>
          <w:rFonts w:asciiTheme="majorBidi" w:hAnsiTheme="majorBidi" w:cstheme="majorBidi"/>
          <w:sz w:val="28"/>
          <w:szCs w:val="28"/>
        </w:rPr>
        <w:br/>
      </w:r>
      <w:r w:rsidRPr="00D71844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Pr="00D71844">
        <w:rPr>
          <w:rFonts w:asciiTheme="majorBidi" w:hAnsiTheme="majorBidi" w:cstheme="majorBidi"/>
          <w:sz w:val="28"/>
          <w:szCs w:val="28"/>
        </w:rPr>
        <w:t xml:space="preserve">70 </w:t>
      </w:r>
      <w:r w:rsidRPr="00D71844">
        <w:rPr>
          <w:rFonts w:asciiTheme="majorBidi" w:hAnsiTheme="majorBidi" w:cstheme="majorBidi"/>
          <w:sz w:val="28"/>
          <w:szCs w:val="28"/>
          <w:cs/>
        </w:rPr>
        <w:t>ล้านเหรียญสหรัฐฯ</w:t>
      </w:r>
      <w:r w:rsidR="00AC59CD" w:rsidRPr="0077729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C59CD" w:rsidRPr="006B417E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="00AC59CD" w:rsidRPr="006B417E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="00AC59CD" w:rsidRPr="006B417E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ธันวาคม </w:t>
      </w:r>
      <w:r w:rsidR="00AC59CD" w:rsidRPr="006B417E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E33B70">
        <w:rPr>
          <w:rFonts w:asciiTheme="majorBidi" w:hAnsiTheme="majorBidi" w:cstheme="majorBidi" w:hint="cs"/>
          <w:bCs/>
          <w:i/>
          <w:iCs/>
          <w:sz w:val="28"/>
          <w:szCs w:val="28"/>
          <w:cs/>
        </w:rPr>
        <w:t>7</w:t>
      </w:r>
      <w:r w:rsidR="00AC59CD" w:rsidRPr="00C23809">
        <w:rPr>
          <w:rFonts w:asciiTheme="majorBidi" w:hAnsiTheme="majorBidi" w:cstheme="majorBidi"/>
          <w:b/>
          <w:i/>
          <w:iCs/>
          <w:sz w:val="28"/>
          <w:szCs w:val="28"/>
          <w:cs/>
        </w:rPr>
        <w:t>:</w:t>
      </w:r>
      <w:r w:rsidR="00AC59CD" w:rsidRPr="00C23809">
        <w:rPr>
          <w:rFonts w:asciiTheme="majorBidi" w:hAnsiTheme="majorBidi" w:cstheme="majorBidi"/>
          <w:b/>
          <w:i/>
          <w:iCs/>
          <w:sz w:val="28"/>
          <w:szCs w:val="28"/>
        </w:rPr>
        <w:t xml:space="preserve"> </w:t>
      </w:r>
      <w:r w:rsidR="00C23809" w:rsidRPr="00C23809">
        <w:rPr>
          <w:rFonts w:ascii="Angsana New" w:hAnsi="Angsana New" w:cs="Angsana New" w:hint="cs"/>
          <w:bCs/>
          <w:i/>
          <w:iCs/>
          <w:spacing w:val="-4"/>
          <w:sz w:val="28"/>
          <w:szCs w:val="28"/>
        </w:rPr>
        <w:t xml:space="preserve">500 </w:t>
      </w:r>
      <w:r w:rsidR="00C23809" w:rsidRPr="00C23809">
        <w:rPr>
          <w:rFonts w:ascii="Angsana New" w:hAnsi="Angsana New" w:cs="Angsana New" w:hint="cs"/>
          <w:b/>
          <w:i/>
          <w:iCs/>
          <w:spacing w:val="-4"/>
          <w:sz w:val="28"/>
          <w:szCs w:val="28"/>
          <w:cs/>
        </w:rPr>
        <w:t>ล้านบาท</w:t>
      </w:r>
      <w:r w:rsidR="00AC59CD" w:rsidRPr="00C23809">
        <w:rPr>
          <w:rFonts w:asciiTheme="majorBidi" w:hAnsiTheme="majorBidi" w:cstheme="majorBidi"/>
          <w:b/>
          <w:i/>
          <w:iCs/>
          <w:sz w:val="28"/>
          <w:szCs w:val="28"/>
          <w:cs/>
        </w:rPr>
        <w:t>)</w:t>
      </w:r>
    </w:p>
    <w:p w14:paraId="5F7431A6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</w:p>
    <w:p w14:paraId="07A1A6B1" w14:textId="25B92ACA" w:rsidR="00AC59CD" w:rsidRPr="006B417E" w:rsidRDefault="00AC59CD" w:rsidP="009643A8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B4CEE">
        <w:rPr>
          <w:rFonts w:asciiTheme="majorBidi" w:hAnsiTheme="majorBidi" w:cstheme="majorBidi"/>
          <w:sz w:val="28"/>
          <w:szCs w:val="28"/>
          <w:cs/>
        </w:rPr>
        <w:t>เพื่อเป็นการป้องกันความเสี่ยงจากอัตราดอกเบี้ยและอัตราแลกเปลี่ยนเงินตราต่างประเทศ</w:t>
      </w:r>
      <w:r w:rsidR="007C32D4" w:rsidRPr="000B4CE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B4CEE">
        <w:rPr>
          <w:rFonts w:asciiTheme="majorBidi" w:hAnsiTheme="majorBidi" w:cstheme="majorBidi"/>
          <w:sz w:val="28"/>
          <w:szCs w:val="28"/>
          <w:cs/>
        </w:rPr>
        <w:t>บริษัทมีภาระผูกพันตามสัญญาแลกเปลี่ยนอัตราดอกเบี้ยและอัตราแลกเปลี่ยนเงินตราต่างประเทศกับธนาคารพาณิชย์ในประเทศ ภายใต้สัญญาดังกล่าว บริษัทจะจ่ายดอกเบี้ยในอัตราคงที่ให้กับธนาคารเป็นเงินบาท เพื่อแลกกับดอกเบี้ยที่เป็นสกุล</w:t>
      </w:r>
      <w:r w:rsidR="001921FF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0B4CEE">
        <w:rPr>
          <w:rFonts w:asciiTheme="majorBidi" w:hAnsiTheme="majorBidi" w:cstheme="majorBidi"/>
          <w:sz w:val="28"/>
          <w:szCs w:val="28"/>
          <w:cs/>
        </w:rPr>
        <w:t xml:space="preserve">เหรียญสหรัฐฯ </w:t>
      </w:r>
      <w:r w:rsidR="000B3369">
        <w:rPr>
          <w:rFonts w:asciiTheme="majorBidi" w:hAnsiTheme="majorBidi" w:cstheme="majorBidi"/>
          <w:sz w:val="28"/>
          <w:szCs w:val="28"/>
        </w:rPr>
        <w:br/>
      </w:r>
      <w:r w:rsidRPr="000B4CEE">
        <w:rPr>
          <w:rFonts w:asciiTheme="majorBidi" w:hAnsiTheme="majorBidi" w:cstheme="majorBidi"/>
          <w:sz w:val="28"/>
          <w:szCs w:val="28"/>
          <w:cs/>
        </w:rPr>
        <w:t xml:space="preserve">ในอัตรา </w:t>
      </w:r>
      <w:r w:rsidRPr="000B4CEE">
        <w:rPr>
          <w:rFonts w:asciiTheme="majorBidi" w:hAnsiTheme="majorBidi" w:cstheme="majorBidi"/>
          <w:sz w:val="28"/>
          <w:szCs w:val="28"/>
        </w:rPr>
        <w:t xml:space="preserve">SOFR </w:t>
      </w:r>
      <w:r w:rsidRPr="000B4CEE">
        <w:rPr>
          <w:rFonts w:asciiTheme="majorBidi" w:hAnsiTheme="majorBidi" w:cstheme="majorBidi"/>
          <w:sz w:val="28"/>
          <w:szCs w:val="28"/>
          <w:cs/>
        </w:rPr>
        <w:t>บวกอัตราร้อยละคงที่ต่อปี</w:t>
      </w:r>
      <w:r w:rsidR="00F143F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03032" w:rsidRPr="000B4CEE">
        <w:rPr>
          <w:rFonts w:asciiTheme="majorBidi" w:hAnsiTheme="majorBidi" w:cstheme="majorBidi" w:hint="cs"/>
          <w:sz w:val="28"/>
          <w:szCs w:val="28"/>
          <w:cs/>
        </w:rPr>
        <w:t>ดอกเบี้ยที่เป็นสกุล</w:t>
      </w:r>
      <w:r w:rsidR="001921FF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403032" w:rsidRPr="000B4CEE">
        <w:rPr>
          <w:rFonts w:asciiTheme="majorBidi" w:hAnsiTheme="majorBidi" w:cstheme="majorBidi" w:hint="cs"/>
          <w:sz w:val="28"/>
          <w:szCs w:val="28"/>
          <w:cs/>
        </w:rPr>
        <w:t xml:space="preserve">ยูโรในอัตรา </w:t>
      </w:r>
      <w:r w:rsidR="00403032" w:rsidRPr="000B4CEE">
        <w:rPr>
          <w:rFonts w:asciiTheme="majorBidi" w:hAnsiTheme="majorBidi" w:cstheme="majorBidi"/>
          <w:sz w:val="28"/>
          <w:szCs w:val="28"/>
        </w:rPr>
        <w:t xml:space="preserve">EURIBOR </w:t>
      </w:r>
      <w:r w:rsidR="00403032" w:rsidRPr="000B4CEE">
        <w:rPr>
          <w:rFonts w:asciiTheme="majorBidi" w:hAnsiTheme="majorBidi" w:cstheme="majorBidi" w:hint="cs"/>
          <w:sz w:val="28"/>
          <w:szCs w:val="28"/>
          <w:cs/>
        </w:rPr>
        <w:t>บวกอัตราร้อยละคงที่ต่อปี</w:t>
      </w:r>
      <w:r w:rsidRPr="000B4CEE">
        <w:rPr>
          <w:rFonts w:asciiTheme="majorBidi" w:hAnsiTheme="majorBidi" w:cstheme="majorBidi"/>
          <w:sz w:val="28"/>
          <w:szCs w:val="28"/>
          <w:cs/>
        </w:rPr>
        <w:t>ดอกเบี้ยที่เป็นสกุลเงินเยนในอัตราร้อยละคงที่ต่อปี และ</w:t>
      </w:r>
      <w:r w:rsidR="00F143FB">
        <w:rPr>
          <w:rFonts w:asciiTheme="majorBidi" w:hAnsiTheme="majorBidi" w:cstheme="majorBidi" w:hint="cs"/>
          <w:sz w:val="28"/>
          <w:szCs w:val="28"/>
          <w:cs/>
        </w:rPr>
        <w:t xml:space="preserve">ดอกเบี้ยที่เป็นสกุลเงินบาทในอัตรา </w:t>
      </w:r>
      <w:r w:rsidR="00F143FB">
        <w:rPr>
          <w:rFonts w:asciiTheme="majorBidi" w:hAnsiTheme="majorBidi" w:cstheme="majorBidi"/>
          <w:sz w:val="28"/>
          <w:szCs w:val="28"/>
        </w:rPr>
        <w:t xml:space="preserve">THOR </w:t>
      </w:r>
      <w:r w:rsidR="00F143FB">
        <w:rPr>
          <w:rFonts w:asciiTheme="majorBidi" w:hAnsiTheme="majorBidi" w:cstheme="majorBidi" w:hint="cs"/>
          <w:sz w:val="28"/>
          <w:szCs w:val="28"/>
          <w:cs/>
        </w:rPr>
        <w:t>บวกอัตราร้อยละคงที่</w:t>
      </w:r>
      <w:r w:rsidR="009643A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143FB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="009643A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143FB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0B4CEE">
        <w:rPr>
          <w:rFonts w:asciiTheme="majorBidi" w:hAnsiTheme="majorBidi" w:cstheme="majorBidi"/>
          <w:sz w:val="28"/>
          <w:szCs w:val="28"/>
          <w:cs/>
        </w:rPr>
        <w:t>จะจ่ายเงินต้นเป็นเงิ</w:t>
      </w:r>
      <w:r w:rsidR="009F6B68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0B4CEE">
        <w:rPr>
          <w:rFonts w:asciiTheme="majorBidi" w:hAnsiTheme="majorBidi" w:cstheme="majorBidi"/>
          <w:sz w:val="28"/>
          <w:szCs w:val="28"/>
          <w:cs/>
        </w:rPr>
        <w:t>บาท เพื่อแลกเปลี่ยนกับเงินต้นที่เป็นสกุล</w:t>
      </w:r>
      <w:r w:rsidR="001921FF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0B4CEE">
        <w:rPr>
          <w:rFonts w:asciiTheme="majorBidi" w:hAnsiTheme="majorBidi" w:cstheme="majorBidi"/>
          <w:sz w:val="28"/>
          <w:szCs w:val="28"/>
          <w:cs/>
        </w:rPr>
        <w:t xml:space="preserve">เหรียญสหรัฐฯ </w:t>
      </w:r>
      <w:r w:rsidR="00403032" w:rsidRPr="000B4CEE">
        <w:rPr>
          <w:rFonts w:asciiTheme="majorBidi" w:hAnsiTheme="majorBidi" w:cstheme="majorBidi" w:hint="cs"/>
          <w:sz w:val="28"/>
          <w:szCs w:val="28"/>
          <w:cs/>
        </w:rPr>
        <w:t>สกุล</w:t>
      </w:r>
      <w:r w:rsidR="001921FF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="00403032" w:rsidRPr="000B4CEE">
        <w:rPr>
          <w:rFonts w:asciiTheme="majorBidi" w:hAnsiTheme="majorBidi" w:cstheme="majorBidi" w:hint="cs"/>
          <w:sz w:val="28"/>
          <w:szCs w:val="28"/>
          <w:cs/>
        </w:rPr>
        <w:t>ยูโร</w:t>
      </w:r>
      <w:r w:rsidR="009643A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B4CEE">
        <w:rPr>
          <w:rFonts w:asciiTheme="majorBidi" w:hAnsiTheme="majorBidi" w:cstheme="majorBidi"/>
          <w:sz w:val="28"/>
          <w:szCs w:val="28"/>
          <w:cs/>
        </w:rPr>
        <w:t>และสกุล</w:t>
      </w:r>
      <w:r w:rsidR="001921FF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0B4CEE">
        <w:rPr>
          <w:rFonts w:asciiTheme="majorBidi" w:hAnsiTheme="majorBidi" w:cstheme="majorBidi"/>
          <w:sz w:val="28"/>
          <w:szCs w:val="28"/>
          <w:cs/>
        </w:rPr>
        <w:t>เยน สัญญาแลกเปลี่ยนอัตราดอกเบี้ยและอัตราแลกเปลี่ยนเงินตราต่างประเทศมีระยะเวลาเช่นเดียวกับเงื่อนไขการจ่ายชำระคืนเงินกู้ยืม</w:t>
      </w:r>
    </w:p>
    <w:p w14:paraId="6684D218" w14:textId="163EDA5C" w:rsidR="00403032" w:rsidRDefault="004030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7BD51DE4" w14:textId="2F122792" w:rsidR="00AC59CD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spacing w:line="0" w:lineRule="atLeas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หุ้นกู้</w:t>
      </w:r>
    </w:p>
    <w:p w14:paraId="65FD2CED" w14:textId="77777777" w:rsidR="006542D3" w:rsidRPr="006542D3" w:rsidRDefault="006542D3" w:rsidP="000B4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</w:p>
    <w:p w14:paraId="2E35B554" w14:textId="7057F4AE" w:rsidR="00AC59CD" w:rsidRPr="006B417E" w:rsidRDefault="00AC59CD" w:rsidP="00AC59CD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>หุ้นกู้ชนิดระบุชื่อผู้ถือ ประเภทไม่ด้อยสิทธิและไม่มีหลักประกันสําหรับงวด</w:t>
      </w:r>
      <w:r w:rsidR="00041708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6B417E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="00041708">
        <w:rPr>
          <w:rFonts w:asciiTheme="majorBidi" w:hAnsiTheme="majorBidi" w:cstheme="majorBidi"/>
          <w:sz w:val="28"/>
          <w:szCs w:val="28"/>
        </w:rPr>
        <w:t xml:space="preserve">30 </w:t>
      </w:r>
      <w:r w:rsidR="00041708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6B41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</w:rPr>
        <w:t>256</w:t>
      </w:r>
      <w:r w:rsidR="00E33B70">
        <w:rPr>
          <w:rFonts w:asciiTheme="majorBidi" w:hAnsiTheme="majorBidi" w:cstheme="majorBidi" w:hint="cs"/>
          <w:sz w:val="28"/>
          <w:szCs w:val="28"/>
          <w:cs/>
        </w:rPr>
        <w:t>8</w:t>
      </w:r>
      <w:r w:rsidRPr="006B417E">
        <w:rPr>
          <w:rFonts w:asciiTheme="majorBidi" w:hAnsiTheme="majorBidi" w:cstheme="majorBidi"/>
          <w:sz w:val="28"/>
          <w:szCs w:val="28"/>
        </w:rPr>
        <w:t xml:space="preserve"> </w:t>
      </w:r>
      <w:r w:rsidRPr="006B417E">
        <w:rPr>
          <w:rFonts w:asciiTheme="majorBidi" w:hAnsiTheme="majorBidi" w:cstheme="majorBidi"/>
          <w:sz w:val="28"/>
          <w:szCs w:val="28"/>
          <w:cs/>
        </w:rPr>
        <w:br/>
        <w:t>มีการเปลี่ยนแปลงดังนี้</w:t>
      </w:r>
    </w:p>
    <w:p w14:paraId="5D7A25BD" w14:textId="77777777" w:rsidR="00AC59CD" w:rsidRPr="006B417E" w:rsidRDefault="00AC59CD" w:rsidP="00AC59CD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2250"/>
      </w:tblGrid>
      <w:tr w:rsidR="00AC59CD" w:rsidRPr="006B417E" w14:paraId="12EBBAF4" w14:textId="77777777" w:rsidTr="009A0BFC">
        <w:trPr>
          <w:cantSplit/>
          <w:tblHeader/>
        </w:trPr>
        <w:tc>
          <w:tcPr>
            <w:tcW w:w="7020" w:type="dxa"/>
            <w:vAlign w:val="bottom"/>
          </w:tcPr>
          <w:p w14:paraId="3206B5C7" w14:textId="77777777" w:rsidR="00AC59CD" w:rsidRPr="006B417E" w:rsidRDefault="00AC59CD" w:rsidP="006D3FA9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  <w:lang w:bidi="th-TH"/>
              </w:rPr>
            </w:pPr>
          </w:p>
        </w:tc>
        <w:tc>
          <w:tcPr>
            <w:tcW w:w="2250" w:type="dxa"/>
          </w:tcPr>
          <w:p w14:paraId="46785F45" w14:textId="77777777" w:rsidR="00AC59CD" w:rsidRPr="006B417E" w:rsidRDefault="00AC59CD" w:rsidP="006D3FA9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6B417E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  <w:t>งบการเงินเฉพาะกิจการ</w:t>
            </w:r>
          </w:p>
        </w:tc>
      </w:tr>
      <w:tr w:rsidR="00AC59CD" w:rsidRPr="006B417E" w14:paraId="37927244" w14:textId="77777777" w:rsidTr="00E33B70">
        <w:trPr>
          <w:cantSplit/>
          <w:trHeight w:val="53"/>
        </w:trPr>
        <w:tc>
          <w:tcPr>
            <w:tcW w:w="7020" w:type="dxa"/>
          </w:tcPr>
          <w:p w14:paraId="786FD0CB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250" w:type="dxa"/>
          </w:tcPr>
          <w:p w14:paraId="74A9F7C0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C59CD" w:rsidRPr="006B417E" w14:paraId="01BD6285" w14:textId="77777777" w:rsidTr="009A0BFC">
        <w:trPr>
          <w:cantSplit/>
        </w:trPr>
        <w:tc>
          <w:tcPr>
            <w:tcW w:w="7020" w:type="dxa"/>
          </w:tcPr>
          <w:p w14:paraId="08367BBD" w14:textId="6984B811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50" w:type="dxa"/>
          </w:tcPr>
          <w:p w14:paraId="2D35BDC1" w14:textId="05D4BE5D" w:rsidR="00AC59CD" w:rsidRPr="006B417E" w:rsidRDefault="00CA2E45" w:rsidP="00D2028E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88,566,570</w:t>
            </w:r>
          </w:p>
        </w:tc>
      </w:tr>
      <w:tr w:rsidR="00AC59CD" w:rsidRPr="006B417E" w14:paraId="1D2F1BB6" w14:textId="77777777" w:rsidTr="009A0BFC">
        <w:trPr>
          <w:cantSplit/>
        </w:trPr>
        <w:tc>
          <w:tcPr>
            <w:tcW w:w="7020" w:type="dxa"/>
          </w:tcPr>
          <w:p w14:paraId="59792DC8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250" w:type="dxa"/>
          </w:tcPr>
          <w:p w14:paraId="18DE249B" w14:textId="076E24AB" w:rsidR="00AC59CD" w:rsidRPr="00D2028E" w:rsidRDefault="00DA0140" w:rsidP="00D2028E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028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D20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22,800,000</w:t>
            </w:r>
          </w:p>
        </w:tc>
      </w:tr>
      <w:tr w:rsidR="00AC59CD" w:rsidRPr="006B417E" w14:paraId="7B4CB2AE" w14:textId="77777777" w:rsidTr="009A0BFC">
        <w:trPr>
          <w:cantSplit/>
        </w:trPr>
        <w:tc>
          <w:tcPr>
            <w:tcW w:w="7020" w:type="dxa"/>
          </w:tcPr>
          <w:p w14:paraId="3346E0F2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จ่ายคืนหุ้นกู้</w:t>
            </w:r>
          </w:p>
        </w:tc>
        <w:tc>
          <w:tcPr>
            <w:tcW w:w="2250" w:type="dxa"/>
          </w:tcPr>
          <w:p w14:paraId="413076DC" w14:textId="1486808B" w:rsidR="00AC59CD" w:rsidRPr="00D2028E" w:rsidRDefault="00DA0140" w:rsidP="00D2028E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0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(19,418,800)</w:t>
            </w:r>
          </w:p>
        </w:tc>
      </w:tr>
      <w:tr w:rsidR="003E59F0" w:rsidRPr="006B417E" w14:paraId="4F374033" w14:textId="77777777" w:rsidTr="009A0BFC">
        <w:trPr>
          <w:cantSplit/>
        </w:trPr>
        <w:tc>
          <w:tcPr>
            <w:tcW w:w="7020" w:type="dxa"/>
          </w:tcPr>
          <w:p w14:paraId="282B0AFE" w14:textId="3C650C80" w:rsidR="003E59F0" w:rsidRPr="006B417E" w:rsidRDefault="003E59F0" w:rsidP="003E59F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ค่าใช้จ่ายในการกู้ยืมรอตัดบัญชี</w:t>
            </w:r>
            <w:r w:rsidR="009602D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2250" w:type="dxa"/>
          </w:tcPr>
          <w:p w14:paraId="16517D0E" w14:textId="72C6C843" w:rsidR="003E59F0" w:rsidRPr="00D2028E" w:rsidRDefault="00DA0140" w:rsidP="00D2028E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0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8,655</w:t>
            </w:r>
          </w:p>
        </w:tc>
      </w:tr>
      <w:tr w:rsidR="006E608F" w:rsidRPr="006B417E" w14:paraId="75B18629" w14:textId="77777777" w:rsidTr="009A0BFC">
        <w:trPr>
          <w:cantSplit/>
        </w:trPr>
        <w:tc>
          <w:tcPr>
            <w:tcW w:w="7020" w:type="dxa"/>
          </w:tcPr>
          <w:p w14:paraId="70E2F2D9" w14:textId="00BF480B" w:rsidR="006E608F" w:rsidRPr="006B417E" w:rsidRDefault="006E608F" w:rsidP="006E608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ดอกเบี้ยจ่ายล่วงหน้ารอตัดบัญชี</w:t>
            </w:r>
          </w:p>
        </w:tc>
        <w:tc>
          <w:tcPr>
            <w:tcW w:w="2250" w:type="dxa"/>
          </w:tcPr>
          <w:p w14:paraId="4D8B57BB" w14:textId="48631D11" w:rsidR="006E608F" w:rsidRPr="00D2028E" w:rsidRDefault="00DA0140" w:rsidP="00D2028E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20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(295,670)</w:t>
            </w:r>
          </w:p>
        </w:tc>
      </w:tr>
      <w:tr w:rsidR="006E608F" w:rsidRPr="006B417E" w14:paraId="2A591A30" w14:textId="77777777" w:rsidTr="009A0BFC">
        <w:trPr>
          <w:cantSplit/>
        </w:trPr>
        <w:tc>
          <w:tcPr>
            <w:tcW w:w="7020" w:type="dxa"/>
          </w:tcPr>
          <w:p w14:paraId="486FB878" w14:textId="459480FD" w:rsidR="006E608F" w:rsidRPr="003E59F0" w:rsidRDefault="006E608F" w:rsidP="006E608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การแปลงค่าอัตราแลกเปลี่ยน</w:t>
            </w: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nil"/>
            </w:tcBorders>
          </w:tcPr>
          <w:p w14:paraId="0104A5CB" w14:textId="2BBB9616" w:rsidR="006E608F" w:rsidRPr="006B417E" w:rsidRDefault="00DA0140" w:rsidP="00D2028E">
            <w:pPr>
              <w:pStyle w:val="acctfourfigures"/>
              <w:tabs>
                <w:tab w:val="clear" w:pos="765"/>
                <w:tab w:val="decimal" w:pos="172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D20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(547,740)</w:t>
            </w:r>
          </w:p>
        </w:tc>
      </w:tr>
      <w:tr w:rsidR="006E608F" w:rsidRPr="006B417E" w14:paraId="01F0FBCC" w14:textId="77777777" w:rsidTr="009A0BFC">
        <w:trPr>
          <w:cantSplit/>
        </w:trPr>
        <w:tc>
          <w:tcPr>
            <w:tcW w:w="7020" w:type="dxa"/>
          </w:tcPr>
          <w:p w14:paraId="374E7B2E" w14:textId="356DAADE" w:rsidR="006E608F" w:rsidRPr="006B417E" w:rsidRDefault="006E608F" w:rsidP="006E60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41708" w:rsidRPr="000417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041708" w:rsidRPr="0004170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04170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33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D86D96" w14:textId="2F5B61AC" w:rsidR="006E608F" w:rsidRPr="000B3369" w:rsidRDefault="00DA0140" w:rsidP="00D2028E">
            <w:pPr>
              <w:pStyle w:val="acctfourfigures"/>
              <w:tabs>
                <w:tab w:val="clear" w:pos="765"/>
                <w:tab w:val="decimal" w:pos="172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202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91</w:t>
            </w:r>
            <w:r w:rsidRPr="00D20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202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113</w:t>
            </w:r>
            <w:r w:rsidRPr="00D202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202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015</w:t>
            </w:r>
          </w:p>
        </w:tc>
      </w:tr>
    </w:tbl>
    <w:p w14:paraId="462C30EA" w14:textId="77777777" w:rsidR="0014079B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6B417E">
        <w:rPr>
          <w:rFonts w:asciiTheme="majorBidi" w:hAnsiTheme="majorBidi" w:cstheme="majorBidi"/>
          <w:sz w:val="28"/>
          <w:szCs w:val="28"/>
          <w:cs/>
        </w:rPr>
        <w:tab/>
      </w:r>
    </w:p>
    <w:p w14:paraId="14F86E98" w14:textId="285D67F6" w:rsidR="00AC59CD" w:rsidRPr="006B417E" w:rsidRDefault="0014079B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AC59CD" w:rsidRPr="006B417E">
        <w:rPr>
          <w:rFonts w:asciiTheme="majorBidi" w:hAnsiTheme="majorBidi" w:cstheme="majorBidi"/>
          <w:sz w:val="28"/>
          <w:szCs w:val="28"/>
          <w:cs/>
        </w:rPr>
        <w:t>ยอดคงเหลือตามบัญชีของหุ้นกู้ จำแนกตามระยะเวลาการครบกำหนด มีดังต่อไปนี้</w:t>
      </w:r>
    </w:p>
    <w:p w14:paraId="19B77A84" w14:textId="77777777" w:rsidR="00AC59CD" w:rsidRPr="006B417E" w:rsidRDefault="00AC59CD" w:rsidP="00AC59C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AC59CD" w:rsidRPr="006B417E" w14:paraId="50018612" w14:textId="77777777" w:rsidTr="009A0BFC">
        <w:trPr>
          <w:cantSplit/>
        </w:trPr>
        <w:tc>
          <w:tcPr>
            <w:tcW w:w="2815" w:type="pct"/>
          </w:tcPr>
          <w:p w14:paraId="2EE3D466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75581A9A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AC59CD" w:rsidRPr="006B417E" w14:paraId="25F87A05" w14:textId="77777777" w:rsidTr="009A0BFC">
        <w:trPr>
          <w:cantSplit/>
        </w:trPr>
        <w:tc>
          <w:tcPr>
            <w:tcW w:w="2815" w:type="pct"/>
          </w:tcPr>
          <w:p w14:paraId="658151C1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019" w:type="pct"/>
          </w:tcPr>
          <w:p w14:paraId="2D2A4490" w14:textId="3627B8E6" w:rsidR="00AC59CD" w:rsidRPr="006B417E" w:rsidRDefault="00041708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DB4F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8" w:type="pct"/>
          </w:tcPr>
          <w:p w14:paraId="49950DEC" w14:textId="77777777" w:rsidR="00AC59CD" w:rsidRPr="006B417E" w:rsidRDefault="00AC59CD" w:rsidP="006D3FA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68" w:type="pct"/>
          </w:tcPr>
          <w:p w14:paraId="7643E6C1" w14:textId="17460A8A" w:rsidR="00AC59CD" w:rsidRPr="006B417E" w:rsidRDefault="00DB4F7C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AC59CD"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AC59CD"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AC59CD"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AC59CD" w:rsidRPr="006B417E" w14:paraId="316F1043" w14:textId="77777777" w:rsidTr="009A0BFC">
        <w:trPr>
          <w:cantSplit/>
        </w:trPr>
        <w:tc>
          <w:tcPr>
            <w:tcW w:w="2815" w:type="pct"/>
          </w:tcPr>
          <w:p w14:paraId="486DC7B1" w14:textId="77777777" w:rsidR="00AC59CD" w:rsidRPr="006B417E" w:rsidRDefault="00AC59CD" w:rsidP="006D3FA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85" w:type="pct"/>
            <w:gridSpan w:val="3"/>
          </w:tcPr>
          <w:p w14:paraId="36929BC8" w14:textId="77777777" w:rsidR="00AC59CD" w:rsidRPr="006B417E" w:rsidRDefault="00AC59CD" w:rsidP="006D3FA9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DB4F7C" w:rsidRPr="006B417E" w14:paraId="35491F19" w14:textId="77777777" w:rsidTr="00E73ED2">
        <w:trPr>
          <w:cantSplit/>
        </w:trPr>
        <w:tc>
          <w:tcPr>
            <w:tcW w:w="2815" w:type="pct"/>
          </w:tcPr>
          <w:p w14:paraId="0CCFB48F" w14:textId="77777777" w:rsidR="00DB4F7C" w:rsidRPr="006B417E" w:rsidRDefault="00DB4F7C" w:rsidP="00DB4F7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19" w:type="pct"/>
          </w:tcPr>
          <w:p w14:paraId="174E79BD" w14:textId="6AD6C4A0" w:rsidR="00DB4F7C" w:rsidRPr="003023F5" w:rsidRDefault="00194CD8" w:rsidP="00020FF1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4CD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33</w:t>
            </w:r>
            <w:r w:rsidRPr="00194C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94CD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053</w:t>
            </w:r>
            <w:r w:rsidRPr="00194C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94CD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491</w:t>
            </w:r>
          </w:p>
        </w:tc>
        <w:tc>
          <w:tcPr>
            <w:tcW w:w="98" w:type="pct"/>
          </w:tcPr>
          <w:p w14:paraId="38A10C72" w14:textId="77777777" w:rsidR="00DB4F7C" w:rsidRPr="006B417E" w:rsidRDefault="00DB4F7C" w:rsidP="00DB4F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15674184" w14:textId="34045E7B" w:rsidR="00DB4F7C" w:rsidRPr="003433E6" w:rsidRDefault="00DB4F7C" w:rsidP="00020FF1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433E6">
              <w:rPr>
                <w:rFonts w:asciiTheme="majorBidi" w:hAnsiTheme="majorBidi" w:cstheme="majorBidi"/>
                <w:sz w:val="28"/>
                <w:szCs w:val="28"/>
              </w:rPr>
              <w:t>31,535,344</w:t>
            </w:r>
          </w:p>
        </w:tc>
      </w:tr>
      <w:tr w:rsidR="00DB4F7C" w:rsidRPr="006B417E" w14:paraId="14499D84" w14:textId="77777777" w:rsidTr="00E73ED2">
        <w:trPr>
          <w:cantSplit/>
        </w:trPr>
        <w:tc>
          <w:tcPr>
            <w:tcW w:w="2815" w:type="pct"/>
          </w:tcPr>
          <w:p w14:paraId="513ADA1F" w14:textId="77777777" w:rsidR="00DB4F7C" w:rsidRPr="006B417E" w:rsidRDefault="00DB4F7C" w:rsidP="00DB4F7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ที่ถึงกำหนดชำระเกินหนึ่งปี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59CEC182" w14:textId="45FA1241" w:rsidR="00DB4F7C" w:rsidRPr="00686F4A" w:rsidRDefault="00194CD8" w:rsidP="00020FF1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94CD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58</w:t>
            </w:r>
            <w:r w:rsidRPr="00194C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94CD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059</w:t>
            </w:r>
            <w:r w:rsidRPr="00194C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94CD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524</w:t>
            </w:r>
          </w:p>
        </w:tc>
        <w:tc>
          <w:tcPr>
            <w:tcW w:w="98" w:type="pct"/>
          </w:tcPr>
          <w:p w14:paraId="6BE287CB" w14:textId="77777777" w:rsidR="00DB4F7C" w:rsidRPr="006B417E" w:rsidRDefault="00DB4F7C" w:rsidP="00DB4F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</w:tcPr>
          <w:p w14:paraId="6C806257" w14:textId="26A96768" w:rsidR="00DB4F7C" w:rsidRPr="003433E6" w:rsidRDefault="00DB4F7C" w:rsidP="00020FF1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433E6">
              <w:rPr>
                <w:rFonts w:asciiTheme="majorBidi" w:hAnsiTheme="majorBidi" w:cs="Angsana New"/>
                <w:sz w:val="28"/>
                <w:szCs w:val="28"/>
                <w:cs/>
              </w:rPr>
              <w:t>57</w:t>
            </w:r>
            <w:r w:rsidRPr="003433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33E6">
              <w:rPr>
                <w:rFonts w:asciiTheme="majorBidi" w:hAnsiTheme="majorBidi" w:cs="Angsana New"/>
                <w:sz w:val="28"/>
                <w:szCs w:val="28"/>
                <w:cs/>
              </w:rPr>
              <w:t>031</w:t>
            </w:r>
            <w:r w:rsidRPr="003433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33E6">
              <w:rPr>
                <w:rFonts w:asciiTheme="majorBidi" w:hAnsiTheme="majorBidi" w:cs="Angsana New"/>
                <w:sz w:val="28"/>
                <w:szCs w:val="28"/>
                <w:cs/>
              </w:rPr>
              <w:t>226</w:t>
            </w:r>
          </w:p>
        </w:tc>
      </w:tr>
      <w:tr w:rsidR="00DB4F7C" w:rsidRPr="006B417E" w14:paraId="649982DE" w14:textId="77777777" w:rsidTr="00E73ED2">
        <w:trPr>
          <w:cantSplit/>
        </w:trPr>
        <w:tc>
          <w:tcPr>
            <w:tcW w:w="2815" w:type="pct"/>
          </w:tcPr>
          <w:p w14:paraId="672C98CF" w14:textId="77777777" w:rsidR="00DB4F7C" w:rsidRPr="006B417E" w:rsidRDefault="00DB4F7C" w:rsidP="00DB4F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34EF1E75" w14:textId="11B1FB96" w:rsidR="00DB4F7C" w:rsidRPr="006B417E" w:rsidRDefault="00194CD8" w:rsidP="00020FF1">
            <w:pPr>
              <w:pStyle w:val="acctfourfigures"/>
              <w:tabs>
                <w:tab w:val="clear" w:pos="765"/>
                <w:tab w:val="decimal" w:pos="15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94CD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91</w:t>
            </w:r>
            <w:r w:rsidRPr="00194CD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94CD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113</w:t>
            </w:r>
            <w:r w:rsidRPr="00194CD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94CD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015</w:t>
            </w:r>
          </w:p>
        </w:tc>
        <w:tc>
          <w:tcPr>
            <w:tcW w:w="98" w:type="pct"/>
          </w:tcPr>
          <w:p w14:paraId="54703F80" w14:textId="77777777" w:rsidR="00DB4F7C" w:rsidRPr="006B417E" w:rsidRDefault="00DB4F7C" w:rsidP="00DB4F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0F8E6" w14:textId="4BF0C8A3" w:rsidR="00DB4F7C" w:rsidRPr="003433E6" w:rsidRDefault="00DB4F7C" w:rsidP="00020FF1">
            <w:pPr>
              <w:pStyle w:val="acctfourfigures"/>
              <w:tabs>
                <w:tab w:val="clear" w:pos="765"/>
                <w:tab w:val="decimal" w:pos="163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88,566,570</w:t>
            </w:r>
          </w:p>
        </w:tc>
      </w:tr>
    </w:tbl>
    <w:p w14:paraId="63F2C1E2" w14:textId="77777777" w:rsidR="00B505A0" w:rsidRDefault="00B505A0" w:rsidP="000B4CEE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964ED7" w14:textId="6439E7CB" w:rsidR="007C6B9E" w:rsidRDefault="000B4CEE" w:rsidP="00AC59CD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0B4CEE">
        <w:rPr>
          <w:rFonts w:asciiTheme="majorBidi" w:hAnsiTheme="majorBidi" w:cs="Angsana New" w:hint="cs"/>
          <w:sz w:val="28"/>
          <w:szCs w:val="28"/>
          <w:cs/>
        </w:rPr>
        <w:t>ยอดคงเหลือตามบัญชีของ</w:t>
      </w:r>
      <w:r>
        <w:rPr>
          <w:rFonts w:asciiTheme="majorBidi" w:hAnsiTheme="majorBidi" w:cs="Angsana New" w:hint="cs"/>
          <w:sz w:val="28"/>
          <w:szCs w:val="28"/>
          <w:cs/>
        </w:rPr>
        <w:t xml:space="preserve">หุ้นกู้ </w:t>
      </w:r>
      <w:r w:rsidRPr="000B4CEE">
        <w:rPr>
          <w:rFonts w:asciiTheme="majorBidi" w:hAnsiTheme="majorBidi" w:cs="Angsana New" w:hint="cs"/>
          <w:sz w:val="28"/>
          <w:szCs w:val="28"/>
          <w:cs/>
        </w:rPr>
        <w:t>จำแนกตามสกุลเงิน</w:t>
      </w:r>
      <w:r w:rsidRPr="000B4CEE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B4CEE">
        <w:rPr>
          <w:rFonts w:asciiTheme="majorBidi" w:hAnsiTheme="majorBidi" w:cs="Angsana New" w:hint="cs"/>
          <w:sz w:val="28"/>
          <w:szCs w:val="28"/>
          <w:cs/>
        </w:rPr>
        <w:t>มีดังต่อไปนี้</w:t>
      </w:r>
    </w:p>
    <w:p w14:paraId="7A37F461" w14:textId="77777777" w:rsidR="000B4CEE" w:rsidRDefault="000B4CEE" w:rsidP="00AC59CD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4826" w:type="pct"/>
        <w:tblInd w:w="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89"/>
        <w:gridCol w:w="182"/>
        <w:gridCol w:w="1980"/>
      </w:tblGrid>
      <w:tr w:rsidR="00B505A0" w:rsidRPr="006B417E" w14:paraId="7CCF7ECA" w14:textId="77777777" w:rsidTr="00FD5A2C">
        <w:trPr>
          <w:cantSplit/>
        </w:trPr>
        <w:tc>
          <w:tcPr>
            <w:tcW w:w="2815" w:type="pct"/>
          </w:tcPr>
          <w:p w14:paraId="3445B731" w14:textId="77777777" w:rsidR="00B505A0" w:rsidRPr="006B417E" w:rsidRDefault="00B505A0" w:rsidP="00FD5A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7191AE10" w14:textId="77777777" w:rsidR="00B505A0" w:rsidRPr="006B417E" w:rsidRDefault="00B505A0" w:rsidP="00FD5A2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:rsidR="00DB4F7C" w:rsidRPr="006B417E" w14:paraId="2CFD8EC5" w14:textId="77777777" w:rsidTr="00FD5A2C">
        <w:trPr>
          <w:cantSplit/>
        </w:trPr>
        <w:tc>
          <w:tcPr>
            <w:tcW w:w="2815" w:type="pct"/>
          </w:tcPr>
          <w:p w14:paraId="3F4009A3" w14:textId="77777777" w:rsidR="00DB4F7C" w:rsidRPr="006B417E" w:rsidRDefault="00DB4F7C" w:rsidP="00DB4F7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9" w:type="pct"/>
          </w:tcPr>
          <w:p w14:paraId="16BE8E9B" w14:textId="5AA336C3" w:rsidR="00DB4F7C" w:rsidRPr="006B417E" w:rsidRDefault="00041708" w:rsidP="00DB4F7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DB4F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98" w:type="pct"/>
          </w:tcPr>
          <w:p w14:paraId="2771825D" w14:textId="77777777" w:rsidR="00DB4F7C" w:rsidRPr="006B417E" w:rsidRDefault="00DB4F7C" w:rsidP="00DB4F7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48A2EA26" w14:textId="12774745" w:rsidR="00DB4F7C" w:rsidRPr="006B417E" w:rsidRDefault="00DB4F7C" w:rsidP="00DB4F7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B505A0" w:rsidRPr="006B417E" w14:paraId="7A419ADC" w14:textId="77777777" w:rsidTr="00FD5A2C">
        <w:trPr>
          <w:cantSplit/>
        </w:trPr>
        <w:tc>
          <w:tcPr>
            <w:tcW w:w="2815" w:type="pct"/>
          </w:tcPr>
          <w:p w14:paraId="165AE2AD" w14:textId="77777777" w:rsidR="00B505A0" w:rsidRPr="006B417E" w:rsidRDefault="00B505A0" w:rsidP="00FD5A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85" w:type="pct"/>
            <w:gridSpan w:val="3"/>
          </w:tcPr>
          <w:p w14:paraId="37B6C8C9" w14:textId="77777777" w:rsidR="00B505A0" w:rsidRPr="006B417E" w:rsidRDefault="00B505A0" w:rsidP="00FD5A2C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387DA5" w:rsidRPr="006B417E" w14:paraId="566B2891" w14:textId="77777777" w:rsidTr="00D87C03">
        <w:trPr>
          <w:cantSplit/>
        </w:trPr>
        <w:tc>
          <w:tcPr>
            <w:tcW w:w="2815" w:type="pct"/>
          </w:tcPr>
          <w:p w14:paraId="41DEF3F1" w14:textId="77777777" w:rsidR="00387DA5" w:rsidRPr="006B417E" w:rsidRDefault="00387DA5" w:rsidP="00387DA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สกุลบาท</w:t>
            </w:r>
          </w:p>
        </w:tc>
        <w:tc>
          <w:tcPr>
            <w:tcW w:w="1019" w:type="pct"/>
          </w:tcPr>
          <w:p w14:paraId="21412E82" w14:textId="661E007E" w:rsidR="00387DA5" w:rsidRPr="006B417E" w:rsidRDefault="00387DA5" w:rsidP="00387DA5">
            <w:pPr>
              <w:pStyle w:val="acctfourfigures"/>
              <w:tabs>
                <w:tab w:val="clear" w:pos="765"/>
                <w:tab w:val="decimal" w:pos="1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87DA5">
              <w:rPr>
                <w:rFonts w:asciiTheme="majorBidi" w:hAnsiTheme="majorBidi" w:cstheme="majorBidi"/>
                <w:sz w:val="28"/>
                <w:szCs w:val="28"/>
              </w:rPr>
              <w:t xml:space="preserve"> 78,661,635 </w:t>
            </w:r>
          </w:p>
        </w:tc>
        <w:tc>
          <w:tcPr>
            <w:tcW w:w="98" w:type="pct"/>
          </w:tcPr>
          <w:p w14:paraId="5CA1EF6A" w14:textId="77777777" w:rsidR="00387DA5" w:rsidRPr="006B417E" w:rsidRDefault="00387DA5" w:rsidP="00387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right w:val="nil"/>
            </w:tcBorders>
          </w:tcPr>
          <w:p w14:paraId="4B6AAC92" w14:textId="5C30A25F" w:rsidR="00387DA5" w:rsidRPr="003433E6" w:rsidRDefault="00387DA5" w:rsidP="00387DA5">
            <w:pPr>
              <w:pStyle w:val="acctfourfigures"/>
              <w:tabs>
                <w:tab w:val="clear" w:pos="765"/>
                <w:tab w:val="decimal" w:pos="1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433E6">
              <w:rPr>
                <w:rFonts w:asciiTheme="majorBidi" w:hAnsiTheme="majorBidi" w:cstheme="majorBidi"/>
                <w:sz w:val="28"/>
                <w:szCs w:val="28"/>
              </w:rPr>
              <w:t xml:space="preserve">75,598,414 </w:t>
            </w:r>
          </w:p>
        </w:tc>
      </w:tr>
      <w:tr w:rsidR="00387DA5" w:rsidRPr="006B417E" w14:paraId="55480968" w14:textId="77777777" w:rsidTr="00D87C03">
        <w:trPr>
          <w:cantSplit/>
        </w:trPr>
        <w:tc>
          <w:tcPr>
            <w:tcW w:w="2815" w:type="pct"/>
          </w:tcPr>
          <w:p w14:paraId="43C0F946" w14:textId="04D64872" w:rsidR="00387DA5" w:rsidRPr="006B417E" w:rsidRDefault="00387DA5" w:rsidP="00387DA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สกุลเหรียญสหรัฐฯ</w:t>
            </w:r>
          </w:p>
        </w:tc>
        <w:tc>
          <w:tcPr>
            <w:tcW w:w="1019" w:type="pct"/>
            <w:tcBorders>
              <w:bottom w:val="single" w:sz="4" w:space="0" w:color="auto"/>
            </w:tcBorders>
          </w:tcPr>
          <w:p w14:paraId="5D27BDA8" w14:textId="2805CBA6" w:rsidR="00387DA5" w:rsidRPr="006B417E" w:rsidRDefault="00387DA5" w:rsidP="00387DA5">
            <w:pPr>
              <w:pStyle w:val="acctfourfigures"/>
              <w:tabs>
                <w:tab w:val="clear" w:pos="765"/>
                <w:tab w:val="decimal" w:pos="1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87DA5">
              <w:rPr>
                <w:rFonts w:asciiTheme="majorBidi" w:hAnsiTheme="majorBidi" w:cstheme="majorBidi"/>
                <w:sz w:val="28"/>
                <w:szCs w:val="28"/>
              </w:rPr>
              <w:t xml:space="preserve"> 12,451,380 </w:t>
            </w:r>
          </w:p>
        </w:tc>
        <w:tc>
          <w:tcPr>
            <w:tcW w:w="98" w:type="pct"/>
          </w:tcPr>
          <w:p w14:paraId="58A3BDF5" w14:textId="77777777" w:rsidR="00387DA5" w:rsidRPr="006B417E" w:rsidRDefault="00387DA5" w:rsidP="00387DA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pct"/>
            <w:tcBorders>
              <w:left w:val="nil"/>
              <w:bottom w:val="single" w:sz="4" w:space="0" w:color="auto"/>
              <w:right w:val="nil"/>
            </w:tcBorders>
          </w:tcPr>
          <w:p w14:paraId="1CBB375F" w14:textId="50D203D5" w:rsidR="00387DA5" w:rsidRPr="003433E6" w:rsidRDefault="00387DA5" w:rsidP="00387DA5">
            <w:pPr>
              <w:pStyle w:val="acctfourfigures"/>
              <w:tabs>
                <w:tab w:val="clear" w:pos="765"/>
                <w:tab w:val="decimal" w:pos="162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3433E6">
              <w:rPr>
                <w:rFonts w:asciiTheme="majorBidi" w:hAnsiTheme="majorBidi" w:cstheme="majorBidi"/>
                <w:sz w:val="28"/>
                <w:szCs w:val="28"/>
              </w:rPr>
              <w:t xml:space="preserve">12,968,156 </w:t>
            </w:r>
          </w:p>
        </w:tc>
      </w:tr>
      <w:tr w:rsidR="00DB4F7C" w:rsidRPr="006B417E" w14:paraId="68A66951" w14:textId="77777777" w:rsidTr="00D87C03">
        <w:trPr>
          <w:cantSplit/>
          <w:trHeight w:val="77"/>
        </w:trPr>
        <w:tc>
          <w:tcPr>
            <w:tcW w:w="2815" w:type="pct"/>
          </w:tcPr>
          <w:p w14:paraId="479DC913" w14:textId="77777777" w:rsidR="00DB4F7C" w:rsidRPr="006B417E" w:rsidRDefault="00DB4F7C" w:rsidP="00DB4F7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9" w:type="pct"/>
            <w:tcBorders>
              <w:top w:val="single" w:sz="4" w:space="0" w:color="auto"/>
              <w:bottom w:val="double" w:sz="4" w:space="0" w:color="auto"/>
            </w:tcBorders>
          </w:tcPr>
          <w:p w14:paraId="0B37C622" w14:textId="4AD5549A" w:rsidR="00DB4F7C" w:rsidRPr="006B417E" w:rsidRDefault="00387DA5" w:rsidP="0020134B">
            <w:pPr>
              <w:pStyle w:val="acctfourfigures"/>
              <w:tabs>
                <w:tab w:val="clear" w:pos="765"/>
                <w:tab w:val="decimal" w:pos="162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7D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91,113,015</w:t>
            </w:r>
          </w:p>
        </w:tc>
        <w:tc>
          <w:tcPr>
            <w:tcW w:w="98" w:type="pct"/>
          </w:tcPr>
          <w:p w14:paraId="75B8ACDD" w14:textId="77777777" w:rsidR="00DB4F7C" w:rsidRPr="006B417E" w:rsidRDefault="00DB4F7C" w:rsidP="00DB4F7C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8" w:type="pct"/>
            <w:tcBorders>
              <w:top w:val="single" w:sz="4" w:space="0" w:color="auto"/>
              <w:bottom w:val="double" w:sz="4" w:space="0" w:color="auto"/>
            </w:tcBorders>
          </w:tcPr>
          <w:p w14:paraId="48CC8210" w14:textId="23E9DCBF" w:rsidR="00DB4F7C" w:rsidRPr="003433E6" w:rsidRDefault="00DB4F7C" w:rsidP="00020FF1">
            <w:pPr>
              <w:pStyle w:val="acctfourfigures"/>
              <w:tabs>
                <w:tab w:val="clear" w:pos="765"/>
                <w:tab w:val="decimal" w:pos="162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88,566,570</w:t>
            </w:r>
          </w:p>
        </w:tc>
      </w:tr>
    </w:tbl>
    <w:p w14:paraId="037C79B3" w14:textId="77777777" w:rsidR="00E36B8E" w:rsidRPr="003433E6" w:rsidRDefault="00E36B8E" w:rsidP="00CA2E45">
      <w:pPr>
        <w:tabs>
          <w:tab w:val="clear" w:pos="907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595581F2" w14:textId="1B473F07" w:rsidR="00E36B8E" w:rsidRPr="003433E6" w:rsidRDefault="00E36B8E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433E6">
        <w:rPr>
          <w:rFonts w:asciiTheme="majorBidi" w:hAnsiTheme="majorBidi" w:cstheme="majorBidi"/>
          <w:sz w:val="28"/>
          <w:szCs w:val="28"/>
          <w:cs/>
        </w:rPr>
        <w:t>เพื่อเป็นการป้องกันความเสี่ยงจากอัตราดอกเบี้ยและอัตราแลกเปลี่ยนเงินตราต่างประเทศ บริษัทมีภาระผูกพันตามสัญญาแลกเปลี่ยนอัตราดอกเบี้ยและอัตราแลกเปลี่ยนเงินตราต่างประเทศกับธนาคารพาณิชย์ในประเทศ ภายใต้สัญญาดังกล่าว บริษัทจะจ่ายดอกเบี้ยในอัตราคงที่ให้กับธนาคารเป็นเงินบาท เพื่อแลกกับดอกเบี้ยที่เป็นสกุล</w:t>
      </w:r>
      <w:r w:rsidR="00E357AE" w:rsidRPr="003433E6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3433E6">
        <w:rPr>
          <w:rFonts w:asciiTheme="majorBidi" w:hAnsiTheme="majorBidi" w:cstheme="majorBidi"/>
          <w:sz w:val="28"/>
          <w:szCs w:val="28"/>
          <w:cs/>
        </w:rPr>
        <w:t xml:space="preserve">เหรียญสหรัฐฯ </w:t>
      </w:r>
      <w:r w:rsidR="00B56CC1">
        <w:rPr>
          <w:rFonts w:asciiTheme="majorBidi" w:hAnsiTheme="majorBidi" w:cstheme="majorBidi"/>
          <w:sz w:val="28"/>
          <w:szCs w:val="28"/>
        </w:rPr>
        <w:br/>
      </w:r>
      <w:r w:rsidRPr="003433E6">
        <w:rPr>
          <w:rFonts w:asciiTheme="majorBidi" w:hAnsiTheme="majorBidi" w:cstheme="majorBidi"/>
          <w:sz w:val="28"/>
          <w:szCs w:val="28"/>
          <w:cs/>
        </w:rPr>
        <w:t>ในอัตรา</w:t>
      </w:r>
      <w:r w:rsidR="00D33376" w:rsidRPr="003433E6">
        <w:rPr>
          <w:rFonts w:asciiTheme="majorBidi" w:hAnsiTheme="majorBidi" w:cstheme="majorBidi"/>
          <w:sz w:val="28"/>
          <w:szCs w:val="28"/>
        </w:rPr>
        <w:t xml:space="preserve"> SOFR </w:t>
      </w:r>
      <w:r w:rsidR="00D33376" w:rsidRPr="003433E6">
        <w:rPr>
          <w:rFonts w:asciiTheme="majorBidi" w:hAnsiTheme="majorBidi" w:cstheme="majorBidi" w:hint="cs"/>
          <w:sz w:val="28"/>
          <w:szCs w:val="28"/>
          <w:cs/>
        </w:rPr>
        <w:t>บวก</w:t>
      </w:r>
      <w:r w:rsidR="006E3237" w:rsidRPr="003433E6">
        <w:rPr>
          <w:rFonts w:asciiTheme="majorBidi" w:hAnsiTheme="majorBidi" w:cstheme="majorBidi" w:hint="cs"/>
          <w:sz w:val="28"/>
          <w:szCs w:val="28"/>
          <w:cs/>
        </w:rPr>
        <w:t>อัตราร้</w:t>
      </w:r>
      <w:r w:rsidR="008425CD" w:rsidRPr="003433E6">
        <w:rPr>
          <w:rFonts w:asciiTheme="majorBidi" w:hAnsiTheme="majorBidi" w:cstheme="majorBidi" w:hint="cs"/>
          <w:sz w:val="28"/>
          <w:szCs w:val="28"/>
          <w:cs/>
        </w:rPr>
        <w:t>อ</w:t>
      </w:r>
      <w:r w:rsidR="006E3237" w:rsidRPr="003433E6">
        <w:rPr>
          <w:rFonts w:asciiTheme="majorBidi" w:hAnsiTheme="majorBidi" w:cstheme="majorBidi" w:hint="cs"/>
          <w:sz w:val="28"/>
          <w:szCs w:val="28"/>
          <w:cs/>
        </w:rPr>
        <w:t>ยละคงที่ต่อปี</w:t>
      </w:r>
      <w:r w:rsidR="00637C52" w:rsidRPr="003433E6">
        <w:rPr>
          <w:rFonts w:asciiTheme="majorBidi" w:hAnsiTheme="majorBidi" w:cstheme="majorBidi" w:hint="cs"/>
          <w:sz w:val="28"/>
          <w:szCs w:val="28"/>
          <w:cs/>
        </w:rPr>
        <w:t xml:space="preserve"> และดอกเบี้ยที่สกุลเงินเหรียญสหรัฐฯ</w:t>
      </w:r>
      <w:r w:rsidR="008425CD" w:rsidRPr="003433E6">
        <w:rPr>
          <w:rFonts w:asciiTheme="majorBidi" w:hAnsiTheme="majorBidi" w:cstheme="majorBidi"/>
          <w:sz w:val="28"/>
          <w:szCs w:val="28"/>
        </w:rPr>
        <w:t xml:space="preserve"> </w:t>
      </w:r>
      <w:r w:rsidR="00637C52" w:rsidRPr="003433E6">
        <w:rPr>
          <w:rFonts w:asciiTheme="majorBidi" w:hAnsiTheme="majorBidi" w:cstheme="majorBidi" w:hint="cs"/>
          <w:sz w:val="28"/>
          <w:szCs w:val="28"/>
          <w:cs/>
        </w:rPr>
        <w:t>ในอัตรา</w:t>
      </w:r>
      <w:r w:rsidRPr="003433E6">
        <w:rPr>
          <w:rFonts w:asciiTheme="majorBidi" w:hAnsiTheme="majorBidi" w:cstheme="majorBidi"/>
          <w:sz w:val="28"/>
          <w:szCs w:val="28"/>
          <w:cs/>
        </w:rPr>
        <w:t>ร้อยละคงที่ต่อปี และจะจ่ายเงินต้นเป็นเงินบาท เพื่อแลกเปลี่ยนกับเงินต้นที่เป็นสกุล</w:t>
      </w:r>
      <w:r w:rsidR="00E357AE" w:rsidRPr="003433E6">
        <w:rPr>
          <w:rFonts w:asciiTheme="majorBidi" w:hAnsiTheme="majorBidi" w:cstheme="majorBidi" w:hint="cs"/>
          <w:sz w:val="28"/>
          <w:szCs w:val="28"/>
          <w:cs/>
        </w:rPr>
        <w:t>เงิน</w:t>
      </w:r>
      <w:r w:rsidRPr="003433E6">
        <w:rPr>
          <w:rFonts w:asciiTheme="majorBidi" w:hAnsiTheme="majorBidi" w:cstheme="majorBidi"/>
          <w:sz w:val="28"/>
          <w:szCs w:val="28"/>
          <w:cs/>
        </w:rPr>
        <w:t>เหรียญสหรัฐฯ สัญญาแลกเปลี่ยนอัตราดอกเบี้ยและอัตราแลกเปลี่ยนเงินตราต่างประเทศมีระยะเวลาเช่นเดียวกับเงื่อนไขการจ่ายชำระคืนเงินกู้ยืม</w:t>
      </w:r>
    </w:p>
    <w:p w14:paraId="40670A6A" w14:textId="77777777" w:rsidR="00E36B8E" w:rsidRPr="003433E6" w:rsidRDefault="00E36B8E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0754C1" w14:textId="7967CB15" w:rsidR="00E36B8E" w:rsidRDefault="00E36B8E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433E6">
        <w:rPr>
          <w:rFonts w:asciiTheme="majorBidi" w:hAnsiTheme="majorBidi" w:cstheme="majorBidi"/>
          <w:sz w:val="28"/>
          <w:szCs w:val="28"/>
          <w:cs/>
        </w:rPr>
        <w:t>หุ้นกู้สกุลเงินบาทมีกําหนดชําระคืนเงินต้นทั้งจำนวนเมื่อครบกำหนด โดยแบ่งเป็นหุ้นกู้ที่ไม่มีการจ่ายดอกเบี้ย</w:t>
      </w:r>
      <w:r w:rsidR="008B650B" w:rsidRPr="003433E6">
        <w:rPr>
          <w:rFonts w:asciiTheme="majorBidi" w:hAnsiTheme="majorBidi" w:cstheme="majorBidi"/>
          <w:sz w:val="28"/>
          <w:szCs w:val="28"/>
          <w:cs/>
        </w:rPr>
        <w:br/>
      </w:r>
      <w:r w:rsidRPr="003433E6">
        <w:rPr>
          <w:rFonts w:asciiTheme="majorBidi" w:hAnsiTheme="majorBidi" w:cstheme="majorBidi"/>
          <w:sz w:val="28"/>
          <w:szCs w:val="28"/>
          <w:cs/>
        </w:rPr>
        <w:t>(</w:t>
      </w:r>
      <w:r w:rsidRPr="003433E6">
        <w:rPr>
          <w:rFonts w:asciiTheme="majorBidi" w:hAnsiTheme="majorBidi" w:cstheme="majorBidi"/>
          <w:sz w:val="28"/>
          <w:szCs w:val="28"/>
        </w:rPr>
        <w:t xml:space="preserve">Zero-coupon bond) </w:t>
      </w:r>
      <w:r w:rsidRPr="003433E6">
        <w:rPr>
          <w:rFonts w:asciiTheme="majorBidi" w:hAnsiTheme="majorBidi" w:cstheme="majorBidi"/>
          <w:sz w:val="28"/>
          <w:szCs w:val="28"/>
          <w:cs/>
        </w:rPr>
        <w:t xml:space="preserve">และหุ้นกู้ที่มีกำหนดชำระดอกเบี้ยทุก </w:t>
      </w:r>
      <w:r w:rsidR="00846F16" w:rsidRPr="003433E6">
        <w:rPr>
          <w:rFonts w:asciiTheme="majorBidi" w:hAnsiTheme="majorBidi" w:cstheme="majorBidi"/>
          <w:sz w:val="28"/>
          <w:szCs w:val="28"/>
        </w:rPr>
        <w:t>3</w:t>
      </w:r>
      <w:r w:rsidRPr="003433E6">
        <w:rPr>
          <w:rFonts w:asciiTheme="majorBidi" w:hAnsiTheme="majorBidi" w:cstheme="majorBidi"/>
          <w:sz w:val="28"/>
          <w:szCs w:val="28"/>
          <w:cs/>
        </w:rPr>
        <w:t xml:space="preserve"> เดือน หรือทุก </w:t>
      </w:r>
      <w:r w:rsidR="00846F16" w:rsidRPr="003433E6">
        <w:rPr>
          <w:rFonts w:asciiTheme="majorBidi" w:hAnsiTheme="majorBidi" w:cstheme="majorBidi"/>
          <w:sz w:val="28"/>
          <w:szCs w:val="28"/>
        </w:rPr>
        <w:t>6</w:t>
      </w:r>
      <w:r w:rsidRPr="003433E6">
        <w:rPr>
          <w:rFonts w:asciiTheme="majorBidi" w:hAnsiTheme="majorBidi" w:cstheme="majorBidi"/>
          <w:sz w:val="28"/>
          <w:szCs w:val="28"/>
          <w:cs/>
        </w:rPr>
        <w:t xml:space="preserve"> เดือน ซึ่งคิดดอกเบี้ยในอัตราร้อยละคงที่ต่อปี</w:t>
      </w:r>
    </w:p>
    <w:p w14:paraId="32E59C1B" w14:textId="77777777" w:rsidR="0040216D" w:rsidRDefault="0040216D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E29D2A" w14:textId="0DB8737F" w:rsidR="0040216D" w:rsidRPr="003433E6" w:rsidRDefault="00106B68" w:rsidP="00B65613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หุ้นกู้สกุลเงินเหรียญสหรัฐ</w:t>
      </w:r>
      <w:r w:rsidR="001343A5">
        <w:rPr>
          <w:rFonts w:asciiTheme="majorBidi" w:hAnsiTheme="majorBidi" w:cstheme="majorBidi" w:hint="cs"/>
          <w:sz w:val="28"/>
          <w:szCs w:val="28"/>
          <w:cs/>
        </w:rPr>
        <w:t>ฯ</w:t>
      </w:r>
      <w:r w:rsidR="006B4675">
        <w:rPr>
          <w:rFonts w:asciiTheme="majorBidi" w:hAnsiTheme="majorBidi" w:cstheme="majorBidi"/>
          <w:sz w:val="28"/>
          <w:szCs w:val="28"/>
        </w:rPr>
        <w:t xml:space="preserve"> </w:t>
      </w:r>
      <w:r w:rsidR="00706024">
        <w:rPr>
          <w:rFonts w:asciiTheme="majorBidi" w:hAnsiTheme="majorBidi" w:cstheme="majorBidi" w:hint="cs"/>
          <w:sz w:val="28"/>
          <w:szCs w:val="28"/>
          <w:cs/>
        </w:rPr>
        <w:t>มีกำหนดชำระคืนเงินต้นทั้งจำนวนเมื่อครบกำหนด</w:t>
      </w:r>
      <w:r w:rsidR="00B0487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06024">
        <w:rPr>
          <w:rFonts w:asciiTheme="majorBidi" w:hAnsiTheme="majorBidi" w:cstheme="majorBidi" w:hint="cs"/>
          <w:sz w:val="28"/>
          <w:szCs w:val="28"/>
          <w:cs/>
        </w:rPr>
        <w:t>และมีกำหนดชำระดอกเบี้ยทุก</w:t>
      </w:r>
      <w:r w:rsidR="003D194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06024">
        <w:rPr>
          <w:rFonts w:asciiTheme="majorBidi" w:hAnsiTheme="majorBidi" w:cstheme="majorBidi"/>
          <w:sz w:val="28"/>
          <w:szCs w:val="28"/>
        </w:rPr>
        <w:t>6</w:t>
      </w:r>
      <w:r w:rsidR="003D194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06024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583EB9">
        <w:rPr>
          <w:rFonts w:asciiTheme="majorBidi" w:hAnsiTheme="majorBidi" w:cstheme="majorBidi" w:hint="cs"/>
          <w:sz w:val="28"/>
          <w:szCs w:val="28"/>
          <w:cs/>
        </w:rPr>
        <w:t xml:space="preserve">    </w:t>
      </w:r>
      <w:r w:rsidR="003D194D">
        <w:rPr>
          <w:rFonts w:asciiTheme="majorBidi" w:hAnsiTheme="majorBidi" w:cstheme="majorBidi" w:hint="cs"/>
          <w:sz w:val="28"/>
          <w:szCs w:val="28"/>
          <w:cs/>
        </w:rPr>
        <w:t>คิดดอกเบี้ยในอัตราร้อยละคงที่ และร้อยละ</w:t>
      </w:r>
      <w:r w:rsidR="003D194D">
        <w:rPr>
          <w:rFonts w:asciiTheme="majorBidi" w:hAnsiTheme="majorBidi" w:cstheme="majorBidi"/>
          <w:sz w:val="28"/>
          <w:szCs w:val="28"/>
        </w:rPr>
        <w:t xml:space="preserve"> SOFR </w:t>
      </w:r>
      <w:r w:rsidR="003D194D">
        <w:rPr>
          <w:rFonts w:asciiTheme="majorBidi" w:hAnsiTheme="majorBidi" w:cstheme="majorBidi" w:hint="cs"/>
          <w:sz w:val="28"/>
          <w:szCs w:val="28"/>
          <w:cs/>
        </w:rPr>
        <w:t>บวกอัตราร้อยละคงที่ต่อปี</w:t>
      </w:r>
    </w:p>
    <w:p w14:paraId="504B5E8F" w14:textId="77777777" w:rsidR="00E36B8E" w:rsidRPr="003433E6" w:rsidRDefault="00E36B8E" w:rsidP="00735824">
      <w:pPr>
        <w:tabs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23B323" w14:textId="727773CC" w:rsidR="00220154" w:rsidRPr="003433E6" w:rsidRDefault="00220154" w:rsidP="0022015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3433E6">
        <w:rPr>
          <w:rFonts w:asciiTheme="majorBidi" w:hAnsiTheme="majorBidi" w:cstheme="majorBidi"/>
          <w:b/>
          <w:sz w:val="28"/>
          <w:szCs w:val="28"/>
          <w:cs/>
        </w:rPr>
        <w:t xml:space="preserve">บริษัทในฐานะผู้ออกหุ้นกู้จะต้องปฏิบัติตามกำหนดเงื่อนไขที่ได้ระบุไว้ </w:t>
      </w:r>
      <w:r w:rsidRPr="003433E6">
        <w:rPr>
          <w:rFonts w:asciiTheme="majorBidi" w:hAnsiTheme="majorBidi" w:cstheme="majorBidi" w:hint="cs"/>
          <w:b/>
          <w:sz w:val="28"/>
          <w:szCs w:val="28"/>
          <w:cs/>
        </w:rPr>
        <w:t>เช่น</w:t>
      </w:r>
      <w:r w:rsidRPr="003433E6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3433E6">
        <w:rPr>
          <w:rFonts w:asciiTheme="majorBidi" w:hAnsiTheme="majorBidi" w:cstheme="majorBidi"/>
          <w:b/>
          <w:sz w:val="28"/>
          <w:szCs w:val="28"/>
          <w:cs/>
        </w:rPr>
        <w:t>การดำรงอัตราส่วนหนี้สินต่อส่วนของผู้ถือหุ้น</w:t>
      </w:r>
    </w:p>
    <w:p w14:paraId="28777AF0" w14:textId="77777777" w:rsidR="00AC59CD" w:rsidRPr="006B417E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  <w:sectPr w:rsidR="00AC59CD" w:rsidRPr="006B417E" w:rsidSect="009D67B1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0AB41671" w14:textId="4883E810" w:rsidR="00AC59CD" w:rsidRPr="006B417E" w:rsidRDefault="00AC59CD" w:rsidP="00AC59CD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630"/>
          <w:tab w:val="left" w:pos="720"/>
          <w:tab w:val="left" w:pos="810"/>
        </w:tabs>
        <w:spacing w:line="240" w:lineRule="auto"/>
        <w:ind w:left="450" w:right="-45" w:hanging="45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ส่วนงานดำเนินงานและการจำแนกรายได้</w:t>
      </w:r>
    </w:p>
    <w:p w14:paraId="39CDAAF1" w14:textId="77777777" w:rsidR="00AC59CD" w:rsidRPr="0048685C" w:rsidRDefault="00AC59CD" w:rsidP="00AC5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16"/>
          <w:szCs w:val="16"/>
          <w:cs/>
        </w:rPr>
      </w:pPr>
    </w:p>
    <w:p w14:paraId="22787216" w14:textId="2A15A9C8" w:rsidR="0048685C" w:rsidRDefault="0048685C" w:rsidP="00486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F2572">
        <w:rPr>
          <w:rFonts w:asciiTheme="majorBidi" w:hAnsiTheme="majorBidi" w:cstheme="majorBidi"/>
          <w:b/>
          <w:sz w:val="28"/>
          <w:szCs w:val="28"/>
          <w:cs/>
        </w:rPr>
        <w:t>ข้อมูลทางการเงินจำแนกตามส่วนงานของกลุ่มบริษัทสำหรับงวด</w:t>
      </w:r>
      <w:r w:rsidR="00041708">
        <w:rPr>
          <w:rFonts w:asciiTheme="majorBidi" w:hAnsiTheme="majorBidi" w:cstheme="majorBidi" w:hint="cs"/>
          <w:b/>
          <w:sz w:val="28"/>
          <w:szCs w:val="28"/>
          <w:cs/>
        </w:rPr>
        <w:t>หก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>เดือนสิ้นสุดวันที่</w:t>
      </w:r>
      <w:r w:rsidRPr="008F2572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041708">
        <w:rPr>
          <w:rFonts w:asciiTheme="majorBidi" w:hAnsiTheme="majorBidi" w:cstheme="majorBidi"/>
          <w:sz w:val="28"/>
          <w:szCs w:val="28"/>
        </w:rPr>
        <w:t xml:space="preserve">30 </w:t>
      </w:r>
      <w:r w:rsidR="00041708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8F2572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8</w:t>
      </w:r>
      <w:r w:rsidRPr="008F257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8F2572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7</w:t>
      </w:r>
      <w:r w:rsidRPr="008F257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8F2572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</w:p>
    <w:p w14:paraId="4CB1FA61" w14:textId="77777777" w:rsidR="0048685C" w:rsidRPr="0048685C" w:rsidRDefault="0048685C" w:rsidP="004868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tbl>
      <w:tblPr>
        <w:tblStyle w:val="TableGrid"/>
        <w:tblW w:w="141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257"/>
        <w:gridCol w:w="905"/>
        <w:gridCol w:w="270"/>
        <w:gridCol w:w="881"/>
        <w:gridCol w:w="236"/>
        <w:gridCol w:w="820"/>
        <w:gridCol w:w="236"/>
        <w:gridCol w:w="820"/>
        <w:gridCol w:w="236"/>
        <w:gridCol w:w="839"/>
        <w:gridCol w:w="236"/>
        <w:gridCol w:w="820"/>
        <w:gridCol w:w="236"/>
        <w:gridCol w:w="822"/>
        <w:gridCol w:w="236"/>
        <w:gridCol w:w="963"/>
        <w:gridCol w:w="236"/>
        <w:gridCol w:w="934"/>
      </w:tblGrid>
      <w:tr w:rsidR="001967F2" w:rsidRPr="006B417E" w14:paraId="5C965788" w14:textId="77777777" w:rsidTr="00B544A5">
        <w:trPr>
          <w:trHeight w:val="144"/>
        </w:trPr>
        <w:tc>
          <w:tcPr>
            <w:tcW w:w="3150" w:type="dxa"/>
          </w:tcPr>
          <w:p w14:paraId="1A7AA55D" w14:textId="77777777" w:rsidR="001967F2" w:rsidRPr="006B417E" w:rsidRDefault="001967F2" w:rsidP="00B5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vAlign w:val="bottom"/>
          </w:tcPr>
          <w:p w14:paraId="6E26ABB6" w14:textId="77777777" w:rsidR="001967F2" w:rsidRPr="006B417E" w:rsidRDefault="001967F2" w:rsidP="00B5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967F2" w:rsidRPr="006B417E" w14:paraId="2E42D340" w14:textId="77777777" w:rsidTr="00B544A5">
        <w:trPr>
          <w:trHeight w:val="144"/>
        </w:trPr>
        <w:tc>
          <w:tcPr>
            <w:tcW w:w="3150" w:type="dxa"/>
          </w:tcPr>
          <w:p w14:paraId="0EA8E456" w14:textId="77777777" w:rsidR="001967F2" w:rsidRPr="006B417E" w:rsidRDefault="001967F2" w:rsidP="00B5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2" w:type="dxa"/>
            <w:gridSpan w:val="3"/>
            <w:vAlign w:val="bottom"/>
          </w:tcPr>
          <w:p w14:paraId="004C6840" w14:textId="77777777" w:rsidR="001967F2" w:rsidRPr="006B417E" w:rsidRDefault="001967F2" w:rsidP="00B5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ธุรกิจการให้สินเชื่อ</w:t>
            </w:r>
          </w:p>
        </w:tc>
        <w:tc>
          <w:tcPr>
            <w:tcW w:w="270" w:type="dxa"/>
          </w:tcPr>
          <w:p w14:paraId="0E480AC9" w14:textId="77777777" w:rsidR="001967F2" w:rsidRPr="006B417E" w:rsidRDefault="001967F2" w:rsidP="00B5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vAlign w:val="bottom"/>
          </w:tcPr>
          <w:p w14:paraId="7CD288F3" w14:textId="77777777" w:rsidR="001967F2" w:rsidRPr="006B417E" w:rsidRDefault="001967F2" w:rsidP="00B5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</w:tcPr>
          <w:p w14:paraId="33DCC8DF" w14:textId="77777777" w:rsidR="001967F2" w:rsidRPr="006B417E" w:rsidRDefault="001967F2" w:rsidP="00B5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vAlign w:val="bottom"/>
          </w:tcPr>
          <w:p w14:paraId="3812E2F6" w14:textId="77777777" w:rsidR="001967F2" w:rsidRPr="006B417E" w:rsidRDefault="001967F2" w:rsidP="00B5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ธุรกิจสินเชื่อเช่าซื้อ</w:t>
            </w:r>
          </w:p>
        </w:tc>
        <w:tc>
          <w:tcPr>
            <w:tcW w:w="236" w:type="dxa"/>
            <w:vAlign w:val="bottom"/>
          </w:tcPr>
          <w:p w14:paraId="4799C9F0" w14:textId="77777777" w:rsidR="001967F2" w:rsidRPr="006B417E" w:rsidRDefault="001967F2" w:rsidP="00B5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vAlign w:val="bottom"/>
          </w:tcPr>
          <w:p w14:paraId="71E4DC78" w14:textId="77777777" w:rsidR="001967F2" w:rsidRPr="006B417E" w:rsidRDefault="001967F2" w:rsidP="00B5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รายการระหว่างกัน</w:t>
            </w:r>
          </w:p>
        </w:tc>
        <w:tc>
          <w:tcPr>
            <w:tcW w:w="236" w:type="dxa"/>
            <w:vAlign w:val="bottom"/>
          </w:tcPr>
          <w:p w14:paraId="73EAD117" w14:textId="77777777" w:rsidR="001967F2" w:rsidRPr="006B417E" w:rsidRDefault="001967F2" w:rsidP="00B5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vAlign w:val="bottom"/>
          </w:tcPr>
          <w:p w14:paraId="126455F8" w14:textId="77777777" w:rsidR="001967F2" w:rsidRPr="006B417E" w:rsidRDefault="001967F2" w:rsidP="00B54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967F2" w:rsidRPr="006B417E" w14:paraId="0E250FA5" w14:textId="77777777" w:rsidTr="00B544A5">
        <w:trPr>
          <w:trHeight w:val="144"/>
        </w:trPr>
        <w:tc>
          <w:tcPr>
            <w:tcW w:w="3150" w:type="dxa"/>
            <w:vAlign w:val="bottom"/>
          </w:tcPr>
          <w:p w14:paraId="54AF1504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90" w:type="dxa"/>
            <w:vAlign w:val="bottom"/>
          </w:tcPr>
          <w:p w14:paraId="5BC62154" w14:textId="1327F27B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57" w:type="dxa"/>
            <w:vAlign w:val="bottom"/>
          </w:tcPr>
          <w:p w14:paraId="5AF97C6A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3026D3BD" w14:textId="0D04B42F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  <w:vAlign w:val="bottom"/>
          </w:tcPr>
          <w:p w14:paraId="5C95BC58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77676F21" w14:textId="1A3B9339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bottom"/>
          </w:tcPr>
          <w:p w14:paraId="561F4C28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09B98E73" w14:textId="5A9A6A41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vAlign w:val="bottom"/>
          </w:tcPr>
          <w:p w14:paraId="2E9A852E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78F40069" w14:textId="27AC8FFD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bottom"/>
          </w:tcPr>
          <w:p w14:paraId="43C0C005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54934DAA" w14:textId="3FB0570C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vAlign w:val="bottom"/>
          </w:tcPr>
          <w:p w14:paraId="32176865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70CCB46" w14:textId="59908A9B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bottom"/>
          </w:tcPr>
          <w:p w14:paraId="50DF1B70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1A2C7DD1" w14:textId="534FE146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vAlign w:val="bottom"/>
          </w:tcPr>
          <w:p w14:paraId="37E38482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2E5F30F1" w14:textId="6EDE6E08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vAlign w:val="bottom"/>
          </w:tcPr>
          <w:p w14:paraId="14E54C7E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BB4476E" w14:textId="5DB4CACD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1967F2" w:rsidRPr="006B417E" w14:paraId="503A492B" w14:textId="77777777" w:rsidTr="00B544A5">
        <w:trPr>
          <w:trHeight w:val="144"/>
        </w:trPr>
        <w:tc>
          <w:tcPr>
            <w:tcW w:w="3150" w:type="dxa"/>
          </w:tcPr>
          <w:p w14:paraId="3ED5E7C3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vAlign w:val="bottom"/>
          </w:tcPr>
          <w:p w14:paraId="2F28EDDF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967F2" w:rsidRPr="006B417E" w14:paraId="74D4DE2F" w14:textId="77777777" w:rsidTr="003E2C5A">
        <w:tc>
          <w:tcPr>
            <w:tcW w:w="3150" w:type="dxa"/>
          </w:tcPr>
          <w:p w14:paraId="6715E98F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รายได้ดอกเบี้ยในการให้บริการสินเชื่อและสัญญาเช่าซื้อ</w:t>
            </w:r>
          </w:p>
        </w:tc>
        <w:tc>
          <w:tcPr>
            <w:tcW w:w="990" w:type="dxa"/>
            <w:vAlign w:val="bottom"/>
          </w:tcPr>
          <w:p w14:paraId="4EAE0537" w14:textId="3E445A54" w:rsidR="001967F2" w:rsidRPr="00121E68" w:rsidRDefault="00AC6BC9" w:rsidP="00D20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C6BC9">
              <w:rPr>
                <w:rFonts w:ascii="Angsana New" w:hAnsi="Angsana New" w:cs="Angsana New"/>
                <w:sz w:val="24"/>
                <w:szCs w:val="24"/>
                <w:cs/>
              </w:rPr>
              <w:t>14</w:t>
            </w:r>
            <w:r w:rsidRPr="00AC6BC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C6BC9">
              <w:rPr>
                <w:rFonts w:ascii="Angsana New" w:hAnsi="Angsana New" w:cs="Angsana New"/>
                <w:sz w:val="24"/>
                <w:szCs w:val="24"/>
                <w:cs/>
              </w:rPr>
              <w:t>080</w:t>
            </w:r>
            <w:r w:rsidRPr="00AC6BC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C6BC9">
              <w:rPr>
                <w:rFonts w:ascii="Angsana New" w:hAnsi="Angsana New" w:cs="Angsana New"/>
                <w:sz w:val="24"/>
                <w:szCs w:val="24"/>
                <w:cs/>
              </w:rPr>
              <w:t>855</w:t>
            </w:r>
          </w:p>
        </w:tc>
        <w:tc>
          <w:tcPr>
            <w:tcW w:w="257" w:type="dxa"/>
          </w:tcPr>
          <w:p w14:paraId="050AE8E6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0E9571D6" w14:textId="7038DC1D" w:rsidR="001967F2" w:rsidRPr="006B417E" w:rsidRDefault="001967F2" w:rsidP="00D20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574</w:t>
            </w:r>
            <w:r w:rsidRPr="006B417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  <w:tc>
          <w:tcPr>
            <w:tcW w:w="270" w:type="dxa"/>
          </w:tcPr>
          <w:p w14:paraId="163CCDA6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35AA27E8" w14:textId="4A006C29" w:rsidR="001967F2" w:rsidRPr="00121E68" w:rsidRDefault="00AC6BC9" w:rsidP="00D20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BC9B783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6491FA53" w14:textId="75EE68DE" w:rsidR="001967F2" w:rsidRPr="006B417E" w:rsidRDefault="001967F2" w:rsidP="00D20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F3D24E8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77BDC18D" w14:textId="79ECE8AB" w:rsidR="001967F2" w:rsidRPr="00121E68" w:rsidRDefault="00AC6BC9" w:rsidP="00D20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334</w:t>
            </w:r>
            <w:r w:rsidRPr="00AC6B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334</w:t>
            </w:r>
          </w:p>
        </w:tc>
        <w:tc>
          <w:tcPr>
            <w:tcW w:w="236" w:type="dxa"/>
          </w:tcPr>
          <w:p w14:paraId="45B7464B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23107FB1" w14:textId="12EDDBCF" w:rsidR="001967F2" w:rsidRPr="006B417E" w:rsidRDefault="001967F2" w:rsidP="00D20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358,54</w:t>
            </w:r>
            <w:r w:rsidR="007A730F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4AFF77FA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5AA8105" w14:textId="1D36A370" w:rsidR="001967F2" w:rsidRPr="00121E68" w:rsidRDefault="00AC6BC9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924766E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6E03D17" w14:textId="77777777" w:rsidR="001967F2" w:rsidRPr="006B417E" w:rsidRDefault="001967F2" w:rsidP="007A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before="360" w:line="240" w:lineRule="auto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2394811C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1329DC47" w14:textId="57A43E1E" w:rsidR="001967F2" w:rsidRPr="00121E68" w:rsidRDefault="00AC6BC9" w:rsidP="00D20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before="36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14</w:t>
            </w:r>
            <w:r w:rsidRPr="00AC6B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415</w:t>
            </w:r>
            <w:r w:rsidRPr="00AC6B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189</w:t>
            </w:r>
          </w:p>
        </w:tc>
        <w:tc>
          <w:tcPr>
            <w:tcW w:w="236" w:type="dxa"/>
          </w:tcPr>
          <w:p w14:paraId="47F43FBF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5C864289" w14:textId="77777777" w:rsidR="007A730F" w:rsidRDefault="007A730F" w:rsidP="007A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3E65D2" w14:textId="3290151A" w:rsidR="001967F2" w:rsidRPr="006B417E" w:rsidRDefault="001967F2" w:rsidP="00D20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21E68">
              <w:rPr>
                <w:rFonts w:asciiTheme="majorBidi" w:hAnsiTheme="majorBidi" w:cstheme="majorBidi"/>
                <w:sz w:val="24"/>
                <w:szCs w:val="24"/>
              </w:rPr>
              <w:t xml:space="preserve">12,933,321 </w:t>
            </w:r>
          </w:p>
        </w:tc>
      </w:tr>
      <w:tr w:rsidR="001967F2" w:rsidRPr="006B417E" w14:paraId="4FB2309E" w14:textId="77777777" w:rsidTr="003E2C5A">
        <w:tc>
          <w:tcPr>
            <w:tcW w:w="3150" w:type="dxa"/>
          </w:tcPr>
          <w:p w14:paraId="255CBA6C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990" w:type="dxa"/>
          </w:tcPr>
          <w:p w14:paraId="71688125" w14:textId="152434FB" w:rsidR="001967F2" w:rsidRPr="00121E68" w:rsidRDefault="00AC6BC9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C6BC9">
              <w:rPr>
                <w:rFonts w:ascii="Angsana New" w:hAnsi="Angsana New" w:cs="Angsana New"/>
                <w:sz w:val="24"/>
                <w:szCs w:val="24"/>
                <w:cs/>
              </w:rPr>
              <w:t>224</w:t>
            </w:r>
            <w:r w:rsidRPr="00AC6BC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C6BC9">
              <w:rPr>
                <w:rFonts w:ascii="Angsana New" w:hAnsi="Angsana New" w:cs="Angsana New"/>
                <w:sz w:val="24"/>
                <w:szCs w:val="24"/>
                <w:cs/>
              </w:rPr>
              <w:t>45</w:t>
            </w:r>
            <w:r w:rsidR="00434632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257" w:type="dxa"/>
          </w:tcPr>
          <w:p w14:paraId="512F6652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</w:tcPr>
          <w:p w14:paraId="227537A0" w14:textId="3A89272B" w:rsidR="001967F2" w:rsidRPr="006B417E" w:rsidRDefault="001967F2" w:rsidP="00020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21E68">
              <w:rPr>
                <w:rFonts w:ascii="Angsana New" w:hAnsi="Angsana New" w:cs="Angsana New"/>
                <w:sz w:val="24"/>
                <w:szCs w:val="24"/>
              </w:rPr>
              <w:t xml:space="preserve"> 383,795 </w:t>
            </w:r>
          </w:p>
        </w:tc>
        <w:tc>
          <w:tcPr>
            <w:tcW w:w="270" w:type="dxa"/>
          </w:tcPr>
          <w:p w14:paraId="05E3B4D1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</w:tcPr>
          <w:p w14:paraId="0B9C788A" w14:textId="1CC9CDC5" w:rsidR="001967F2" w:rsidRPr="00121E68" w:rsidRDefault="00AC6BC9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47</w:t>
            </w:r>
            <w:r w:rsidRPr="00AC6B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169</w:t>
            </w:r>
          </w:p>
        </w:tc>
        <w:tc>
          <w:tcPr>
            <w:tcW w:w="236" w:type="dxa"/>
          </w:tcPr>
          <w:p w14:paraId="0CC90BF8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7DCE7A9" w14:textId="0D144D0C" w:rsidR="001967F2" w:rsidRPr="006B417E" w:rsidRDefault="001967F2" w:rsidP="007A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21E68">
              <w:rPr>
                <w:rFonts w:asciiTheme="majorBidi" w:hAnsiTheme="majorBidi" w:cstheme="majorBidi"/>
                <w:sz w:val="24"/>
                <w:szCs w:val="24"/>
              </w:rPr>
              <w:t xml:space="preserve"> 42,385 </w:t>
            </w:r>
          </w:p>
        </w:tc>
        <w:tc>
          <w:tcPr>
            <w:tcW w:w="236" w:type="dxa"/>
          </w:tcPr>
          <w:p w14:paraId="10B00B93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CB8BD53" w14:textId="56B94480" w:rsidR="001967F2" w:rsidRPr="00121E68" w:rsidRDefault="00AC6BC9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9</w:t>
            </w:r>
            <w:r w:rsidRPr="00AC6B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98</w:t>
            </w:r>
            <w:r w:rsidR="00C91129">
              <w:rPr>
                <w:rFonts w:asciiTheme="majorBidi" w:hAnsiTheme="majorBidi" w:cs="Angsana New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6643F876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589FA281" w14:textId="6FC2704E" w:rsidR="001967F2" w:rsidRPr="006B417E" w:rsidRDefault="001967F2" w:rsidP="007A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1E68">
              <w:rPr>
                <w:rFonts w:asciiTheme="majorBidi" w:hAnsiTheme="majorBidi" w:cstheme="majorBidi"/>
                <w:sz w:val="24"/>
                <w:szCs w:val="24"/>
              </w:rPr>
              <w:t xml:space="preserve"> 16,949 </w:t>
            </w:r>
          </w:p>
        </w:tc>
        <w:tc>
          <w:tcPr>
            <w:tcW w:w="236" w:type="dxa"/>
          </w:tcPr>
          <w:p w14:paraId="7F2A0E52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B74495E" w14:textId="6F485588" w:rsidR="001967F2" w:rsidRPr="00121E68" w:rsidRDefault="00AC6BC9" w:rsidP="00AC6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72F4C15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C866632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B0B5838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4D441DD5" w14:textId="1C5E22A9" w:rsidR="001967F2" w:rsidRPr="00121E68" w:rsidRDefault="00AC6BC9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281</w:t>
            </w:r>
            <w:r w:rsidRPr="00AC6B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60</w:t>
            </w:r>
            <w:r w:rsidR="00434632">
              <w:rPr>
                <w:rFonts w:asciiTheme="majorBidi" w:hAnsiTheme="majorBidi" w:cs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236" w:type="dxa"/>
          </w:tcPr>
          <w:p w14:paraId="493944C7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35105C50" w14:textId="08BB1F6A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21E68">
              <w:rPr>
                <w:rFonts w:asciiTheme="majorBidi" w:hAnsiTheme="majorBidi" w:cstheme="majorBidi"/>
                <w:sz w:val="24"/>
                <w:szCs w:val="24"/>
              </w:rPr>
              <w:t xml:space="preserve"> 443,129 </w:t>
            </w:r>
          </w:p>
        </w:tc>
      </w:tr>
      <w:tr w:rsidR="001967F2" w:rsidRPr="006B417E" w14:paraId="239EC220" w14:textId="77777777" w:rsidTr="003E2C5A">
        <w:tc>
          <w:tcPr>
            <w:tcW w:w="3150" w:type="dxa"/>
          </w:tcPr>
          <w:p w14:paraId="02000926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6BB1EC" w14:textId="06ECE1CF" w:rsidR="001967F2" w:rsidRPr="00121E68" w:rsidRDefault="00AC6BC9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C6BC9">
              <w:rPr>
                <w:rFonts w:ascii="Angsana New" w:hAnsi="Angsana New" w:cs="Angsana New"/>
                <w:sz w:val="24"/>
                <w:szCs w:val="24"/>
                <w:cs/>
              </w:rPr>
              <w:t>305</w:t>
            </w:r>
            <w:r w:rsidRPr="00AC6BC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C6BC9">
              <w:rPr>
                <w:rFonts w:ascii="Angsana New" w:hAnsi="Angsana New" w:cs="Angsana New"/>
                <w:sz w:val="24"/>
                <w:szCs w:val="24"/>
                <w:cs/>
              </w:rPr>
              <w:t>61</w:t>
            </w:r>
            <w:r w:rsidR="00601B9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57" w:type="dxa"/>
          </w:tcPr>
          <w:p w14:paraId="7C9590A3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10DAAF42" w14:textId="1F7DF5E0" w:rsidR="001967F2" w:rsidRPr="006B417E" w:rsidRDefault="001967F2" w:rsidP="00020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21E68">
              <w:rPr>
                <w:rFonts w:ascii="Angsana New" w:hAnsi="Angsana New" w:cs="Angsana New"/>
                <w:sz w:val="24"/>
                <w:szCs w:val="24"/>
              </w:rPr>
              <w:t xml:space="preserve"> 272,1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87</w:t>
            </w:r>
            <w:r w:rsidRPr="00121E6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30823C23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0F49D74B" w14:textId="65922FF1" w:rsidR="001967F2" w:rsidRPr="00121E68" w:rsidRDefault="00AC6BC9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346</w:t>
            </w:r>
          </w:p>
        </w:tc>
        <w:tc>
          <w:tcPr>
            <w:tcW w:w="236" w:type="dxa"/>
          </w:tcPr>
          <w:p w14:paraId="1ED52427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71D89FB7" w14:textId="4CBB086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21E68">
              <w:rPr>
                <w:rFonts w:asciiTheme="majorBidi" w:hAnsiTheme="majorBidi" w:cstheme="majorBidi"/>
                <w:sz w:val="24"/>
                <w:szCs w:val="24"/>
              </w:rPr>
              <w:t xml:space="preserve"> 233 </w:t>
            </w:r>
          </w:p>
        </w:tc>
        <w:tc>
          <w:tcPr>
            <w:tcW w:w="236" w:type="dxa"/>
          </w:tcPr>
          <w:p w14:paraId="1E742E7C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6A282063" w14:textId="3F078630" w:rsidR="001967F2" w:rsidRPr="00121E68" w:rsidRDefault="00AC6BC9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12</w:t>
            </w:r>
            <w:r w:rsidRPr="00AC6B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207</w:t>
            </w:r>
          </w:p>
        </w:tc>
        <w:tc>
          <w:tcPr>
            <w:tcW w:w="236" w:type="dxa"/>
          </w:tcPr>
          <w:p w14:paraId="206F71E6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6E7148A9" w14:textId="77DE7389" w:rsidR="001967F2" w:rsidRPr="006B417E" w:rsidRDefault="001967F2" w:rsidP="007A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21E68">
              <w:rPr>
                <w:rFonts w:asciiTheme="majorBidi" w:hAnsiTheme="majorBidi" w:cstheme="majorBidi"/>
                <w:sz w:val="24"/>
                <w:szCs w:val="24"/>
              </w:rPr>
              <w:t xml:space="preserve"> 18,214 </w:t>
            </w:r>
          </w:p>
        </w:tc>
        <w:tc>
          <w:tcPr>
            <w:tcW w:w="236" w:type="dxa"/>
          </w:tcPr>
          <w:p w14:paraId="0AFD7FDF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3A1F46E2" w14:textId="583333DB" w:rsidR="001967F2" w:rsidRPr="00121E68" w:rsidRDefault="00AC6BC9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(226</w:t>
            </w:r>
            <w:r w:rsidRPr="00AC6B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733)</w:t>
            </w:r>
          </w:p>
        </w:tc>
        <w:tc>
          <w:tcPr>
            <w:tcW w:w="236" w:type="dxa"/>
          </w:tcPr>
          <w:p w14:paraId="5CEF20C5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5CC90925" w14:textId="69E02DB0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121E68">
              <w:rPr>
                <w:rFonts w:asciiTheme="majorBidi" w:hAnsiTheme="majorBidi" w:cstheme="majorBidi"/>
                <w:sz w:val="24"/>
                <w:szCs w:val="24"/>
              </w:rPr>
              <w:t xml:space="preserve"> (204,1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78</w:t>
            </w:r>
            <w:r w:rsidRPr="00121E6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770B9A4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2A8EA351" w14:textId="029A9133" w:rsidR="001967F2" w:rsidRPr="00121E68" w:rsidRDefault="00AC6BC9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91</w:t>
            </w:r>
            <w:r w:rsidRPr="00AC6BC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sz w:val="24"/>
                <w:szCs w:val="24"/>
                <w:cs/>
              </w:rPr>
              <w:t>43</w:t>
            </w:r>
            <w:r w:rsidR="00601B93">
              <w:rPr>
                <w:rFonts w:asciiTheme="majorBidi" w:hAnsiTheme="majorBidi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3D1C32FE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7DDD0892" w14:textId="554D2409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21E68">
              <w:rPr>
                <w:rFonts w:asciiTheme="majorBidi" w:hAnsiTheme="majorBidi" w:cstheme="majorBidi"/>
                <w:sz w:val="24"/>
                <w:szCs w:val="24"/>
              </w:rPr>
              <w:t xml:space="preserve"> 86,456 </w:t>
            </w:r>
          </w:p>
        </w:tc>
      </w:tr>
      <w:tr w:rsidR="001967F2" w:rsidRPr="006B417E" w14:paraId="00F4F259" w14:textId="77777777" w:rsidTr="003E2C5A">
        <w:tc>
          <w:tcPr>
            <w:tcW w:w="3150" w:type="dxa"/>
          </w:tcPr>
          <w:p w14:paraId="1C8A0D7C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73408F0" w14:textId="28837EBF" w:rsidR="001967F2" w:rsidRPr="00121E68" w:rsidRDefault="00AC6BC9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C6BC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14</w:t>
            </w:r>
            <w:r w:rsidRPr="00AC6BC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AC6BC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610</w:t>
            </w:r>
            <w:r w:rsidRPr="00AC6BC9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AC6BC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92</w:t>
            </w:r>
            <w:r w:rsidR="00601B93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7" w:type="dxa"/>
          </w:tcPr>
          <w:p w14:paraId="2247D68D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</w:tcPr>
          <w:p w14:paraId="38FEA056" w14:textId="6066B97D" w:rsidR="001967F2" w:rsidRPr="006B417E" w:rsidRDefault="001967F2" w:rsidP="00020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21E6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13,230,7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62</w:t>
            </w:r>
            <w:r w:rsidRPr="00121E6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1B59D72A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60A02A84" w14:textId="2553233E" w:rsidR="001967F2" w:rsidRPr="00121E68" w:rsidRDefault="00AC6BC9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6BC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47</w:t>
            </w:r>
            <w:r w:rsidRPr="00AC6B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515</w:t>
            </w:r>
          </w:p>
        </w:tc>
        <w:tc>
          <w:tcPr>
            <w:tcW w:w="236" w:type="dxa"/>
          </w:tcPr>
          <w:p w14:paraId="7B8BF5FF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436934FE" w14:textId="7416D595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21E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21E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42,618 </w:t>
            </w:r>
          </w:p>
        </w:tc>
        <w:tc>
          <w:tcPr>
            <w:tcW w:w="236" w:type="dxa"/>
          </w:tcPr>
          <w:p w14:paraId="3622C9C4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6FA347B5" w14:textId="44DF0AAE" w:rsidR="001967F2" w:rsidRPr="00121E68" w:rsidRDefault="00AC6BC9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6BC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356</w:t>
            </w:r>
            <w:r w:rsidRPr="00AC6B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52</w:t>
            </w:r>
            <w:r w:rsidR="00CE506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6602CCFC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14:paraId="147EBE7C" w14:textId="1316B985" w:rsidR="001967F2" w:rsidRPr="006B417E" w:rsidRDefault="001967F2" w:rsidP="007A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21E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393,704 </w:t>
            </w:r>
          </w:p>
        </w:tc>
        <w:tc>
          <w:tcPr>
            <w:tcW w:w="236" w:type="dxa"/>
          </w:tcPr>
          <w:p w14:paraId="5D5E53D7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06C3532C" w14:textId="3BD722F7" w:rsidR="001967F2" w:rsidRPr="00121E68" w:rsidRDefault="00AC6BC9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6BC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(226</w:t>
            </w:r>
            <w:r w:rsidRPr="00AC6B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733)</w:t>
            </w:r>
          </w:p>
        </w:tc>
        <w:tc>
          <w:tcPr>
            <w:tcW w:w="236" w:type="dxa"/>
          </w:tcPr>
          <w:p w14:paraId="0E5A8053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</w:tcPr>
          <w:p w14:paraId="40F9B29D" w14:textId="01811DEF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6F4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(204,178)</w:t>
            </w:r>
          </w:p>
        </w:tc>
        <w:tc>
          <w:tcPr>
            <w:tcW w:w="236" w:type="dxa"/>
          </w:tcPr>
          <w:p w14:paraId="46460F4B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08C59D6C" w14:textId="55A89D4D" w:rsidR="001967F2" w:rsidRPr="00121E68" w:rsidRDefault="00AC6BC9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6BC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14</w:t>
            </w:r>
            <w:r w:rsidRPr="00AC6B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788</w:t>
            </w:r>
            <w:r w:rsidRPr="00AC6B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C6BC9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="00601B93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36" w:type="dxa"/>
          </w:tcPr>
          <w:p w14:paraId="2034DE4D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2740EDF1" w14:textId="560496EB" w:rsidR="001967F2" w:rsidRPr="006B417E" w:rsidRDefault="001967F2" w:rsidP="007A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21E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21E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13,462,906 </w:t>
            </w:r>
          </w:p>
        </w:tc>
      </w:tr>
      <w:tr w:rsidR="001967F2" w:rsidRPr="006B417E" w14:paraId="485EF7DE" w14:textId="77777777" w:rsidTr="00B544A5">
        <w:tc>
          <w:tcPr>
            <w:tcW w:w="3150" w:type="dxa"/>
          </w:tcPr>
          <w:p w14:paraId="5001F1DC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5A8613B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57A717B5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40455D96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0240D5F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4221D319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6AC3AE7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385C7B12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EEA427F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0C05DDA1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1414A5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1568EFC3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5C2BBF1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4AB0FDEB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309F378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2FCE06EE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ECA51E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4A873369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FCC0FDF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1289B7DB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D2E7C" w:rsidRPr="006B417E" w14:paraId="7B4D6C14" w14:textId="77777777" w:rsidTr="003E2C5A">
        <w:tc>
          <w:tcPr>
            <w:tcW w:w="3150" w:type="dxa"/>
          </w:tcPr>
          <w:p w14:paraId="7E57D909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90" w:type="dxa"/>
          </w:tcPr>
          <w:p w14:paraId="0B2E22DD" w14:textId="2EDA35A9" w:rsidR="00BD2E7C" w:rsidRPr="00D30C15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3</w:t>
            </w:r>
            <w:r w:rsidRPr="00BD2E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07A1">
              <w:rPr>
                <w:rFonts w:asciiTheme="majorBidi" w:hAnsiTheme="majorBidi" w:cs="Angsana New" w:hint="cs"/>
                <w:sz w:val="24"/>
                <w:szCs w:val="24"/>
                <w:cs/>
              </w:rPr>
              <w:t>778</w:t>
            </w:r>
            <w:r w:rsidRPr="00BD2E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65</w:t>
            </w:r>
            <w:r w:rsidR="00F82020">
              <w:rPr>
                <w:rFonts w:asciiTheme="majorBidi" w:hAnsiTheme="majorBidi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257" w:type="dxa"/>
          </w:tcPr>
          <w:p w14:paraId="03FC1DAE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</w:tcPr>
          <w:p w14:paraId="7A0B41D2" w14:textId="36AFCAFB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30C15">
              <w:rPr>
                <w:rFonts w:asciiTheme="majorBidi" w:hAnsiTheme="majorBidi" w:cstheme="majorBidi"/>
                <w:sz w:val="24"/>
                <w:szCs w:val="24"/>
              </w:rPr>
              <w:t xml:space="preserve"> 3,2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94</w:t>
            </w:r>
            <w:r w:rsidRPr="00D30C15">
              <w:rPr>
                <w:rFonts w:asciiTheme="majorBidi" w:hAnsiTheme="majorBidi" w:cstheme="majorBidi"/>
                <w:sz w:val="24"/>
                <w:szCs w:val="24"/>
              </w:rPr>
              <w:t>,24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  <w:r w:rsidRPr="00D30C1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1CE91C89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</w:tcPr>
          <w:p w14:paraId="35F8885D" w14:textId="7AD7382F" w:rsidR="00BD2E7C" w:rsidRPr="00D30C15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9</w:t>
            </w:r>
            <w:r w:rsidRPr="00BD2E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342</w:t>
            </w:r>
          </w:p>
        </w:tc>
        <w:tc>
          <w:tcPr>
            <w:tcW w:w="236" w:type="dxa"/>
          </w:tcPr>
          <w:p w14:paraId="1A943466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2AAF403" w14:textId="22616685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30C15">
              <w:rPr>
                <w:rFonts w:asciiTheme="majorBidi" w:hAnsiTheme="majorBidi" w:cstheme="majorBidi"/>
                <w:sz w:val="24"/>
                <w:szCs w:val="24"/>
              </w:rPr>
              <w:t xml:space="preserve"> 8,113 </w:t>
            </w:r>
          </w:p>
        </w:tc>
        <w:tc>
          <w:tcPr>
            <w:tcW w:w="236" w:type="dxa"/>
          </w:tcPr>
          <w:p w14:paraId="335FF174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2BECB3B" w14:textId="67635766" w:rsidR="00BD2E7C" w:rsidRPr="00D30C15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236</w:t>
            </w:r>
            <w:r w:rsidRPr="00BD2E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751</w:t>
            </w:r>
          </w:p>
        </w:tc>
        <w:tc>
          <w:tcPr>
            <w:tcW w:w="236" w:type="dxa"/>
          </w:tcPr>
          <w:p w14:paraId="6C8752F9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E8711AC" w14:textId="19F1A53C" w:rsidR="00BD2E7C" w:rsidRPr="006B417E" w:rsidRDefault="00BD2E7C" w:rsidP="00D20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30C15">
              <w:rPr>
                <w:rFonts w:asciiTheme="majorBidi" w:hAnsiTheme="majorBidi" w:cstheme="majorBidi"/>
                <w:sz w:val="24"/>
                <w:szCs w:val="24"/>
              </w:rPr>
              <w:t xml:space="preserve"> 229,188</w:t>
            </w:r>
          </w:p>
        </w:tc>
        <w:tc>
          <w:tcPr>
            <w:tcW w:w="236" w:type="dxa"/>
          </w:tcPr>
          <w:p w14:paraId="3EBDBD97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01F15FC" w14:textId="7D906ED3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139B2D01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31A4BA4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2D4A8F8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13631C7F" w14:textId="2D89474B" w:rsidR="00BD2E7C" w:rsidRPr="00D30C15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4</w:t>
            </w:r>
            <w:r w:rsidRPr="00BD2E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07A1">
              <w:rPr>
                <w:rFonts w:asciiTheme="majorBidi" w:hAnsiTheme="majorBidi" w:cs="Angsana New" w:hint="cs"/>
                <w:sz w:val="24"/>
                <w:szCs w:val="24"/>
                <w:cs/>
              </w:rPr>
              <w:t>024</w:t>
            </w:r>
            <w:r w:rsidRPr="00BD2E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7</w:t>
            </w:r>
            <w:r w:rsidR="00F82020">
              <w:rPr>
                <w:rFonts w:asciiTheme="majorBidi" w:hAnsiTheme="majorBidi" w:cs="Angsana New" w:hint="cs"/>
                <w:sz w:val="24"/>
                <w:szCs w:val="24"/>
                <w:cs/>
              </w:rPr>
              <w:t>49</w:t>
            </w:r>
          </w:p>
        </w:tc>
        <w:tc>
          <w:tcPr>
            <w:tcW w:w="236" w:type="dxa"/>
          </w:tcPr>
          <w:p w14:paraId="5C48E4EA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382C85C" w14:textId="751274A8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30C1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,531,546</w:t>
            </w:r>
            <w:r w:rsidRPr="00D30C1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BD2E7C" w:rsidRPr="006B417E" w14:paraId="3D5DECAD" w14:textId="77777777" w:rsidTr="003E2C5A">
        <w:tc>
          <w:tcPr>
            <w:tcW w:w="3150" w:type="dxa"/>
          </w:tcPr>
          <w:p w14:paraId="64382271" w14:textId="00B317B4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8E2789" w14:textId="201313FE" w:rsidR="00BD2E7C" w:rsidRPr="00817807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(7</w:t>
            </w:r>
            <w:r w:rsidR="002807A1">
              <w:rPr>
                <w:rFonts w:asciiTheme="majorBidi" w:hAnsiTheme="majorBidi" w:cs="Angsana New" w:hint="cs"/>
                <w:sz w:val="24"/>
                <w:szCs w:val="24"/>
                <w:cs/>
              </w:rPr>
              <w:t>56</w:t>
            </w:r>
            <w:r w:rsidRPr="00BD2E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807A1">
              <w:rPr>
                <w:rFonts w:asciiTheme="majorBidi" w:hAnsiTheme="majorBidi" w:cs="Angsana New" w:hint="cs"/>
                <w:sz w:val="24"/>
                <w:szCs w:val="24"/>
                <w:cs/>
              </w:rPr>
              <w:t>71</w:t>
            </w:r>
            <w:r w:rsidR="004E5E37">
              <w:rPr>
                <w:rFonts w:asciiTheme="majorBidi" w:hAnsiTheme="majorBidi" w:cs="Angsana New" w:hint="cs"/>
                <w:sz w:val="24"/>
                <w:szCs w:val="24"/>
                <w:cs/>
              </w:rPr>
              <w:t>8</w:t>
            </w: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</w:tcPr>
          <w:p w14:paraId="608F8E7B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7E59EB1B" w14:textId="651290EE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07">
              <w:rPr>
                <w:rFonts w:asciiTheme="majorBidi" w:hAnsiTheme="majorBidi" w:cstheme="majorBidi"/>
                <w:sz w:val="24"/>
                <w:szCs w:val="24"/>
              </w:rPr>
              <w:t xml:space="preserve"> (649,54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 w:rsidRPr="0081780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A9D76A0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65DCAFDD" w14:textId="612B132B" w:rsidR="00BD2E7C" w:rsidRPr="00D30C15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(1</w:t>
            </w:r>
            <w:r w:rsidRPr="00BD2E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868)</w:t>
            </w:r>
          </w:p>
        </w:tc>
        <w:tc>
          <w:tcPr>
            <w:tcW w:w="236" w:type="dxa"/>
          </w:tcPr>
          <w:p w14:paraId="5E53A606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4A150DDE" w14:textId="52DD4070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30C15">
              <w:rPr>
                <w:rFonts w:asciiTheme="majorBidi" w:hAnsiTheme="majorBidi" w:cstheme="majorBidi"/>
                <w:sz w:val="24"/>
                <w:szCs w:val="24"/>
              </w:rPr>
              <w:t xml:space="preserve"> (1,622)</w:t>
            </w:r>
          </w:p>
        </w:tc>
        <w:tc>
          <w:tcPr>
            <w:tcW w:w="236" w:type="dxa"/>
          </w:tcPr>
          <w:p w14:paraId="24C1E7C0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3DE46C05" w14:textId="7D389645" w:rsidR="00BD2E7C" w:rsidRPr="00D30C15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(47</w:t>
            </w:r>
            <w:r w:rsidRPr="00BD2E7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2E7C">
              <w:rPr>
                <w:rFonts w:asciiTheme="majorBidi" w:hAnsiTheme="majorBidi" w:cs="Angsana New"/>
                <w:sz w:val="24"/>
                <w:szCs w:val="24"/>
                <w:cs/>
              </w:rPr>
              <w:t>937)</w:t>
            </w:r>
          </w:p>
        </w:tc>
        <w:tc>
          <w:tcPr>
            <w:tcW w:w="236" w:type="dxa"/>
          </w:tcPr>
          <w:p w14:paraId="7F10C94A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4207150B" w14:textId="4F41714E" w:rsidR="00BD2E7C" w:rsidRPr="006B417E" w:rsidRDefault="00BD2E7C" w:rsidP="00D20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30C15">
              <w:rPr>
                <w:rFonts w:asciiTheme="majorBidi" w:hAnsiTheme="majorBidi" w:cstheme="majorBidi"/>
                <w:sz w:val="24"/>
                <w:szCs w:val="24"/>
              </w:rPr>
              <w:t xml:space="preserve"> (46,770)</w:t>
            </w:r>
          </w:p>
        </w:tc>
        <w:tc>
          <w:tcPr>
            <w:tcW w:w="236" w:type="dxa"/>
          </w:tcPr>
          <w:p w14:paraId="24BF15E6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51B7D64B" w14:textId="28F887BE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14A4EEDD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vAlign w:val="bottom"/>
          </w:tcPr>
          <w:p w14:paraId="166C522E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4996389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1B8C5AC9" w14:textId="75A0EBF1" w:rsidR="00BD2E7C" w:rsidRPr="00817807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="Angsana New" w:hAnsi="Angsana New" w:cs="Angsana New"/>
                <w:sz w:val="24"/>
                <w:szCs w:val="24"/>
              </w:rPr>
            </w:pPr>
            <w:r w:rsidRPr="00BD2E7C">
              <w:rPr>
                <w:rFonts w:ascii="Angsana New" w:hAnsi="Angsana New" w:cs="Angsana New"/>
                <w:sz w:val="24"/>
                <w:szCs w:val="24"/>
                <w:cs/>
              </w:rPr>
              <w:t>(8</w:t>
            </w:r>
            <w:r w:rsidR="002807A1">
              <w:rPr>
                <w:rFonts w:ascii="Angsana New" w:hAnsi="Angsana New" w:cs="Angsana New" w:hint="cs"/>
                <w:sz w:val="24"/>
                <w:szCs w:val="24"/>
                <w:cs/>
              </w:rPr>
              <w:t>06</w:t>
            </w:r>
            <w:r w:rsidRPr="00BD2E7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2807A1">
              <w:rPr>
                <w:rFonts w:ascii="Angsana New" w:hAnsi="Angsana New" w:cs="Angsana New" w:hint="cs"/>
                <w:sz w:val="24"/>
                <w:szCs w:val="24"/>
                <w:cs/>
              </w:rPr>
              <w:t>523</w:t>
            </w:r>
            <w:r w:rsidRPr="00BD2E7C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72838697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ACF4A30" w14:textId="37C0B39E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17807">
              <w:rPr>
                <w:rFonts w:ascii="Angsana New" w:hAnsi="Angsana New" w:cs="Angsana New"/>
                <w:sz w:val="24"/>
                <w:szCs w:val="24"/>
              </w:rPr>
              <w:t xml:space="preserve"> (697,936)</w:t>
            </w:r>
          </w:p>
        </w:tc>
      </w:tr>
      <w:tr w:rsidR="00BD2E7C" w:rsidRPr="006B417E" w14:paraId="54F7AE5A" w14:textId="77777777" w:rsidTr="003E2C5A">
        <w:trPr>
          <w:trHeight w:val="144"/>
        </w:trPr>
        <w:tc>
          <w:tcPr>
            <w:tcW w:w="3150" w:type="dxa"/>
          </w:tcPr>
          <w:p w14:paraId="574D8F80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86F57E" w14:textId="0ECF1437" w:rsidR="00BD2E7C" w:rsidRPr="00817807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2E7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</w:t>
            </w:r>
            <w:r w:rsidRPr="00BD2E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807A1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021</w:t>
            </w:r>
            <w:r w:rsidRPr="00BD2E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807A1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9</w:t>
            </w:r>
            <w:r w:rsidR="004E5E37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3</w:t>
            </w:r>
            <w:r w:rsidR="00F82020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257" w:type="dxa"/>
          </w:tcPr>
          <w:p w14:paraId="3584D45E" w14:textId="77777777" w:rsidR="00BD2E7C" w:rsidRPr="00D30C15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</w:tcPr>
          <w:p w14:paraId="43D3DBB6" w14:textId="34B6C026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2,644,70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1</w:t>
            </w:r>
            <w:r w:rsidRPr="008178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</w:tcPr>
          <w:p w14:paraId="31A0AC7C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7C05E2F1" w14:textId="648E5D53" w:rsidR="00BD2E7C" w:rsidRPr="00D30C15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D2E7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</w:t>
            </w:r>
            <w:r w:rsidRPr="00BD2E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2E7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474</w:t>
            </w:r>
          </w:p>
        </w:tc>
        <w:tc>
          <w:tcPr>
            <w:tcW w:w="236" w:type="dxa"/>
          </w:tcPr>
          <w:p w14:paraId="08E025D9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1A18B7B2" w14:textId="03AE7DCC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0C1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6,491 </w:t>
            </w:r>
          </w:p>
        </w:tc>
        <w:tc>
          <w:tcPr>
            <w:tcW w:w="236" w:type="dxa"/>
          </w:tcPr>
          <w:p w14:paraId="414BF48A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</w:tcPr>
          <w:p w14:paraId="19F139E9" w14:textId="21D75A90" w:rsidR="00BD2E7C" w:rsidRPr="00D30C15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D2E7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188</w:t>
            </w:r>
            <w:r w:rsidRPr="00BD2E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D2E7C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814</w:t>
            </w:r>
          </w:p>
        </w:tc>
        <w:tc>
          <w:tcPr>
            <w:tcW w:w="236" w:type="dxa"/>
          </w:tcPr>
          <w:p w14:paraId="56476913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</w:tcPr>
          <w:p w14:paraId="0C96D80B" w14:textId="748445C5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30C1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182,418 </w:t>
            </w:r>
          </w:p>
        </w:tc>
        <w:tc>
          <w:tcPr>
            <w:tcW w:w="236" w:type="dxa"/>
          </w:tcPr>
          <w:p w14:paraId="11EAE52E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6DE9D" w14:textId="617C5DDC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4772320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B404A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E2E4387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5FE17A6B" w14:textId="184624FD" w:rsidR="00BD2E7C" w:rsidRPr="00817807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D2E7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3</w:t>
            </w:r>
            <w:r w:rsidRPr="00BD2E7C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2807A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218</w:t>
            </w:r>
            <w:r w:rsidRPr="00BD2E7C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2807A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22</w:t>
            </w:r>
            <w:r w:rsidR="00F8202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6</w:t>
            </w:r>
          </w:p>
        </w:tc>
        <w:tc>
          <w:tcPr>
            <w:tcW w:w="236" w:type="dxa"/>
          </w:tcPr>
          <w:p w14:paraId="682235AF" w14:textId="77777777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03725A1D" w14:textId="7C179D79" w:rsidR="00BD2E7C" w:rsidRPr="006B417E" w:rsidRDefault="00BD2E7C" w:rsidP="00BD2E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780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81780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2,833,610 </w:t>
            </w:r>
          </w:p>
        </w:tc>
      </w:tr>
      <w:tr w:rsidR="001967F2" w:rsidRPr="006B417E" w14:paraId="05F5AA1F" w14:textId="77777777" w:rsidTr="00B544A5">
        <w:trPr>
          <w:trHeight w:val="125"/>
        </w:trPr>
        <w:tc>
          <w:tcPr>
            <w:tcW w:w="3150" w:type="dxa"/>
          </w:tcPr>
          <w:p w14:paraId="3CE885CB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F618115" w14:textId="77777777" w:rsidR="001967F2" w:rsidRPr="006B417E" w:rsidRDefault="001967F2" w:rsidP="00020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7" w:type="dxa"/>
          </w:tcPr>
          <w:p w14:paraId="1AA1CF48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4C99D007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3CE7256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62052641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A9983B8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6E5F3090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4D6F4EE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557F2899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A456321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22F8B1E5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9CD6DEA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18FE8E0A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89BDBEA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0E508863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28CF27D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343F8BEA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4E75612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39DD9DA6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967F2" w:rsidRPr="006B417E" w14:paraId="5716C2F0" w14:textId="77777777" w:rsidTr="00B544A5">
        <w:trPr>
          <w:trHeight w:val="144"/>
        </w:trPr>
        <w:tc>
          <w:tcPr>
            <w:tcW w:w="3150" w:type="dxa"/>
          </w:tcPr>
          <w:p w14:paraId="3C8C1F4F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990" w:type="dxa"/>
            <w:vAlign w:val="bottom"/>
          </w:tcPr>
          <w:p w14:paraId="6699EE71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</w:tcPr>
          <w:p w14:paraId="3A5D4F99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28C385A9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FEB7F81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38877345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F5DFE33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3EDC618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3D538D9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5F2A42A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890B61A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32A6CAEE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3C3CAE0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94AD8FA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72D459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B4938E4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3186582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09FB0E9C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F6C3D2D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673E4A0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27D85" w:rsidRPr="006B417E" w14:paraId="1EA49BC4" w14:textId="77777777" w:rsidTr="00D1799C">
        <w:trPr>
          <w:trHeight w:val="144"/>
        </w:trPr>
        <w:tc>
          <w:tcPr>
            <w:tcW w:w="3150" w:type="dxa"/>
          </w:tcPr>
          <w:p w14:paraId="1F4151EC" w14:textId="77777777" w:rsidR="00F27D85" w:rsidRPr="008B773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hanging="2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ผลขาดทุนจากการตัดรายการสินทรัพย์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ทางการเงินที่วัดมูลค่าด้วยราคาทุนตัดจำหน่ายและลูกหนี้ตามสัญญาเช่าซื้อ</w:t>
            </w:r>
          </w:p>
        </w:tc>
        <w:tc>
          <w:tcPr>
            <w:tcW w:w="990" w:type="dxa"/>
          </w:tcPr>
          <w:p w14:paraId="7D960A7D" w14:textId="77777777" w:rsidR="00F27D85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0315B0EB" w14:textId="77777777" w:rsidR="00F27D85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4F42FD64" w14:textId="4FBE2AE5" w:rsidR="00F27D85" w:rsidRPr="00294FC3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F27D85">
              <w:rPr>
                <w:rFonts w:ascii="Angsana New" w:hAnsi="Angsana New" w:cs="Angsana New"/>
                <w:sz w:val="24"/>
                <w:szCs w:val="24"/>
                <w:cs/>
              </w:rPr>
              <w:t>(472</w:t>
            </w:r>
            <w:r w:rsidRPr="00F27D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7D85">
              <w:rPr>
                <w:rFonts w:ascii="Angsana New" w:hAnsi="Angsana New" w:cs="Angsana New"/>
                <w:sz w:val="24"/>
                <w:szCs w:val="24"/>
                <w:cs/>
              </w:rPr>
              <w:t>625)</w:t>
            </w:r>
          </w:p>
        </w:tc>
        <w:tc>
          <w:tcPr>
            <w:tcW w:w="257" w:type="dxa"/>
          </w:tcPr>
          <w:p w14:paraId="57FFC65C" w14:textId="77777777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</w:tcPr>
          <w:p w14:paraId="3C685CAA" w14:textId="77777777" w:rsidR="00F27D85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0AB7AEBE" w14:textId="77777777" w:rsidR="00F27D85" w:rsidRPr="008B773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14:paraId="0A6999E2" w14:textId="43B75F5A" w:rsidR="00F27D85" w:rsidRPr="008B773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294FC3">
              <w:rPr>
                <w:rFonts w:ascii="Angsana New" w:hAnsi="Angsana New" w:cs="Angsana New"/>
                <w:sz w:val="24"/>
                <w:szCs w:val="24"/>
              </w:rPr>
              <w:t xml:space="preserve"> (492,070)</w:t>
            </w:r>
          </w:p>
        </w:tc>
        <w:tc>
          <w:tcPr>
            <w:tcW w:w="270" w:type="dxa"/>
          </w:tcPr>
          <w:p w14:paraId="10411A24" w14:textId="77777777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2C94A2E8" w14:textId="042D6624" w:rsidR="00F27D85" w:rsidRPr="00294FC3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5D3A713A" w14:textId="77777777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6169AD5" w14:textId="5CF2BE3A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C3EB246" w14:textId="77777777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6DA7068" w14:textId="77777777" w:rsidR="00F27D85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8446B3" w14:textId="77777777" w:rsidR="00F27D85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05E250" w14:textId="69E3CA6C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27D85">
              <w:rPr>
                <w:rFonts w:asciiTheme="majorBidi" w:hAnsiTheme="majorBidi" w:cs="Angsana New"/>
                <w:sz w:val="24"/>
                <w:szCs w:val="24"/>
                <w:cs/>
              </w:rPr>
              <w:t>(21</w:t>
            </w:r>
            <w:r w:rsidRPr="00F27D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7D85">
              <w:rPr>
                <w:rFonts w:asciiTheme="majorBidi" w:hAnsiTheme="majorBidi" w:cs="Angsana New"/>
                <w:sz w:val="24"/>
                <w:szCs w:val="24"/>
                <w:cs/>
              </w:rPr>
              <w:t>331)</w:t>
            </w:r>
          </w:p>
        </w:tc>
        <w:tc>
          <w:tcPr>
            <w:tcW w:w="236" w:type="dxa"/>
          </w:tcPr>
          <w:p w14:paraId="28C7E511" w14:textId="77777777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77091F3" w14:textId="77777777" w:rsidR="00F27D85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9BFF93" w14:textId="77777777" w:rsidR="00F27D85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AB7407" w14:textId="4FA8A49C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  <w:r w:rsidRPr="00294FC3">
              <w:rPr>
                <w:rFonts w:asciiTheme="majorBidi" w:hAnsiTheme="majorBidi" w:cstheme="majorBidi"/>
                <w:sz w:val="24"/>
                <w:szCs w:val="24"/>
              </w:rPr>
              <w:t xml:space="preserve"> (99,503)</w:t>
            </w:r>
          </w:p>
        </w:tc>
        <w:tc>
          <w:tcPr>
            <w:tcW w:w="236" w:type="dxa"/>
          </w:tcPr>
          <w:p w14:paraId="278EE286" w14:textId="77777777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F94E813" w14:textId="7F892D40" w:rsidR="00F27D85" w:rsidRPr="00800F42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E97FFFC" w14:textId="77777777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84453A5" w14:textId="77777777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049A666" w14:textId="77777777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11601DAA" w14:textId="77777777" w:rsidR="00F27D85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B85F80" w14:textId="77777777" w:rsidR="00F27D85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4CEA5B" w14:textId="13BDBEF0" w:rsidR="00F27D85" w:rsidRPr="00800F42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27D85">
              <w:rPr>
                <w:rFonts w:asciiTheme="majorBidi" w:hAnsiTheme="majorBidi" w:cs="Angsana New"/>
                <w:sz w:val="24"/>
                <w:szCs w:val="24"/>
                <w:cs/>
              </w:rPr>
              <w:t>(493</w:t>
            </w:r>
            <w:r w:rsidRPr="00F27D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7D85">
              <w:rPr>
                <w:rFonts w:asciiTheme="majorBidi" w:hAnsiTheme="majorBidi" w:cs="Angsana New"/>
                <w:sz w:val="24"/>
                <w:szCs w:val="24"/>
                <w:cs/>
              </w:rPr>
              <w:t>956)</w:t>
            </w:r>
          </w:p>
        </w:tc>
        <w:tc>
          <w:tcPr>
            <w:tcW w:w="236" w:type="dxa"/>
          </w:tcPr>
          <w:p w14:paraId="58C76F9C" w14:textId="77777777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6807C591" w14:textId="77777777" w:rsidR="00F27D85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333C12" w14:textId="77777777" w:rsidR="00F27D85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11A99B" w14:textId="019443B4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00F42">
              <w:rPr>
                <w:rFonts w:asciiTheme="majorBidi" w:hAnsiTheme="majorBidi" w:cstheme="majorBidi"/>
                <w:sz w:val="24"/>
                <w:szCs w:val="24"/>
              </w:rPr>
              <w:t xml:space="preserve"> (591,573)</w:t>
            </w:r>
          </w:p>
        </w:tc>
      </w:tr>
      <w:tr w:rsidR="00F27D85" w:rsidRPr="006B417E" w14:paraId="38459F81" w14:textId="77777777" w:rsidTr="00D1799C">
        <w:trPr>
          <w:trHeight w:val="144"/>
        </w:trPr>
        <w:tc>
          <w:tcPr>
            <w:tcW w:w="3150" w:type="dxa"/>
          </w:tcPr>
          <w:p w14:paraId="2BF87CCE" w14:textId="476A5BD5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</w:t>
            </w:r>
            <w:r w:rsidRPr="006B417E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76D8B310" w14:textId="2F2FC05D" w:rsidR="00F27D85" w:rsidRPr="00294FC3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46"/>
              <w:rPr>
                <w:rFonts w:ascii="Angsana New" w:hAnsi="Angsana New" w:cs="Angsana New"/>
                <w:sz w:val="24"/>
                <w:szCs w:val="24"/>
              </w:rPr>
            </w:pPr>
            <w:r w:rsidRPr="00F27D85">
              <w:rPr>
                <w:rFonts w:ascii="Angsana New" w:hAnsi="Angsana New" w:cs="Angsana New"/>
                <w:sz w:val="24"/>
                <w:szCs w:val="24"/>
                <w:cs/>
              </w:rPr>
              <w:t>(1</w:t>
            </w:r>
            <w:r w:rsidRPr="00F27D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0233A1">
              <w:rPr>
                <w:rFonts w:ascii="Angsana New" w:hAnsi="Angsana New" w:cs="Angsana New" w:hint="cs"/>
                <w:sz w:val="24"/>
                <w:szCs w:val="24"/>
                <w:cs/>
              </w:rPr>
              <w:t>558</w:t>
            </w:r>
            <w:r w:rsidRPr="00F27D85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27D85">
              <w:rPr>
                <w:rFonts w:ascii="Angsana New" w:hAnsi="Angsana New" w:cs="Angsana New"/>
                <w:sz w:val="24"/>
                <w:szCs w:val="24"/>
                <w:cs/>
              </w:rPr>
              <w:t>469)</w:t>
            </w:r>
          </w:p>
        </w:tc>
        <w:tc>
          <w:tcPr>
            <w:tcW w:w="257" w:type="dxa"/>
          </w:tcPr>
          <w:p w14:paraId="725A70E9" w14:textId="77777777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</w:tcPr>
          <w:p w14:paraId="12AA7D7A" w14:textId="2CB1BB92" w:rsidR="00F27D85" w:rsidRPr="00020FF1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294FC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924C6">
              <w:rPr>
                <w:rFonts w:ascii="Angsana New" w:hAnsi="Angsana New" w:cs="Angsana New"/>
                <w:sz w:val="24"/>
                <w:szCs w:val="24"/>
              </w:rPr>
              <w:t>(1,7</w:t>
            </w:r>
            <w:r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F924C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20FF1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Pr="00F924C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19C7B47" w14:textId="77777777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5B3210FB" w14:textId="5CB416F8" w:rsidR="00F27D85" w:rsidRPr="00294FC3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C2643F" w14:textId="77777777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7E8C9069" w14:textId="1913D888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18D0FF1" w14:textId="77777777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</w:tcPr>
          <w:p w14:paraId="4BA97DDF" w14:textId="37BD8203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27D85">
              <w:rPr>
                <w:rFonts w:asciiTheme="majorBidi" w:hAnsiTheme="majorBidi" w:cs="Angsana New"/>
                <w:sz w:val="24"/>
                <w:szCs w:val="24"/>
                <w:cs/>
              </w:rPr>
              <w:t>(6</w:t>
            </w:r>
            <w:r w:rsidRPr="00F27D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27D85">
              <w:rPr>
                <w:rFonts w:asciiTheme="majorBidi" w:hAnsiTheme="majorBidi" w:cs="Angsana New"/>
                <w:sz w:val="24"/>
                <w:szCs w:val="24"/>
                <w:cs/>
              </w:rPr>
              <w:t>629)</w:t>
            </w:r>
          </w:p>
        </w:tc>
        <w:tc>
          <w:tcPr>
            <w:tcW w:w="236" w:type="dxa"/>
          </w:tcPr>
          <w:p w14:paraId="404EAE73" w14:textId="77777777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</w:tcPr>
          <w:p w14:paraId="258754D6" w14:textId="41DAD852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94FC3">
              <w:rPr>
                <w:rFonts w:asciiTheme="majorBidi" w:hAnsiTheme="majorBidi" w:cstheme="majorBidi"/>
                <w:sz w:val="24"/>
                <w:szCs w:val="24"/>
              </w:rPr>
              <w:t xml:space="preserve"> 18,203 </w:t>
            </w:r>
          </w:p>
        </w:tc>
        <w:tc>
          <w:tcPr>
            <w:tcW w:w="236" w:type="dxa"/>
          </w:tcPr>
          <w:p w14:paraId="53CE4E2A" w14:textId="77777777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C99727B" w14:textId="4C99FB3E" w:rsidR="00F27D85" w:rsidRPr="00800F42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C9AEA1" w14:textId="77777777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53D1713" w14:textId="77777777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B417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AB23C5" w14:textId="77777777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</w:tcPr>
          <w:p w14:paraId="17881DC0" w14:textId="33CBA508" w:rsidR="00F27D85" w:rsidRPr="00800F42" w:rsidRDefault="000233A1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3A1">
              <w:rPr>
                <w:rFonts w:asciiTheme="majorBidi" w:hAnsiTheme="majorBidi" w:cs="Angsana New"/>
                <w:sz w:val="24"/>
                <w:szCs w:val="24"/>
                <w:cs/>
              </w:rPr>
              <w:t>(1</w:t>
            </w:r>
            <w:r w:rsidRPr="000233A1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233A1">
              <w:rPr>
                <w:rFonts w:asciiTheme="majorBidi" w:hAnsiTheme="majorBidi" w:cs="Angsana New"/>
                <w:sz w:val="24"/>
                <w:szCs w:val="24"/>
                <w:cs/>
              </w:rPr>
              <w:t>565</w:t>
            </w:r>
            <w:r w:rsidRPr="000233A1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233A1">
              <w:rPr>
                <w:rFonts w:asciiTheme="majorBidi" w:hAnsiTheme="majorBidi" w:cs="Angsana New"/>
                <w:sz w:val="24"/>
                <w:szCs w:val="24"/>
                <w:cs/>
              </w:rPr>
              <w:t>098)</w:t>
            </w:r>
          </w:p>
        </w:tc>
        <w:tc>
          <w:tcPr>
            <w:tcW w:w="236" w:type="dxa"/>
          </w:tcPr>
          <w:p w14:paraId="5BEA18C7" w14:textId="77777777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EC575D1" w14:textId="0A026437" w:rsidR="00F27D85" w:rsidRPr="006B417E" w:rsidRDefault="00F27D85" w:rsidP="00F27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0F42">
              <w:rPr>
                <w:rFonts w:asciiTheme="majorBidi" w:hAnsiTheme="majorBidi" w:cstheme="majorBidi"/>
                <w:sz w:val="24"/>
                <w:szCs w:val="24"/>
              </w:rPr>
              <w:t xml:space="preserve"> (1,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691</w:t>
            </w:r>
            <w:r w:rsidRPr="00800F42">
              <w:rPr>
                <w:rFonts w:asciiTheme="majorBidi" w:hAnsiTheme="majorBidi" w:cstheme="majorBidi"/>
                <w:sz w:val="24"/>
                <w:szCs w:val="24"/>
              </w:rPr>
              <w:t>,955)</w:t>
            </w:r>
          </w:p>
        </w:tc>
      </w:tr>
    </w:tbl>
    <w:p w14:paraId="6E0FF3DB" w14:textId="77777777" w:rsidR="001967F2" w:rsidRDefault="001967F2">
      <w:r>
        <w:br w:type="page"/>
      </w:r>
    </w:p>
    <w:tbl>
      <w:tblPr>
        <w:tblStyle w:val="TableGrid"/>
        <w:tblW w:w="14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257"/>
        <w:gridCol w:w="905"/>
        <w:gridCol w:w="270"/>
        <w:gridCol w:w="881"/>
        <w:gridCol w:w="236"/>
        <w:gridCol w:w="820"/>
        <w:gridCol w:w="236"/>
        <w:gridCol w:w="820"/>
        <w:gridCol w:w="236"/>
        <w:gridCol w:w="839"/>
        <w:gridCol w:w="236"/>
        <w:gridCol w:w="873"/>
        <w:gridCol w:w="236"/>
        <w:gridCol w:w="822"/>
        <w:gridCol w:w="6"/>
        <w:gridCol w:w="230"/>
        <w:gridCol w:w="6"/>
        <w:gridCol w:w="957"/>
        <w:gridCol w:w="236"/>
        <w:gridCol w:w="934"/>
        <w:gridCol w:w="6"/>
      </w:tblGrid>
      <w:tr w:rsidR="001967F2" w:rsidRPr="006B417E" w14:paraId="72867515" w14:textId="77777777" w:rsidTr="00FA7ED7">
        <w:trPr>
          <w:trHeight w:val="144"/>
        </w:trPr>
        <w:tc>
          <w:tcPr>
            <w:tcW w:w="3150" w:type="dxa"/>
          </w:tcPr>
          <w:p w14:paraId="3CAB14BC" w14:textId="42B327F0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32" w:type="dxa"/>
            <w:gridSpan w:val="22"/>
            <w:vAlign w:val="bottom"/>
          </w:tcPr>
          <w:p w14:paraId="0AA18C0D" w14:textId="2AA7E112" w:rsidR="001967F2" w:rsidRPr="00800F42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967F2" w:rsidRPr="006B417E" w14:paraId="2A258D80" w14:textId="77777777" w:rsidTr="00FA7ED7">
        <w:trPr>
          <w:trHeight w:val="144"/>
        </w:trPr>
        <w:tc>
          <w:tcPr>
            <w:tcW w:w="3150" w:type="dxa"/>
          </w:tcPr>
          <w:p w14:paraId="43BE9A64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52" w:type="dxa"/>
            <w:gridSpan w:val="3"/>
            <w:vAlign w:val="bottom"/>
          </w:tcPr>
          <w:p w14:paraId="7442CBC9" w14:textId="2D312F62" w:rsidR="001967F2" w:rsidRPr="00294FC3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vAlign w:val="bottom"/>
          </w:tcPr>
          <w:p w14:paraId="4190D1C9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vAlign w:val="bottom"/>
          </w:tcPr>
          <w:p w14:paraId="6B6382F1" w14:textId="52F39B51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vAlign w:val="bottom"/>
          </w:tcPr>
          <w:p w14:paraId="63A3532E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vAlign w:val="bottom"/>
          </w:tcPr>
          <w:p w14:paraId="585D71C8" w14:textId="669A4EA9" w:rsidR="001967F2" w:rsidRPr="00294FC3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236" w:type="dxa"/>
            <w:vAlign w:val="bottom"/>
          </w:tcPr>
          <w:p w14:paraId="13E2E92A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37" w:type="dxa"/>
            <w:gridSpan w:val="4"/>
            <w:vAlign w:val="bottom"/>
          </w:tcPr>
          <w:p w14:paraId="4B583B3D" w14:textId="48C89A3C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 w:rsidRPr="003433E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36" w:type="dxa"/>
            <w:gridSpan w:val="2"/>
            <w:vAlign w:val="bottom"/>
          </w:tcPr>
          <w:p w14:paraId="12E57BFD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133" w:type="dxa"/>
            <w:gridSpan w:val="4"/>
            <w:vAlign w:val="bottom"/>
          </w:tcPr>
          <w:p w14:paraId="5C6F0527" w14:textId="52D1DEC4" w:rsidR="001967F2" w:rsidRPr="00800F42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33E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967F2" w:rsidRPr="006B417E" w14:paraId="428D52ED" w14:textId="77777777" w:rsidTr="00FA7ED7">
        <w:trPr>
          <w:gridAfter w:val="1"/>
          <w:wAfter w:w="6" w:type="dxa"/>
          <w:trHeight w:val="144"/>
        </w:trPr>
        <w:tc>
          <w:tcPr>
            <w:tcW w:w="3150" w:type="dxa"/>
          </w:tcPr>
          <w:p w14:paraId="14305188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CB48BED" w14:textId="1568A4E9" w:rsidR="001967F2" w:rsidRPr="00294FC3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57" w:type="dxa"/>
          </w:tcPr>
          <w:p w14:paraId="5568BB71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2DEBCEAB" w14:textId="3EE9D484" w:rsidR="001967F2" w:rsidRPr="00294FC3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4A64502F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056501A8" w14:textId="46A5E74E" w:rsidR="001967F2" w:rsidRPr="00294FC3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</w:tcPr>
          <w:p w14:paraId="0EFD30B3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2241EC04" w14:textId="7E412E5C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560816A4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0F596C78" w14:textId="1EAC2079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74A2F7BB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2B06AD5B" w14:textId="7D18AEA1" w:rsidR="001967F2" w:rsidRPr="00294FC3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3A354F9B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2A3BB517" w14:textId="696EF77E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4F9F0DA5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3DB4810" w14:textId="3B54CBFB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gridSpan w:val="2"/>
          </w:tcPr>
          <w:p w14:paraId="2E684E7A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72976ECA" w14:textId="183652AC" w:rsidR="001967F2" w:rsidRPr="00800F42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</w:tcPr>
          <w:p w14:paraId="36823EBC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DAD75CF" w14:textId="1BA81693" w:rsidR="001967F2" w:rsidRPr="00800F42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1967F2" w:rsidRPr="006B417E" w14:paraId="1DB9D65D" w14:textId="77777777" w:rsidTr="00FA7ED7">
        <w:trPr>
          <w:gridAfter w:val="1"/>
          <w:wAfter w:w="6" w:type="dxa"/>
          <w:trHeight w:val="144"/>
        </w:trPr>
        <w:tc>
          <w:tcPr>
            <w:tcW w:w="3150" w:type="dxa"/>
          </w:tcPr>
          <w:p w14:paraId="792D7480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FDB576C" w14:textId="1A76BF40" w:rsidR="001967F2" w:rsidRPr="00294FC3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57" w:type="dxa"/>
          </w:tcPr>
          <w:p w14:paraId="7CB5AD10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60BD2F0E" w14:textId="5893B66B" w:rsidR="001967F2" w:rsidRPr="00294FC3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54C309D2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vAlign w:val="bottom"/>
          </w:tcPr>
          <w:p w14:paraId="595CA00B" w14:textId="67075155" w:rsidR="001967F2" w:rsidRPr="00294FC3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5174AF45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0474CBC7" w14:textId="20B8413B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vAlign w:val="bottom"/>
          </w:tcPr>
          <w:p w14:paraId="0FBA3F61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771E148C" w14:textId="131864F6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5807346C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2772ECED" w14:textId="60EC905A" w:rsidR="001967F2" w:rsidRPr="00294FC3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vAlign w:val="bottom"/>
          </w:tcPr>
          <w:p w14:paraId="7EF803D4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0BB7E404" w14:textId="2949F250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28B314A4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92BB157" w14:textId="0E6F3154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  <w:gridSpan w:val="2"/>
          </w:tcPr>
          <w:p w14:paraId="1C3F47AD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42AD6F12" w14:textId="7CB05F3D" w:rsidR="001967F2" w:rsidRPr="00800F42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128ADA5C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3E7C692" w14:textId="3344F6D2" w:rsidR="001967F2" w:rsidRPr="00800F42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1967F2" w:rsidRPr="006B417E" w14:paraId="5282F683" w14:textId="77777777" w:rsidTr="00FA7ED7">
        <w:trPr>
          <w:trHeight w:val="144"/>
        </w:trPr>
        <w:tc>
          <w:tcPr>
            <w:tcW w:w="3150" w:type="dxa"/>
          </w:tcPr>
          <w:p w14:paraId="6A354C5A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32" w:type="dxa"/>
            <w:gridSpan w:val="22"/>
          </w:tcPr>
          <w:p w14:paraId="251FDD8B" w14:textId="03EF987A" w:rsidR="001967F2" w:rsidRPr="001967F2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1967F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967F2" w:rsidRPr="006B417E" w14:paraId="63264645" w14:textId="77777777" w:rsidTr="00FA7ED7">
        <w:trPr>
          <w:gridAfter w:val="1"/>
          <w:wAfter w:w="6" w:type="dxa"/>
          <w:trHeight w:val="144"/>
        </w:trPr>
        <w:tc>
          <w:tcPr>
            <w:tcW w:w="3150" w:type="dxa"/>
            <w:vAlign w:val="bottom"/>
          </w:tcPr>
          <w:p w14:paraId="3E419E2A" w14:textId="35955671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65D8AA5" w14:textId="4DB40506" w:rsidR="001967F2" w:rsidRPr="00517C32" w:rsidRDefault="00FA7ED7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7C3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185</w:t>
            </w:r>
            <w:r w:rsidRPr="00517C3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2D1D4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226</w:t>
            </w:r>
            <w:r w:rsidRPr="00517C3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2D1D4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548</w:t>
            </w:r>
          </w:p>
        </w:tc>
        <w:tc>
          <w:tcPr>
            <w:tcW w:w="257" w:type="dxa"/>
            <w:vAlign w:val="bottom"/>
          </w:tcPr>
          <w:p w14:paraId="7D9CD087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double" w:sz="4" w:space="0" w:color="auto"/>
            </w:tcBorders>
            <w:vAlign w:val="bottom"/>
          </w:tcPr>
          <w:p w14:paraId="03F8BD2A" w14:textId="7DA09FCA" w:rsidR="001967F2" w:rsidRPr="00294FC3" w:rsidRDefault="001967F2" w:rsidP="007A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175,386,927</w:t>
            </w:r>
          </w:p>
        </w:tc>
        <w:tc>
          <w:tcPr>
            <w:tcW w:w="270" w:type="dxa"/>
            <w:vAlign w:val="bottom"/>
          </w:tcPr>
          <w:p w14:paraId="787D99F2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</w:tcPr>
          <w:p w14:paraId="0587C0C5" w14:textId="7BCDEDEB" w:rsidR="001967F2" w:rsidRPr="00517C32" w:rsidRDefault="00FA7ED7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7C3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78</w:t>
            </w:r>
            <w:r w:rsidRPr="00517C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17C3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868</w:t>
            </w:r>
          </w:p>
        </w:tc>
        <w:tc>
          <w:tcPr>
            <w:tcW w:w="236" w:type="dxa"/>
            <w:vAlign w:val="bottom"/>
          </w:tcPr>
          <w:p w14:paraId="43FAEFC0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14:paraId="0CCC7CB5" w14:textId="40232E08" w:rsidR="001967F2" w:rsidRPr="006B417E" w:rsidRDefault="001967F2" w:rsidP="00F94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65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368</w:t>
            </w:r>
          </w:p>
        </w:tc>
        <w:tc>
          <w:tcPr>
            <w:tcW w:w="236" w:type="dxa"/>
            <w:vAlign w:val="bottom"/>
          </w:tcPr>
          <w:p w14:paraId="1BD8EB12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6BBED7AB" w14:textId="19DD703E" w:rsidR="001967F2" w:rsidRPr="00517C32" w:rsidRDefault="00FA7ED7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7C3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Pr="00517C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17C3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891</w:t>
            </w:r>
            <w:r w:rsidRPr="00517C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17C3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969</w:t>
            </w:r>
          </w:p>
        </w:tc>
        <w:tc>
          <w:tcPr>
            <w:tcW w:w="236" w:type="dxa"/>
            <w:vAlign w:val="bottom"/>
          </w:tcPr>
          <w:p w14:paraId="1364BBED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1A8A2FDE" w14:textId="2BB50A28" w:rsidR="001967F2" w:rsidRPr="00294FC3" w:rsidRDefault="001967F2" w:rsidP="007A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711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88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  <w:vAlign w:val="bottom"/>
          </w:tcPr>
          <w:p w14:paraId="425B170A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</w:tcPr>
          <w:p w14:paraId="3B8FA7BC" w14:textId="6F793CB3" w:rsidR="001967F2" w:rsidRPr="00517C32" w:rsidRDefault="00FA7ED7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7C3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(10</w:t>
            </w:r>
            <w:r w:rsidRPr="00517C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17C3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242</w:t>
            </w:r>
            <w:r w:rsidRPr="00517C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17C3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527)</w:t>
            </w:r>
          </w:p>
        </w:tc>
        <w:tc>
          <w:tcPr>
            <w:tcW w:w="236" w:type="dxa"/>
            <w:vAlign w:val="bottom"/>
          </w:tcPr>
          <w:p w14:paraId="1122AD9E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vAlign w:val="bottom"/>
          </w:tcPr>
          <w:p w14:paraId="7A6B4376" w14:textId="282672C0" w:rsidR="001967F2" w:rsidRPr="006B417E" w:rsidRDefault="001967F2" w:rsidP="00F94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(9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318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129)</w:t>
            </w:r>
          </w:p>
        </w:tc>
        <w:tc>
          <w:tcPr>
            <w:tcW w:w="236" w:type="dxa"/>
            <w:gridSpan w:val="2"/>
            <w:vAlign w:val="bottom"/>
          </w:tcPr>
          <w:p w14:paraId="0008077F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bottom w:val="double" w:sz="4" w:space="0" w:color="auto"/>
            </w:tcBorders>
          </w:tcPr>
          <w:p w14:paraId="4F144FE7" w14:textId="70F0FA21" w:rsidR="001967F2" w:rsidRPr="00517C32" w:rsidRDefault="002D1D48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D1D4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179</w:t>
            </w:r>
            <w:r w:rsidRPr="002D1D4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D1D4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954</w:t>
            </w:r>
            <w:r w:rsidRPr="002D1D4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D1D4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858</w:t>
            </w:r>
          </w:p>
        </w:tc>
        <w:tc>
          <w:tcPr>
            <w:tcW w:w="236" w:type="dxa"/>
            <w:vAlign w:val="bottom"/>
          </w:tcPr>
          <w:p w14:paraId="594A36AC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vAlign w:val="bottom"/>
          </w:tcPr>
          <w:p w14:paraId="0F203F3A" w14:textId="1D27582D" w:rsidR="001967F2" w:rsidRPr="00A442BE" w:rsidRDefault="001967F2" w:rsidP="00F940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08" w:right="-108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170,846,051</w:t>
            </w:r>
          </w:p>
        </w:tc>
      </w:tr>
      <w:tr w:rsidR="001967F2" w:rsidRPr="006B417E" w14:paraId="03EF01DD" w14:textId="77777777" w:rsidTr="00FA7ED7">
        <w:trPr>
          <w:gridAfter w:val="1"/>
          <w:wAfter w:w="6" w:type="dxa"/>
          <w:trHeight w:val="144"/>
        </w:trPr>
        <w:tc>
          <w:tcPr>
            <w:tcW w:w="3150" w:type="dxa"/>
            <w:vAlign w:val="bottom"/>
          </w:tcPr>
          <w:p w14:paraId="76C70053" w14:textId="3D21FBBA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33E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4B646E2E" w14:textId="10BDB964" w:rsidR="001967F2" w:rsidRPr="00517C32" w:rsidRDefault="00FA7ED7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17C3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145</w:t>
            </w:r>
            <w:r w:rsidRPr="00517C3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17C3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8</w:t>
            </w:r>
            <w:r w:rsidR="002D1D4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70</w:t>
            </w:r>
            <w:r w:rsidRPr="00517C3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2D1D4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974</w:t>
            </w:r>
          </w:p>
        </w:tc>
        <w:tc>
          <w:tcPr>
            <w:tcW w:w="257" w:type="dxa"/>
            <w:vAlign w:val="bottom"/>
          </w:tcPr>
          <w:p w14:paraId="66E3C8A1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94B43C" w14:textId="6EE3D288" w:rsidR="001967F2" w:rsidRPr="00294FC3" w:rsidRDefault="001967F2" w:rsidP="007A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138,466,947</w:t>
            </w:r>
          </w:p>
        </w:tc>
        <w:tc>
          <w:tcPr>
            <w:tcW w:w="270" w:type="dxa"/>
            <w:vAlign w:val="bottom"/>
          </w:tcPr>
          <w:p w14:paraId="22D34348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double" w:sz="4" w:space="0" w:color="auto"/>
              <w:bottom w:val="double" w:sz="4" w:space="0" w:color="auto"/>
            </w:tcBorders>
          </w:tcPr>
          <w:p w14:paraId="1DC8E0B3" w14:textId="3D9A0735" w:rsidR="001967F2" w:rsidRPr="00517C32" w:rsidRDefault="00FA7ED7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7C3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49</w:t>
            </w:r>
            <w:r w:rsidRPr="00517C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17C3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664</w:t>
            </w:r>
          </w:p>
        </w:tc>
        <w:tc>
          <w:tcPr>
            <w:tcW w:w="236" w:type="dxa"/>
            <w:vAlign w:val="bottom"/>
          </w:tcPr>
          <w:p w14:paraId="3E60E7B4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A5B278" w14:textId="5C1B6B6A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43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637</w:t>
            </w:r>
          </w:p>
        </w:tc>
        <w:tc>
          <w:tcPr>
            <w:tcW w:w="236" w:type="dxa"/>
            <w:vAlign w:val="bottom"/>
          </w:tcPr>
          <w:p w14:paraId="3DBC6369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  <w:bottom w:val="double" w:sz="4" w:space="0" w:color="auto"/>
            </w:tcBorders>
          </w:tcPr>
          <w:p w14:paraId="7F3E875C" w14:textId="1EADC593" w:rsidR="001967F2" w:rsidRPr="00517C32" w:rsidRDefault="00FA7ED7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7C3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Pr="00517C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17C3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729</w:t>
            </w:r>
            <w:r w:rsidRPr="00517C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17C3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655</w:t>
            </w:r>
          </w:p>
        </w:tc>
        <w:tc>
          <w:tcPr>
            <w:tcW w:w="236" w:type="dxa"/>
            <w:vAlign w:val="bottom"/>
          </w:tcPr>
          <w:p w14:paraId="1CDBDAEC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6A4502" w14:textId="1EB602F6" w:rsidR="001967F2" w:rsidRPr="00294FC3" w:rsidRDefault="001967F2" w:rsidP="007A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698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42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  <w:vAlign w:val="bottom"/>
          </w:tcPr>
          <w:p w14:paraId="3CE63D30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double" w:sz="4" w:space="0" w:color="auto"/>
              <w:bottom w:val="double" w:sz="4" w:space="0" w:color="auto"/>
            </w:tcBorders>
          </w:tcPr>
          <w:p w14:paraId="67C61DA5" w14:textId="2138F25C" w:rsidR="001967F2" w:rsidRPr="00517C32" w:rsidRDefault="00FA7ED7" w:rsidP="00FA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7C3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(8</w:t>
            </w:r>
            <w:r w:rsidRPr="00517C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17C3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240</w:t>
            </w:r>
            <w:r w:rsidRPr="00517C3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17C3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527)</w:t>
            </w:r>
          </w:p>
        </w:tc>
        <w:tc>
          <w:tcPr>
            <w:tcW w:w="236" w:type="dxa"/>
            <w:vAlign w:val="bottom"/>
          </w:tcPr>
          <w:p w14:paraId="366C4086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F418A3" w14:textId="53E15BC4" w:rsidR="001967F2" w:rsidRPr="006B417E" w:rsidRDefault="001967F2" w:rsidP="007A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(7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316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129)</w:t>
            </w:r>
          </w:p>
        </w:tc>
        <w:tc>
          <w:tcPr>
            <w:tcW w:w="236" w:type="dxa"/>
            <w:gridSpan w:val="2"/>
            <w:vAlign w:val="bottom"/>
          </w:tcPr>
          <w:p w14:paraId="3C621BC1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ACF7C61" w14:textId="6972792E" w:rsidR="001967F2" w:rsidRPr="00517C32" w:rsidRDefault="002D1D48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D1D4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140</w:t>
            </w:r>
            <w:r w:rsidRPr="002D1D4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D1D4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409</w:t>
            </w:r>
            <w:r w:rsidRPr="002D1D4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D1D4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766</w:t>
            </w:r>
          </w:p>
        </w:tc>
        <w:tc>
          <w:tcPr>
            <w:tcW w:w="236" w:type="dxa"/>
            <w:vAlign w:val="bottom"/>
          </w:tcPr>
          <w:p w14:paraId="24E350BC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9CF851" w14:textId="614DA4E5" w:rsidR="001967F2" w:rsidRPr="00800F42" w:rsidRDefault="001967F2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133</w:t>
            </w:r>
            <w:r w:rsidRPr="00DD57D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,892,877</w:t>
            </w:r>
          </w:p>
        </w:tc>
      </w:tr>
      <w:tr w:rsidR="001967F2" w:rsidRPr="006B417E" w14:paraId="374D0F99" w14:textId="77777777" w:rsidTr="00FA7ED7">
        <w:trPr>
          <w:gridAfter w:val="1"/>
          <w:wAfter w:w="6" w:type="dxa"/>
          <w:trHeight w:val="144"/>
        </w:trPr>
        <w:tc>
          <w:tcPr>
            <w:tcW w:w="3150" w:type="dxa"/>
          </w:tcPr>
          <w:p w14:paraId="619CC91E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6DC7AE3" w14:textId="77777777" w:rsidR="001967F2" w:rsidRPr="00294FC3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" w:type="dxa"/>
          </w:tcPr>
          <w:p w14:paraId="63633206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</w:tcPr>
          <w:p w14:paraId="6F830F08" w14:textId="77777777" w:rsidR="001967F2" w:rsidRPr="00294FC3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E4939B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bottom"/>
          </w:tcPr>
          <w:p w14:paraId="08FF51CA" w14:textId="77777777" w:rsidR="001967F2" w:rsidRPr="00294FC3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F179DD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vAlign w:val="bottom"/>
          </w:tcPr>
          <w:p w14:paraId="5BDCF810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25636A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0063BF0A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A49AD5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7ED499B2" w14:textId="77777777" w:rsidR="001967F2" w:rsidRPr="00294FC3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193257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double" w:sz="4" w:space="0" w:color="auto"/>
            </w:tcBorders>
            <w:vAlign w:val="bottom"/>
          </w:tcPr>
          <w:p w14:paraId="0AACF638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6E882E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vAlign w:val="bottom"/>
          </w:tcPr>
          <w:p w14:paraId="336B0B47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2C9C6FF8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gridSpan w:val="2"/>
            <w:tcBorders>
              <w:top w:val="double" w:sz="4" w:space="0" w:color="auto"/>
            </w:tcBorders>
          </w:tcPr>
          <w:p w14:paraId="08805A62" w14:textId="77777777" w:rsidR="001967F2" w:rsidRPr="00800F42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F181A8C" w14:textId="77777777" w:rsidR="001967F2" w:rsidRPr="006B417E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ABF4880" w14:textId="77777777" w:rsidR="001967F2" w:rsidRPr="00800F42" w:rsidRDefault="001967F2" w:rsidP="00196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B22BECA" w14:textId="77777777" w:rsidR="00AC59CD" w:rsidRPr="006B417E" w:rsidRDefault="00AC59CD" w:rsidP="00AC59CD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9EEEA89" w14:textId="77777777" w:rsidR="00AC59CD" w:rsidRPr="006B417E" w:rsidRDefault="00AC59CD" w:rsidP="00AC59CD">
      <w:pPr>
        <w:rPr>
          <w:rFonts w:asciiTheme="majorBidi" w:eastAsia="DengXian" w:hAnsiTheme="majorBidi" w:cstheme="majorBidi"/>
          <w:sz w:val="28"/>
          <w:szCs w:val="28"/>
          <w:cs/>
        </w:rPr>
        <w:sectPr w:rsidR="00AC59CD" w:rsidRPr="006B417E" w:rsidSect="007A730F">
          <w:headerReference w:type="default" r:id="rId10"/>
          <w:footerReference w:type="default" r:id="rId11"/>
          <w:pgSz w:w="16834" w:h="11909" w:orient="landscape" w:code="9"/>
          <w:pgMar w:top="619" w:right="1152" w:bottom="576" w:left="1152" w:header="720" w:footer="720" w:gutter="0"/>
          <w:cols w:space="720"/>
          <w:docGrid w:linePitch="360"/>
        </w:sectPr>
      </w:pPr>
    </w:p>
    <w:p w14:paraId="719BD8FD" w14:textId="77777777" w:rsidR="008F7087" w:rsidRDefault="00AA4C96" w:rsidP="008F70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เงินปัน</w:t>
      </w:r>
      <w:r w:rsidR="00083EA5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ผล</w:t>
      </w:r>
    </w:p>
    <w:p w14:paraId="43E5BDA5" w14:textId="77777777" w:rsidR="008F7087" w:rsidRPr="00B422B1" w:rsidRDefault="008F7087" w:rsidP="008F70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  <w:lang w:val="en-GB"/>
        </w:rPr>
      </w:pPr>
    </w:p>
    <w:p w14:paraId="23E29BA9" w14:textId="77777777" w:rsidR="008F7087" w:rsidRPr="008F7087" w:rsidRDefault="008F7087" w:rsidP="008F7087">
      <w:pPr>
        <w:rPr>
          <w:rFonts w:cstheme="minorBidi"/>
          <w:lang w:val="th-TH"/>
        </w:rPr>
      </w:pPr>
    </w:p>
    <w:tbl>
      <w:tblPr>
        <w:tblStyle w:val="TableGrid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530"/>
        <w:gridCol w:w="1800"/>
        <w:gridCol w:w="1800"/>
        <w:gridCol w:w="270"/>
        <w:gridCol w:w="1350"/>
      </w:tblGrid>
      <w:tr w:rsidR="008F7087" w:rsidRPr="006B417E" w14:paraId="69FF3147" w14:textId="77777777" w:rsidTr="002E12D7">
        <w:trPr>
          <w:trHeight w:val="218"/>
          <w:tblHeader/>
        </w:trPr>
        <w:tc>
          <w:tcPr>
            <w:tcW w:w="2520" w:type="dxa"/>
            <w:vAlign w:val="bottom"/>
          </w:tcPr>
          <w:p w14:paraId="5CADFD6F" w14:textId="77777777" w:rsidR="008F7087" w:rsidRPr="006B417E" w:rsidRDefault="008F7087" w:rsidP="002E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9E078DF" w14:textId="77777777" w:rsidR="008F7087" w:rsidRPr="006B417E" w:rsidRDefault="008F7087" w:rsidP="002E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5389CBEB" w14:textId="77777777" w:rsidR="008F7087" w:rsidRPr="006B417E" w:rsidRDefault="008F7087" w:rsidP="002E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6860C618" w14:textId="77777777" w:rsidR="008F7087" w:rsidRPr="006B417E" w:rsidRDefault="008F7087" w:rsidP="002E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639C6ABF" w14:textId="77777777" w:rsidR="008F7087" w:rsidRPr="006B417E" w:rsidRDefault="008F7087" w:rsidP="002E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2B80E09" w14:textId="77777777" w:rsidR="008F7087" w:rsidRPr="006B417E" w:rsidDel="00D43E7A" w:rsidRDefault="008F7087" w:rsidP="002E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8F7087" w:rsidRPr="006B417E" w14:paraId="334CE08E" w14:textId="77777777" w:rsidTr="002E12D7">
        <w:trPr>
          <w:trHeight w:val="220"/>
          <w:tblHeader/>
        </w:trPr>
        <w:tc>
          <w:tcPr>
            <w:tcW w:w="2520" w:type="dxa"/>
          </w:tcPr>
          <w:p w14:paraId="7E1271F8" w14:textId="77777777" w:rsidR="008F7087" w:rsidRPr="006B417E" w:rsidRDefault="008F7087" w:rsidP="002E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4AB2DA2" w14:textId="7BA91EE4" w:rsidR="008F7087" w:rsidRPr="006B417E" w:rsidRDefault="008F7087" w:rsidP="002E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14:paraId="5602611D" w14:textId="77777777" w:rsidR="008F7087" w:rsidRPr="006B417E" w:rsidRDefault="008F7087" w:rsidP="002E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4547764" w14:textId="77777777" w:rsidR="008F7087" w:rsidRPr="006B417E" w:rsidRDefault="008F7087" w:rsidP="002E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277519B6" w14:textId="77777777" w:rsidR="008F7087" w:rsidRPr="006B417E" w:rsidRDefault="008F7087" w:rsidP="002E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5268218D" w14:textId="77777777" w:rsidR="008F7087" w:rsidRPr="006B417E" w:rsidRDefault="008F7087" w:rsidP="002E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FDBEE2B" w14:textId="77777777" w:rsidR="008F7087" w:rsidRPr="006B417E" w:rsidRDefault="008F7087" w:rsidP="002E1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4FC5" w:rsidRPr="006B417E" w14:paraId="0482497C" w14:textId="77777777" w:rsidTr="002E12D7">
        <w:trPr>
          <w:trHeight w:val="228"/>
        </w:trPr>
        <w:tc>
          <w:tcPr>
            <w:tcW w:w="2520" w:type="dxa"/>
          </w:tcPr>
          <w:p w14:paraId="274F8805" w14:textId="503C34C2" w:rsidR="003B4FC5" w:rsidRPr="006717B0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717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6717B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3121F8E4" w14:textId="741FE3E5" w:rsidR="003B4FC5" w:rsidRPr="003F3166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3166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3F316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3F316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7F560AD5" w14:textId="41723CCF" w:rsidR="003B4FC5" w:rsidRPr="003F3166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  <w:r w:rsidRPr="003F316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พฤษภาคม </w:t>
            </w:r>
            <w:r w:rsidRPr="003F316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0" w:type="dxa"/>
          </w:tcPr>
          <w:p w14:paraId="22EA7C93" w14:textId="365DE953" w:rsidR="003B4FC5" w:rsidRPr="003F3166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  <w:r w:rsidRPr="003F3166">
              <w:rPr>
                <w:rFonts w:asciiTheme="majorBidi" w:hAnsiTheme="majorBidi" w:cstheme="majorBidi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18B9DC29" w14:textId="77777777" w:rsidR="003B4FC5" w:rsidRPr="003F3166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3FD2AF" w14:textId="58AAC087" w:rsidR="003B4FC5" w:rsidRPr="003F3166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3F3166">
              <w:rPr>
                <w:rFonts w:asciiTheme="majorBidi" w:hAnsiTheme="majorBidi" w:cstheme="majorBidi"/>
                <w:sz w:val="28"/>
                <w:szCs w:val="28"/>
              </w:rPr>
              <w:t>530,000</w:t>
            </w:r>
          </w:p>
        </w:tc>
      </w:tr>
      <w:tr w:rsidR="003B4FC5" w:rsidRPr="006B417E" w14:paraId="242BDFA2" w14:textId="77777777" w:rsidTr="002E12D7">
        <w:trPr>
          <w:trHeight w:val="228"/>
        </w:trPr>
        <w:tc>
          <w:tcPr>
            <w:tcW w:w="2520" w:type="dxa"/>
          </w:tcPr>
          <w:p w14:paraId="1549DF95" w14:textId="77777777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E13202F" w14:textId="77777777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EC688BC" w14:textId="77777777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1787016" w14:textId="77777777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470C305" w14:textId="77777777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4F69E83" w14:textId="77777777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4FC5" w:rsidRPr="006B417E" w14:paraId="15E8D151" w14:textId="77777777" w:rsidTr="002E12D7">
        <w:trPr>
          <w:trHeight w:val="220"/>
        </w:trPr>
        <w:tc>
          <w:tcPr>
            <w:tcW w:w="2520" w:type="dxa"/>
          </w:tcPr>
          <w:p w14:paraId="422F0DBD" w14:textId="09FC51F9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222ED4DE" w14:textId="77777777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9A90DE1" w14:textId="77777777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5866AA5" w14:textId="77777777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B62A29" w14:textId="77777777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7C4827" w14:textId="77777777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4FC5" w:rsidRPr="006B417E" w14:paraId="3F7CBC62" w14:textId="77777777" w:rsidTr="002E12D7">
        <w:trPr>
          <w:trHeight w:val="192"/>
        </w:trPr>
        <w:tc>
          <w:tcPr>
            <w:tcW w:w="2520" w:type="dxa"/>
          </w:tcPr>
          <w:p w14:paraId="1FB2DF67" w14:textId="2A31EDB4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56CC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2C313721" w14:textId="39447E4E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0" w:type="dxa"/>
          </w:tcPr>
          <w:p w14:paraId="771CB61E" w14:textId="1FDF5030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พฤษภาคม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0" w:type="dxa"/>
          </w:tcPr>
          <w:p w14:paraId="23838187" w14:textId="2A448F83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0.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70" w:type="dxa"/>
          </w:tcPr>
          <w:p w14:paraId="070CEFCA" w14:textId="77777777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57C066" w14:textId="0F22FB9F" w:rsidR="003B4FC5" w:rsidRPr="006B417E" w:rsidRDefault="003B4FC5" w:rsidP="003B4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8F7087">
              <w:rPr>
                <w:rFonts w:asciiTheme="majorBidi" w:hAnsiTheme="majorBidi"/>
                <w:sz w:val="28"/>
                <w:szCs w:val="28"/>
                <w:cs/>
              </w:rPr>
              <w:t>445</w:t>
            </w:r>
            <w:r w:rsidRPr="008F708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F7087">
              <w:rPr>
                <w:rFonts w:asciiTheme="majorBidi" w:hAnsiTheme="majorBidi"/>
                <w:sz w:val="28"/>
                <w:szCs w:val="28"/>
                <w:cs/>
              </w:rPr>
              <w:t>200</w:t>
            </w:r>
          </w:p>
        </w:tc>
      </w:tr>
    </w:tbl>
    <w:p w14:paraId="4CF31429" w14:textId="77777777" w:rsidR="008F7087" w:rsidRPr="003B4FC5" w:rsidRDefault="008F7087" w:rsidP="008F7087">
      <w:pPr>
        <w:rPr>
          <w:rFonts w:cstheme="minorBidi"/>
          <w:cs/>
        </w:rPr>
        <w:sectPr w:rsidR="008F7087" w:rsidRPr="003B4FC5" w:rsidSect="00A442BE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1D758E3" w14:textId="4F4D9FF0" w:rsidR="00FC319F" w:rsidRPr="00AA4C96" w:rsidRDefault="00FC319F" w:rsidP="00FC319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245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6B417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3D79A97F" w14:textId="77777777" w:rsidR="00FC319F" w:rsidRPr="00B422B1" w:rsidRDefault="00FC319F" w:rsidP="00FC31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  <w:lang w:val="en-GB"/>
        </w:rPr>
      </w:pPr>
    </w:p>
    <w:p w14:paraId="7F684D58" w14:textId="77777777" w:rsidR="00FC319F" w:rsidRPr="006B417E" w:rsidRDefault="00FC319F" w:rsidP="00FC319F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5F6C2280" w14:textId="77777777" w:rsidR="00FC319F" w:rsidRPr="00B422B1" w:rsidRDefault="00FC319F" w:rsidP="00FC319F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16"/>
          <w:szCs w:val="16"/>
          <w:lang w:bidi="th-TH"/>
        </w:rPr>
      </w:pPr>
    </w:p>
    <w:p w14:paraId="52747A51" w14:textId="77777777" w:rsidR="00FC319F" w:rsidRPr="006B417E" w:rsidRDefault="00FC319F" w:rsidP="00FC319F">
      <w:pPr>
        <w:pStyle w:val="block"/>
        <w:shd w:val="clear" w:color="auto" w:fill="FFFFFF" w:themeFill="background1"/>
        <w:spacing w:after="0" w:line="240" w:lineRule="auto"/>
        <w:ind w:left="540" w:right="-3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B417E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</w:t>
      </w:r>
      <w:r w:rsidRPr="006B417E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ยุติธรรม แต่ไม่รวมถึงการแสดงข้อมูลมูลค่ายุติธรรม</w:t>
      </w:r>
      <w:r>
        <w:rPr>
          <w:rFonts w:asciiTheme="majorBidi" w:hAnsiTheme="majorBidi" w:cstheme="majorBidi"/>
          <w:b/>
          <w:sz w:val="28"/>
          <w:szCs w:val="28"/>
          <w:lang w:val="en-US" w:bidi="th-TH"/>
        </w:rPr>
        <w:br/>
      </w:r>
      <w:r w:rsidRPr="006B417E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Pr="006B417E">
        <w:rPr>
          <w:rFonts w:asciiTheme="majorBidi" w:hAnsiTheme="majorBidi" w:cstheme="majorBidi"/>
          <w:sz w:val="28"/>
          <w:szCs w:val="28"/>
          <w:cs/>
          <w:lang w:bidi="th-TH"/>
        </w:rPr>
        <w:t>อย่างสมเหตุสมผล</w:t>
      </w:r>
    </w:p>
    <w:p w14:paraId="59854BE4" w14:textId="77777777" w:rsidR="00FC319F" w:rsidRPr="00B422B1" w:rsidRDefault="00FC319F" w:rsidP="00FC319F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16"/>
          <w:szCs w:val="16"/>
          <w:lang w:val="en-GB"/>
        </w:rPr>
      </w:pPr>
    </w:p>
    <w:tbl>
      <w:tblPr>
        <w:tblW w:w="141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5"/>
        <w:gridCol w:w="1709"/>
        <w:gridCol w:w="183"/>
        <w:gridCol w:w="1616"/>
        <w:gridCol w:w="180"/>
        <w:gridCol w:w="1349"/>
        <w:gridCol w:w="185"/>
        <w:gridCol w:w="1094"/>
        <w:gridCol w:w="180"/>
        <w:gridCol w:w="1096"/>
        <w:gridCol w:w="180"/>
        <w:gridCol w:w="1094"/>
        <w:gridCol w:w="180"/>
        <w:gridCol w:w="1129"/>
      </w:tblGrid>
      <w:tr w:rsidR="00FC319F" w:rsidRPr="006B417E" w14:paraId="2C56CECE" w14:textId="77777777" w:rsidTr="000631E4">
        <w:trPr>
          <w:cantSplit/>
          <w:trHeight w:val="74"/>
          <w:tblHeader/>
        </w:trPr>
        <w:tc>
          <w:tcPr>
            <w:tcW w:w="3955" w:type="dxa"/>
            <w:vAlign w:val="bottom"/>
          </w:tcPr>
          <w:p w14:paraId="69BD5B31" w14:textId="77777777" w:rsidR="00FC319F" w:rsidRPr="006B417E" w:rsidDel="00A71EB6" w:rsidRDefault="00FC319F" w:rsidP="00230A4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175" w:type="dxa"/>
            <w:gridSpan w:val="13"/>
            <w:vAlign w:val="center"/>
          </w:tcPr>
          <w:p w14:paraId="20606030" w14:textId="77777777" w:rsidR="00FC319F" w:rsidRPr="006B417E" w:rsidRDefault="00FC319F" w:rsidP="00230A4A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C319F" w:rsidRPr="006B417E" w14:paraId="3812995D" w14:textId="77777777" w:rsidTr="000631E4">
        <w:trPr>
          <w:cantSplit/>
          <w:trHeight w:val="60"/>
          <w:tblHeader/>
        </w:trPr>
        <w:tc>
          <w:tcPr>
            <w:tcW w:w="3955" w:type="dxa"/>
            <w:vAlign w:val="bottom"/>
          </w:tcPr>
          <w:p w14:paraId="1948859C" w14:textId="77777777" w:rsidR="00FC319F" w:rsidRPr="006B417E" w:rsidRDefault="00FC319F" w:rsidP="00230A4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37" w:type="dxa"/>
            <w:gridSpan w:val="5"/>
            <w:tcBorders>
              <w:bottom w:val="single" w:sz="4" w:space="0" w:color="auto"/>
            </w:tcBorders>
            <w:vAlign w:val="bottom"/>
          </w:tcPr>
          <w:p w14:paraId="0E3A842C" w14:textId="77777777" w:rsidR="00FC319F" w:rsidRPr="006B417E" w:rsidRDefault="00FC319F" w:rsidP="00230A4A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5" w:type="dxa"/>
            <w:vAlign w:val="bottom"/>
          </w:tcPr>
          <w:p w14:paraId="75ED3EEF" w14:textId="77777777" w:rsidR="00FC319F" w:rsidRPr="006B417E" w:rsidRDefault="00FC319F" w:rsidP="00230A4A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3" w:type="dxa"/>
            <w:gridSpan w:val="7"/>
            <w:tcBorders>
              <w:bottom w:val="single" w:sz="4" w:space="0" w:color="auto"/>
            </w:tcBorders>
            <w:vAlign w:val="bottom"/>
          </w:tcPr>
          <w:p w14:paraId="29944472" w14:textId="77777777" w:rsidR="00FC319F" w:rsidRPr="006B417E" w:rsidRDefault="00FC319F" w:rsidP="00230A4A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C319F" w:rsidRPr="006B417E" w14:paraId="7E2C9C8B" w14:textId="77777777" w:rsidTr="000631E4">
        <w:trPr>
          <w:cantSplit/>
          <w:trHeight w:val="60"/>
          <w:tblHeader/>
        </w:trPr>
        <w:tc>
          <w:tcPr>
            <w:tcW w:w="3955" w:type="dxa"/>
            <w:vAlign w:val="bottom"/>
          </w:tcPr>
          <w:p w14:paraId="3C92575B" w14:textId="77777777" w:rsidR="00FC319F" w:rsidRPr="006B417E" w:rsidRDefault="00FC319F" w:rsidP="00230A4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552E1E57" w14:textId="77777777" w:rsidR="00FC319F" w:rsidRPr="006B417E" w:rsidRDefault="00FC319F" w:rsidP="00230A4A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 เครื่องมือที่ใช้ใน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654ED91A" w14:textId="77777777" w:rsidR="00FC319F" w:rsidRPr="006B417E" w:rsidRDefault="00FC319F" w:rsidP="00230A4A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1CEBB10F" w14:textId="77777777" w:rsidR="00FC319F" w:rsidRPr="006B417E" w:rsidRDefault="00FC319F" w:rsidP="00230A4A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8F45488" w14:textId="77777777" w:rsidR="00FC319F" w:rsidRPr="006B417E" w:rsidRDefault="00FC319F" w:rsidP="00230A4A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705BB534" w14:textId="77777777" w:rsidR="00FC319F" w:rsidRPr="006B417E" w:rsidRDefault="00FC319F" w:rsidP="00230A4A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5" w:type="dxa"/>
            <w:vAlign w:val="bottom"/>
          </w:tcPr>
          <w:p w14:paraId="094376E4" w14:textId="77777777" w:rsidR="00FC319F" w:rsidRPr="006B417E" w:rsidRDefault="00FC319F" w:rsidP="00230A4A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C34CAFD" w14:textId="77777777" w:rsidR="00FC319F" w:rsidRPr="006B417E" w:rsidRDefault="00FC319F" w:rsidP="00230A4A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05C34AA" w14:textId="77777777" w:rsidR="00FC319F" w:rsidRPr="006B417E" w:rsidRDefault="00FC319F" w:rsidP="00230A4A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3C5D0ED6" w14:textId="77777777" w:rsidR="00FC319F" w:rsidRPr="006B417E" w:rsidRDefault="00FC319F" w:rsidP="00230A4A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90F009B" w14:textId="77777777" w:rsidR="00FC319F" w:rsidRPr="006B417E" w:rsidRDefault="00FC319F" w:rsidP="00230A4A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F97247C" w14:textId="77777777" w:rsidR="00FC319F" w:rsidRPr="006B417E" w:rsidRDefault="00FC319F" w:rsidP="00230A4A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45F6B48" w14:textId="77777777" w:rsidR="00FC319F" w:rsidRPr="006B417E" w:rsidRDefault="00FC319F" w:rsidP="00230A4A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6BA398DF" w14:textId="77777777" w:rsidR="00FC319F" w:rsidRPr="006B417E" w:rsidRDefault="00FC319F" w:rsidP="00230A4A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C319F" w:rsidRPr="006B417E" w14:paraId="7DEC3547" w14:textId="77777777" w:rsidTr="000631E4">
        <w:trPr>
          <w:cantSplit/>
          <w:trHeight w:val="56"/>
          <w:tblHeader/>
        </w:trPr>
        <w:tc>
          <w:tcPr>
            <w:tcW w:w="3955" w:type="dxa"/>
            <w:vAlign w:val="bottom"/>
          </w:tcPr>
          <w:p w14:paraId="107E7251" w14:textId="77777777" w:rsidR="00FC319F" w:rsidRPr="006B417E" w:rsidRDefault="00FC319F" w:rsidP="00230A4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75" w:type="dxa"/>
            <w:gridSpan w:val="13"/>
            <w:vAlign w:val="bottom"/>
          </w:tcPr>
          <w:p w14:paraId="5DF43D9A" w14:textId="77777777" w:rsidR="00FC319F" w:rsidRPr="006B417E" w:rsidRDefault="00FC319F" w:rsidP="00230A4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631E4" w:rsidRPr="006B417E" w14:paraId="273226B0" w14:textId="77777777" w:rsidTr="00FE15A2">
        <w:trPr>
          <w:cantSplit/>
          <w:trHeight w:val="56"/>
        </w:trPr>
        <w:tc>
          <w:tcPr>
            <w:tcW w:w="3955" w:type="dxa"/>
          </w:tcPr>
          <w:p w14:paraId="6AD627FE" w14:textId="2EF2A8A6" w:rsidR="000631E4" w:rsidRPr="006B417E" w:rsidRDefault="000631E4" w:rsidP="00230A4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175" w:type="dxa"/>
            <w:gridSpan w:val="13"/>
            <w:vAlign w:val="bottom"/>
          </w:tcPr>
          <w:p w14:paraId="34C93CE7" w14:textId="77777777" w:rsidR="000631E4" w:rsidRPr="006B417E" w:rsidRDefault="000631E4" w:rsidP="00230A4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631E4" w:rsidRPr="006B417E" w14:paraId="1CD788CE" w14:textId="77777777" w:rsidTr="000631E4">
        <w:trPr>
          <w:cantSplit/>
        </w:trPr>
        <w:tc>
          <w:tcPr>
            <w:tcW w:w="3955" w:type="dxa"/>
          </w:tcPr>
          <w:p w14:paraId="4C9CBC36" w14:textId="6BC2D92E" w:rsidR="000631E4" w:rsidRPr="006B417E" w:rsidRDefault="000631E4" w:rsidP="00A442B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09" w:type="dxa"/>
            <w:vAlign w:val="bottom"/>
          </w:tcPr>
          <w:p w14:paraId="33ED4028" w14:textId="5E6FD4FA" w:rsidR="000631E4" w:rsidRPr="006B417E" w:rsidRDefault="000631E4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FC2FE85" w14:textId="77777777" w:rsidR="000631E4" w:rsidRPr="006B417E" w:rsidRDefault="000631E4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66AB12CD" w14:textId="77777777" w:rsidR="000631E4" w:rsidRPr="006B417E" w:rsidRDefault="000631E4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BFD1E2F" w14:textId="77777777" w:rsidR="000631E4" w:rsidRPr="006B417E" w:rsidRDefault="000631E4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87BD780" w14:textId="77777777" w:rsidR="000631E4" w:rsidRPr="006B417E" w:rsidRDefault="000631E4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2072EF4" w14:textId="77777777" w:rsidR="000631E4" w:rsidRPr="006B417E" w:rsidRDefault="000631E4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8A11E3B" w14:textId="77777777" w:rsidR="000631E4" w:rsidRPr="006B417E" w:rsidRDefault="000631E4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811A43C" w14:textId="77777777" w:rsidR="000631E4" w:rsidRPr="006B417E" w:rsidRDefault="000631E4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37D673BB" w14:textId="77777777" w:rsidR="000631E4" w:rsidRPr="006B417E" w:rsidRDefault="000631E4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228FEC" w14:textId="77777777" w:rsidR="000631E4" w:rsidRPr="006B417E" w:rsidRDefault="000631E4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DF8130B" w14:textId="77777777" w:rsidR="000631E4" w:rsidRPr="006B417E" w:rsidRDefault="000631E4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FF83AF" w14:textId="77777777" w:rsidR="000631E4" w:rsidRPr="006B417E" w:rsidRDefault="000631E4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556B9F9F" w14:textId="77777777" w:rsidR="000631E4" w:rsidRPr="006B417E" w:rsidRDefault="000631E4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3AC3" w:rsidRPr="006B417E" w14:paraId="60DF4AE0" w14:textId="77777777" w:rsidTr="000631E4">
        <w:trPr>
          <w:cantSplit/>
        </w:trPr>
        <w:tc>
          <w:tcPr>
            <w:tcW w:w="3955" w:type="dxa"/>
          </w:tcPr>
          <w:p w14:paraId="26BFB94F" w14:textId="40C3EB27" w:rsidR="00083AC3" w:rsidRPr="006B417E" w:rsidRDefault="00083AC3" w:rsidP="00A442B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9" w:type="dxa"/>
            <w:vAlign w:val="bottom"/>
          </w:tcPr>
          <w:p w14:paraId="2434D5A8" w14:textId="37211BDF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19F54C39" w14:textId="77777777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7279F767" w14:textId="4F242101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  <w:r w:rsidRPr="004229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067</w:t>
            </w:r>
            <w:r w:rsidRPr="004229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614</w:t>
            </w:r>
          </w:p>
        </w:tc>
        <w:tc>
          <w:tcPr>
            <w:tcW w:w="180" w:type="dxa"/>
            <w:vAlign w:val="bottom"/>
          </w:tcPr>
          <w:p w14:paraId="4C151C4F" w14:textId="77777777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0EBE022" w14:textId="3812F03E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  <w:r w:rsidRPr="004229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067</w:t>
            </w:r>
            <w:r w:rsidRPr="004229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614</w:t>
            </w:r>
          </w:p>
        </w:tc>
        <w:tc>
          <w:tcPr>
            <w:tcW w:w="185" w:type="dxa"/>
            <w:vAlign w:val="bottom"/>
          </w:tcPr>
          <w:p w14:paraId="54026599" w14:textId="77777777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B0071F9" w14:textId="49973BF0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B216407" w14:textId="77777777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2B074313" w14:textId="49E32F9E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D7C">
              <w:rPr>
                <w:rFonts w:asciiTheme="majorBidi" w:hAnsiTheme="majorBidi" w:cstheme="majorBidi"/>
                <w:sz w:val="28"/>
                <w:szCs w:val="28"/>
              </w:rPr>
              <w:t>28,310,945</w:t>
            </w:r>
          </w:p>
        </w:tc>
        <w:tc>
          <w:tcPr>
            <w:tcW w:w="180" w:type="dxa"/>
            <w:vAlign w:val="bottom"/>
          </w:tcPr>
          <w:p w14:paraId="50A50445" w14:textId="77777777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5A1B922" w14:textId="2BA69A8A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848470A" w14:textId="77777777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57D9FD82" w14:textId="31836751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D7C">
              <w:rPr>
                <w:rFonts w:asciiTheme="majorBidi" w:hAnsiTheme="majorBidi" w:cstheme="majorBidi"/>
                <w:sz w:val="28"/>
                <w:szCs w:val="28"/>
              </w:rPr>
              <w:t>28,310,945</w:t>
            </w:r>
          </w:p>
        </w:tc>
      </w:tr>
      <w:tr w:rsidR="00083AC3" w:rsidRPr="006B417E" w14:paraId="28A93F2C" w14:textId="77777777" w:rsidTr="000631E4">
        <w:trPr>
          <w:cantSplit/>
        </w:trPr>
        <w:tc>
          <w:tcPr>
            <w:tcW w:w="3955" w:type="dxa"/>
          </w:tcPr>
          <w:p w14:paraId="13A80BD9" w14:textId="38B95B97" w:rsidR="00083AC3" w:rsidRPr="006B417E" w:rsidRDefault="00083AC3" w:rsidP="00A442B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9" w:type="dxa"/>
            <w:vAlign w:val="bottom"/>
          </w:tcPr>
          <w:p w14:paraId="30DB4279" w14:textId="0284FBD7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6691F019" w14:textId="77777777" w:rsidR="00083AC3" w:rsidRPr="00083AC3" w:rsidRDefault="00083AC3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07B4EE9D" w14:textId="6266279A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91</w:t>
            </w:r>
            <w:r w:rsidRPr="004229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113</w:t>
            </w:r>
            <w:r w:rsidRPr="004229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015</w:t>
            </w:r>
          </w:p>
        </w:tc>
        <w:tc>
          <w:tcPr>
            <w:tcW w:w="180" w:type="dxa"/>
            <w:vAlign w:val="bottom"/>
          </w:tcPr>
          <w:p w14:paraId="4332B65B" w14:textId="77777777" w:rsidR="00083AC3" w:rsidRPr="00083AC3" w:rsidRDefault="00083AC3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0B8A992E" w14:textId="13EC971B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91</w:t>
            </w:r>
            <w:r w:rsidRPr="004229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113</w:t>
            </w:r>
            <w:r w:rsidRPr="004229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015</w:t>
            </w:r>
          </w:p>
        </w:tc>
        <w:tc>
          <w:tcPr>
            <w:tcW w:w="185" w:type="dxa"/>
            <w:vAlign w:val="bottom"/>
          </w:tcPr>
          <w:p w14:paraId="5F231E33" w14:textId="77777777" w:rsidR="00083AC3" w:rsidRPr="00083AC3" w:rsidRDefault="00083AC3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614A75F9" w14:textId="67F25B1A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09CBD6F" w14:textId="77777777" w:rsidR="00083AC3" w:rsidRPr="00083AC3" w:rsidRDefault="00083AC3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181BF4FD" w14:textId="5CDA0E5C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D7C">
              <w:rPr>
                <w:rFonts w:asciiTheme="majorBidi" w:hAnsiTheme="majorBidi" w:cstheme="majorBidi"/>
                <w:sz w:val="28"/>
                <w:szCs w:val="28"/>
              </w:rPr>
              <w:t>93,303,255</w:t>
            </w:r>
          </w:p>
        </w:tc>
        <w:tc>
          <w:tcPr>
            <w:tcW w:w="180" w:type="dxa"/>
            <w:vAlign w:val="bottom"/>
          </w:tcPr>
          <w:p w14:paraId="03924117" w14:textId="77777777" w:rsidR="00083AC3" w:rsidRPr="00083AC3" w:rsidRDefault="00083AC3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1CD7D0A8" w14:textId="423E1A70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E6C8F31" w14:textId="77777777" w:rsidR="00083AC3" w:rsidRPr="00083AC3" w:rsidRDefault="00083AC3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45BE17F0" w14:textId="1AEB677B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D7C">
              <w:rPr>
                <w:rFonts w:asciiTheme="majorBidi" w:hAnsiTheme="majorBidi" w:cstheme="majorBidi"/>
                <w:sz w:val="28"/>
                <w:szCs w:val="28"/>
              </w:rPr>
              <w:t>93,303,255</w:t>
            </w:r>
          </w:p>
        </w:tc>
      </w:tr>
      <w:tr w:rsidR="00083AC3" w:rsidRPr="006B417E" w14:paraId="5DF4B6F2" w14:textId="77777777" w:rsidTr="000631E4">
        <w:trPr>
          <w:cantSplit/>
        </w:trPr>
        <w:tc>
          <w:tcPr>
            <w:tcW w:w="3955" w:type="dxa"/>
          </w:tcPr>
          <w:p w14:paraId="7FE94935" w14:textId="10AA27D8" w:rsidR="00083AC3" w:rsidRPr="006B417E" w:rsidRDefault="00083AC3" w:rsidP="00A442B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หนี้สินอนุพันธ์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1709" w:type="dxa"/>
            <w:vAlign w:val="bottom"/>
          </w:tcPr>
          <w:p w14:paraId="33AA685F" w14:textId="77F2C7A9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83AC3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C1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3AC3">
              <w:rPr>
                <w:rFonts w:asciiTheme="majorBidi" w:hAnsiTheme="majorBidi" w:cstheme="majorBidi"/>
                <w:sz w:val="28"/>
                <w:szCs w:val="28"/>
                <w:cs/>
              </w:rPr>
              <w:t>720</w:t>
            </w:r>
            <w:r w:rsidRPr="00BC1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3AC3">
              <w:rPr>
                <w:rFonts w:asciiTheme="majorBidi" w:hAnsiTheme="majorBidi" w:cstheme="majorBidi"/>
                <w:sz w:val="28"/>
                <w:szCs w:val="28"/>
                <w:cs/>
              </w:rPr>
              <w:t>265</w:t>
            </w:r>
          </w:p>
        </w:tc>
        <w:tc>
          <w:tcPr>
            <w:tcW w:w="183" w:type="dxa"/>
            <w:vAlign w:val="bottom"/>
          </w:tcPr>
          <w:p w14:paraId="2B72D091" w14:textId="77777777" w:rsidR="00083AC3" w:rsidRPr="00083AC3" w:rsidRDefault="00083AC3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6EB80C29" w14:textId="5AB1F68C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5B777A8" w14:textId="77777777" w:rsidR="00083AC3" w:rsidRPr="00083AC3" w:rsidRDefault="00083AC3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0A763E21" w14:textId="22CB1A74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C1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720</w:t>
            </w:r>
            <w:r w:rsidRPr="00BC1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265</w:t>
            </w:r>
          </w:p>
        </w:tc>
        <w:tc>
          <w:tcPr>
            <w:tcW w:w="185" w:type="dxa"/>
            <w:vAlign w:val="bottom"/>
          </w:tcPr>
          <w:p w14:paraId="753A2026" w14:textId="77777777" w:rsidR="00083AC3" w:rsidRPr="00083AC3" w:rsidRDefault="00083AC3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51F0396E" w14:textId="194362C2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7D812E5" w14:textId="77777777" w:rsidR="00083AC3" w:rsidRPr="00083AC3" w:rsidRDefault="00083AC3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07599E2E" w14:textId="61C68F53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C1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720</w:t>
            </w:r>
            <w:r w:rsidRPr="00BC1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265</w:t>
            </w:r>
          </w:p>
        </w:tc>
        <w:tc>
          <w:tcPr>
            <w:tcW w:w="180" w:type="dxa"/>
            <w:vAlign w:val="bottom"/>
          </w:tcPr>
          <w:p w14:paraId="14160D07" w14:textId="77777777" w:rsidR="00083AC3" w:rsidRPr="00083AC3" w:rsidRDefault="00083AC3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2CFE6F81" w14:textId="45DEFDD6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80876EA" w14:textId="77777777" w:rsidR="00083AC3" w:rsidRPr="00083AC3" w:rsidRDefault="00083AC3" w:rsidP="00083AC3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37C6BAB0" w14:textId="655C67FD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C1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720</w:t>
            </w:r>
            <w:r w:rsidRPr="00BC1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265</w:t>
            </w:r>
          </w:p>
        </w:tc>
      </w:tr>
      <w:tr w:rsidR="00083AC3" w:rsidRPr="006B417E" w14:paraId="1C785917" w14:textId="77777777" w:rsidTr="00FE15A2">
        <w:trPr>
          <w:cantSplit/>
        </w:trPr>
        <w:tc>
          <w:tcPr>
            <w:tcW w:w="3955" w:type="dxa"/>
            <w:vAlign w:val="bottom"/>
          </w:tcPr>
          <w:p w14:paraId="101B46EC" w14:textId="37E2A019" w:rsidR="00083AC3" w:rsidRPr="006B417E" w:rsidRDefault="00083AC3" w:rsidP="009B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017C7985" w14:textId="0C24A2BF" w:rsidR="00083AC3" w:rsidRPr="006B417E" w:rsidRDefault="00083AC3" w:rsidP="009B29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F4E961F" w14:textId="77777777" w:rsidR="00083AC3" w:rsidRPr="006B417E" w:rsidRDefault="00083AC3" w:rsidP="009B29D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24E1DC96" w14:textId="250E4155" w:rsidR="00083AC3" w:rsidRPr="006B417E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7D823C0" w14:textId="77777777" w:rsidR="00083AC3" w:rsidRPr="006B417E" w:rsidRDefault="00083AC3" w:rsidP="009B29D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9E02FE4" w14:textId="2EED2D5A" w:rsidR="00083AC3" w:rsidRPr="006B417E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89A0352" w14:textId="77777777" w:rsidR="00083AC3" w:rsidRPr="006B417E" w:rsidRDefault="00083AC3" w:rsidP="009B29D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77E5FE8" w14:textId="5BF19682" w:rsidR="00083AC3" w:rsidRPr="006B417E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3213EF" w14:textId="77777777" w:rsidR="00083AC3" w:rsidRPr="006B417E" w:rsidRDefault="00083AC3" w:rsidP="009B29D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5A338AB2" w14:textId="5E27D7A2" w:rsidR="00083AC3" w:rsidRPr="006B417E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65CA476" w14:textId="77777777" w:rsidR="00083AC3" w:rsidRPr="006B417E" w:rsidRDefault="00083AC3" w:rsidP="009B29D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B1DF585" w14:textId="39885CF6" w:rsidR="00083AC3" w:rsidRPr="006B417E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760C110" w14:textId="77777777" w:rsidR="00083AC3" w:rsidRPr="006B417E" w:rsidRDefault="00083AC3" w:rsidP="009B29D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15DB632C" w14:textId="3F630D8D" w:rsidR="00083AC3" w:rsidRPr="006B417E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3AC3" w:rsidRPr="006B417E" w14:paraId="5B586564" w14:textId="77777777" w:rsidTr="000631E4">
        <w:trPr>
          <w:cantSplit/>
        </w:trPr>
        <w:tc>
          <w:tcPr>
            <w:tcW w:w="3955" w:type="dxa"/>
            <w:vAlign w:val="bottom"/>
          </w:tcPr>
          <w:p w14:paraId="4FFE937B" w14:textId="6C9FF183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746CC480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BBB5525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2CBE1C9F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5CD1BC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7E6E832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066AA46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D9EE650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F695AE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35D91DC9" w14:textId="77777777" w:rsidR="00083AC3" w:rsidRPr="006B417E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4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587F3C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F160B20" w14:textId="77777777" w:rsidR="00083AC3" w:rsidRPr="006B417E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B5746F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5B40ADCD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3AC3" w:rsidRPr="006B417E" w14:paraId="1813A459" w14:textId="77777777" w:rsidTr="000631E4">
        <w:trPr>
          <w:cantSplit/>
        </w:trPr>
        <w:tc>
          <w:tcPr>
            <w:tcW w:w="3955" w:type="dxa"/>
            <w:vAlign w:val="bottom"/>
          </w:tcPr>
          <w:p w14:paraId="1C5C481E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1B47568E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AD04D25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442C49D3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2190522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4E6CF41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5A9CBA6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3DF693BE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78EC434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7B09D31B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F4B94E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175C0F9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78EFEA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0398CD96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3AC3" w:rsidRPr="006B417E" w14:paraId="607F75C3" w14:textId="77777777" w:rsidTr="000631E4">
        <w:trPr>
          <w:cantSplit/>
        </w:trPr>
        <w:tc>
          <w:tcPr>
            <w:tcW w:w="3955" w:type="dxa"/>
            <w:vAlign w:val="bottom"/>
          </w:tcPr>
          <w:p w14:paraId="0A8AA4BA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03DE1FC8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B75F593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775AF1E6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FEFB2A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EF668C7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E1E7123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30E71333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D849F2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23998828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40925B2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DF7FC38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93F964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20D32D59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3AC3" w:rsidRPr="006B417E" w14:paraId="24094233" w14:textId="77777777" w:rsidTr="00855223">
        <w:trPr>
          <w:cantSplit/>
        </w:trPr>
        <w:tc>
          <w:tcPr>
            <w:tcW w:w="3955" w:type="dxa"/>
          </w:tcPr>
          <w:p w14:paraId="5A5A99F3" w14:textId="74842DAF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709" w:type="dxa"/>
            <w:vAlign w:val="bottom"/>
          </w:tcPr>
          <w:p w14:paraId="60D0EF38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A761F6B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30A0312D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C8B5501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848D00B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C62172D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A2009BD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A22832F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390F6EA7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014C893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85F62F4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E640347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3DDEB66D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3AC3" w:rsidRPr="006B417E" w14:paraId="3F335A6F" w14:textId="77777777" w:rsidTr="000631E4">
        <w:trPr>
          <w:cantSplit/>
        </w:trPr>
        <w:tc>
          <w:tcPr>
            <w:tcW w:w="3955" w:type="dxa"/>
          </w:tcPr>
          <w:p w14:paraId="19BD53E8" w14:textId="6DA47C43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09" w:type="dxa"/>
            <w:vAlign w:val="bottom"/>
          </w:tcPr>
          <w:p w14:paraId="0F48A85A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16F3998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53015F33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ADFF6A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C2C8830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3714486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B5E8D2A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55A5EDA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76F57575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1A80669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60ABC30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E279AB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3F62751B" w14:textId="7777777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3AC3" w:rsidRPr="006B417E" w14:paraId="6BED396A" w14:textId="77777777" w:rsidTr="00855223">
        <w:trPr>
          <w:cantSplit/>
        </w:trPr>
        <w:tc>
          <w:tcPr>
            <w:tcW w:w="3955" w:type="dxa"/>
          </w:tcPr>
          <w:p w14:paraId="693697F3" w14:textId="67998512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9" w:type="dxa"/>
            <w:vAlign w:val="bottom"/>
          </w:tcPr>
          <w:p w14:paraId="6E703152" w14:textId="0792F9C8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61211424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4D0EA4EF" w14:textId="560BBF4D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27,095,62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45DA4854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215A0BF" w14:textId="1BB6C817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27,095,62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5" w:type="dxa"/>
            <w:vAlign w:val="bottom"/>
          </w:tcPr>
          <w:p w14:paraId="72C49E3E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BF7AF13" w14:textId="4E26C909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8046429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0B836744" w14:textId="40FB3E54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2343">
              <w:rPr>
                <w:rFonts w:asciiTheme="majorBidi" w:hAnsiTheme="majorBidi" w:cstheme="majorBidi"/>
                <w:sz w:val="28"/>
                <w:szCs w:val="28"/>
              </w:rPr>
              <w:t>27,341,898</w:t>
            </w:r>
          </w:p>
        </w:tc>
        <w:tc>
          <w:tcPr>
            <w:tcW w:w="180" w:type="dxa"/>
            <w:vAlign w:val="bottom"/>
          </w:tcPr>
          <w:p w14:paraId="4B1D6488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1A6A486" w14:textId="0192F11D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10290D5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4A7B0149" w14:textId="7D389BC8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2343">
              <w:rPr>
                <w:rFonts w:asciiTheme="majorBidi" w:hAnsiTheme="majorBidi" w:cstheme="majorBidi"/>
                <w:sz w:val="28"/>
                <w:szCs w:val="28"/>
              </w:rPr>
              <w:t>27,341,898</w:t>
            </w:r>
          </w:p>
        </w:tc>
      </w:tr>
      <w:tr w:rsidR="00083AC3" w:rsidRPr="006B417E" w14:paraId="2650B240" w14:textId="77777777" w:rsidTr="000631E4">
        <w:trPr>
          <w:cantSplit/>
        </w:trPr>
        <w:tc>
          <w:tcPr>
            <w:tcW w:w="3955" w:type="dxa"/>
          </w:tcPr>
          <w:p w14:paraId="4714FF0C" w14:textId="0832BF99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9" w:type="dxa"/>
            <w:vAlign w:val="bottom"/>
          </w:tcPr>
          <w:p w14:paraId="0B8947B4" w14:textId="2B0BEABD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2C907DCA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3E36671B" w14:textId="18A640CD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88,566,57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  <w:vAlign w:val="bottom"/>
          </w:tcPr>
          <w:p w14:paraId="481E3D8A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B2BC2F4" w14:textId="44DD8CB9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88,566,57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5" w:type="dxa"/>
            <w:vAlign w:val="bottom"/>
          </w:tcPr>
          <w:p w14:paraId="68E2F317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5949B23" w14:textId="15E9E5A7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1106921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3D9DE18B" w14:textId="522C6FAE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2343">
              <w:rPr>
                <w:rFonts w:asciiTheme="majorBidi" w:hAnsiTheme="majorBidi" w:cstheme="majorBidi"/>
                <w:sz w:val="28"/>
                <w:szCs w:val="28"/>
              </w:rPr>
              <w:t>89,563,624</w:t>
            </w:r>
          </w:p>
        </w:tc>
        <w:tc>
          <w:tcPr>
            <w:tcW w:w="180" w:type="dxa"/>
            <w:vAlign w:val="bottom"/>
          </w:tcPr>
          <w:p w14:paraId="6CE26111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3B2C5A2" w14:textId="650B8F50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C54A674" w14:textId="77777777" w:rsidR="00083AC3" w:rsidRPr="006B417E" w:rsidRDefault="00083AC3" w:rsidP="00A442B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16827860" w14:textId="355FB4E8" w:rsidR="00083AC3" w:rsidRPr="006B417E" w:rsidRDefault="00083AC3" w:rsidP="00A44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2343">
              <w:rPr>
                <w:rFonts w:asciiTheme="majorBidi" w:hAnsiTheme="majorBidi" w:cstheme="majorBidi"/>
                <w:sz w:val="28"/>
                <w:szCs w:val="28"/>
              </w:rPr>
              <w:t>89,563,624</w:t>
            </w:r>
          </w:p>
        </w:tc>
      </w:tr>
      <w:tr w:rsidR="00083AC3" w:rsidRPr="006B417E" w14:paraId="7C9FB2F0" w14:textId="77777777" w:rsidTr="000631E4">
        <w:trPr>
          <w:cantSplit/>
        </w:trPr>
        <w:tc>
          <w:tcPr>
            <w:tcW w:w="3955" w:type="dxa"/>
          </w:tcPr>
          <w:p w14:paraId="06C086EE" w14:textId="4426F142" w:rsidR="00083AC3" w:rsidRPr="006B417E" w:rsidRDefault="00083AC3" w:rsidP="00A442B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หนี้สินอนุพันธ์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1709" w:type="dxa"/>
            <w:vAlign w:val="bottom"/>
          </w:tcPr>
          <w:p w14:paraId="23050FD6" w14:textId="637322CE" w:rsidR="00083AC3" w:rsidRPr="006B417E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433E6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  <w:tc>
          <w:tcPr>
            <w:tcW w:w="183" w:type="dxa"/>
            <w:vAlign w:val="bottom"/>
          </w:tcPr>
          <w:p w14:paraId="143D4123" w14:textId="77777777" w:rsidR="00083AC3" w:rsidRPr="006B417E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0CF89EA1" w14:textId="66F466CA" w:rsidR="00083AC3" w:rsidRPr="006B417E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8EA41D5" w14:textId="77777777" w:rsidR="00083AC3" w:rsidRPr="006B417E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DEC5CD4" w14:textId="405D8BF0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442BE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  <w:tc>
          <w:tcPr>
            <w:tcW w:w="185" w:type="dxa"/>
            <w:vAlign w:val="bottom"/>
          </w:tcPr>
          <w:p w14:paraId="3FB1D954" w14:textId="77777777" w:rsidR="00083AC3" w:rsidRPr="006B417E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4EB3AB8" w14:textId="09B88485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F385818" w14:textId="77777777" w:rsidR="00083AC3" w:rsidRPr="006B417E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5F9873D9" w14:textId="24DAC2F2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433E6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  <w:tc>
          <w:tcPr>
            <w:tcW w:w="180" w:type="dxa"/>
            <w:vAlign w:val="bottom"/>
          </w:tcPr>
          <w:p w14:paraId="76A131A8" w14:textId="77777777" w:rsidR="00083AC3" w:rsidRPr="006B417E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0FAF477" w14:textId="73D8C977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6814B93" w14:textId="77777777" w:rsidR="00083AC3" w:rsidRPr="006B417E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393D3825" w14:textId="00A9702A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433E6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</w:tr>
      <w:tr w:rsidR="00083AC3" w:rsidRPr="006B417E" w14:paraId="78A2F877" w14:textId="77777777" w:rsidTr="000631E4">
        <w:trPr>
          <w:cantSplit/>
        </w:trPr>
        <w:tc>
          <w:tcPr>
            <w:tcW w:w="3955" w:type="dxa"/>
          </w:tcPr>
          <w:p w14:paraId="15A096AE" w14:textId="530B3584" w:rsidR="00083AC3" w:rsidRPr="006B417E" w:rsidRDefault="00083AC3" w:rsidP="00A442B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4CC13D7E" w14:textId="7010EC61" w:rsidR="00083AC3" w:rsidRPr="006B417E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C60F207" w14:textId="77777777" w:rsidR="00083AC3" w:rsidRPr="00A442BE" w:rsidRDefault="00083AC3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1E31B58F" w14:textId="7F409D6C" w:rsidR="00083AC3" w:rsidRPr="006B417E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40EFF92" w14:textId="77777777" w:rsidR="00083AC3" w:rsidRPr="00A442BE" w:rsidRDefault="00083AC3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7E6F6EF5" w14:textId="6CE431D7" w:rsidR="00083AC3" w:rsidRPr="006B417E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400B500" w14:textId="77777777" w:rsidR="00083AC3" w:rsidRPr="00A442BE" w:rsidRDefault="00083AC3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7A2C8E8C" w14:textId="0959095C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A6590FD" w14:textId="77777777" w:rsidR="00083AC3" w:rsidRPr="00A442BE" w:rsidRDefault="00083AC3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457804C3" w14:textId="37C8B277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85B984A" w14:textId="77777777" w:rsidR="00083AC3" w:rsidRPr="00A442BE" w:rsidRDefault="00083AC3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5CEE147D" w14:textId="297340DF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94F5CC" w14:textId="77777777" w:rsidR="00083AC3" w:rsidRPr="00A442BE" w:rsidRDefault="00083AC3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51A66CA6" w14:textId="458C62FC" w:rsidR="00083AC3" w:rsidRPr="006B417E" w:rsidRDefault="00083AC3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83AC3" w:rsidRPr="006B417E" w14:paraId="4448D0B0" w14:textId="77777777" w:rsidTr="000631E4">
        <w:trPr>
          <w:cantSplit/>
        </w:trPr>
        <w:tc>
          <w:tcPr>
            <w:tcW w:w="3955" w:type="dxa"/>
          </w:tcPr>
          <w:p w14:paraId="1F22D71B" w14:textId="3B2A2442" w:rsidR="00083AC3" w:rsidRPr="006B417E" w:rsidRDefault="00083AC3" w:rsidP="0065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vAlign w:val="bottom"/>
          </w:tcPr>
          <w:p w14:paraId="16A2F39D" w14:textId="6BE13E91" w:rsidR="00083AC3" w:rsidRPr="006B417E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468887C" w14:textId="77777777" w:rsidR="00083AC3" w:rsidRPr="00A442BE" w:rsidRDefault="00083AC3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3948A43C" w14:textId="5FDAE71D" w:rsidR="00083AC3" w:rsidRPr="006B417E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2D16B90" w14:textId="77777777" w:rsidR="00083AC3" w:rsidRPr="00A442BE" w:rsidRDefault="00083AC3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27183E05" w14:textId="699DA54A" w:rsidR="00083AC3" w:rsidRPr="006B417E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80FFCF6" w14:textId="77777777" w:rsidR="00083AC3" w:rsidRPr="00A442BE" w:rsidRDefault="00083AC3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48685D95" w14:textId="25EF5507" w:rsidR="00083AC3" w:rsidRPr="006B417E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DAEC67" w14:textId="77777777" w:rsidR="00083AC3" w:rsidRPr="00A442BE" w:rsidRDefault="00083AC3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6" w:type="dxa"/>
            <w:vAlign w:val="bottom"/>
          </w:tcPr>
          <w:p w14:paraId="77AC0BFF" w14:textId="3D98B1F2" w:rsidR="00083AC3" w:rsidRPr="006B417E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553B03" w14:textId="77777777" w:rsidR="00083AC3" w:rsidRPr="00A442BE" w:rsidRDefault="00083AC3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46C5A1DB" w14:textId="1D78C7E1" w:rsidR="00083AC3" w:rsidRPr="006B417E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9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DF1824" w14:textId="77777777" w:rsidR="00083AC3" w:rsidRPr="00A442BE" w:rsidRDefault="00083AC3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57ADDECA" w14:textId="43368428" w:rsidR="00083AC3" w:rsidRPr="006B417E" w:rsidRDefault="00083AC3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7903169" w14:textId="00244ADF" w:rsidR="004F43D5" w:rsidRDefault="004F43D5" w:rsidP="004F4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5E30D4D" w14:textId="0B58EB83" w:rsidR="00FF2D6E" w:rsidRPr="00BD041C" w:rsidRDefault="004F43D5" w:rsidP="004F4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>
        <w:br w:type="page"/>
      </w:r>
    </w:p>
    <w:tbl>
      <w:tblPr>
        <w:tblW w:w="141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7"/>
        <w:gridCol w:w="1709"/>
        <w:gridCol w:w="183"/>
        <w:gridCol w:w="1616"/>
        <w:gridCol w:w="180"/>
        <w:gridCol w:w="1349"/>
        <w:gridCol w:w="185"/>
        <w:gridCol w:w="1094"/>
        <w:gridCol w:w="180"/>
        <w:gridCol w:w="1094"/>
        <w:gridCol w:w="180"/>
        <w:gridCol w:w="1094"/>
        <w:gridCol w:w="180"/>
        <w:gridCol w:w="1129"/>
      </w:tblGrid>
      <w:tr w:rsidR="00FF2D6E" w:rsidRPr="006B417E" w14:paraId="4B18677C" w14:textId="77777777" w:rsidTr="00142E76">
        <w:trPr>
          <w:cantSplit/>
          <w:trHeight w:val="74"/>
          <w:tblHeader/>
        </w:trPr>
        <w:tc>
          <w:tcPr>
            <w:tcW w:w="3957" w:type="dxa"/>
            <w:vAlign w:val="bottom"/>
          </w:tcPr>
          <w:p w14:paraId="171CC547" w14:textId="77777777" w:rsidR="00FF2D6E" w:rsidRPr="006B417E" w:rsidDel="00A71EB6" w:rsidRDefault="00FF2D6E" w:rsidP="00FF2D6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173" w:type="dxa"/>
            <w:gridSpan w:val="13"/>
            <w:vAlign w:val="center"/>
          </w:tcPr>
          <w:p w14:paraId="45C9002C" w14:textId="38DBF2FA" w:rsidR="00FF2D6E" w:rsidRPr="006B417E" w:rsidRDefault="00FF2D6E" w:rsidP="00FF2D6E">
            <w:pPr>
              <w:pStyle w:val="acctcolumnheading"/>
              <w:spacing w:after="0"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FF2D6E" w:rsidRPr="006B417E" w14:paraId="4353906C" w14:textId="77777777" w:rsidTr="00142E76">
        <w:trPr>
          <w:cantSplit/>
          <w:trHeight w:val="60"/>
          <w:tblHeader/>
        </w:trPr>
        <w:tc>
          <w:tcPr>
            <w:tcW w:w="3957" w:type="dxa"/>
            <w:vAlign w:val="bottom"/>
          </w:tcPr>
          <w:p w14:paraId="0246CF2D" w14:textId="77777777" w:rsidR="00FF2D6E" w:rsidRPr="006B417E" w:rsidRDefault="00FF2D6E" w:rsidP="00142E7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37" w:type="dxa"/>
            <w:gridSpan w:val="5"/>
            <w:tcBorders>
              <w:bottom w:val="single" w:sz="4" w:space="0" w:color="auto"/>
            </w:tcBorders>
            <w:vAlign w:val="bottom"/>
          </w:tcPr>
          <w:p w14:paraId="71869DA1" w14:textId="77777777" w:rsidR="00FF2D6E" w:rsidRPr="006B417E" w:rsidRDefault="00FF2D6E" w:rsidP="00142E7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5" w:type="dxa"/>
            <w:vAlign w:val="bottom"/>
          </w:tcPr>
          <w:p w14:paraId="545A10BE" w14:textId="77777777" w:rsidR="00FF2D6E" w:rsidRPr="006B417E" w:rsidRDefault="00FF2D6E" w:rsidP="00142E76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1" w:type="dxa"/>
            <w:gridSpan w:val="7"/>
            <w:tcBorders>
              <w:bottom w:val="single" w:sz="4" w:space="0" w:color="auto"/>
            </w:tcBorders>
            <w:vAlign w:val="bottom"/>
          </w:tcPr>
          <w:p w14:paraId="1E411F1E" w14:textId="77777777" w:rsidR="00FF2D6E" w:rsidRPr="006B417E" w:rsidRDefault="00FF2D6E" w:rsidP="00142E76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B417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F2D6E" w:rsidRPr="006B417E" w14:paraId="1C017667" w14:textId="77777777" w:rsidTr="00142E76">
        <w:trPr>
          <w:cantSplit/>
          <w:trHeight w:val="60"/>
          <w:tblHeader/>
        </w:trPr>
        <w:tc>
          <w:tcPr>
            <w:tcW w:w="3957" w:type="dxa"/>
            <w:vAlign w:val="bottom"/>
          </w:tcPr>
          <w:p w14:paraId="77D866DB" w14:textId="77777777" w:rsidR="00FF2D6E" w:rsidRPr="006B417E" w:rsidRDefault="00FF2D6E" w:rsidP="00142E7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  <w:vAlign w:val="bottom"/>
          </w:tcPr>
          <w:p w14:paraId="43EEE7C7" w14:textId="77777777" w:rsidR="00FF2D6E" w:rsidRPr="006B417E" w:rsidRDefault="00FF2D6E" w:rsidP="00142E7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มูลค่ายุติธรรม 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 เครื่องมือที่ใช้ใน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การป้องกันความเสี่ยง</w:t>
            </w:r>
          </w:p>
        </w:tc>
        <w:tc>
          <w:tcPr>
            <w:tcW w:w="183" w:type="dxa"/>
            <w:tcBorders>
              <w:top w:val="single" w:sz="4" w:space="0" w:color="auto"/>
            </w:tcBorders>
            <w:vAlign w:val="bottom"/>
          </w:tcPr>
          <w:p w14:paraId="3F3E9FD3" w14:textId="77777777" w:rsidR="00FF2D6E" w:rsidRPr="006B417E" w:rsidRDefault="00FF2D6E" w:rsidP="00142E76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60863605" w14:textId="77777777" w:rsidR="00FF2D6E" w:rsidRPr="006B417E" w:rsidRDefault="00FF2D6E" w:rsidP="00142E76">
            <w:pPr>
              <w:pStyle w:val="acctcolumnheading"/>
              <w:spacing w:after="0" w:line="240" w:lineRule="auto"/>
              <w:ind w:left="-70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ราคาทุนตัดจำหน่าย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7D34BE4" w14:textId="77777777" w:rsidR="00FF2D6E" w:rsidRPr="006B417E" w:rsidRDefault="00FF2D6E" w:rsidP="00142E76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201316CA" w14:textId="77777777" w:rsidR="00FF2D6E" w:rsidRPr="006B417E" w:rsidRDefault="00FF2D6E" w:rsidP="00142E7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5" w:type="dxa"/>
            <w:vAlign w:val="bottom"/>
          </w:tcPr>
          <w:p w14:paraId="175DF643" w14:textId="77777777" w:rsidR="00FF2D6E" w:rsidRPr="006B417E" w:rsidRDefault="00FF2D6E" w:rsidP="00142E76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ABD28A2" w14:textId="77777777" w:rsidR="00FF2D6E" w:rsidRPr="006B417E" w:rsidRDefault="00FF2D6E" w:rsidP="00142E7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5CC7C7C" w14:textId="77777777" w:rsidR="00FF2D6E" w:rsidRPr="006B417E" w:rsidRDefault="00FF2D6E" w:rsidP="00142E76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0D06C46" w14:textId="77777777" w:rsidR="00FF2D6E" w:rsidRPr="006B417E" w:rsidRDefault="00FF2D6E" w:rsidP="00142E7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36D6A15B" w14:textId="77777777" w:rsidR="00FF2D6E" w:rsidRPr="006B417E" w:rsidRDefault="00FF2D6E" w:rsidP="00142E76">
            <w:pPr>
              <w:pStyle w:val="acctcolumnheading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2F8F76C" w14:textId="77777777" w:rsidR="00FF2D6E" w:rsidRPr="006B417E" w:rsidRDefault="00FF2D6E" w:rsidP="00142E7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6B417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438E280" w14:textId="77777777" w:rsidR="00FF2D6E" w:rsidRPr="006B417E" w:rsidRDefault="00FF2D6E" w:rsidP="00142E76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1555EA12" w14:textId="77777777" w:rsidR="00FF2D6E" w:rsidRPr="006B417E" w:rsidRDefault="00FF2D6E" w:rsidP="00142E76">
            <w:pPr>
              <w:pStyle w:val="acctcolumnheading"/>
              <w:spacing w:after="0"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F2D6E" w:rsidRPr="006B417E" w14:paraId="5FFF8AAF" w14:textId="77777777" w:rsidTr="00142E76">
        <w:trPr>
          <w:cantSplit/>
          <w:trHeight w:val="56"/>
          <w:tblHeader/>
        </w:trPr>
        <w:tc>
          <w:tcPr>
            <w:tcW w:w="3957" w:type="dxa"/>
            <w:vAlign w:val="bottom"/>
          </w:tcPr>
          <w:p w14:paraId="7F281A4A" w14:textId="77777777" w:rsidR="00FF2D6E" w:rsidRPr="006B417E" w:rsidRDefault="00FF2D6E" w:rsidP="00142E7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173" w:type="dxa"/>
            <w:gridSpan w:val="13"/>
            <w:vAlign w:val="bottom"/>
          </w:tcPr>
          <w:p w14:paraId="40859706" w14:textId="77777777" w:rsidR="00FF2D6E" w:rsidRPr="006B417E" w:rsidRDefault="00FF2D6E" w:rsidP="00142E7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2D6E" w:rsidRPr="006B417E" w14:paraId="1969DE7F" w14:textId="77777777" w:rsidTr="000631E4">
        <w:trPr>
          <w:cantSplit/>
          <w:trHeight w:val="272"/>
        </w:trPr>
        <w:tc>
          <w:tcPr>
            <w:tcW w:w="3957" w:type="dxa"/>
            <w:vAlign w:val="bottom"/>
          </w:tcPr>
          <w:p w14:paraId="69783CAE" w14:textId="77777777" w:rsidR="00FF2D6E" w:rsidRPr="006B417E" w:rsidRDefault="00FF2D6E" w:rsidP="00142E7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173" w:type="dxa"/>
            <w:gridSpan w:val="13"/>
            <w:vAlign w:val="bottom"/>
          </w:tcPr>
          <w:p w14:paraId="44BCC8A3" w14:textId="77777777" w:rsidR="00FF2D6E" w:rsidRPr="006B417E" w:rsidRDefault="00FF2D6E" w:rsidP="00142E76">
            <w:pPr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FF2D6E" w:rsidRPr="006B417E" w14:paraId="5EBE6647" w14:textId="77777777" w:rsidTr="00142E76">
        <w:trPr>
          <w:cantSplit/>
        </w:trPr>
        <w:tc>
          <w:tcPr>
            <w:tcW w:w="3957" w:type="dxa"/>
          </w:tcPr>
          <w:p w14:paraId="0D897A58" w14:textId="77777777" w:rsidR="00FF2D6E" w:rsidRPr="006B417E" w:rsidRDefault="00FF2D6E" w:rsidP="00142E76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709" w:type="dxa"/>
            <w:vAlign w:val="bottom"/>
          </w:tcPr>
          <w:p w14:paraId="6E272B07" w14:textId="77777777" w:rsidR="00FF2D6E" w:rsidRPr="006B417E" w:rsidRDefault="00FF2D6E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FAA9A0F" w14:textId="77777777" w:rsidR="00FF2D6E" w:rsidRPr="006B417E" w:rsidRDefault="00FF2D6E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7EE52EA7" w14:textId="77777777" w:rsidR="00FF2D6E" w:rsidRPr="006B417E" w:rsidRDefault="00FF2D6E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3BAA97" w14:textId="77777777" w:rsidR="00FF2D6E" w:rsidRPr="006B417E" w:rsidRDefault="00FF2D6E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10C2850" w14:textId="77777777" w:rsidR="00FF2D6E" w:rsidRPr="006B417E" w:rsidRDefault="00FF2D6E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A736D84" w14:textId="77777777" w:rsidR="00FF2D6E" w:rsidRPr="006B417E" w:rsidRDefault="00FF2D6E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93D1C60" w14:textId="77777777" w:rsidR="00FF2D6E" w:rsidRPr="006B417E" w:rsidRDefault="00FF2D6E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7643EE" w14:textId="77777777" w:rsidR="00FF2D6E" w:rsidRPr="006B417E" w:rsidRDefault="00FF2D6E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3C18A5A7" w14:textId="77777777" w:rsidR="00FF2D6E" w:rsidRPr="006B417E" w:rsidRDefault="00FF2D6E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897C73F" w14:textId="77777777" w:rsidR="00FF2D6E" w:rsidRPr="006B417E" w:rsidRDefault="00FF2D6E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1C36B9F" w14:textId="77777777" w:rsidR="00FF2D6E" w:rsidRPr="006B417E" w:rsidRDefault="00FF2D6E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045AED" w14:textId="77777777" w:rsidR="00FF2D6E" w:rsidRPr="006B417E" w:rsidRDefault="00FF2D6E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6F20F75C" w14:textId="77777777" w:rsidR="00FF2D6E" w:rsidRPr="006B417E" w:rsidRDefault="00FF2D6E" w:rsidP="00142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D6E" w:rsidRPr="006B417E" w14:paraId="0ADD9D84" w14:textId="77777777" w:rsidTr="00142E76">
        <w:trPr>
          <w:cantSplit/>
        </w:trPr>
        <w:tc>
          <w:tcPr>
            <w:tcW w:w="3957" w:type="dxa"/>
          </w:tcPr>
          <w:p w14:paraId="151BD83E" w14:textId="040CB9C8" w:rsidR="00FF2D6E" w:rsidRDefault="00FF2D6E" w:rsidP="00FF2D6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B422B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709" w:type="dxa"/>
            <w:vAlign w:val="bottom"/>
          </w:tcPr>
          <w:p w14:paraId="68437A58" w14:textId="08F27B53" w:rsidR="00FF2D6E" w:rsidRPr="006B417E" w:rsidRDefault="005E2C6B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FB9682B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06DE3089" w14:textId="55F45DFE" w:rsidR="00FF2D6E" w:rsidRPr="006B417E" w:rsidRDefault="0083494E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612,500</w:t>
            </w:r>
          </w:p>
        </w:tc>
        <w:tc>
          <w:tcPr>
            <w:tcW w:w="180" w:type="dxa"/>
            <w:vAlign w:val="bottom"/>
          </w:tcPr>
          <w:p w14:paraId="14F8B570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4554FF9" w14:textId="587DC9F5" w:rsidR="00FF2D6E" w:rsidRPr="006B417E" w:rsidRDefault="0083494E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612,500</w:t>
            </w:r>
          </w:p>
        </w:tc>
        <w:tc>
          <w:tcPr>
            <w:tcW w:w="185" w:type="dxa"/>
            <w:vAlign w:val="bottom"/>
          </w:tcPr>
          <w:p w14:paraId="77E9C577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E496768" w14:textId="214576E4" w:rsidR="00FF2D6E" w:rsidRPr="006B417E" w:rsidRDefault="00570345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110E051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3F7A4D9B" w14:textId="17B54C86" w:rsidR="00FF2D6E" w:rsidRPr="006B417E" w:rsidRDefault="00570345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70345">
              <w:rPr>
                <w:rFonts w:asciiTheme="majorBidi" w:hAnsiTheme="majorBidi" w:cstheme="majorBidi"/>
                <w:sz w:val="28"/>
                <w:szCs w:val="28"/>
              </w:rPr>
              <w:t>624,768</w:t>
            </w:r>
          </w:p>
        </w:tc>
        <w:tc>
          <w:tcPr>
            <w:tcW w:w="180" w:type="dxa"/>
            <w:vAlign w:val="bottom"/>
          </w:tcPr>
          <w:p w14:paraId="52000667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602881D" w14:textId="00EEC3E0" w:rsidR="00FF2D6E" w:rsidRPr="006B417E" w:rsidRDefault="00570345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A2CB38E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6FF0FB17" w14:textId="02685DAE" w:rsidR="00FF2D6E" w:rsidRPr="006B417E" w:rsidRDefault="00570345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0345">
              <w:rPr>
                <w:rFonts w:asciiTheme="majorBidi" w:hAnsiTheme="majorBidi" w:cstheme="majorBidi"/>
                <w:sz w:val="28"/>
                <w:szCs w:val="28"/>
              </w:rPr>
              <w:t>624,768</w:t>
            </w:r>
          </w:p>
        </w:tc>
      </w:tr>
      <w:tr w:rsidR="00FF2D6E" w:rsidRPr="006B417E" w14:paraId="15030557" w14:textId="77777777" w:rsidTr="00142E76">
        <w:trPr>
          <w:cantSplit/>
        </w:trPr>
        <w:tc>
          <w:tcPr>
            <w:tcW w:w="3957" w:type="dxa"/>
          </w:tcPr>
          <w:p w14:paraId="67DF02BC" w14:textId="77777777" w:rsidR="00FF2D6E" w:rsidRPr="00614AFB" w:rsidRDefault="00FF2D6E" w:rsidP="00FF2D6E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7178E094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454C7863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21B35A17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93DBF3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B69F0F0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A4D042D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7A5F5C8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4D2E5C7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9C5E140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75F4BE9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DF0068E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38586B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68A4CAC0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D6E" w:rsidRPr="006B417E" w14:paraId="27477DFC" w14:textId="77777777" w:rsidTr="00142E76">
        <w:trPr>
          <w:cantSplit/>
        </w:trPr>
        <w:tc>
          <w:tcPr>
            <w:tcW w:w="3957" w:type="dxa"/>
          </w:tcPr>
          <w:p w14:paraId="2FF08910" w14:textId="77777777" w:rsidR="00FF2D6E" w:rsidRPr="006B417E" w:rsidRDefault="00FF2D6E" w:rsidP="00614AFB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09" w:type="dxa"/>
            <w:vAlign w:val="bottom"/>
          </w:tcPr>
          <w:p w14:paraId="39C6F5F7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0D6E5B1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6F366C6C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5EA631F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BE967B7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243CADF3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6EA0E48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32B32E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010A913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A333509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9869322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C73260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26E48177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7D7C" w:rsidRPr="006B417E" w14:paraId="0C5A56AB" w14:textId="77777777" w:rsidTr="00142E76">
        <w:trPr>
          <w:cantSplit/>
        </w:trPr>
        <w:tc>
          <w:tcPr>
            <w:tcW w:w="3957" w:type="dxa"/>
          </w:tcPr>
          <w:p w14:paraId="7CB8F885" w14:textId="77777777" w:rsidR="002B7D7C" w:rsidRPr="006B417E" w:rsidRDefault="002B7D7C" w:rsidP="002B7D7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9" w:type="dxa"/>
            <w:vAlign w:val="bottom"/>
          </w:tcPr>
          <w:p w14:paraId="5F230D8F" w14:textId="03450D31" w:rsidR="002B7D7C" w:rsidRPr="006B417E" w:rsidRDefault="002B7D7C" w:rsidP="002B7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5ECC21E8" w14:textId="77777777" w:rsidR="002B7D7C" w:rsidRPr="006B417E" w:rsidRDefault="002B7D7C" w:rsidP="002B7D7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583D9DE4" w14:textId="0B17D331" w:rsidR="002B7D7C" w:rsidRPr="006B417E" w:rsidRDefault="002B7D7C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  <w:r w:rsidRPr="004229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067</w:t>
            </w:r>
            <w:r w:rsidRPr="004229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614</w:t>
            </w:r>
          </w:p>
        </w:tc>
        <w:tc>
          <w:tcPr>
            <w:tcW w:w="180" w:type="dxa"/>
            <w:vAlign w:val="bottom"/>
          </w:tcPr>
          <w:p w14:paraId="4EDF2126" w14:textId="77777777" w:rsidR="002B7D7C" w:rsidRPr="006B417E" w:rsidRDefault="002B7D7C" w:rsidP="002B7D7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107892B" w14:textId="2C0DAFBC" w:rsidR="002B7D7C" w:rsidRPr="006B417E" w:rsidRDefault="002B7D7C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  <w:r w:rsidRPr="004229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067</w:t>
            </w:r>
            <w:r w:rsidRPr="004229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614</w:t>
            </w:r>
          </w:p>
        </w:tc>
        <w:tc>
          <w:tcPr>
            <w:tcW w:w="185" w:type="dxa"/>
            <w:vAlign w:val="bottom"/>
          </w:tcPr>
          <w:p w14:paraId="792612B4" w14:textId="77777777" w:rsidR="002B7D7C" w:rsidRPr="006B417E" w:rsidRDefault="002B7D7C" w:rsidP="002B7D7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4A88CA9" w14:textId="241B7ADC" w:rsidR="002B7D7C" w:rsidRPr="006B417E" w:rsidRDefault="002B7D7C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129003F" w14:textId="77777777" w:rsidR="002B7D7C" w:rsidRPr="006B417E" w:rsidRDefault="002B7D7C" w:rsidP="002B7D7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CFB23FC" w14:textId="4D44FDA9" w:rsidR="002B7D7C" w:rsidRPr="006B417E" w:rsidRDefault="002B7D7C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D7C">
              <w:rPr>
                <w:rFonts w:asciiTheme="majorBidi" w:hAnsiTheme="majorBidi" w:cstheme="majorBidi"/>
                <w:sz w:val="28"/>
                <w:szCs w:val="28"/>
              </w:rPr>
              <w:t>28,310,945</w:t>
            </w:r>
          </w:p>
        </w:tc>
        <w:tc>
          <w:tcPr>
            <w:tcW w:w="180" w:type="dxa"/>
            <w:vAlign w:val="bottom"/>
          </w:tcPr>
          <w:p w14:paraId="79A0761A" w14:textId="77777777" w:rsidR="002B7D7C" w:rsidRPr="00716415" w:rsidRDefault="002B7D7C" w:rsidP="00716415">
            <w:pPr>
              <w:pStyle w:val="acctfourfigures"/>
              <w:tabs>
                <w:tab w:val="decimal" w:pos="82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1BDFB184" w14:textId="6AC41346" w:rsidR="002B7D7C" w:rsidRPr="006B417E" w:rsidRDefault="002B7D7C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FA9E859" w14:textId="77777777" w:rsidR="002B7D7C" w:rsidRPr="00716415" w:rsidRDefault="002B7D7C" w:rsidP="00716415">
            <w:pPr>
              <w:pStyle w:val="acctfourfigures"/>
              <w:tabs>
                <w:tab w:val="decimal" w:pos="82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64437E8A" w14:textId="7F244289" w:rsidR="002B7D7C" w:rsidRPr="006B417E" w:rsidRDefault="002B7D7C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B7D7C">
              <w:rPr>
                <w:rFonts w:asciiTheme="majorBidi" w:hAnsiTheme="majorBidi" w:cstheme="majorBidi"/>
                <w:sz w:val="28"/>
                <w:szCs w:val="28"/>
              </w:rPr>
              <w:t>28,310,945</w:t>
            </w:r>
          </w:p>
        </w:tc>
      </w:tr>
      <w:tr w:rsidR="002B7D7C" w:rsidRPr="006B417E" w14:paraId="2389AAAA" w14:textId="77777777" w:rsidTr="00142E76">
        <w:trPr>
          <w:cantSplit/>
        </w:trPr>
        <w:tc>
          <w:tcPr>
            <w:tcW w:w="3957" w:type="dxa"/>
          </w:tcPr>
          <w:p w14:paraId="00BB8C22" w14:textId="77777777" w:rsidR="002B7D7C" w:rsidRPr="006B417E" w:rsidRDefault="002B7D7C" w:rsidP="002B7D7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9" w:type="dxa"/>
            <w:vAlign w:val="bottom"/>
          </w:tcPr>
          <w:p w14:paraId="35FB95B2" w14:textId="2D19875E" w:rsidR="002B7D7C" w:rsidRPr="006B417E" w:rsidRDefault="002B7D7C" w:rsidP="002B7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0FAAA0FD" w14:textId="77777777" w:rsidR="002B7D7C" w:rsidRPr="006B417E" w:rsidRDefault="002B7D7C" w:rsidP="002B7D7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1FEEC841" w14:textId="476AF5E4" w:rsidR="002B7D7C" w:rsidRPr="006B417E" w:rsidRDefault="002B7D7C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91</w:t>
            </w:r>
            <w:r w:rsidRPr="004229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113</w:t>
            </w:r>
            <w:r w:rsidRPr="004229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015</w:t>
            </w:r>
          </w:p>
        </w:tc>
        <w:tc>
          <w:tcPr>
            <w:tcW w:w="180" w:type="dxa"/>
            <w:vAlign w:val="bottom"/>
          </w:tcPr>
          <w:p w14:paraId="26851DE3" w14:textId="77777777" w:rsidR="002B7D7C" w:rsidRPr="006B417E" w:rsidRDefault="002B7D7C" w:rsidP="002B7D7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BD850C0" w14:textId="6D681660" w:rsidR="002B7D7C" w:rsidRPr="006B417E" w:rsidRDefault="002B7D7C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91</w:t>
            </w:r>
            <w:r w:rsidRPr="004229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113</w:t>
            </w:r>
            <w:r w:rsidRPr="0042292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015</w:t>
            </w:r>
          </w:p>
        </w:tc>
        <w:tc>
          <w:tcPr>
            <w:tcW w:w="185" w:type="dxa"/>
            <w:vAlign w:val="bottom"/>
          </w:tcPr>
          <w:p w14:paraId="149EB3F0" w14:textId="77777777" w:rsidR="002B7D7C" w:rsidRPr="006B417E" w:rsidRDefault="002B7D7C" w:rsidP="002B7D7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769BE07" w14:textId="4D2F45F4" w:rsidR="002B7D7C" w:rsidRPr="006B417E" w:rsidRDefault="002B7D7C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EABE318" w14:textId="77777777" w:rsidR="002B7D7C" w:rsidRPr="006B417E" w:rsidRDefault="002B7D7C" w:rsidP="002B7D7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333CD4F" w14:textId="299B7CD4" w:rsidR="002B7D7C" w:rsidRPr="006B417E" w:rsidRDefault="002B7D7C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D7C">
              <w:rPr>
                <w:rFonts w:asciiTheme="majorBidi" w:hAnsiTheme="majorBidi" w:cstheme="majorBidi"/>
                <w:sz w:val="28"/>
                <w:szCs w:val="28"/>
              </w:rPr>
              <w:t>93,303,255</w:t>
            </w:r>
          </w:p>
        </w:tc>
        <w:tc>
          <w:tcPr>
            <w:tcW w:w="180" w:type="dxa"/>
            <w:vAlign w:val="bottom"/>
          </w:tcPr>
          <w:p w14:paraId="35583561" w14:textId="77777777" w:rsidR="002B7D7C" w:rsidRPr="00716415" w:rsidRDefault="002B7D7C" w:rsidP="00716415">
            <w:pPr>
              <w:pStyle w:val="acctfourfigures"/>
              <w:tabs>
                <w:tab w:val="decimal" w:pos="82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14049060" w14:textId="4D10AD07" w:rsidR="002B7D7C" w:rsidRPr="006B417E" w:rsidRDefault="002B7D7C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E2366F4" w14:textId="77777777" w:rsidR="002B7D7C" w:rsidRPr="00716415" w:rsidRDefault="002B7D7C" w:rsidP="00716415">
            <w:pPr>
              <w:pStyle w:val="acctfourfigures"/>
              <w:tabs>
                <w:tab w:val="decimal" w:pos="82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7F315B54" w14:textId="13CAC17C" w:rsidR="002B7D7C" w:rsidRPr="006B417E" w:rsidRDefault="002B7D7C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B7D7C">
              <w:rPr>
                <w:rFonts w:asciiTheme="majorBidi" w:hAnsiTheme="majorBidi" w:cstheme="majorBidi"/>
                <w:sz w:val="28"/>
                <w:szCs w:val="28"/>
              </w:rPr>
              <w:t>93,303,255</w:t>
            </w:r>
          </w:p>
        </w:tc>
      </w:tr>
      <w:tr w:rsidR="00FF2D6E" w:rsidRPr="006B417E" w14:paraId="3D57CFB0" w14:textId="77777777" w:rsidTr="00142E76">
        <w:trPr>
          <w:cantSplit/>
        </w:trPr>
        <w:tc>
          <w:tcPr>
            <w:tcW w:w="3957" w:type="dxa"/>
          </w:tcPr>
          <w:p w14:paraId="73650D0D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หนี้สินอนุพันธ์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สัญญาแลกเปลี่ยนอัตราดอกเบี้ยและอัตราแลกเปลี่ยนเงินตราต่างประเทศ</w:t>
            </w:r>
          </w:p>
        </w:tc>
        <w:tc>
          <w:tcPr>
            <w:tcW w:w="1709" w:type="dxa"/>
            <w:vAlign w:val="bottom"/>
          </w:tcPr>
          <w:p w14:paraId="06B2AF00" w14:textId="7D31BD4C" w:rsidR="00FF2D6E" w:rsidRPr="006B417E" w:rsidRDefault="00BC11D0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C11D0">
              <w:rPr>
                <w:rFonts w:asciiTheme="majorBidi" w:hAnsiTheme="majorBidi" w:cs="Angsana New"/>
                <w:sz w:val="28"/>
                <w:szCs w:val="28"/>
                <w:cs/>
              </w:rPr>
              <w:t>1</w:t>
            </w:r>
            <w:r w:rsidRPr="00BC1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11D0">
              <w:rPr>
                <w:rFonts w:asciiTheme="majorBidi" w:hAnsiTheme="majorBidi" w:cs="Angsana New"/>
                <w:sz w:val="28"/>
                <w:szCs w:val="28"/>
                <w:cs/>
              </w:rPr>
              <w:t>720</w:t>
            </w:r>
            <w:r w:rsidRPr="00BC1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C11D0">
              <w:rPr>
                <w:rFonts w:asciiTheme="majorBidi" w:hAnsiTheme="majorBidi" w:cs="Angsana New"/>
                <w:sz w:val="28"/>
                <w:szCs w:val="28"/>
                <w:cs/>
              </w:rPr>
              <w:t>265</w:t>
            </w:r>
          </w:p>
        </w:tc>
        <w:tc>
          <w:tcPr>
            <w:tcW w:w="183" w:type="dxa"/>
            <w:vAlign w:val="bottom"/>
          </w:tcPr>
          <w:p w14:paraId="0FF04F78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1125787A" w14:textId="635A3183" w:rsidR="00FF2D6E" w:rsidRPr="006B417E" w:rsidRDefault="00BC11D0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58B978A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7418451" w14:textId="44148C61" w:rsidR="00FF2D6E" w:rsidRPr="006B417E" w:rsidRDefault="00BC11D0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C1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720</w:t>
            </w:r>
            <w:r w:rsidRPr="00BC1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265</w:t>
            </w:r>
          </w:p>
        </w:tc>
        <w:tc>
          <w:tcPr>
            <w:tcW w:w="185" w:type="dxa"/>
            <w:vAlign w:val="bottom"/>
          </w:tcPr>
          <w:p w14:paraId="677DE294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36A28B9" w14:textId="61889C53" w:rsidR="00FF2D6E" w:rsidRPr="006B417E" w:rsidRDefault="00BC11D0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AA91CB1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4BEAA30" w14:textId="7464F95D" w:rsidR="00FF2D6E" w:rsidRPr="006B417E" w:rsidRDefault="00BC11D0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C1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720</w:t>
            </w:r>
            <w:r w:rsidRPr="00BC1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265</w:t>
            </w:r>
          </w:p>
        </w:tc>
        <w:tc>
          <w:tcPr>
            <w:tcW w:w="180" w:type="dxa"/>
            <w:vAlign w:val="bottom"/>
          </w:tcPr>
          <w:p w14:paraId="6193BEE3" w14:textId="77777777" w:rsidR="00FF2D6E" w:rsidRPr="00716415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7C0F074B" w14:textId="60BF624A" w:rsidR="00FF2D6E" w:rsidRPr="006B417E" w:rsidRDefault="00BC11D0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797B99C" w14:textId="77777777" w:rsidR="00FF2D6E" w:rsidRPr="00716415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42B88F21" w14:textId="292A9450" w:rsidR="00FF2D6E" w:rsidRPr="006B417E" w:rsidRDefault="00BC11D0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BC1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720</w:t>
            </w:r>
            <w:r w:rsidRPr="00BC11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16415">
              <w:rPr>
                <w:rFonts w:asciiTheme="majorBidi" w:hAnsiTheme="majorBidi" w:cstheme="majorBidi"/>
                <w:sz w:val="28"/>
                <w:szCs w:val="28"/>
                <w:cs/>
              </w:rPr>
              <w:t>265</w:t>
            </w:r>
          </w:p>
        </w:tc>
      </w:tr>
      <w:tr w:rsidR="00FF2D6E" w:rsidRPr="006B417E" w14:paraId="3F312316" w14:textId="77777777" w:rsidTr="00142E76">
        <w:trPr>
          <w:cantSplit/>
        </w:trPr>
        <w:tc>
          <w:tcPr>
            <w:tcW w:w="3957" w:type="dxa"/>
          </w:tcPr>
          <w:p w14:paraId="418E9A8D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16CBD7C9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521F537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22C9057D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E46354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8C35BF8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9ABF364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4A502F0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6EB98E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7D16CE8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84BBE8C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CD9D886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C547A73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5FEA6BA9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D6E" w:rsidRPr="006B417E" w14:paraId="4967EAF1" w14:textId="77777777" w:rsidTr="00142E76">
        <w:trPr>
          <w:cantSplit/>
        </w:trPr>
        <w:tc>
          <w:tcPr>
            <w:tcW w:w="3957" w:type="dxa"/>
          </w:tcPr>
          <w:p w14:paraId="6C414283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1EA19966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88690A2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1D6761A2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1941F8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E0490D3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034BE4D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2756D09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DE4BCAC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B26FA7D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1644561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EC68E61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50E7B2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44D563F1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D6E" w:rsidRPr="006B417E" w14:paraId="14E41655" w14:textId="77777777" w:rsidTr="00142E76">
        <w:trPr>
          <w:cantSplit/>
        </w:trPr>
        <w:tc>
          <w:tcPr>
            <w:tcW w:w="3957" w:type="dxa"/>
          </w:tcPr>
          <w:p w14:paraId="184F8B9E" w14:textId="77777777" w:rsidR="00614AFB" w:rsidRPr="006B417E" w:rsidRDefault="00614AFB" w:rsidP="0006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3EABDE3A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627928E4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5D229A27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80B684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BE6B274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C58F770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C1961B9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4C6CE8C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39EEB09E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4FA7C7C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88667C7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48291E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765E25FB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D6E" w:rsidRPr="006B417E" w14:paraId="5B97B1C8" w14:textId="77777777" w:rsidTr="00142E76">
        <w:trPr>
          <w:cantSplit/>
        </w:trPr>
        <w:tc>
          <w:tcPr>
            <w:tcW w:w="3957" w:type="dxa"/>
          </w:tcPr>
          <w:p w14:paraId="5ED7764B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0AE1F9F6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1A3EF643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7C7A1C09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3929235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58FFEEB8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D75DF3C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E01EB32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AA8B44F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519F7B2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0401598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5894F52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FB4D43B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173EB44D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D6E" w:rsidRPr="006B417E" w14:paraId="11900010" w14:textId="77777777" w:rsidTr="00142E76">
        <w:trPr>
          <w:cantSplit/>
        </w:trPr>
        <w:tc>
          <w:tcPr>
            <w:tcW w:w="3957" w:type="dxa"/>
            <w:vAlign w:val="bottom"/>
          </w:tcPr>
          <w:p w14:paraId="6CC75F96" w14:textId="13089A6E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37AAF6BA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4C81384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7AA16F8A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E40F101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C6A6E2F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A11CB1A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7A98FF7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F04E9AC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3A85378A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3B06A9F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1F72629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7FC8EA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5E4B8090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31E4" w:rsidRPr="006B417E" w14:paraId="684B85EE" w14:textId="77777777" w:rsidTr="00142E76">
        <w:trPr>
          <w:cantSplit/>
        </w:trPr>
        <w:tc>
          <w:tcPr>
            <w:tcW w:w="3957" w:type="dxa"/>
            <w:vAlign w:val="bottom"/>
          </w:tcPr>
          <w:p w14:paraId="73D9F910" w14:textId="77777777" w:rsidR="000631E4" w:rsidRPr="006B417E" w:rsidRDefault="000631E4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0C34C43D" w14:textId="77777777" w:rsidR="000631E4" w:rsidRPr="006B417E" w:rsidRDefault="000631E4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5F592183" w14:textId="77777777" w:rsidR="000631E4" w:rsidRPr="006B417E" w:rsidRDefault="000631E4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7967981F" w14:textId="77777777" w:rsidR="000631E4" w:rsidRPr="006B417E" w:rsidRDefault="000631E4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643CEEE" w14:textId="77777777" w:rsidR="000631E4" w:rsidRPr="006B417E" w:rsidRDefault="000631E4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2664911" w14:textId="77777777" w:rsidR="000631E4" w:rsidRPr="006B417E" w:rsidRDefault="000631E4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90DEB63" w14:textId="77777777" w:rsidR="000631E4" w:rsidRPr="006B417E" w:rsidRDefault="000631E4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60C297A" w14:textId="77777777" w:rsidR="000631E4" w:rsidRPr="006B417E" w:rsidRDefault="000631E4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BA01878" w14:textId="77777777" w:rsidR="000631E4" w:rsidRPr="006B417E" w:rsidRDefault="000631E4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37D783B1" w14:textId="77777777" w:rsidR="000631E4" w:rsidRPr="006B417E" w:rsidRDefault="000631E4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E3FDCF" w14:textId="77777777" w:rsidR="000631E4" w:rsidRPr="006B417E" w:rsidRDefault="000631E4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28CC63E" w14:textId="77777777" w:rsidR="000631E4" w:rsidRPr="006B417E" w:rsidRDefault="000631E4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9DFC68" w14:textId="77777777" w:rsidR="000631E4" w:rsidRPr="006B417E" w:rsidRDefault="000631E4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60E9115A" w14:textId="77777777" w:rsidR="000631E4" w:rsidRPr="006B417E" w:rsidRDefault="000631E4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D6E" w:rsidRPr="006B417E" w14:paraId="73D832BF" w14:textId="77777777" w:rsidTr="002E2D15">
        <w:trPr>
          <w:cantSplit/>
        </w:trPr>
        <w:tc>
          <w:tcPr>
            <w:tcW w:w="3957" w:type="dxa"/>
          </w:tcPr>
          <w:p w14:paraId="5C5F20EE" w14:textId="70F7EB47" w:rsidR="00FF2D6E" w:rsidRPr="006B417E" w:rsidRDefault="007C0D0D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2D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F2D6E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FF2D6E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F2D6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709" w:type="dxa"/>
            <w:vAlign w:val="bottom"/>
          </w:tcPr>
          <w:p w14:paraId="487F305D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526F3AD2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10307EBB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F7A89C0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B035EF9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B5F303B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2DC9FCA2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EDAB58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0D3164E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0B5ED1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8413F69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2A5D8F" w14:textId="77777777" w:rsidR="00FF2D6E" w:rsidRPr="006B417E" w:rsidRDefault="00FF2D6E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6541C8D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0D0D" w:rsidRPr="006B417E" w14:paraId="1E440D50" w14:textId="77777777" w:rsidTr="002E2D15">
        <w:trPr>
          <w:cantSplit/>
        </w:trPr>
        <w:tc>
          <w:tcPr>
            <w:tcW w:w="3957" w:type="dxa"/>
          </w:tcPr>
          <w:p w14:paraId="00F98DC9" w14:textId="3F70B5D2" w:rsidR="007C0D0D" w:rsidRPr="006B417E" w:rsidRDefault="007C0D0D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709" w:type="dxa"/>
            <w:vAlign w:val="bottom"/>
          </w:tcPr>
          <w:p w14:paraId="00C10462" w14:textId="77777777" w:rsidR="007C0D0D" w:rsidRPr="006B417E" w:rsidRDefault="007C0D0D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07D1C519" w14:textId="77777777" w:rsidR="007C0D0D" w:rsidRPr="006B417E" w:rsidRDefault="007C0D0D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1583167A" w14:textId="77777777" w:rsidR="007C0D0D" w:rsidRPr="006B417E" w:rsidRDefault="007C0D0D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1020EF9" w14:textId="77777777" w:rsidR="007C0D0D" w:rsidRPr="006B417E" w:rsidRDefault="007C0D0D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7054039" w14:textId="77777777" w:rsidR="007C0D0D" w:rsidRPr="006B417E" w:rsidRDefault="007C0D0D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F7D956A" w14:textId="77777777" w:rsidR="007C0D0D" w:rsidRPr="006B417E" w:rsidRDefault="007C0D0D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5FD9BAA7" w14:textId="77777777" w:rsidR="007C0D0D" w:rsidRPr="006B417E" w:rsidRDefault="007C0D0D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DA8CE2" w14:textId="77777777" w:rsidR="007C0D0D" w:rsidRPr="006B417E" w:rsidRDefault="007C0D0D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15B8960" w14:textId="77777777" w:rsidR="007C0D0D" w:rsidRPr="006B417E" w:rsidRDefault="007C0D0D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FB20876" w14:textId="77777777" w:rsidR="007C0D0D" w:rsidRPr="006B417E" w:rsidRDefault="007C0D0D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3BFB4F83" w14:textId="77777777" w:rsidR="007C0D0D" w:rsidRPr="006B417E" w:rsidRDefault="007C0D0D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3263AB8" w14:textId="77777777" w:rsidR="007C0D0D" w:rsidRPr="006B417E" w:rsidRDefault="007C0D0D" w:rsidP="00FF2D6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CA76E6C" w14:textId="77777777" w:rsidR="007C0D0D" w:rsidRPr="006B417E" w:rsidRDefault="007C0D0D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D6E" w:rsidRPr="006B417E" w14:paraId="5EC7BB91" w14:textId="77777777" w:rsidTr="00142E76">
        <w:trPr>
          <w:cantSplit/>
        </w:trPr>
        <w:tc>
          <w:tcPr>
            <w:tcW w:w="3957" w:type="dxa"/>
          </w:tcPr>
          <w:p w14:paraId="481FCE4F" w14:textId="32B13D9C" w:rsidR="00FF2D6E" w:rsidRPr="006B417E" w:rsidRDefault="00FF2D6E" w:rsidP="00FF2D6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B422B1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709" w:type="dxa"/>
            <w:vAlign w:val="bottom"/>
          </w:tcPr>
          <w:p w14:paraId="073A8F89" w14:textId="549553B3" w:rsidR="00FF2D6E" w:rsidRPr="006B417E" w:rsidRDefault="00FF2D6E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6CA11E48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6" w:type="dxa"/>
            <w:vAlign w:val="bottom"/>
          </w:tcPr>
          <w:p w14:paraId="7C13B41A" w14:textId="7FB8E58C" w:rsidR="00FF2D6E" w:rsidRPr="006B417E" w:rsidRDefault="00FF2D6E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862,500</w:t>
            </w:r>
          </w:p>
        </w:tc>
        <w:tc>
          <w:tcPr>
            <w:tcW w:w="180" w:type="dxa"/>
            <w:vAlign w:val="bottom"/>
          </w:tcPr>
          <w:p w14:paraId="1AF144B4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4E57F97" w14:textId="734B1ECC" w:rsidR="00FF2D6E" w:rsidRPr="006B417E" w:rsidRDefault="00FF2D6E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862,500</w:t>
            </w:r>
          </w:p>
        </w:tc>
        <w:tc>
          <w:tcPr>
            <w:tcW w:w="185" w:type="dxa"/>
            <w:vAlign w:val="bottom"/>
          </w:tcPr>
          <w:p w14:paraId="635C814B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ED91859" w14:textId="23E96A87" w:rsidR="00FF2D6E" w:rsidRPr="006B417E" w:rsidRDefault="00FF2D6E" w:rsidP="00083A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9880313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1EAA362" w14:textId="4CA87E9B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0D4B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90D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80" w:type="dxa"/>
            <w:vAlign w:val="bottom"/>
          </w:tcPr>
          <w:p w14:paraId="718A91E8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C0C7108" w14:textId="770DD7AC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4593492" w14:textId="77777777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5D4297D5" w14:textId="6917D9BE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90D4B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90D4B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FF2D6E" w:rsidRPr="006B417E" w14:paraId="536702B5" w14:textId="77777777" w:rsidTr="002E2D15">
        <w:trPr>
          <w:cantSplit/>
        </w:trPr>
        <w:tc>
          <w:tcPr>
            <w:tcW w:w="3957" w:type="dxa"/>
          </w:tcPr>
          <w:p w14:paraId="2F7386D0" w14:textId="53093C64" w:rsidR="00FF2D6E" w:rsidRPr="006B417E" w:rsidRDefault="00FF2D6E" w:rsidP="00FF2D6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7E07AAEE" w14:textId="04591478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073576B5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2917B62D" w14:textId="419B780B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DB4AD93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67738FFB" w14:textId="37408783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7677722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37524338" w14:textId="78CBA331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9E99C73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4223D134" w14:textId="7EB4CA8E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31D812B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4DF14130" w14:textId="76B0FBB2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B5E9DF0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37DDCF50" w14:textId="39AE81A9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F2D6E" w:rsidRPr="006B417E" w14:paraId="3E0AFA44" w14:textId="77777777" w:rsidTr="002E2D15">
        <w:trPr>
          <w:cantSplit/>
        </w:trPr>
        <w:tc>
          <w:tcPr>
            <w:tcW w:w="3957" w:type="dxa"/>
          </w:tcPr>
          <w:p w14:paraId="31DFC102" w14:textId="245EB786" w:rsidR="00FF2D6E" w:rsidRPr="006B417E" w:rsidRDefault="00FF2D6E" w:rsidP="00FF2D6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B422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09" w:type="dxa"/>
            <w:vAlign w:val="bottom"/>
          </w:tcPr>
          <w:p w14:paraId="6FFC28BD" w14:textId="4140ED1C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7B3D1A6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087E91DE" w14:textId="32D8C66C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AAEACD7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1A29A0FB" w14:textId="436C7532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A116DD0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19AE99FC" w14:textId="20D26B56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A560EB8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327F8F32" w14:textId="512202CE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2A54FA6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7AED6F03" w14:textId="1F81C9A8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C8D2E2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</w:tcPr>
          <w:p w14:paraId="104EE745" w14:textId="1AAAA4D2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2D6E" w:rsidRPr="006B417E" w14:paraId="3F30650A" w14:textId="77777777" w:rsidTr="00142E76">
        <w:trPr>
          <w:cantSplit/>
        </w:trPr>
        <w:tc>
          <w:tcPr>
            <w:tcW w:w="3957" w:type="dxa"/>
          </w:tcPr>
          <w:p w14:paraId="3F440019" w14:textId="5B548279" w:rsidR="00FF2D6E" w:rsidRPr="006B417E" w:rsidRDefault="00FF2D6E" w:rsidP="00FF2D6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9" w:type="dxa"/>
            <w:vAlign w:val="bottom"/>
          </w:tcPr>
          <w:p w14:paraId="2EC49D6B" w14:textId="541E483A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47D7EB1C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416377D3" w14:textId="28C5C4F8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27,095,62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bottom"/>
          </w:tcPr>
          <w:p w14:paraId="1FF8ADA6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222A8489" w14:textId="46222726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27,095,62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5" w:type="dxa"/>
            <w:vAlign w:val="bottom"/>
          </w:tcPr>
          <w:p w14:paraId="542B3D55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19DCBD3F" w14:textId="2744BA78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454EBC9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08E645F4" w14:textId="12B24305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F47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341,898</w:t>
            </w:r>
          </w:p>
        </w:tc>
        <w:tc>
          <w:tcPr>
            <w:tcW w:w="180" w:type="dxa"/>
            <w:vAlign w:val="bottom"/>
          </w:tcPr>
          <w:p w14:paraId="05166382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46F418BD" w14:textId="5BC1DDD9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D65F270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6B127C1D" w14:textId="3768AF2A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F47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341,898</w:t>
            </w:r>
          </w:p>
        </w:tc>
      </w:tr>
      <w:tr w:rsidR="00FF2D6E" w:rsidRPr="006B417E" w14:paraId="43DB8817" w14:textId="77777777" w:rsidTr="00142E76">
        <w:trPr>
          <w:cantSplit/>
        </w:trPr>
        <w:tc>
          <w:tcPr>
            <w:tcW w:w="3957" w:type="dxa"/>
          </w:tcPr>
          <w:p w14:paraId="5F55EF9C" w14:textId="239F8BFD" w:rsidR="00FF2D6E" w:rsidRPr="006B417E" w:rsidRDefault="00FF2D6E" w:rsidP="00FF2D6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422B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09" w:type="dxa"/>
            <w:vAlign w:val="bottom"/>
          </w:tcPr>
          <w:p w14:paraId="7ED61886" w14:textId="3ACA363D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  <w:vAlign w:val="bottom"/>
          </w:tcPr>
          <w:p w14:paraId="7677B93F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6A0AADBB" w14:textId="7A8F8704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88,566,57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0" w:type="dxa"/>
            <w:vAlign w:val="bottom"/>
          </w:tcPr>
          <w:p w14:paraId="36B7C4E9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430A00A7" w14:textId="6F3BA1E1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F47C1">
              <w:rPr>
                <w:rFonts w:asciiTheme="majorBidi" w:hAnsiTheme="majorBidi" w:cstheme="majorBidi"/>
                <w:sz w:val="28"/>
                <w:szCs w:val="28"/>
              </w:rPr>
              <w:t>88,566,57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85" w:type="dxa"/>
            <w:vAlign w:val="bottom"/>
          </w:tcPr>
          <w:p w14:paraId="71C7D09F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199B4851" w14:textId="5DBE37A3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5321C45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1E7382E5" w14:textId="65694EA4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2343">
              <w:rPr>
                <w:rFonts w:asciiTheme="majorBidi" w:hAnsiTheme="majorBidi" w:cstheme="majorBidi"/>
                <w:sz w:val="28"/>
                <w:szCs w:val="28"/>
              </w:rPr>
              <w:t>89,563,624</w:t>
            </w:r>
          </w:p>
        </w:tc>
        <w:tc>
          <w:tcPr>
            <w:tcW w:w="180" w:type="dxa"/>
            <w:vAlign w:val="bottom"/>
          </w:tcPr>
          <w:p w14:paraId="50716089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28913D57" w14:textId="13FACF09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6EAF6B7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5F07A897" w14:textId="17E53D80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C2343">
              <w:rPr>
                <w:rFonts w:asciiTheme="majorBidi" w:hAnsiTheme="majorBidi" w:cstheme="majorBidi"/>
                <w:sz w:val="28"/>
                <w:szCs w:val="28"/>
              </w:rPr>
              <w:t>89,563,624</w:t>
            </w:r>
          </w:p>
        </w:tc>
      </w:tr>
      <w:tr w:rsidR="00FF2D6E" w:rsidRPr="006B417E" w14:paraId="7C54573F" w14:textId="77777777" w:rsidTr="00142E76">
        <w:trPr>
          <w:cantSplit/>
        </w:trPr>
        <w:tc>
          <w:tcPr>
            <w:tcW w:w="3957" w:type="dxa"/>
          </w:tcPr>
          <w:p w14:paraId="47BB33D4" w14:textId="3724341F" w:rsidR="00FF2D6E" w:rsidRPr="006B417E" w:rsidRDefault="00FF2D6E" w:rsidP="00651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5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หนี้สินอนุพันธ์ </w:t>
            </w:r>
            <w:r w:rsidRPr="006B417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สัญญาแลกเปลี่ยนอัตราดอกเบี้ย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B417E">
              <w:rPr>
                <w:rFonts w:asciiTheme="majorBidi" w:hAnsiTheme="majorBidi" w:cstheme="majorBidi"/>
                <w:sz w:val="28"/>
                <w:szCs w:val="28"/>
                <w:cs/>
              </w:rPr>
              <w:t>และอัตราแลกเปลี่ยนเงินตราต่างประเทศ</w:t>
            </w:r>
          </w:p>
        </w:tc>
        <w:tc>
          <w:tcPr>
            <w:tcW w:w="1709" w:type="dxa"/>
            <w:vAlign w:val="bottom"/>
          </w:tcPr>
          <w:p w14:paraId="73C031B1" w14:textId="02F04C40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516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  <w:tc>
          <w:tcPr>
            <w:tcW w:w="183" w:type="dxa"/>
            <w:vAlign w:val="bottom"/>
          </w:tcPr>
          <w:p w14:paraId="2F3F3FCC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287F4F8D" w14:textId="57A9F58F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71B90EA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37933FCB" w14:textId="2E3E65A4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516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  <w:tc>
          <w:tcPr>
            <w:tcW w:w="185" w:type="dxa"/>
            <w:vAlign w:val="bottom"/>
          </w:tcPr>
          <w:p w14:paraId="27031FF8" w14:textId="77777777" w:rsidR="00FF2D6E" w:rsidRPr="00A442BE" w:rsidRDefault="00FF2D6E" w:rsidP="00716415">
            <w:pPr>
              <w:pStyle w:val="acctfourfigures"/>
              <w:tabs>
                <w:tab w:val="decimal" w:pos="135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3DEE4309" w14:textId="2ACE0445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88E9738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114C2F37" w14:textId="3C868DAE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516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  <w:tc>
          <w:tcPr>
            <w:tcW w:w="180" w:type="dxa"/>
            <w:vAlign w:val="bottom"/>
          </w:tcPr>
          <w:p w14:paraId="32BC0BCD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731D8180" w14:textId="10F6120C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4DFDF706" w14:textId="77777777" w:rsidR="00FF2D6E" w:rsidRPr="00A442BE" w:rsidRDefault="00FF2D6E" w:rsidP="00716415">
            <w:pPr>
              <w:pStyle w:val="acctfourfigures"/>
              <w:tabs>
                <w:tab w:val="decimal" w:pos="8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22FA6DD5" w14:textId="4B1F14ED" w:rsidR="00FF2D6E" w:rsidRPr="006B417E" w:rsidRDefault="00FF2D6E" w:rsidP="00716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C1516">
              <w:rPr>
                <w:rFonts w:asciiTheme="majorBidi" w:hAnsiTheme="majorBidi" w:cstheme="majorBidi"/>
                <w:sz w:val="28"/>
                <w:szCs w:val="28"/>
              </w:rPr>
              <w:t>1,009,372</w:t>
            </w:r>
          </w:p>
        </w:tc>
      </w:tr>
      <w:tr w:rsidR="00FF2D6E" w:rsidRPr="006B417E" w14:paraId="27AA4DBB" w14:textId="77777777" w:rsidTr="00142E76">
        <w:trPr>
          <w:cantSplit/>
        </w:trPr>
        <w:tc>
          <w:tcPr>
            <w:tcW w:w="3957" w:type="dxa"/>
          </w:tcPr>
          <w:p w14:paraId="720B73CA" w14:textId="00D57BB8" w:rsidR="00FF2D6E" w:rsidRPr="006B417E" w:rsidRDefault="00FF2D6E" w:rsidP="00FF2D6E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vAlign w:val="bottom"/>
          </w:tcPr>
          <w:p w14:paraId="3C660684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114D2CA" w14:textId="77777777" w:rsidR="00FF2D6E" w:rsidRPr="00A442BE" w:rsidRDefault="00FF2D6E" w:rsidP="00FF2D6E">
            <w:pPr>
              <w:pStyle w:val="acctfourfigures"/>
              <w:tabs>
                <w:tab w:val="decimal" w:pos="624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16" w:type="dxa"/>
            <w:vAlign w:val="bottom"/>
          </w:tcPr>
          <w:p w14:paraId="06E76B40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70A1DE2" w14:textId="77777777" w:rsidR="00FF2D6E" w:rsidRPr="00A442BE" w:rsidRDefault="00FF2D6E" w:rsidP="00FF2D6E">
            <w:pPr>
              <w:pStyle w:val="acctfourfigures"/>
              <w:tabs>
                <w:tab w:val="decimal" w:pos="624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49" w:type="dxa"/>
            <w:vAlign w:val="bottom"/>
          </w:tcPr>
          <w:p w14:paraId="5A296AAD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1090"/>
              </w:tabs>
              <w:spacing w:line="240" w:lineRule="auto"/>
              <w:ind w:left="-108" w:right="1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1EE4731" w14:textId="77777777" w:rsidR="00FF2D6E" w:rsidRPr="00A442BE" w:rsidRDefault="00FF2D6E" w:rsidP="00FF2D6E">
            <w:pPr>
              <w:pStyle w:val="acctfourfigures"/>
              <w:tabs>
                <w:tab w:val="decimal" w:pos="624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2D2DDC33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3654940" w14:textId="77777777" w:rsidR="00FF2D6E" w:rsidRPr="00A442BE" w:rsidRDefault="00FF2D6E" w:rsidP="00FF2D6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6FB7F9FC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FFE1B4C" w14:textId="77777777" w:rsidR="00FF2D6E" w:rsidRPr="00A442BE" w:rsidRDefault="00FF2D6E" w:rsidP="00FF2D6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4" w:type="dxa"/>
            <w:vAlign w:val="bottom"/>
          </w:tcPr>
          <w:p w14:paraId="526A4265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820C69" w14:textId="77777777" w:rsidR="00FF2D6E" w:rsidRPr="00A442BE" w:rsidRDefault="00FF2D6E" w:rsidP="00FF2D6E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29" w:type="dxa"/>
            <w:vAlign w:val="bottom"/>
          </w:tcPr>
          <w:p w14:paraId="0522EB52" w14:textId="77777777" w:rsidR="00FF2D6E" w:rsidRPr="006B417E" w:rsidRDefault="00FF2D6E" w:rsidP="00FF2D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1003FE2" w14:textId="77777777" w:rsidR="00FC319F" w:rsidRPr="006B417E" w:rsidRDefault="00FC319F" w:rsidP="00FC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043C74B" w14:textId="3999DBEB" w:rsidR="00403032" w:rsidRPr="006B417E" w:rsidRDefault="00FC319F" w:rsidP="00915280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  <w:sectPr w:rsidR="00403032" w:rsidRPr="006B417E" w:rsidSect="003B4FC5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ในระหว่างงวดหกเดือนสิ้นสุดวันที่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30 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มิถุนายน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8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กลุ่มบริษัทและบริษัทไม่มีการเปลี่ยนแปลงเทคนิคการประเมินค่ายุติธรรมของเครื่องมือทางการเงิน</w:t>
      </w:r>
    </w:p>
    <w:p w14:paraId="20AA9208" w14:textId="7B7D6F88" w:rsidR="005543C1" w:rsidRDefault="00B127B2" w:rsidP="00D0614B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เหตุการณ์ภายหลังรอบระยะเวลารายงาน</w:t>
      </w:r>
    </w:p>
    <w:p w14:paraId="50D248DA" w14:textId="77777777" w:rsidR="00B127B2" w:rsidRDefault="00B127B2" w:rsidP="00B127B2">
      <w:pPr>
        <w:rPr>
          <w:rFonts w:cstheme="minorBidi"/>
          <w:lang w:val="th-TH"/>
        </w:rPr>
      </w:pPr>
    </w:p>
    <w:p w14:paraId="5BCE0AA8" w14:textId="434E3CA0" w:rsidR="000777F7" w:rsidRPr="00A61B19" w:rsidRDefault="004975DB" w:rsidP="00A03AED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61B19">
        <w:rPr>
          <w:rFonts w:asciiTheme="majorBidi" w:hAnsiTheme="majorBidi" w:cstheme="majorBidi"/>
          <w:sz w:val="28"/>
          <w:szCs w:val="28"/>
          <w:cs/>
          <w:lang w:val="en-US" w:bidi="th-TH"/>
        </w:rPr>
        <w:t>เมื่อวันที่</w:t>
      </w:r>
      <w:r w:rsidR="00A61B19">
        <w:rPr>
          <w:rFonts w:asciiTheme="majorBidi" w:hAnsiTheme="majorBidi" w:cstheme="majorBidi"/>
          <w:sz w:val="28"/>
          <w:szCs w:val="28"/>
          <w:lang w:val="en-US" w:bidi="th-TH"/>
        </w:rPr>
        <w:t xml:space="preserve"> 21 </w:t>
      </w:r>
      <w:r w:rsidRPr="00A61B19">
        <w:rPr>
          <w:rFonts w:asciiTheme="majorBidi" w:hAnsiTheme="majorBidi" w:cstheme="majorBidi"/>
          <w:sz w:val="28"/>
          <w:szCs w:val="28"/>
          <w:cs/>
          <w:lang w:val="en-US" w:bidi="th-TH"/>
        </w:rPr>
        <w:t>กรกฎาคม</w:t>
      </w:r>
      <w:r w:rsidR="00A61B19">
        <w:rPr>
          <w:rFonts w:asciiTheme="majorBidi" w:hAnsiTheme="majorBidi" w:cstheme="majorBidi"/>
          <w:sz w:val="28"/>
          <w:szCs w:val="28"/>
          <w:lang w:val="en-US" w:bidi="th-TH"/>
        </w:rPr>
        <w:t xml:space="preserve"> 2568 </w:t>
      </w:r>
      <w:r w:rsidRPr="00A61B19">
        <w:rPr>
          <w:rFonts w:asciiTheme="majorBidi" w:hAnsiTheme="majorBidi" w:cstheme="majorBidi"/>
          <w:sz w:val="28"/>
          <w:szCs w:val="28"/>
          <w:cs/>
          <w:lang w:val="en-US" w:bidi="th-TH"/>
        </w:rPr>
        <w:t>บริษัทได้ดำเนินการออกและเสนอขายหุ้นกู้สกุลเงินต่างประเทศ ประเภทไม่ด้อยสิทธิ</w:t>
      </w:r>
      <w:r w:rsidR="00A61B19" w:rsidRPr="00A61B19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A61B19" w:rsidRPr="00A61B19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Pr="00A61B19">
        <w:rPr>
          <w:rFonts w:asciiTheme="majorBidi" w:hAnsiTheme="majorBidi" w:cstheme="majorBidi"/>
          <w:sz w:val="28"/>
          <w:szCs w:val="28"/>
          <w:cs/>
          <w:lang w:val="en-US" w:bidi="th-TH"/>
        </w:rPr>
        <w:t>ไม่มีหลักประกัน</w:t>
      </w:r>
      <w:r w:rsidR="00A03AED" w:rsidRPr="00A61B1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A61B19" w:rsidRPr="00A61B19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และระบุ</w:t>
      </w:r>
      <w:r w:rsidR="00782C66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ชื่อ</w:t>
      </w:r>
      <w:r w:rsidR="00A61B19" w:rsidRPr="00A61B19">
        <w:rPr>
          <w:rFonts w:asciiTheme="majorBidi" w:hAnsiTheme="majorBidi" w:cstheme="majorBidi"/>
          <w:sz w:val="28"/>
          <w:szCs w:val="28"/>
          <w:cs/>
          <w:lang w:val="en-US" w:bidi="th-TH"/>
        </w:rPr>
        <w:t>ผู้ถือ</w:t>
      </w:r>
      <w:r w:rsidR="00A03AED" w:rsidRPr="00A61B1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A61B19">
        <w:rPr>
          <w:rFonts w:asciiTheme="majorBidi" w:hAnsiTheme="majorBidi" w:cstheme="majorBidi"/>
          <w:sz w:val="28"/>
          <w:szCs w:val="28"/>
          <w:cs/>
          <w:lang w:val="en-US" w:bidi="th-TH"/>
        </w:rPr>
        <w:t>ภายใต้โครงการออกตราสารหนี้สกุลเงินต่างประเทศ (</w:t>
      </w:r>
      <w:r w:rsidRPr="00A61B19">
        <w:rPr>
          <w:rFonts w:asciiTheme="majorBidi" w:hAnsiTheme="majorBidi" w:cstheme="majorBidi"/>
          <w:sz w:val="28"/>
          <w:szCs w:val="28"/>
          <w:lang w:val="en-US" w:bidi="th-TH"/>
        </w:rPr>
        <w:t xml:space="preserve">Global </w:t>
      </w:r>
      <w:r w:rsidR="00A03AED" w:rsidRPr="00A61B19">
        <w:rPr>
          <w:rFonts w:asciiTheme="majorBidi" w:hAnsiTheme="majorBidi" w:cstheme="majorBidi"/>
          <w:sz w:val="28"/>
          <w:szCs w:val="28"/>
          <w:lang w:val="en-US" w:bidi="th-TH"/>
        </w:rPr>
        <w:t>M</w:t>
      </w:r>
      <w:r w:rsidRPr="00A61B19">
        <w:rPr>
          <w:rFonts w:asciiTheme="majorBidi" w:hAnsiTheme="majorBidi" w:cstheme="majorBidi"/>
          <w:sz w:val="28"/>
          <w:szCs w:val="28"/>
          <w:lang w:val="en-US" w:bidi="th-TH"/>
        </w:rPr>
        <w:t xml:space="preserve">edium </w:t>
      </w:r>
      <w:r w:rsidR="00A03AED" w:rsidRPr="00A61B19">
        <w:rPr>
          <w:rFonts w:asciiTheme="majorBidi" w:hAnsiTheme="majorBidi" w:cstheme="majorBidi"/>
          <w:sz w:val="28"/>
          <w:szCs w:val="28"/>
          <w:lang w:val="en-US" w:bidi="th-TH"/>
        </w:rPr>
        <w:t>T</w:t>
      </w:r>
      <w:r w:rsidRPr="00A61B19">
        <w:rPr>
          <w:rFonts w:asciiTheme="majorBidi" w:hAnsiTheme="majorBidi" w:cstheme="majorBidi"/>
          <w:sz w:val="28"/>
          <w:szCs w:val="28"/>
          <w:lang w:val="en-US" w:bidi="th-TH"/>
        </w:rPr>
        <w:t xml:space="preserve">erm </w:t>
      </w:r>
      <w:r w:rsidR="00A03AED" w:rsidRPr="00A61B19">
        <w:rPr>
          <w:rFonts w:asciiTheme="majorBidi" w:hAnsiTheme="majorBidi" w:cstheme="majorBidi"/>
          <w:sz w:val="28"/>
          <w:szCs w:val="28"/>
          <w:lang w:val="en-US" w:bidi="th-TH"/>
        </w:rPr>
        <w:t>N</w:t>
      </w:r>
      <w:r w:rsidRPr="00A61B19">
        <w:rPr>
          <w:rFonts w:asciiTheme="majorBidi" w:hAnsiTheme="majorBidi" w:cstheme="majorBidi"/>
          <w:sz w:val="28"/>
          <w:szCs w:val="28"/>
          <w:lang w:val="en-US" w:bidi="th-TH"/>
        </w:rPr>
        <w:t xml:space="preserve">ote </w:t>
      </w:r>
      <w:proofErr w:type="spellStart"/>
      <w:r w:rsidR="00A03AED" w:rsidRPr="00A61B19">
        <w:rPr>
          <w:rFonts w:asciiTheme="majorBidi" w:hAnsiTheme="majorBidi" w:cstheme="majorBidi"/>
          <w:sz w:val="28"/>
          <w:szCs w:val="28"/>
          <w:lang w:val="en-US" w:bidi="th-TH"/>
        </w:rPr>
        <w:t>P</w:t>
      </w:r>
      <w:r w:rsidRPr="00A61B19">
        <w:rPr>
          <w:rFonts w:asciiTheme="majorBidi" w:hAnsiTheme="majorBidi" w:cstheme="majorBidi"/>
          <w:sz w:val="28"/>
          <w:szCs w:val="28"/>
          <w:lang w:val="en-US" w:bidi="th-TH"/>
        </w:rPr>
        <w:t>rogramme</w:t>
      </w:r>
      <w:proofErr w:type="spellEnd"/>
      <w:r w:rsidRPr="00A61B19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Pr="00A61B19">
        <w:rPr>
          <w:rFonts w:asciiTheme="majorBidi" w:hAnsiTheme="majorBidi" w:cstheme="majorBidi"/>
          <w:sz w:val="28"/>
          <w:szCs w:val="28"/>
          <w:cs/>
          <w:lang w:val="en-US" w:bidi="th-TH"/>
        </w:rPr>
        <w:t>มูลค่ารวม</w:t>
      </w:r>
      <w:r w:rsidR="00A61B19">
        <w:rPr>
          <w:rFonts w:asciiTheme="majorBidi" w:hAnsiTheme="majorBidi" w:cstheme="majorBidi"/>
          <w:sz w:val="28"/>
          <w:szCs w:val="28"/>
          <w:lang w:val="en-US" w:bidi="th-TH"/>
        </w:rPr>
        <w:t xml:space="preserve"> 350 </w:t>
      </w:r>
      <w:r w:rsidRPr="00A61B19">
        <w:rPr>
          <w:rFonts w:asciiTheme="majorBidi" w:hAnsiTheme="majorBidi" w:cstheme="majorBidi"/>
          <w:sz w:val="28"/>
          <w:szCs w:val="28"/>
          <w:cs/>
          <w:lang w:val="en-US" w:bidi="th-TH"/>
        </w:rPr>
        <w:t>ล้านเหรียญสหรัฐฯ อายุ</w:t>
      </w:r>
      <w:r w:rsidR="00A61B19">
        <w:rPr>
          <w:rFonts w:asciiTheme="majorBidi" w:hAnsiTheme="majorBidi" w:cstheme="majorBidi"/>
          <w:sz w:val="28"/>
          <w:szCs w:val="28"/>
          <w:lang w:val="en-US" w:bidi="th-TH"/>
        </w:rPr>
        <w:t xml:space="preserve"> 5 </w:t>
      </w:r>
      <w:r w:rsidRPr="00A61B19">
        <w:rPr>
          <w:rFonts w:asciiTheme="majorBidi" w:hAnsiTheme="majorBidi" w:cstheme="majorBidi"/>
          <w:sz w:val="28"/>
          <w:szCs w:val="28"/>
          <w:cs/>
          <w:lang w:val="en-US" w:bidi="th-TH"/>
        </w:rPr>
        <w:t>ปี มีกำหนด</w:t>
      </w:r>
      <w:r w:rsidR="00A03AED" w:rsidRPr="00A61B19">
        <w:rPr>
          <w:rFonts w:asciiTheme="majorBidi" w:hAnsiTheme="majorBidi" w:cstheme="majorBidi"/>
          <w:sz w:val="28"/>
          <w:szCs w:val="28"/>
          <w:cs/>
          <w:lang w:val="en-US" w:bidi="th-TH"/>
        </w:rPr>
        <w:t>ชำ</w:t>
      </w:r>
      <w:r w:rsidRPr="00A61B19">
        <w:rPr>
          <w:rFonts w:asciiTheme="majorBidi" w:hAnsiTheme="majorBidi" w:cstheme="majorBidi"/>
          <w:sz w:val="28"/>
          <w:szCs w:val="28"/>
          <w:cs/>
          <w:lang w:val="en-US" w:bidi="th-TH"/>
        </w:rPr>
        <w:t>ระคืนเงินต้นทุก</w:t>
      </w:r>
      <w:r w:rsidR="00A61B19">
        <w:rPr>
          <w:rFonts w:asciiTheme="majorBidi" w:hAnsiTheme="majorBidi" w:cstheme="majorBidi"/>
          <w:sz w:val="28"/>
          <w:szCs w:val="28"/>
          <w:lang w:val="en-US" w:bidi="th-TH"/>
        </w:rPr>
        <w:t xml:space="preserve"> 6 </w:t>
      </w:r>
      <w:r w:rsidRPr="00A61B19">
        <w:rPr>
          <w:rFonts w:asciiTheme="majorBidi" w:hAnsiTheme="majorBidi" w:cstheme="majorBidi"/>
          <w:sz w:val="28"/>
          <w:szCs w:val="28"/>
          <w:cs/>
          <w:lang w:val="en-US" w:bidi="th-TH"/>
        </w:rPr>
        <w:t>เดือน</w:t>
      </w:r>
      <w:r w:rsidR="00A61B19" w:rsidRPr="00A61B1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A61B19">
        <w:rPr>
          <w:rFonts w:asciiTheme="majorBidi" w:hAnsiTheme="majorBidi" w:cstheme="majorBidi"/>
          <w:sz w:val="28"/>
          <w:szCs w:val="28"/>
          <w:cs/>
          <w:lang w:val="en-US" w:bidi="th-TH"/>
        </w:rPr>
        <w:t>หลังจาก</w:t>
      </w:r>
      <w:r w:rsidR="00A61B19">
        <w:rPr>
          <w:rFonts w:asciiTheme="majorBidi" w:hAnsiTheme="majorBidi" w:cstheme="majorBidi"/>
          <w:sz w:val="28"/>
          <w:szCs w:val="28"/>
          <w:lang w:val="en-US" w:bidi="th-TH"/>
        </w:rPr>
        <w:t xml:space="preserve"> 2 </w:t>
      </w:r>
      <w:r w:rsidRPr="00A61B19">
        <w:rPr>
          <w:rFonts w:asciiTheme="majorBidi" w:hAnsiTheme="majorBidi" w:cstheme="majorBidi"/>
          <w:sz w:val="28"/>
          <w:szCs w:val="28"/>
          <w:cs/>
          <w:lang w:val="en-US" w:bidi="th-TH"/>
        </w:rPr>
        <w:t>ปี</w:t>
      </w:r>
      <w:r w:rsidR="00782C66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A61B19">
        <w:rPr>
          <w:rFonts w:asciiTheme="majorBidi" w:hAnsiTheme="majorBidi" w:cstheme="majorBidi"/>
          <w:sz w:val="28"/>
          <w:szCs w:val="28"/>
          <w:cs/>
          <w:lang w:val="en-US" w:bidi="th-TH"/>
        </w:rPr>
        <w:t>นับจากวันที่ออกและเสนอขาย</w:t>
      </w:r>
      <w:r w:rsidR="00A03AED" w:rsidRPr="00A61B1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A61B19">
        <w:rPr>
          <w:rFonts w:asciiTheme="majorBidi" w:hAnsiTheme="majorBidi" w:cstheme="majorBidi"/>
          <w:sz w:val="28"/>
          <w:szCs w:val="28"/>
          <w:cs/>
          <w:lang w:val="en-US" w:bidi="th-TH"/>
        </w:rPr>
        <w:t>และ</w:t>
      </w:r>
      <w:r w:rsidR="001D7C5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กำหนด</w:t>
      </w:r>
      <w:r w:rsidRPr="00A61B19">
        <w:rPr>
          <w:rFonts w:asciiTheme="majorBidi" w:hAnsiTheme="majorBidi" w:cstheme="majorBidi"/>
          <w:sz w:val="28"/>
          <w:szCs w:val="28"/>
          <w:cs/>
          <w:lang w:val="en-US" w:bidi="th-TH"/>
        </w:rPr>
        <w:t>ชำระดอกเบี้ยทุก</w:t>
      </w:r>
      <w:r w:rsidR="00A61B19">
        <w:rPr>
          <w:rFonts w:asciiTheme="majorBidi" w:hAnsiTheme="majorBidi" w:cstheme="majorBidi"/>
          <w:sz w:val="28"/>
          <w:szCs w:val="28"/>
          <w:lang w:val="en-US" w:bidi="th-TH"/>
        </w:rPr>
        <w:t xml:space="preserve"> 6 </w:t>
      </w:r>
      <w:r w:rsidRPr="00A61B19">
        <w:rPr>
          <w:rFonts w:asciiTheme="majorBidi" w:hAnsiTheme="majorBidi" w:cstheme="majorBidi"/>
          <w:sz w:val="28"/>
          <w:szCs w:val="28"/>
          <w:cs/>
          <w:lang w:val="en-US" w:bidi="th-TH"/>
        </w:rPr>
        <w:t>เดือน ในอัตราร้อยละคงที่ต่อปี</w:t>
      </w:r>
    </w:p>
    <w:sectPr w:rsidR="000777F7" w:rsidRPr="00A61B19" w:rsidSect="00BF4AC0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60EF2" w14:textId="77777777" w:rsidR="00FF7C8A" w:rsidRDefault="00FF7C8A">
      <w:r>
        <w:separator/>
      </w:r>
    </w:p>
  </w:endnote>
  <w:endnote w:type="continuationSeparator" w:id="0">
    <w:p w14:paraId="5B6E218D" w14:textId="77777777" w:rsidR="00FF7C8A" w:rsidRDefault="00FF7C8A">
      <w:r>
        <w:continuationSeparator/>
      </w:r>
    </w:p>
  </w:endnote>
  <w:endnote w:type="continuationNotice" w:id="1">
    <w:p w14:paraId="3A3BDB71" w14:textId="77777777" w:rsidR="00FF7C8A" w:rsidRDefault="00FF7C8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0195978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AF1FAF6" w14:textId="0497EB41" w:rsidR="00AC59CD" w:rsidRPr="008E1272" w:rsidRDefault="008E1272" w:rsidP="008E1272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8E1272">
          <w:rPr>
            <w:rFonts w:ascii="Angsana New" w:hAnsi="Angsana New" w:cs="Angsana New"/>
            <w:sz w:val="28"/>
            <w:szCs w:val="28"/>
          </w:rPr>
          <w:fldChar w:fldCharType="begin"/>
        </w:r>
        <w:r w:rsidRPr="008E1272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8E1272">
          <w:rPr>
            <w:rFonts w:ascii="Angsana New" w:hAnsi="Angsana New" w:cs="Angsana New"/>
            <w:sz w:val="28"/>
            <w:szCs w:val="28"/>
          </w:rPr>
          <w:fldChar w:fldCharType="separate"/>
        </w:r>
        <w:r w:rsidRPr="008E1272">
          <w:rPr>
            <w:rFonts w:ascii="Angsana New" w:hAnsi="Angsana New" w:cs="Angsana New"/>
            <w:noProof/>
            <w:sz w:val="28"/>
            <w:szCs w:val="28"/>
          </w:rPr>
          <w:t>2</w:t>
        </w:r>
        <w:r w:rsidRPr="008E1272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54927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1A9EAF7" w14:textId="77777777" w:rsidR="00AC59CD" w:rsidRPr="004A72A3" w:rsidRDefault="00AC59CD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4A72A3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4A72A3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4A72A3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4A72A3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4A72A3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650719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22E8CD7D" w14:textId="77777777" w:rsidR="00AC59CD" w:rsidRPr="00A066F6" w:rsidRDefault="00AC59CD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A066F6">
          <w:rPr>
            <w:rFonts w:ascii="Angsana New" w:hAnsi="Angsana New" w:cs="Angsana New"/>
            <w:sz w:val="28"/>
            <w:szCs w:val="28"/>
          </w:rPr>
          <w:fldChar w:fldCharType="begin"/>
        </w:r>
        <w:r w:rsidRPr="00A066F6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A066F6">
          <w:rPr>
            <w:rFonts w:ascii="Angsana New" w:hAnsi="Angsana New" w:cs="Angsana New"/>
            <w:sz w:val="28"/>
            <w:szCs w:val="28"/>
          </w:rPr>
          <w:fldChar w:fldCharType="separate"/>
        </w:r>
        <w:r w:rsidRPr="00A066F6">
          <w:rPr>
            <w:rFonts w:ascii="Angsana New" w:hAnsi="Angsana New" w:cs="Angsana New"/>
            <w:noProof/>
            <w:sz w:val="28"/>
            <w:szCs w:val="28"/>
          </w:rPr>
          <w:t>2</w:t>
        </w:r>
        <w:r w:rsidRPr="00A066F6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3538274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3D36113B" w14:textId="77777777" w:rsidR="00F220BE" w:rsidRPr="00A066F6" w:rsidRDefault="00F220BE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A066F6">
          <w:rPr>
            <w:rFonts w:ascii="Angsana New" w:hAnsi="Angsana New" w:cs="Angsana New"/>
            <w:sz w:val="28"/>
            <w:szCs w:val="28"/>
          </w:rPr>
          <w:fldChar w:fldCharType="begin"/>
        </w:r>
        <w:r w:rsidRPr="00A066F6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A066F6">
          <w:rPr>
            <w:rFonts w:ascii="Angsana New" w:hAnsi="Angsana New" w:cs="Angsana New"/>
            <w:sz w:val="28"/>
            <w:szCs w:val="28"/>
          </w:rPr>
          <w:fldChar w:fldCharType="separate"/>
        </w:r>
        <w:r w:rsidRPr="00A066F6">
          <w:rPr>
            <w:rFonts w:ascii="Angsana New" w:hAnsi="Angsana New" w:cs="Angsana New"/>
            <w:noProof/>
            <w:sz w:val="28"/>
            <w:szCs w:val="28"/>
          </w:rPr>
          <w:t>2</w:t>
        </w:r>
        <w:r w:rsidRPr="00A066F6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110687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A3B210C" w14:textId="77777777" w:rsidR="00AC59CD" w:rsidRPr="00ED2F7E" w:rsidRDefault="00AC59C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2DB7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A2DB7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A2DB7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5A2DB7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A2DB7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F9525" w14:textId="77777777" w:rsidR="00FF7C8A" w:rsidRDefault="00FF7C8A">
      <w:r>
        <w:separator/>
      </w:r>
    </w:p>
  </w:footnote>
  <w:footnote w:type="continuationSeparator" w:id="0">
    <w:p w14:paraId="7897266C" w14:textId="77777777" w:rsidR="00FF7C8A" w:rsidRDefault="00FF7C8A">
      <w:r>
        <w:continuationSeparator/>
      </w:r>
    </w:p>
  </w:footnote>
  <w:footnote w:type="continuationNotice" w:id="1">
    <w:p w14:paraId="68E289A4" w14:textId="77777777" w:rsidR="00FF7C8A" w:rsidRDefault="00FF7C8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3CCD6" w14:textId="77777777" w:rsidR="00AC59CD" w:rsidRPr="00606B89" w:rsidRDefault="00AC59CD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3C04CDCE" w14:textId="77777777" w:rsidR="00592A5E" w:rsidRPr="00606B89" w:rsidRDefault="00592A5E" w:rsidP="00592A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1F5831AD" w14:textId="67F5A59B" w:rsidR="00592A5E" w:rsidRPr="00B82E50" w:rsidRDefault="00592A5E" w:rsidP="00592A5E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2568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2D8588F1" w14:textId="77777777" w:rsidR="00AC59CD" w:rsidRPr="00FD4633" w:rsidRDefault="00AC59CD" w:rsidP="00B0227D">
    <w:pPr>
      <w:pStyle w:val="acctmainheading"/>
      <w:spacing w:after="0" w:line="240" w:lineRule="atLeast"/>
      <w:ind w:left="900" w:hanging="270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0E202" w14:textId="77777777" w:rsidR="00592A5E" w:rsidRPr="00606B89" w:rsidRDefault="00592A5E" w:rsidP="00592A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32EB5ADE" w14:textId="77777777" w:rsidR="00592A5E" w:rsidRPr="00606B89" w:rsidRDefault="00592A5E" w:rsidP="00592A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0A09BF1C" w14:textId="77777777" w:rsidR="00592A5E" w:rsidRPr="00B82E50" w:rsidRDefault="00592A5E" w:rsidP="00592A5E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2568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48078BA8" w14:textId="77777777" w:rsidR="00AC59CD" w:rsidRPr="008C7553" w:rsidRDefault="00AC59CD" w:rsidP="008C7553">
    <w:pPr>
      <w:pStyle w:val="Header"/>
      <w:ind w:left="720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7907F" w14:textId="77777777" w:rsidR="00592A5E" w:rsidRPr="00606B89" w:rsidRDefault="00592A5E" w:rsidP="00592A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707F3FD6" w14:textId="77777777" w:rsidR="00592A5E" w:rsidRPr="00606B89" w:rsidRDefault="00592A5E" w:rsidP="00592A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5CC0DD91" w14:textId="77777777" w:rsidR="00592A5E" w:rsidRPr="00B82E50" w:rsidRDefault="00592A5E" w:rsidP="00592A5E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2568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5F23B9A4" w14:textId="77777777" w:rsidR="00AC59CD" w:rsidRPr="00BC5B69" w:rsidRDefault="00AC59CD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67045" w14:textId="77777777" w:rsidR="00F220BE" w:rsidRPr="00606B89" w:rsidRDefault="00F220BE" w:rsidP="00592A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722DD178" w14:textId="77777777" w:rsidR="00F220BE" w:rsidRPr="00606B89" w:rsidRDefault="00F220BE" w:rsidP="00592A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62C9D098" w14:textId="77777777" w:rsidR="00F220BE" w:rsidRPr="00B82E50" w:rsidRDefault="00F220BE" w:rsidP="00592A5E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2568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7354358D" w14:textId="77777777" w:rsidR="00F220BE" w:rsidRPr="00BC5B69" w:rsidRDefault="00F220BE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03941" w14:textId="77777777" w:rsidR="00592A5E" w:rsidRPr="00606B89" w:rsidRDefault="00592A5E" w:rsidP="00592A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5F112B2F" w14:textId="77777777" w:rsidR="00592A5E" w:rsidRPr="00606B89" w:rsidRDefault="00592A5E" w:rsidP="00592A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30B2893C" w14:textId="77777777" w:rsidR="00592A5E" w:rsidRPr="00B82E50" w:rsidRDefault="00592A5E" w:rsidP="00592A5E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2568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55DBD991" w14:textId="77777777" w:rsidR="00AC59CD" w:rsidRDefault="00AC59CD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C7750A0"/>
    <w:multiLevelType w:val="multilevel"/>
    <w:tmpl w:val="885474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BFF3FFC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F0E770D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3FA844EF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C0FE553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6694AC9"/>
    <w:multiLevelType w:val="hybridMultilevel"/>
    <w:tmpl w:val="DBAAAAC8"/>
    <w:lvl w:ilvl="0" w:tplc="DE226E4C">
      <w:start w:val="31"/>
      <w:numFmt w:val="bullet"/>
      <w:lvlText w:val="﷐"/>
      <w:lvlJc w:val="left"/>
      <w:pPr>
        <w:ind w:left="1050" w:hanging="69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6674A"/>
    <w:multiLevelType w:val="multilevel"/>
    <w:tmpl w:val="AF04B5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ACE3E2C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7E414623"/>
    <w:multiLevelType w:val="hybridMultilevel"/>
    <w:tmpl w:val="B5E8F5FA"/>
    <w:lvl w:ilvl="0" w:tplc="040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44339644">
    <w:abstractNumId w:val="0"/>
  </w:num>
  <w:num w:numId="2" w16cid:durableId="1430080230">
    <w:abstractNumId w:val="2"/>
  </w:num>
  <w:num w:numId="3" w16cid:durableId="1781140968">
    <w:abstractNumId w:val="6"/>
  </w:num>
  <w:num w:numId="4" w16cid:durableId="1181821572">
    <w:abstractNumId w:val="0"/>
  </w:num>
  <w:num w:numId="5" w16cid:durableId="7144962">
    <w:abstractNumId w:val="0"/>
  </w:num>
  <w:num w:numId="6" w16cid:durableId="815269062">
    <w:abstractNumId w:val="4"/>
  </w:num>
  <w:num w:numId="7" w16cid:durableId="379138633">
    <w:abstractNumId w:val="5"/>
  </w:num>
  <w:num w:numId="8" w16cid:durableId="2135365155">
    <w:abstractNumId w:val="3"/>
  </w:num>
  <w:num w:numId="9" w16cid:durableId="253713615">
    <w:abstractNumId w:val="9"/>
  </w:num>
  <w:num w:numId="10" w16cid:durableId="255796996">
    <w:abstractNumId w:val="1"/>
  </w:num>
  <w:num w:numId="11" w16cid:durableId="251087856">
    <w:abstractNumId w:val="8"/>
  </w:num>
  <w:num w:numId="12" w16cid:durableId="1247420198">
    <w:abstractNumId w:val="10"/>
  </w:num>
  <w:num w:numId="13" w16cid:durableId="1209486136">
    <w:abstractNumId w:val="0"/>
  </w:num>
  <w:num w:numId="14" w16cid:durableId="502280877">
    <w:abstractNumId w:val="0"/>
  </w:num>
  <w:num w:numId="15" w16cid:durableId="1522628517">
    <w:abstractNumId w:val="0"/>
  </w:num>
  <w:num w:numId="16" w16cid:durableId="825977525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530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12C"/>
    <w:rsid w:val="0000246E"/>
    <w:rsid w:val="00002559"/>
    <w:rsid w:val="000025CB"/>
    <w:rsid w:val="0000264D"/>
    <w:rsid w:val="00002891"/>
    <w:rsid w:val="0000293E"/>
    <w:rsid w:val="00002C59"/>
    <w:rsid w:val="00002D6B"/>
    <w:rsid w:val="00002F50"/>
    <w:rsid w:val="0000312E"/>
    <w:rsid w:val="00003133"/>
    <w:rsid w:val="00003497"/>
    <w:rsid w:val="000034F2"/>
    <w:rsid w:val="000035CF"/>
    <w:rsid w:val="00003891"/>
    <w:rsid w:val="000038A2"/>
    <w:rsid w:val="000039AE"/>
    <w:rsid w:val="000039BE"/>
    <w:rsid w:val="00003AFE"/>
    <w:rsid w:val="00003B00"/>
    <w:rsid w:val="00003D1E"/>
    <w:rsid w:val="00003F96"/>
    <w:rsid w:val="00004339"/>
    <w:rsid w:val="0000435C"/>
    <w:rsid w:val="0000464A"/>
    <w:rsid w:val="0000477A"/>
    <w:rsid w:val="00004819"/>
    <w:rsid w:val="00004A86"/>
    <w:rsid w:val="00005185"/>
    <w:rsid w:val="000053E2"/>
    <w:rsid w:val="00005434"/>
    <w:rsid w:val="00005611"/>
    <w:rsid w:val="000058C2"/>
    <w:rsid w:val="00005ACB"/>
    <w:rsid w:val="00005BAB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9FC"/>
    <w:rsid w:val="00010AE6"/>
    <w:rsid w:val="00010B13"/>
    <w:rsid w:val="00010B77"/>
    <w:rsid w:val="00010B8B"/>
    <w:rsid w:val="00010DF6"/>
    <w:rsid w:val="000112EE"/>
    <w:rsid w:val="0001146E"/>
    <w:rsid w:val="000115FA"/>
    <w:rsid w:val="000115FB"/>
    <w:rsid w:val="0001192B"/>
    <w:rsid w:val="0001193B"/>
    <w:rsid w:val="00011950"/>
    <w:rsid w:val="00011F66"/>
    <w:rsid w:val="00011F81"/>
    <w:rsid w:val="00012683"/>
    <w:rsid w:val="00012E3F"/>
    <w:rsid w:val="00012E83"/>
    <w:rsid w:val="0001307F"/>
    <w:rsid w:val="0001324D"/>
    <w:rsid w:val="000135F7"/>
    <w:rsid w:val="00013631"/>
    <w:rsid w:val="00013645"/>
    <w:rsid w:val="0001364C"/>
    <w:rsid w:val="0001367E"/>
    <w:rsid w:val="0001370F"/>
    <w:rsid w:val="00013716"/>
    <w:rsid w:val="00013AA0"/>
    <w:rsid w:val="00013BD7"/>
    <w:rsid w:val="00013C02"/>
    <w:rsid w:val="000140BB"/>
    <w:rsid w:val="00014A12"/>
    <w:rsid w:val="00014A49"/>
    <w:rsid w:val="00014A4A"/>
    <w:rsid w:val="00014D55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3F0"/>
    <w:rsid w:val="000174CB"/>
    <w:rsid w:val="00017563"/>
    <w:rsid w:val="000175E9"/>
    <w:rsid w:val="000175F2"/>
    <w:rsid w:val="000179E9"/>
    <w:rsid w:val="000179F5"/>
    <w:rsid w:val="00017A15"/>
    <w:rsid w:val="00017D34"/>
    <w:rsid w:val="0002001D"/>
    <w:rsid w:val="00020021"/>
    <w:rsid w:val="00020144"/>
    <w:rsid w:val="000202EF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0FF1"/>
    <w:rsid w:val="0002119C"/>
    <w:rsid w:val="00021255"/>
    <w:rsid w:val="00021740"/>
    <w:rsid w:val="00021A4A"/>
    <w:rsid w:val="00021B96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3A1"/>
    <w:rsid w:val="00023725"/>
    <w:rsid w:val="00023748"/>
    <w:rsid w:val="00023B62"/>
    <w:rsid w:val="00023CA0"/>
    <w:rsid w:val="00023CE6"/>
    <w:rsid w:val="00023D7D"/>
    <w:rsid w:val="00023DFC"/>
    <w:rsid w:val="00023EC6"/>
    <w:rsid w:val="00024270"/>
    <w:rsid w:val="00024304"/>
    <w:rsid w:val="0002438F"/>
    <w:rsid w:val="00024398"/>
    <w:rsid w:val="000243CE"/>
    <w:rsid w:val="0002474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55E"/>
    <w:rsid w:val="0002666D"/>
    <w:rsid w:val="000267AF"/>
    <w:rsid w:val="00026A46"/>
    <w:rsid w:val="00026B06"/>
    <w:rsid w:val="000273CF"/>
    <w:rsid w:val="000279FB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4F8"/>
    <w:rsid w:val="0003250C"/>
    <w:rsid w:val="00032ABF"/>
    <w:rsid w:val="00032D2F"/>
    <w:rsid w:val="0003340E"/>
    <w:rsid w:val="00033483"/>
    <w:rsid w:val="00033585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57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24"/>
    <w:rsid w:val="0003758F"/>
    <w:rsid w:val="00037609"/>
    <w:rsid w:val="000376CB"/>
    <w:rsid w:val="000378C7"/>
    <w:rsid w:val="00037979"/>
    <w:rsid w:val="00037B93"/>
    <w:rsid w:val="00037D28"/>
    <w:rsid w:val="00040331"/>
    <w:rsid w:val="000404E2"/>
    <w:rsid w:val="00040591"/>
    <w:rsid w:val="00040791"/>
    <w:rsid w:val="000407EC"/>
    <w:rsid w:val="00040944"/>
    <w:rsid w:val="00040952"/>
    <w:rsid w:val="00040C14"/>
    <w:rsid w:val="00040D43"/>
    <w:rsid w:val="00040E14"/>
    <w:rsid w:val="00040E69"/>
    <w:rsid w:val="0004147B"/>
    <w:rsid w:val="00041597"/>
    <w:rsid w:val="0004168D"/>
    <w:rsid w:val="000416BD"/>
    <w:rsid w:val="00041708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4C0"/>
    <w:rsid w:val="000425EC"/>
    <w:rsid w:val="00042ACF"/>
    <w:rsid w:val="00042B99"/>
    <w:rsid w:val="00042F74"/>
    <w:rsid w:val="00043109"/>
    <w:rsid w:val="0004334B"/>
    <w:rsid w:val="00043355"/>
    <w:rsid w:val="0004341A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987"/>
    <w:rsid w:val="00044BD7"/>
    <w:rsid w:val="00044DAA"/>
    <w:rsid w:val="00044E56"/>
    <w:rsid w:val="00045016"/>
    <w:rsid w:val="00045116"/>
    <w:rsid w:val="00045154"/>
    <w:rsid w:val="00045320"/>
    <w:rsid w:val="00045740"/>
    <w:rsid w:val="0004581E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2B"/>
    <w:rsid w:val="000472AB"/>
    <w:rsid w:val="000475F4"/>
    <w:rsid w:val="00047844"/>
    <w:rsid w:val="000479E8"/>
    <w:rsid w:val="00047A74"/>
    <w:rsid w:val="00047E44"/>
    <w:rsid w:val="00050177"/>
    <w:rsid w:val="0005031A"/>
    <w:rsid w:val="00050493"/>
    <w:rsid w:val="000505AE"/>
    <w:rsid w:val="0005062C"/>
    <w:rsid w:val="0005087C"/>
    <w:rsid w:val="000508E9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09"/>
    <w:rsid w:val="000515CE"/>
    <w:rsid w:val="0005174D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7FB"/>
    <w:rsid w:val="0005288D"/>
    <w:rsid w:val="000528EF"/>
    <w:rsid w:val="000529F4"/>
    <w:rsid w:val="00052BFC"/>
    <w:rsid w:val="00052EB3"/>
    <w:rsid w:val="00052FF6"/>
    <w:rsid w:val="000533E5"/>
    <w:rsid w:val="00053483"/>
    <w:rsid w:val="00053BD5"/>
    <w:rsid w:val="00053E51"/>
    <w:rsid w:val="00054199"/>
    <w:rsid w:val="00054433"/>
    <w:rsid w:val="00054663"/>
    <w:rsid w:val="0005493A"/>
    <w:rsid w:val="00054C0D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ED"/>
    <w:rsid w:val="00056DFE"/>
    <w:rsid w:val="00056F2D"/>
    <w:rsid w:val="000570A0"/>
    <w:rsid w:val="00057116"/>
    <w:rsid w:val="0005764F"/>
    <w:rsid w:val="00057A0E"/>
    <w:rsid w:val="00057A43"/>
    <w:rsid w:val="00057AD1"/>
    <w:rsid w:val="00057AE7"/>
    <w:rsid w:val="00057AEE"/>
    <w:rsid w:val="00057B29"/>
    <w:rsid w:val="00057DAB"/>
    <w:rsid w:val="00060173"/>
    <w:rsid w:val="000601C0"/>
    <w:rsid w:val="00060398"/>
    <w:rsid w:val="0006046D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8C"/>
    <w:rsid w:val="00061CDD"/>
    <w:rsid w:val="00061E0B"/>
    <w:rsid w:val="00062201"/>
    <w:rsid w:val="0006245C"/>
    <w:rsid w:val="0006258F"/>
    <w:rsid w:val="000626D0"/>
    <w:rsid w:val="00062766"/>
    <w:rsid w:val="0006276B"/>
    <w:rsid w:val="000629BD"/>
    <w:rsid w:val="00062B25"/>
    <w:rsid w:val="00062C18"/>
    <w:rsid w:val="00062ECA"/>
    <w:rsid w:val="00062F38"/>
    <w:rsid w:val="000631E4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7D7"/>
    <w:rsid w:val="00064837"/>
    <w:rsid w:val="0006485E"/>
    <w:rsid w:val="0006491A"/>
    <w:rsid w:val="00064966"/>
    <w:rsid w:val="000649B9"/>
    <w:rsid w:val="000649D9"/>
    <w:rsid w:val="00064DF1"/>
    <w:rsid w:val="00064E8D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0BA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E20"/>
    <w:rsid w:val="000704B7"/>
    <w:rsid w:val="00070559"/>
    <w:rsid w:val="0007059D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6EF"/>
    <w:rsid w:val="00073C23"/>
    <w:rsid w:val="000741E3"/>
    <w:rsid w:val="000743E2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593"/>
    <w:rsid w:val="0007689D"/>
    <w:rsid w:val="00076922"/>
    <w:rsid w:val="00076B87"/>
    <w:rsid w:val="00076BDC"/>
    <w:rsid w:val="00076E25"/>
    <w:rsid w:val="000770AF"/>
    <w:rsid w:val="00077245"/>
    <w:rsid w:val="00077471"/>
    <w:rsid w:val="000776A6"/>
    <w:rsid w:val="000777F7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246"/>
    <w:rsid w:val="0008146E"/>
    <w:rsid w:val="0008157C"/>
    <w:rsid w:val="00081694"/>
    <w:rsid w:val="00081947"/>
    <w:rsid w:val="000819B2"/>
    <w:rsid w:val="00081F3B"/>
    <w:rsid w:val="00081F88"/>
    <w:rsid w:val="00082360"/>
    <w:rsid w:val="0008250A"/>
    <w:rsid w:val="0008255E"/>
    <w:rsid w:val="000826F9"/>
    <w:rsid w:val="000827F7"/>
    <w:rsid w:val="00082881"/>
    <w:rsid w:val="00082944"/>
    <w:rsid w:val="00082B8C"/>
    <w:rsid w:val="00082CA4"/>
    <w:rsid w:val="00083324"/>
    <w:rsid w:val="00083365"/>
    <w:rsid w:val="00083497"/>
    <w:rsid w:val="0008376D"/>
    <w:rsid w:val="0008395E"/>
    <w:rsid w:val="00083971"/>
    <w:rsid w:val="00083A90"/>
    <w:rsid w:val="00083AC3"/>
    <w:rsid w:val="00083E1D"/>
    <w:rsid w:val="00083E69"/>
    <w:rsid w:val="00083EA5"/>
    <w:rsid w:val="000840F1"/>
    <w:rsid w:val="00084299"/>
    <w:rsid w:val="00084311"/>
    <w:rsid w:val="00084856"/>
    <w:rsid w:val="000848D5"/>
    <w:rsid w:val="000849B3"/>
    <w:rsid w:val="00084E43"/>
    <w:rsid w:val="00084E93"/>
    <w:rsid w:val="00084F1B"/>
    <w:rsid w:val="00085178"/>
    <w:rsid w:val="00085378"/>
    <w:rsid w:val="000853FC"/>
    <w:rsid w:val="00085406"/>
    <w:rsid w:val="0008577C"/>
    <w:rsid w:val="0008582F"/>
    <w:rsid w:val="00085AC4"/>
    <w:rsid w:val="00085B70"/>
    <w:rsid w:val="00085BFC"/>
    <w:rsid w:val="00085C50"/>
    <w:rsid w:val="00085C82"/>
    <w:rsid w:val="00085D18"/>
    <w:rsid w:val="00085E26"/>
    <w:rsid w:val="00085EAB"/>
    <w:rsid w:val="00085F5F"/>
    <w:rsid w:val="00086220"/>
    <w:rsid w:val="0008628B"/>
    <w:rsid w:val="0008628F"/>
    <w:rsid w:val="00086689"/>
    <w:rsid w:val="00086754"/>
    <w:rsid w:val="0008684D"/>
    <w:rsid w:val="0008691E"/>
    <w:rsid w:val="00086A0D"/>
    <w:rsid w:val="00086B7B"/>
    <w:rsid w:val="00086BFD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29"/>
    <w:rsid w:val="000901E2"/>
    <w:rsid w:val="000902EE"/>
    <w:rsid w:val="00090388"/>
    <w:rsid w:val="000904B7"/>
    <w:rsid w:val="00090737"/>
    <w:rsid w:val="000908D0"/>
    <w:rsid w:val="000909FF"/>
    <w:rsid w:val="00090A18"/>
    <w:rsid w:val="00090ACF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D89"/>
    <w:rsid w:val="00093F0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ABA"/>
    <w:rsid w:val="00095B3D"/>
    <w:rsid w:val="00095B92"/>
    <w:rsid w:val="00095C48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3A2"/>
    <w:rsid w:val="00097659"/>
    <w:rsid w:val="00097B79"/>
    <w:rsid w:val="00097CAE"/>
    <w:rsid w:val="00097E6E"/>
    <w:rsid w:val="00097EBA"/>
    <w:rsid w:val="000A01C6"/>
    <w:rsid w:val="000A0559"/>
    <w:rsid w:val="000A0669"/>
    <w:rsid w:val="000A0714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8A2"/>
    <w:rsid w:val="000A1E4E"/>
    <w:rsid w:val="000A1F12"/>
    <w:rsid w:val="000A1FC8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4EF3"/>
    <w:rsid w:val="000A534B"/>
    <w:rsid w:val="000A5395"/>
    <w:rsid w:val="000A5401"/>
    <w:rsid w:val="000A54F8"/>
    <w:rsid w:val="000A5777"/>
    <w:rsid w:val="000A5B2D"/>
    <w:rsid w:val="000A5E70"/>
    <w:rsid w:val="000A5ED5"/>
    <w:rsid w:val="000A6287"/>
    <w:rsid w:val="000A66CA"/>
    <w:rsid w:val="000A6842"/>
    <w:rsid w:val="000A6B33"/>
    <w:rsid w:val="000A6BB1"/>
    <w:rsid w:val="000A6C08"/>
    <w:rsid w:val="000A6D5A"/>
    <w:rsid w:val="000A6E57"/>
    <w:rsid w:val="000A6F12"/>
    <w:rsid w:val="000A72E3"/>
    <w:rsid w:val="000A74A7"/>
    <w:rsid w:val="000A75D6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A7E80"/>
    <w:rsid w:val="000B00A5"/>
    <w:rsid w:val="000B01A4"/>
    <w:rsid w:val="000B079B"/>
    <w:rsid w:val="000B0815"/>
    <w:rsid w:val="000B09DC"/>
    <w:rsid w:val="000B0C44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BF6"/>
    <w:rsid w:val="000B1C16"/>
    <w:rsid w:val="000B1CB1"/>
    <w:rsid w:val="000B1D94"/>
    <w:rsid w:val="000B1FED"/>
    <w:rsid w:val="000B21CA"/>
    <w:rsid w:val="000B257C"/>
    <w:rsid w:val="000B2675"/>
    <w:rsid w:val="000B268E"/>
    <w:rsid w:val="000B287F"/>
    <w:rsid w:val="000B2F43"/>
    <w:rsid w:val="000B307D"/>
    <w:rsid w:val="000B3369"/>
    <w:rsid w:val="000B33C5"/>
    <w:rsid w:val="000B33FE"/>
    <w:rsid w:val="000B376B"/>
    <w:rsid w:val="000B3DCD"/>
    <w:rsid w:val="000B42B6"/>
    <w:rsid w:val="000B4309"/>
    <w:rsid w:val="000B44E3"/>
    <w:rsid w:val="000B45EE"/>
    <w:rsid w:val="000B47CB"/>
    <w:rsid w:val="000B48C6"/>
    <w:rsid w:val="000B48F4"/>
    <w:rsid w:val="000B4C40"/>
    <w:rsid w:val="000B4CB1"/>
    <w:rsid w:val="000B4CEE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62B8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1A5"/>
    <w:rsid w:val="000C1276"/>
    <w:rsid w:val="000C135C"/>
    <w:rsid w:val="000C13EE"/>
    <w:rsid w:val="000C1494"/>
    <w:rsid w:val="000C1516"/>
    <w:rsid w:val="000C154D"/>
    <w:rsid w:val="000C1616"/>
    <w:rsid w:val="000C1648"/>
    <w:rsid w:val="000C180A"/>
    <w:rsid w:val="000C199A"/>
    <w:rsid w:val="000C1A99"/>
    <w:rsid w:val="000C1FDB"/>
    <w:rsid w:val="000C2074"/>
    <w:rsid w:val="000C21DB"/>
    <w:rsid w:val="000C2252"/>
    <w:rsid w:val="000C25AD"/>
    <w:rsid w:val="000C25AF"/>
    <w:rsid w:val="000C2880"/>
    <w:rsid w:val="000C29C0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3EB2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2F4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D01FE"/>
    <w:rsid w:val="000D041B"/>
    <w:rsid w:val="000D0562"/>
    <w:rsid w:val="000D059F"/>
    <w:rsid w:val="000D08FD"/>
    <w:rsid w:val="000D0A7A"/>
    <w:rsid w:val="000D0AE2"/>
    <w:rsid w:val="000D0CDC"/>
    <w:rsid w:val="000D0F51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F9"/>
    <w:rsid w:val="000D30D7"/>
    <w:rsid w:val="000D31A0"/>
    <w:rsid w:val="000D31E5"/>
    <w:rsid w:val="000D3327"/>
    <w:rsid w:val="000D3540"/>
    <w:rsid w:val="000D3629"/>
    <w:rsid w:val="000D3725"/>
    <w:rsid w:val="000D3923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5AF2"/>
    <w:rsid w:val="000D6054"/>
    <w:rsid w:val="000D614D"/>
    <w:rsid w:val="000D6183"/>
    <w:rsid w:val="000D618D"/>
    <w:rsid w:val="000D6286"/>
    <w:rsid w:val="000D631B"/>
    <w:rsid w:val="000D6351"/>
    <w:rsid w:val="000D6590"/>
    <w:rsid w:val="000D65AB"/>
    <w:rsid w:val="000D6696"/>
    <w:rsid w:val="000D66BA"/>
    <w:rsid w:val="000D6776"/>
    <w:rsid w:val="000D6971"/>
    <w:rsid w:val="000D6BFF"/>
    <w:rsid w:val="000D6DB2"/>
    <w:rsid w:val="000D6FB3"/>
    <w:rsid w:val="000D7072"/>
    <w:rsid w:val="000D71CC"/>
    <w:rsid w:val="000D72B5"/>
    <w:rsid w:val="000D7433"/>
    <w:rsid w:val="000D7607"/>
    <w:rsid w:val="000D7664"/>
    <w:rsid w:val="000D7721"/>
    <w:rsid w:val="000E00EA"/>
    <w:rsid w:val="000E015E"/>
    <w:rsid w:val="000E0629"/>
    <w:rsid w:val="000E069E"/>
    <w:rsid w:val="000E0849"/>
    <w:rsid w:val="000E087D"/>
    <w:rsid w:val="000E088B"/>
    <w:rsid w:val="000E0BB8"/>
    <w:rsid w:val="000E0E4E"/>
    <w:rsid w:val="000E0F5D"/>
    <w:rsid w:val="000E0FB6"/>
    <w:rsid w:val="000E102D"/>
    <w:rsid w:val="000E10DB"/>
    <w:rsid w:val="000E1314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50B"/>
    <w:rsid w:val="000E35B0"/>
    <w:rsid w:val="000E37AF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1EA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4AD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0D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B86"/>
    <w:rsid w:val="000F2C4F"/>
    <w:rsid w:val="000F2C64"/>
    <w:rsid w:val="000F2D2C"/>
    <w:rsid w:val="000F2DC7"/>
    <w:rsid w:val="000F2EE0"/>
    <w:rsid w:val="000F2EE7"/>
    <w:rsid w:val="000F2F5B"/>
    <w:rsid w:val="000F2FC9"/>
    <w:rsid w:val="000F30C4"/>
    <w:rsid w:val="000F3123"/>
    <w:rsid w:val="000F3869"/>
    <w:rsid w:val="000F3B1D"/>
    <w:rsid w:val="000F3BAA"/>
    <w:rsid w:val="000F3BAD"/>
    <w:rsid w:val="000F3C79"/>
    <w:rsid w:val="000F3C89"/>
    <w:rsid w:val="000F4067"/>
    <w:rsid w:val="000F412F"/>
    <w:rsid w:val="000F4524"/>
    <w:rsid w:val="000F456B"/>
    <w:rsid w:val="000F466D"/>
    <w:rsid w:val="000F4864"/>
    <w:rsid w:val="000F4894"/>
    <w:rsid w:val="000F48BF"/>
    <w:rsid w:val="000F4D71"/>
    <w:rsid w:val="000F4D7F"/>
    <w:rsid w:val="000F4FAA"/>
    <w:rsid w:val="000F503A"/>
    <w:rsid w:val="000F509B"/>
    <w:rsid w:val="000F5193"/>
    <w:rsid w:val="000F5381"/>
    <w:rsid w:val="000F540A"/>
    <w:rsid w:val="000F56DE"/>
    <w:rsid w:val="000F59B5"/>
    <w:rsid w:val="000F6169"/>
    <w:rsid w:val="000F6231"/>
    <w:rsid w:val="000F6356"/>
    <w:rsid w:val="000F6488"/>
    <w:rsid w:val="000F65F5"/>
    <w:rsid w:val="000F6C3B"/>
    <w:rsid w:val="000F6F02"/>
    <w:rsid w:val="000F6F4B"/>
    <w:rsid w:val="000F6FBD"/>
    <w:rsid w:val="000F700F"/>
    <w:rsid w:val="000F71DD"/>
    <w:rsid w:val="000F71DF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750"/>
    <w:rsid w:val="00101A27"/>
    <w:rsid w:val="00101A8B"/>
    <w:rsid w:val="00101CFC"/>
    <w:rsid w:val="00101DF5"/>
    <w:rsid w:val="00101E1D"/>
    <w:rsid w:val="001028C1"/>
    <w:rsid w:val="00102CA6"/>
    <w:rsid w:val="00102EB1"/>
    <w:rsid w:val="001031F9"/>
    <w:rsid w:val="00103224"/>
    <w:rsid w:val="001032B9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777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5E4C"/>
    <w:rsid w:val="001060B0"/>
    <w:rsid w:val="00106136"/>
    <w:rsid w:val="00106190"/>
    <w:rsid w:val="001063D4"/>
    <w:rsid w:val="0010641D"/>
    <w:rsid w:val="001064BD"/>
    <w:rsid w:val="001065EB"/>
    <w:rsid w:val="001066D4"/>
    <w:rsid w:val="00106B68"/>
    <w:rsid w:val="00106B88"/>
    <w:rsid w:val="00106E28"/>
    <w:rsid w:val="00107004"/>
    <w:rsid w:val="001074AA"/>
    <w:rsid w:val="001078C8"/>
    <w:rsid w:val="00107A82"/>
    <w:rsid w:val="00107B8A"/>
    <w:rsid w:val="00107BC4"/>
    <w:rsid w:val="00107E0A"/>
    <w:rsid w:val="00107EA8"/>
    <w:rsid w:val="0011021A"/>
    <w:rsid w:val="0011047A"/>
    <w:rsid w:val="00110892"/>
    <w:rsid w:val="00110B7B"/>
    <w:rsid w:val="00110C30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015"/>
    <w:rsid w:val="00112677"/>
    <w:rsid w:val="001126CD"/>
    <w:rsid w:val="00112D60"/>
    <w:rsid w:val="00113150"/>
    <w:rsid w:val="001131B7"/>
    <w:rsid w:val="00113288"/>
    <w:rsid w:val="0011354A"/>
    <w:rsid w:val="0011355A"/>
    <w:rsid w:val="00113595"/>
    <w:rsid w:val="00113A1E"/>
    <w:rsid w:val="00113ADD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4ED6"/>
    <w:rsid w:val="00115B5F"/>
    <w:rsid w:val="00115B7F"/>
    <w:rsid w:val="00115D9F"/>
    <w:rsid w:val="00115E76"/>
    <w:rsid w:val="00115F76"/>
    <w:rsid w:val="00115FD7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BE0"/>
    <w:rsid w:val="00116EC2"/>
    <w:rsid w:val="00116F60"/>
    <w:rsid w:val="0011749D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A3F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8F1"/>
    <w:rsid w:val="00121944"/>
    <w:rsid w:val="00121E68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2FAC"/>
    <w:rsid w:val="001231CE"/>
    <w:rsid w:val="0012330A"/>
    <w:rsid w:val="00123587"/>
    <w:rsid w:val="001235BA"/>
    <w:rsid w:val="0012367C"/>
    <w:rsid w:val="0012381A"/>
    <w:rsid w:val="001238A0"/>
    <w:rsid w:val="001238FC"/>
    <w:rsid w:val="001239BC"/>
    <w:rsid w:val="00123DBE"/>
    <w:rsid w:val="0012409D"/>
    <w:rsid w:val="00124335"/>
    <w:rsid w:val="001246CB"/>
    <w:rsid w:val="00124898"/>
    <w:rsid w:val="00124970"/>
    <w:rsid w:val="00124B44"/>
    <w:rsid w:val="00124D32"/>
    <w:rsid w:val="00124FCF"/>
    <w:rsid w:val="0012508D"/>
    <w:rsid w:val="00125754"/>
    <w:rsid w:val="001257C6"/>
    <w:rsid w:val="00125877"/>
    <w:rsid w:val="001263D6"/>
    <w:rsid w:val="001265B4"/>
    <w:rsid w:val="001267B2"/>
    <w:rsid w:val="00126939"/>
    <w:rsid w:val="00126C48"/>
    <w:rsid w:val="00126DB6"/>
    <w:rsid w:val="00126DFF"/>
    <w:rsid w:val="00126E8B"/>
    <w:rsid w:val="0012709C"/>
    <w:rsid w:val="001271B4"/>
    <w:rsid w:val="001271B5"/>
    <w:rsid w:val="00127422"/>
    <w:rsid w:val="0012757E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BA5"/>
    <w:rsid w:val="00133C74"/>
    <w:rsid w:val="00133FEA"/>
    <w:rsid w:val="0013400F"/>
    <w:rsid w:val="00134139"/>
    <w:rsid w:val="00134349"/>
    <w:rsid w:val="001343A5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1EC"/>
    <w:rsid w:val="001362AB"/>
    <w:rsid w:val="001363AF"/>
    <w:rsid w:val="001363C7"/>
    <w:rsid w:val="0013648A"/>
    <w:rsid w:val="0013657B"/>
    <w:rsid w:val="00136C30"/>
    <w:rsid w:val="00136C9E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79B"/>
    <w:rsid w:val="00140BB9"/>
    <w:rsid w:val="001411CF"/>
    <w:rsid w:val="001414A3"/>
    <w:rsid w:val="001417E4"/>
    <w:rsid w:val="0014181C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55A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F02"/>
    <w:rsid w:val="00144F79"/>
    <w:rsid w:val="0014503B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7C1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521"/>
    <w:rsid w:val="0015060B"/>
    <w:rsid w:val="00150681"/>
    <w:rsid w:val="001508F8"/>
    <w:rsid w:val="00150BD1"/>
    <w:rsid w:val="001515E0"/>
    <w:rsid w:val="0015162A"/>
    <w:rsid w:val="00151839"/>
    <w:rsid w:val="00151A9D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969"/>
    <w:rsid w:val="0015397C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40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6DED"/>
    <w:rsid w:val="00156FC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659"/>
    <w:rsid w:val="00160769"/>
    <w:rsid w:val="001608CB"/>
    <w:rsid w:val="00160A32"/>
    <w:rsid w:val="00160B06"/>
    <w:rsid w:val="00161465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8F7"/>
    <w:rsid w:val="00162A12"/>
    <w:rsid w:val="00162E95"/>
    <w:rsid w:val="00162FFC"/>
    <w:rsid w:val="00163049"/>
    <w:rsid w:val="001634A2"/>
    <w:rsid w:val="001639BA"/>
    <w:rsid w:val="00163CFD"/>
    <w:rsid w:val="00163E1E"/>
    <w:rsid w:val="00163FB1"/>
    <w:rsid w:val="001642CD"/>
    <w:rsid w:val="00164BF3"/>
    <w:rsid w:val="00164FA7"/>
    <w:rsid w:val="0016501A"/>
    <w:rsid w:val="0016556C"/>
    <w:rsid w:val="00165727"/>
    <w:rsid w:val="001657B2"/>
    <w:rsid w:val="001659FF"/>
    <w:rsid w:val="00165A2C"/>
    <w:rsid w:val="00165AFD"/>
    <w:rsid w:val="00165C4A"/>
    <w:rsid w:val="00165CD4"/>
    <w:rsid w:val="00166027"/>
    <w:rsid w:val="001662EE"/>
    <w:rsid w:val="00166761"/>
    <w:rsid w:val="00166D63"/>
    <w:rsid w:val="00166FD8"/>
    <w:rsid w:val="00167120"/>
    <w:rsid w:val="0016754C"/>
    <w:rsid w:val="0016760F"/>
    <w:rsid w:val="00167728"/>
    <w:rsid w:val="00167793"/>
    <w:rsid w:val="00167EB5"/>
    <w:rsid w:val="00167EBD"/>
    <w:rsid w:val="00170371"/>
    <w:rsid w:val="00170380"/>
    <w:rsid w:val="0017038D"/>
    <w:rsid w:val="00170451"/>
    <w:rsid w:val="0017045E"/>
    <w:rsid w:val="001704F4"/>
    <w:rsid w:val="00170693"/>
    <w:rsid w:val="001708FA"/>
    <w:rsid w:val="001709E2"/>
    <w:rsid w:val="00170B19"/>
    <w:rsid w:val="00170B9B"/>
    <w:rsid w:val="00170D50"/>
    <w:rsid w:val="00170EB5"/>
    <w:rsid w:val="00170FCC"/>
    <w:rsid w:val="00171076"/>
    <w:rsid w:val="001710A5"/>
    <w:rsid w:val="0017111E"/>
    <w:rsid w:val="001711E0"/>
    <w:rsid w:val="00171351"/>
    <w:rsid w:val="00171361"/>
    <w:rsid w:val="001713B2"/>
    <w:rsid w:val="001717D4"/>
    <w:rsid w:val="00171880"/>
    <w:rsid w:val="001719AF"/>
    <w:rsid w:val="00171B05"/>
    <w:rsid w:val="00171D7E"/>
    <w:rsid w:val="00171DC4"/>
    <w:rsid w:val="00172148"/>
    <w:rsid w:val="001723F7"/>
    <w:rsid w:val="00172429"/>
    <w:rsid w:val="0017276A"/>
    <w:rsid w:val="001728D0"/>
    <w:rsid w:val="00173059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931"/>
    <w:rsid w:val="00174AAC"/>
    <w:rsid w:val="00174BF5"/>
    <w:rsid w:val="00174DC5"/>
    <w:rsid w:val="00174E57"/>
    <w:rsid w:val="00174FF9"/>
    <w:rsid w:val="001751A8"/>
    <w:rsid w:val="00175590"/>
    <w:rsid w:val="001757CF"/>
    <w:rsid w:val="001758A5"/>
    <w:rsid w:val="00175DD2"/>
    <w:rsid w:val="00175E89"/>
    <w:rsid w:val="00175F1A"/>
    <w:rsid w:val="001765F0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947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CC6"/>
    <w:rsid w:val="00181D49"/>
    <w:rsid w:val="00182124"/>
    <w:rsid w:val="00182234"/>
    <w:rsid w:val="00182587"/>
    <w:rsid w:val="001826FA"/>
    <w:rsid w:val="001826FB"/>
    <w:rsid w:val="00182B20"/>
    <w:rsid w:val="00182BC4"/>
    <w:rsid w:val="00182CF0"/>
    <w:rsid w:val="00182D71"/>
    <w:rsid w:val="00182E7A"/>
    <w:rsid w:val="00183341"/>
    <w:rsid w:val="001833C8"/>
    <w:rsid w:val="001835BA"/>
    <w:rsid w:val="001839EC"/>
    <w:rsid w:val="00183A4D"/>
    <w:rsid w:val="00183E94"/>
    <w:rsid w:val="00183EEA"/>
    <w:rsid w:val="00183FB5"/>
    <w:rsid w:val="00183FC1"/>
    <w:rsid w:val="001841D0"/>
    <w:rsid w:val="00184294"/>
    <w:rsid w:val="001844DF"/>
    <w:rsid w:val="001845C2"/>
    <w:rsid w:val="00184715"/>
    <w:rsid w:val="00184997"/>
    <w:rsid w:val="00184AFA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73"/>
    <w:rsid w:val="00186681"/>
    <w:rsid w:val="00186708"/>
    <w:rsid w:val="0018681D"/>
    <w:rsid w:val="001868D7"/>
    <w:rsid w:val="0018694A"/>
    <w:rsid w:val="00186AC3"/>
    <w:rsid w:val="00186E89"/>
    <w:rsid w:val="00187057"/>
    <w:rsid w:val="00187423"/>
    <w:rsid w:val="00187431"/>
    <w:rsid w:val="00187533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1FF"/>
    <w:rsid w:val="00192399"/>
    <w:rsid w:val="0019256A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88D"/>
    <w:rsid w:val="00194988"/>
    <w:rsid w:val="001949BC"/>
    <w:rsid w:val="00194CA6"/>
    <w:rsid w:val="00194CD8"/>
    <w:rsid w:val="00194D35"/>
    <w:rsid w:val="00194D40"/>
    <w:rsid w:val="00194D7B"/>
    <w:rsid w:val="00194DD2"/>
    <w:rsid w:val="0019505C"/>
    <w:rsid w:val="00195149"/>
    <w:rsid w:val="00195304"/>
    <w:rsid w:val="00195516"/>
    <w:rsid w:val="00195790"/>
    <w:rsid w:val="00195A92"/>
    <w:rsid w:val="00195AA1"/>
    <w:rsid w:val="00195AD7"/>
    <w:rsid w:val="00195B1F"/>
    <w:rsid w:val="00195B6D"/>
    <w:rsid w:val="00195DC1"/>
    <w:rsid w:val="00196169"/>
    <w:rsid w:val="00196228"/>
    <w:rsid w:val="00196344"/>
    <w:rsid w:val="001964A9"/>
    <w:rsid w:val="00196543"/>
    <w:rsid w:val="001966B7"/>
    <w:rsid w:val="001967F2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935"/>
    <w:rsid w:val="001A0A40"/>
    <w:rsid w:val="001A0B1A"/>
    <w:rsid w:val="001A0B75"/>
    <w:rsid w:val="001A0DC4"/>
    <w:rsid w:val="001A0E1E"/>
    <w:rsid w:val="001A1168"/>
    <w:rsid w:val="001A14DA"/>
    <w:rsid w:val="001A152B"/>
    <w:rsid w:val="001A1807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EDF"/>
    <w:rsid w:val="001A2F0F"/>
    <w:rsid w:val="001A306A"/>
    <w:rsid w:val="001A327D"/>
    <w:rsid w:val="001A3281"/>
    <w:rsid w:val="001A3570"/>
    <w:rsid w:val="001A35BC"/>
    <w:rsid w:val="001A3BBF"/>
    <w:rsid w:val="001A3BC7"/>
    <w:rsid w:val="001A3E07"/>
    <w:rsid w:val="001A3FA3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87F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B35"/>
    <w:rsid w:val="001A7C47"/>
    <w:rsid w:val="001B025A"/>
    <w:rsid w:val="001B0394"/>
    <w:rsid w:val="001B0471"/>
    <w:rsid w:val="001B0809"/>
    <w:rsid w:val="001B087C"/>
    <w:rsid w:val="001B0CDD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1F37"/>
    <w:rsid w:val="001B1FAA"/>
    <w:rsid w:val="001B22BF"/>
    <w:rsid w:val="001B24DE"/>
    <w:rsid w:val="001B27CE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714"/>
    <w:rsid w:val="001B479D"/>
    <w:rsid w:val="001B49E6"/>
    <w:rsid w:val="001B4A59"/>
    <w:rsid w:val="001B4C9C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016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1B"/>
    <w:rsid w:val="001C0D3B"/>
    <w:rsid w:val="001C0D92"/>
    <w:rsid w:val="001C0F55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F9F"/>
    <w:rsid w:val="001C20E6"/>
    <w:rsid w:val="001C2102"/>
    <w:rsid w:val="001C2307"/>
    <w:rsid w:val="001C246C"/>
    <w:rsid w:val="001C24A2"/>
    <w:rsid w:val="001C2693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44A"/>
    <w:rsid w:val="001C486D"/>
    <w:rsid w:val="001C48EE"/>
    <w:rsid w:val="001C4995"/>
    <w:rsid w:val="001C4A99"/>
    <w:rsid w:val="001C50F2"/>
    <w:rsid w:val="001C515F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3A"/>
    <w:rsid w:val="001C7FB4"/>
    <w:rsid w:val="001C7FB5"/>
    <w:rsid w:val="001D0217"/>
    <w:rsid w:val="001D09A6"/>
    <w:rsid w:val="001D0DFC"/>
    <w:rsid w:val="001D0E01"/>
    <w:rsid w:val="001D0EFA"/>
    <w:rsid w:val="001D0F19"/>
    <w:rsid w:val="001D0F6E"/>
    <w:rsid w:val="001D0FFF"/>
    <w:rsid w:val="001D10E3"/>
    <w:rsid w:val="001D13A9"/>
    <w:rsid w:val="001D14DB"/>
    <w:rsid w:val="001D1638"/>
    <w:rsid w:val="001D1740"/>
    <w:rsid w:val="001D174E"/>
    <w:rsid w:val="001D17BF"/>
    <w:rsid w:val="001D1889"/>
    <w:rsid w:val="001D189B"/>
    <w:rsid w:val="001D1AB6"/>
    <w:rsid w:val="001D1B68"/>
    <w:rsid w:val="001D21FC"/>
    <w:rsid w:val="001D278D"/>
    <w:rsid w:val="001D2824"/>
    <w:rsid w:val="001D2ABC"/>
    <w:rsid w:val="001D2C80"/>
    <w:rsid w:val="001D2D4A"/>
    <w:rsid w:val="001D2FEC"/>
    <w:rsid w:val="001D302B"/>
    <w:rsid w:val="001D3842"/>
    <w:rsid w:val="001D38AB"/>
    <w:rsid w:val="001D396A"/>
    <w:rsid w:val="001D3978"/>
    <w:rsid w:val="001D3DA4"/>
    <w:rsid w:val="001D3DFA"/>
    <w:rsid w:val="001D4174"/>
    <w:rsid w:val="001D4343"/>
    <w:rsid w:val="001D4711"/>
    <w:rsid w:val="001D4996"/>
    <w:rsid w:val="001D500A"/>
    <w:rsid w:val="001D522E"/>
    <w:rsid w:val="001D549D"/>
    <w:rsid w:val="001D54E8"/>
    <w:rsid w:val="001D5645"/>
    <w:rsid w:val="001D584E"/>
    <w:rsid w:val="001D5D3F"/>
    <w:rsid w:val="001D5D99"/>
    <w:rsid w:val="001D5DAD"/>
    <w:rsid w:val="001D5EA6"/>
    <w:rsid w:val="001D624C"/>
    <w:rsid w:val="001D65E4"/>
    <w:rsid w:val="001D6F41"/>
    <w:rsid w:val="001D73E2"/>
    <w:rsid w:val="001D757C"/>
    <w:rsid w:val="001D76BB"/>
    <w:rsid w:val="001D792D"/>
    <w:rsid w:val="001D7A44"/>
    <w:rsid w:val="001D7C5D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B5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918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590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B2C"/>
    <w:rsid w:val="001E4CD0"/>
    <w:rsid w:val="001E4D49"/>
    <w:rsid w:val="001E4E5E"/>
    <w:rsid w:val="001E4FB5"/>
    <w:rsid w:val="001E51A1"/>
    <w:rsid w:val="001E5203"/>
    <w:rsid w:val="001E528E"/>
    <w:rsid w:val="001E544F"/>
    <w:rsid w:val="001E56F2"/>
    <w:rsid w:val="001E5739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B1D"/>
    <w:rsid w:val="001E7EF8"/>
    <w:rsid w:val="001F0508"/>
    <w:rsid w:val="001F07D0"/>
    <w:rsid w:val="001F0909"/>
    <w:rsid w:val="001F0A56"/>
    <w:rsid w:val="001F0B07"/>
    <w:rsid w:val="001F0D1F"/>
    <w:rsid w:val="001F0EFA"/>
    <w:rsid w:val="001F101E"/>
    <w:rsid w:val="001F1197"/>
    <w:rsid w:val="001F12BA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1FA7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192"/>
    <w:rsid w:val="001F32FF"/>
    <w:rsid w:val="001F3A53"/>
    <w:rsid w:val="001F3AFF"/>
    <w:rsid w:val="001F3CD1"/>
    <w:rsid w:val="001F3D49"/>
    <w:rsid w:val="001F40DC"/>
    <w:rsid w:val="001F48BE"/>
    <w:rsid w:val="001F49FE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423"/>
    <w:rsid w:val="001F6556"/>
    <w:rsid w:val="001F663E"/>
    <w:rsid w:val="001F680F"/>
    <w:rsid w:val="001F69AD"/>
    <w:rsid w:val="001F69E9"/>
    <w:rsid w:val="001F6A92"/>
    <w:rsid w:val="001F6DAD"/>
    <w:rsid w:val="001F6DC9"/>
    <w:rsid w:val="001F6E11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CAE"/>
    <w:rsid w:val="00200FF1"/>
    <w:rsid w:val="002010FD"/>
    <w:rsid w:val="002011EF"/>
    <w:rsid w:val="0020134B"/>
    <w:rsid w:val="00201484"/>
    <w:rsid w:val="002014D4"/>
    <w:rsid w:val="00201552"/>
    <w:rsid w:val="0020157D"/>
    <w:rsid w:val="002015A0"/>
    <w:rsid w:val="00201AA0"/>
    <w:rsid w:val="00201CF8"/>
    <w:rsid w:val="00201FB1"/>
    <w:rsid w:val="00202128"/>
    <w:rsid w:val="002022E2"/>
    <w:rsid w:val="00202435"/>
    <w:rsid w:val="00202491"/>
    <w:rsid w:val="002027CA"/>
    <w:rsid w:val="00202B12"/>
    <w:rsid w:val="00202CA0"/>
    <w:rsid w:val="00202E26"/>
    <w:rsid w:val="00202E9D"/>
    <w:rsid w:val="00203012"/>
    <w:rsid w:val="002036C1"/>
    <w:rsid w:val="00203A1C"/>
    <w:rsid w:val="00203ADD"/>
    <w:rsid w:val="00203B9F"/>
    <w:rsid w:val="00203D30"/>
    <w:rsid w:val="00203E44"/>
    <w:rsid w:val="002040BD"/>
    <w:rsid w:val="0020428C"/>
    <w:rsid w:val="002045F9"/>
    <w:rsid w:val="00204DC7"/>
    <w:rsid w:val="00204E6B"/>
    <w:rsid w:val="00204E7A"/>
    <w:rsid w:val="00204EA3"/>
    <w:rsid w:val="0020518E"/>
    <w:rsid w:val="002052BC"/>
    <w:rsid w:val="00205642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360"/>
    <w:rsid w:val="00207395"/>
    <w:rsid w:val="00207454"/>
    <w:rsid w:val="0020745F"/>
    <w:rsid w:val="0020755D"/>
    <w:rsid w:val="0020766F"/>
    <w:rsid w:val="002076C9"/>
    <w:rsid w:val="0020792E"/>
    <w:rsid w:val="00207C56"/>
    <w:rsid w:val="00207F19"/>
    <w:rsid w:val="002104DC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7D"/>
    <w:rsid w:val="00211F94"/>
    <w:rsid w:val="00212021"/>
    <w:rsid w:val="00212214"/>
    <w:rsid w:val="00212457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3C8"/>
    <w:rsid w:val="00214726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8CA"/>
    <w:rsid w:val="002158F7"/>
    <w:rsid w:val="00215947"/>
    <w:rsid w:val="00215A71"/>
    <w:rsid w:val="00215CE3"/>
    <w:rsid w:val="00216313"/>
    <w:rsid w:val="00216936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154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2B1"/>
    <w:rsid w:val="0022159F"/>
    <w:rsid w:val="002217E7"/>
    <w:rsid w:val="00221C10"/>
    <w:rsid w:val="00221C3F"/>
    <w:rsid w:val="00221C45"/>
    <w:rsid w:val="00221D4F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C4A"/>
    <w:rsid w:val="00222D36"/>
    <w:rsid w:val="00222E3E"/>
    <w:rsid w:val="00222FC2"/>
    <w:rsid w:val="002233CF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AEE"/>
    <w:rsid w:val="00224BB2"/>
    <w:rsid w:val="00224D67"/>
    <w:rsid w:val="00224DA3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D9F"/>
    <w:rsid w:val="00227E93"/>
    <w:rsid w:val="00227E99"/>
    <w:rsid w:val="00230032"/>
    <w:rsid w:val="002300A1"/>
    <w:rsid w:val="00230246"/>
    <w:rsid w:val="002302CE"/>
    <w:rsid w:val="0023086C"/>
    <w:rsid w:val="002308D7"/>
    <w:rsid w:val="00230C85"/>
    <w:rsid w:val="00230EFE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D00"/>
    <w:rsid w:val="00231EE0"/>
    <w:rsid w:val="00231F8B"/>
    <w:rsid w:val="0023200A"/>
    <w:rsid w:val="002321A2"/>
    <w:rsid w:val="002321AA"/>
    <w:rsid w:val="002323BB"/>
    <w:rsid w:val="002327EF"/>
    <w:rsid w:val="00232809"/>
    <w:rsid w:val="0023288F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4E4C"/>
    <w:rsid w:val="002352D4"/>
    <w:rsid w:val="0023559E"/>
    <w:rsid w:val="002357A6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09D"/>
    <w:rsid w:val="00237122"/>
    <w:rsid w:val="002372A2"/>
    <w:rsid w:val="00237317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4C6"/>
    <w:rsid w:val="0024062E"/>
    <w:rsid w:val="00240880"/>
    <w:rsid w:val="00240B99"/>
    <w:rsid w:val="00240C53"/>
    <w:rsid w:val="00240E83"/>
    <w:rsid w:val="00240FB9"/>
    <w:rsid w:val="002412E7"/>
    <w:rsid w:val="0024154A"/>
    <w:rsid w:val="0024156C"/>
    <w:rsid w:val="00241674"/>
    <w:rsid w:val="002416E4"/>
    <w:rsid w:val="002418E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9E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6E9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9A7"/>
    <w:rsid w:val="00246AC3"/>
    <w:rsid w:val="00246B60"/>
    <w:rsid w:val="00246C27"/>
    <w:rsid w:val="00246C64"/>
    <w:rsid w:val="00246C9D"/>
    <w:rsid w:val="00246DB0"/>
    <w:rsid w:val="00246E38"/>
    <w:rsid w:val="0024704D"/>
    <w:rsid w:val="002470E1"/>
    <w:rsid w:val="002470E8"/>
    <w:rsid w:val="00247669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647"/>
    <w:rsid w:val="00252853"/>
    <w:rsid w:val="002529E2"/>
    <w:rsid w:val="00252A5D"/>
    <w:rsid w:val="00252AA2"/>
    <w:rsid w:val="00252F7F"/>
    <w:rsid w:val="00253264"/>
    <w:rsid w:val="0025326E"/>
    <w:rsid w:val="00253401"/>
    <w:rsid w:val="002534D5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7C"/>
    <w:rsid w:val="002552F6"/>
    <w:rsid w:val="00255332"/>
    <w:rsid w:val="00255529"/>
    <w:rsid w:val="00255666"/>
    <w:rsid w:val="00255929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FC7"/>
    <w:rsid w:val="00256FF0"/>
    <w:rsid w:val="002571B5"/>
    <w:rsid w:val="002571E3"/>
    <w:rsid w:val="0025721E"/>
    <w:rsid w:val="002573B5"/>
    <w:rsid w:val="00257655"/>
    <w:rsid w:val="002576D5"/>
    <w:rsid w:val="002578CE"/>
    <w:rsid w:val="00257A24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79E"/>
    <w:rsid w:val="0026085C"/>
    <w:rsid w:val="002608C3"/>
    <w:rsid w:val="00260911"/>
    <w:rsid w:val="0026092F"/>
    <w:rsid w:val="00260949"/>
    <w:rsid w:val="00260B13"/>
    <w:rsid w:val="00260CA0"/>
    <w:rsid w:val="00260D02"/>
    <w:rsid w:val="00260D9C"/>
    <w:rsid w:val="00260DDF"/>
    <w:rsid w:val="00260F18"/>
    <w:rsid w:val="00261002"/>
    <w:rsid w:val="00261074"/>
    <w:rsid w:val="002618D0"/>
    <w:rsid w:val="00261E9B"/>
    <w:rsid w:val="002622D6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BC9"/>
    <w:rsid w:val="00263DF3"/>
    <w:rsid w:val="00263E98"/>
    <w:rsid w:val="002640E5"/>
    <w:rsid w:val="002640EF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CC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9CC"/>
    <w:rsid w:val="00266B71"/>
    <w:rsid w:val="00266CF3"/>
    <w:rsid w:val="00266D4F"/>
    <w:rsid w:val="00266F25"/>
    <w:rsid w:val="00267672"/>
    <w:rsid w:val="00267877"/>
    <w:rsid w:val="00267937"/>
    <w:rsid w:val="00267A42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1D4A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02"/>
    <w:rsid w:val="00272FC2"/>
    <w:rsid w:val="00272FFF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BA6"/>
    <w:rsid w:val="00277E0C"/>
    <w:rsid w:val="00277E12"/>
    <w:rsid w:val="00277F76"/>
    <w:rsid w:val="0028029D"/>
    <w:rsid w:val="002803F6"/>
    <w:rsid w:val="0028060B"/>
    <w:rsid w:val="00280705"/>
    <w:rsid w:val="002807A1"/>
    <w:rsid w:val="002807E8"/>
    <w:rsid w:val="002807F8"/>
    <w:rsid w:val="00280A3E"/>
    <w:rsid w:val="00280B2C"/>
    <w:rsid w:val="00280FFC"/>
    <w:rsid w:val="002811B8"/>
    <w:rsid w:val="0028166D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78A"/>
    <w:rsid w:val="00283927"/>
    <w:rsid w:val="002839A7"/>
    <w:rsid w:val="002839F4"/>
    <w:rsid w:val="00283A7A"/>
    <w:rsid w:val="00283BA6"/>
    <w:rsid w:val="00283E34"/>
    <w:rsid w:val="0028487C"/>
    <w:rsid w:val="00284E05"/>
    <w:rsid w:val="00284E6F"/>
    <w:rsid w:val="00284FE0"/>
    <w:rsid w:val="002853AE"/>
    <w:rsid w:val="00285442"/>
    <w:rsid w:val="002854BA"/>
    <w:rsid w:val="0028559F"/>
    <w:rsid w:val="00285813"/>
    <w:rsid w:val="002858DA"/>
    <w:rsid w:val="00285927"/>
    <w:rsid w:val="00285AF5"/>
    <w:rsid w:val="00285AF9"/>
    <w:rsid w:val="00285FE6"/>
    <w:rsid w:val="002860E4"/>
    <w:rsid w:val="002865F4"/>
    <w:rsid w:val="00286617"/>
    <w:rsid w:val="00286671"/>
    <w:rsid w:val="002867D7"/>
    <w:rsid w:val="00286A8B"/>
    <w:rsid w:val="00286EAF"/>
    <w:rsid w:val="002870A6"/>
    <w:rsid w:val="00287416"/>
    <w:rsid w:val="0028799B"/>
    <w:rsid w:val="00287BD2"/>
    <w:rsid w:val="00287E72"/>
    <w:rsid w:val="00287F82"/>
    <w:rsid w:val="00287FD5"/>
    <w:rsid w:val="002900A6"/>
    <w:rsid w:val="002900E7"/>
    <w:rsid w:val="0029022B"/>
    <w:rsid w:val="0029047A"/>
    <w:rsid w:val="002904B9"/>
    <w:rsid w:val="002907CC"/>
    <w:rsid w:val="002907F8"/>
    <w:rsid w:val="00290D1B"/>
    <w:rsid w:val="00291177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B2A"/>
    <w:rsid w:val="00294C8E"/>
    <w:rsid w:val="00294D99"/>
    <w:rsid w:val="00294F97"/>
    <w:rsid w:val="00294FC3"/>
    <w:rsid w:val="00294FE6"/>
    <w:rsid w:val="002951D4"/>
    <w:rsid w:val="00295323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99F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0DFF"/>
    <w:rsid w:val="002A117E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2F9"/>
    <w:rsid w:val="002A370B"/>
    <w:rsid w:val="002A37CB"/>
    <w:rsid w:val="002A3A96"/>
    <w:rsid w:val="002A3DA2"/>
    <w:rsid w:val="002A443C"/>
    <w:rsid w:val="002A4469"/>
    <w:rsid w:val="002A447F"/>
    <w:rsid w:val="002A4649"/>
    <w:rsid w:val="002A4695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0AA"/>
    <w:rsid w:val="002A6302"/>
    <w:rsid w:val="002A644B"/>
    <w:rsid w:val="002A689B"/>
    <w:rsid w:val="002A6908"/>
    <w:rsid w:val="002A6930"/>
    <w:rsid w:val="002A6B9A"/>
    <w:rsid w:val="002A6C0B"/>
    <w:rsid w:val="002A6C4A"/>
    <w:rsid w:val="002A6C9C"/>
    <w:rsid w:val="002A705F"/>
    <w:rsid w:val="002A75F6"/>
    <w:rsid w:val="002A7603"/>
    <w:rsid w:val="002A7676"/>
    <w:rsid w:val="002A78B6"/>
    <w:rsid w:val="002A7BA5"/>
    <w:rsid w:val="002A7D0F"/>
    <w:rsid w:val="002A7D8F"/>
    <w:rsid w:val="002A7E5D"/>
    <w:rsid w:val="002A7F8C"/>
    <w:rsid w:val="002A7FAB"/>
    <w:rsid w:val="002A7FE4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AFE"/>
    <w:rsid w:val="002B1C30"/>
    <w:rsid w:val="002B1D00"/>
    <w:rsid w:val="002B1D0A"/>
    <w:rsid w:val="002B221C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10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28C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B7D7C"/>
    <w:rsid w:val="002C033E"/>
    <w:rsid w:val="002C03D9"/>
    <w:rsid w:val="002C0607"/>
    <w:rsid w:val="002C07B6"/>
    <w:rsid w:val="002C08A2"/>
    <w:rsid w:val="002C0D32"/>
    <w:rsid w:val="002C0E74"/>
    <w:rsid w:val="002C0EED"/>
    <w:rsid w:val="002C10C4"/>
    <w:rsid w:val="002C155B"/>
    <w:rsid w:val="002C17F3"/>
    <w:rsid w:val="002C1BF8"/>
    <w:rsid w:val="002C1CFD"/>
    <w:rsid w:val="002C2170"/>
    <w:rsid w:val="002C22BA"/>
    <w:rsid w:val="002C23AF"/>
    <w:rsid w:val="002C23D0"/>
    <w:rsid w:val="002C25B7"/>
    <w:rsid w:val="002C25C9"/>
    <w:rsid w:val="002C26CC"/>
    <w:rsid w:val="002C2843"/>
    <w:rsid w:val="002C284C"/>
    <w:rsid w:val="002C2921"/>
    <w:rsid w:val="002C2954"/>
    <w:rsid w:val="002C2BC6"/>
    <w:rsid w:val="002C30EE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923"/>
    <w:rsid w:val="002C59E2"/>
    <w:rsid w:val="002C5A42"/>
    <w:rsid w:val="002C5A67"/>
    <w:rsid w:val="002C5CA3"/>
    <w:rsid w:val="002C60A7"/>
    <w:rsid w:val="002C6A9F"/>
    <w:rsid w:val="002C7217"/>
    <w:rsid w:val="002C7275"/>
    <w:rsid w:val="002C7387"/>
    <w:rsid w:val="002C748E"/>
    <w:rsid w:val="002C74DA"/>
    <w:rsid w:val="002C756E"/>
    <w:rsid w:val="002C7739"/>
    <w:rsid w:val="002C7751"/>
    <w:rsid w:val="002C7BED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A21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A06"/>
    <w:rsid w:val="002D1B49"/>
    <w:rsid w:val="002D1BE5"/>
    <w:rsid w:val="002D1C3F"/>
    <w:rsid w:val="002D1D48"/>
    <w:rsid w:val="002D1EEC"/>
    <w:rsid w:val="002D1F7C"/>
    <w:rsid w:val="002D21BC"/>
    <w:rsid w:val="002D223A"/>
    <w:rsid w:val="002D229E"/>
    <w:rsid w:val="002D27BD"/>
    <w:rsid w:val="002D2979"/>
    <w:rsid w:val="002D2981"/>
    <w:rsid w:val="002D2AFE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CB2"/>
    <w:rsid w:val="002D6D04"/>
    <w:rsid w:val="002D6D42"/>
    <w:rsid w:val="002D6E5C"/>
    <w:rsid w:val="002D7273"/>
    <w:rsid w:val="002D72DD"/>
    <w:rsid w:val="002D7384"/>
    <w:rsid w:val="002D74C4"/>
    <w:rsid w:val="002D76FD"/>
    <w:rsid w:val="002D7ABB"/>
    <w:rsid w:val="002D7FA1"/>
    <w:rsid w:val="002E00A6"/>
    <w:rsid w:val="002E0128"/>
    <w:rsid w:val="002E01E2"/>
    <w:rsid w:val="002E02A1"/>
    <w:rsid w:val="002E0311"/>
    <w:rsid w:val="002E0567"/>
    <w:rsid w:val="002E07B3"/>
    <w:rsid w:val="002E08B9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761"/>
    <w:rsid w:val="002E17B4"/>
    <w:rsid w:val="002E1B7E"/>
    <w:rsid w:val="002E2060"/>
    <w:rsid w:val="002E22BF"/>
    <w:rsid w:val="002E2540"/>
    <w:rsid w:val="002E2588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54E"/>
    <w:rsid w:val="002E3904"/>
    <w:rsid w:val="002E39C8"/>
    <w:rsid w:val="002E3B80"/>
    <w:rsid w:val="002E3C5F"/>
    <w:rsid w:val="002E3FC1"/>
    <w:rsid w:val="002E4442"/>
    <w:rsid w:val="002E4A9D"/>
    <w:rsid w:val="002E4C88"/>
    <w:rsid w:val="002E4D02"/>
    <w:rsid w:val="002E4D4E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659"/>
    <w:rsid w:val="002E7852"/>
    <w:rsid w:val="002E7AF2"/>
    <w:rsid w:val="002E7B7D"/>
    <w:rsid w:val="002E7D2E"/>
    <w:rsid w:val="002E7FE1"/>
    <w:rsid w:val="002F0385"/>
    <w:rsid w:val="002F03D8"/>
    <w:rsid w:val="002F060A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BD9"/>
    <w:rsid w:val="002F1CBD"/>
    <w:rsid w:val="002F1CCE"/>
    <w:rsid w:val="002F1D40"/>
    <w:rsid w:val="002F1E93"/>
    <w:rsid w:val="002F1F54"/>
    <w:rsid w:val="002F20F1"/>
    <w:rsid w:val="002F210B"/>
    <w:rsid w:val="002F22BB"/>
    <w:rsid w:val="002F2337"/>
    <w:rsid w:val="002F2476"/>
    <w:rsid w:val="002F24B9"/>
    <w:rsid w:val="002F2DF9"/>
    <w:rsid w:val="002F2E91"/>
    <w:rsid w:val="002F30B4"/>
    <w:rsid w:val="002F33BD"/>
    <w:rsid w:val="002F373D"/>
    <w:rsid w:val="002F394D"/>
    <w:rsid w:val="002F3B46"/>
    <w:rsid w:val="002F3C5A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0E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1DEA"/>
    <w:rsid w:val="0030205F"/>
    <w:rsid w:val="0030209C"/>
    <w:rsid w:val="00302130"/>
    <w:rsid w:val="003021AC"/>
    <w:rsid w:val="0030230B"/>
    <w:rsid w:val="003023F5"/>
    <w:rsid w:val="00302BAD"/>
    <w:rsid w:val="00302CD7"/>
    <w:rsid w:val="00302E76"/>
    <w:rsid w:val="00302E85"/>
    <w:rsid w:val="00302EE6"/>
    <w:rsid w:val="00303409"/>
    <w:rsid w:val="003034E8"/>
    <w:rsid w:val="003035D9"/>
    <w:rsid w:val="003035FD"/>
    <w:rsid w:val="003038B0"/>
    <w:rsid w:val="00303D44"/>
    <w:rsid w:val="00303DFD"/>
    <w:rsid w:val="003040CD"/>
    <w:rsid w:val="0030426E"/>
    <w:rsid w:val="0030490B"/>
    <w:rsid w:val="00304997"/>
    <w:rsid w:val="00304A52"/>
    <w:rsid w:val="00304C48"/>
    <w:rsid w:val="00304D2A"/>
    <w:rsid w:val="00304D39"/>
    <w:rsid w:val="00304F9C"/>
    <w:rsid w:val="00305255"/>
    <w:rsid w:val="003055F1"/>
    <w:rsid w:val="00305687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046"/>
    <w:rsid w:val="003072B4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0FF9"/>
    <w:rsid w:val="0031116E"/>
    <w:rsid w:val="00311393"/>
    <w:rsid w:val="0031155B"/>
    <w:rsid w:val="00311DC2"/>
    <w:rsid w:val="00311E56"/>
    <w:rsid w:val="00311F22"/>
    <w:rsid w:val="0031204F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56"/>
    <w:rsid w:val="00315294"/>
    <w:rsid w:val="00315356"/>
    <w:rsid w:val="003153EE"/>
    <w:rsid w:val="0031568B"/>
    <w:rsid w:val="00315A2F"/>
    <w:rsid w:val="00315D58"/>
    <w:rsid w:val="00315DED"/>
    <w:rsid w:val="00315F44"/>
    <w:rsid w:val="003161E3"/>
    <w:rsid w:val="003166A7"/>
    <w:rsid w:val="003166CD"/>
    <w:rsid w:val="003166F5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5B3"/>
    <w:rsid w:val="00320792"/>
    <w:rsid w:val="0032083B"/>
    <w:rsid w:val="0032098D"/>
    <w:rsid w:val="003209F0"/>
    <w:rsid w:val="00320C8D"/>
    <w:rsid w:val="00320E64"/>
    <w:rsid w:val="00321415"/>
    <w:rsid w:val="00321924"/>
    <w:rsid w:val="00321A59"/>
    <w:rsid w:val="00321D0C"/>
    <w:rsid w:val="00321D5C"/>
    <w:rsid w:val="003220A7"/>
    <w:rsid w:val="003225FC"/>
    <w:rsid w:val="00322774"/>
    <w:rsid w:val="0032287A"/>
    <w:rsid w:val="003228CC"/>
    <w:rsid w:val="00322CC6"/>
    <w:rsid w:val="00322E64"/>
    <w:rsid w:val="00322FEB"/>
    <w:rsid w:val="003230CE"/>
    <w:rsid w:val="0032327F"/>
    <w:rsid w:val="0032347A"/>
    <w:rsid w:val="00323524"/>
    <w:rsid w:val="00323554"/>
    <w:rsid w:val="0032361C"/>
    <w:rsid w:val="0032361E"/>
    <w:rsid w:val="0032382D"/>
    <w:rsid w:val="00323BB2"/>
    <w:rsid w:val="00324055"/>
    <w:rsid w:val="00324478"/>
    <w:rsid w:val="003245D6"/>
    <w:rsid w:val="0032464E"/>
    <w:rsid w:val="003247E4"/>
    <w:rsid w:val="00324AC9"/>
    <w:rsid w:val="00324B0E"/>
    <w:rsid w:val="00324C48"/>
    <w:rsid w:val="00324C74"/>
    <w:rsid w:val="00324C98"/>
    <w:rsid w:val="0032520C"/>
    <w:rsid w:val="0032529C"/>
    <w:rsid w:val="0032534B"/>
    <w:rsid w:val="003254DA"/>
    <w:rsid w:val="00325894"/>
    <w:rsid w:val="00325914"/>
    <w:rsid w:val="00325A06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6A96"/>
    <w:rsid w:val="0032715F"/>
    <w:rsid w:val="003272BD"/>
    <w:rsid w:val="00327557"/>
    <w:rsid w:val="00327892"/>
    <w:rsid w:val="003279D6"/>
    <w:rsid w:val="00327C4D"/>
    <w:rsid w:val="0033003A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D10"/>
    <w:rsid w:val="00331FED"/>
    <w:rsid w:val="0033203B"/>
    <w:rsid w:val="0033235B"/>
    <w:rsid w:val="0033276F"/>
    <w:rsid w:val="003327F3"/>
    <w:rsid w:val="00332962"/>
    <w:rsid w:val="00332D2E"/>
    <w:rsid w:val="00332D4C"/>
    <w:rsid w:val="00333368"/>
    <w:rsid w:val="00333399"/>
    <w:rsid w:val="00333482"/>
    <w:rsid w:val="0033375E"/>
    <w:rsid w:val="003339A2"/>
    <w:rsid w:val="00333AC4"/>
    <w:rsid w:val="00333BFF"/>
    <w:rsid w:val="00333CEF"/>
    <w:rsid w:val="00333E34"/>
    <w:rsid w:val="0033434D"/>
    <w:rsid w:val="00334526"/>
    <w:rsid w:val="00334709"/>
    <w:rsid w:val="0033481B"/>
    <w:rsid w:val="00334906"/>
    <w:rsid w:val="00334BCE"/>
    <w:rsid w:val="00334C42"/>
    <w:rsid w:val="00334DBA"/>
    <w:rsid w:val="00334EA2"/>
    <w:rsid w:val="00334EA6"/>
    <w:rsid w:val="00334F67"/>
    <w:rsid w:val="003353E4"/>
    <w:rsid w:val="0033579F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AAE"/>
    <w:rsid w:val="00336D07"/>
    <w:rsid w:val="00336D2D"/>
    <w:rsid w:val="003373F4"/>
    <w:rsid w:val="0033781D"/>
    <w:rsid w:val="003378CB"/>
    <w:rsid w:val="00337A7E"/>
    <w:rsid w:val="00337D25"/>
    <w:rsid w:val="00337F0A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65"/>
    <w:rsid w:val="00342C77"/>
    <w:rsid w:val="00342D32"/>
    <w:rsid w:val="003430CC"/>
    <w:rsid w:val="0034330E"/>
    <w:rsid w:val="00343324"/>
    <w:rsid w:val="003433E6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D2B"/>
    <w:rsid w:val="00345DA7"/>
    <w:rsid w:val="00345DC9"/>
    <w:rsid w:val="00345E0B"/>
    <w:rsid w:val="00345F30"/>
    <w:rsid w:val="00345FDC"/>
    <w:rsid w:val="00346051"/>
    <w:rsid w:val="003463B1"/>
    <w:rsid w:val="003463C0"/>
    <w:rsid w:val="0034685B"/>
    <w:rsid w:val="003468CF"/>
    <w:rsid w:val="00346AF1"/>
    <w:rsid w:val="00346B32"/>
    <w:rsid w:val="00346CD7"/>
    <w:rsid w:val="003470F8"/>
    <w:rsid w:val="0034712C"/>
    <w:rsid w:val="003471CA"/>
    <w:rsid w:val="0034729E"/>
    <w:rsid w:val="003475AD"/>
    <w:rsid w:val="003475D0"/>
    <w:rsid w:val="00347769"/>
    <w:rsid w:val="00347889"/>
    <w:rsid w:val="00347A5E"/>
    <w:rsid w:val="00347AFA"/>
    <w:rsid w:val="00347C1D"/>
    <w:rsid w:val="0035006B"/>
    <w:rsid w:val="00350089"/>
    <w:rsid w:val="003501A3"/>
    <w:rsid w:val="003501D1"/>
    <w:rsid w:val="00350239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06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D69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57"/>
    <w:rsid w:val="00356F05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48B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5B4"/>
    <w:rsid w:val="0036389D"/>
    <w:rsid w:val="00363B9C"/>
    <w:rsid w:val="00363C35"/>
    <w:rsid w:val="00363D4E"/>
    <w:rsid w:val="00363F93"/>
    <w:rsid w:val="00363FE7"/>
    <w:rsid w:val="003642E0"/>
    <w:rsid w:val="00364357"/>
    <w:rsid w:val="003649FE"/>
    <w:rsid w:val="00364A19"/>
    <w:rsid w:val="00364B0C"/>
    <w:rsid w:val="00364BAC"/>
    <w:rsid w:val="00364C46"/>
    <w:rsid w:val="00364ED1"/>
    <w:rsid w:val="00364FB3"/>
    <w:rsid w:val="003651FC"/>
    <w:rsid w:val="003652CE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0E7E"/>
    <w:rsid w:val="00371225"/>
    <w:rsid w:val="00371360"/>
    <w:rsid w:val="0037187A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FD"/>
    <w:rsid w:val="003731BB"/>
    <w:rsid w:val="00373258"/>
    <w:rsid w:val="00373424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D45"/>
    <w:rsid w:val="00374E09"/>
    <w:rsid w:val="003752ED"/>
    <w:rsid w:val="003754FF"/>
    <w:rsid w:val="0037559B"/>
    <w:rsid w:val="00375B39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212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30"/>
    <w:rsid w:val="003811CF"/>
    <w:rsid w:val="0038139A"/>
    <w:rsid w:val="003813C4"/>
    <w:rsid w:val="003814FA"/>
    <w:rsid w:val="00382179"/>
    <w:rsid w:val="003821E0"/>
    <w:rsid w:val="003822EB"/>
    <w:rsid w:val="00382320"/>
    <w:rsid w:val="003826F6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891"/>
    <w:rsid w:val="00384B8F"/>
    <w:rsid w:val="00384C0E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B0"/>
    <w:rsid w:val="003865CD"/>
    <w:rsid w:val="003865F6"/>
    <w:rsid w:val="003868A0"/>
    <w:rsid w:val="003869CF"/>
    <w:rsid w:val="00386AEB"/>
    <w:rsid w:val="00386BE3"/>
    <w:rsid w:val="00386C2C"/>
    <w:rsid w:val="00386CBD"/>
    <w:rsid w:val="003870BA"/>
    <w:rsid w:val="0038715F"/>
    <w:rsid w:val="003874BD"/>
    <w:rsid w:val="0038759D"/>
    <w:rsid w:val="00387720"/>
    <w:rsid w:val="003878B2"/>
    <w:rsid w:val="003879D8"/>
    <w:rsid w:val="003879FA"/>
    <w:rsid w:val="00387B17"/>
    <w:rsid w:val="00387DA5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CAF"/>
    <w:rsid w:val="00390FD4"/>
    <w:rsid w:val="0039106B"/>
    <w:rsid w:val="003913A6"/>
    <w:rsid w:val="00391515"/>
    <w:rsid w:val="00391A73"/>
    <w:rsid w:val="00391AC0"/>
    <w:rsid w:val="00391B1D"/>
    <w:rsid w:val="00391B41"/>
    <w:rsid w:val="00391CD1"/>
    <w:rsid w:val="00392178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EBC"/>
    <w:rsid w:val="00392FF3"/>
    <w:rsid w:val="003931AE"/>
    <w:rsid w:val="0039355A"/>
    <w:rsid w:val="003936C6"/>
    <w:rsid w:val="0039387A"/>
    <w:rsid w:val="00393911"/>
    <w:rsid w:val="00394291"/>
    <w:rsid w:val="00394508"/>
    <w:rsid w:val="0039456C"/>
    <w:rsid w:val="0039471B"/>
    <w:rsid w:val="00394AF9"/>
    <w:rsid w:val="00394BB0"/>
    <w:rsid w:val="00394C1B"/>
    <w:rsid w:val="00394C4C"/>
    <w:rsid w:val="00394DCF"/>
    <w:rsid w:val="0039558C"/>
    <w:rsid w:val="003955B1"/>
    <w:rsid w:val="00395D09"/>
    <w:rsid w:val="00395F0F"/>
    <w:rsid w:val="00396074"/>
    <w:rsid w:val="003960CC"/>
    <w:rsid w:val="003964E8"/>
    <w:rsid w:val="003966A6"/>
    <w:rsid w:val="00396867"/>
    <w:rsid w:val="00396930"/>
    <w:rsid w:val="003969E7"/>
    <w:rsid w:val="00396B4C"/>
    <w:rsid w:val="00396DDB"/>
    <w:rsid w:val="0039701D"/>
    <w:rsid w:val="0039715D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6BB"/>
    <w:rsid w:val="003A3924"/>
    <w:rsid w:val="003A3B2C"/>
    <w:rsid w:val="003A3C1F"/>
    <w:rsid w:val="003A3EA3"/>
    <w:rsid w:val="003A40E3"/>
    <w:rsid w:val="003A412D"/>
    <w:rsid w:val="003A42F1"/>
    <w:rsid w:val="003A4404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660"/>
    <w:rsid w:val="003A6754"/>
    <w:rsid w:val="003A6947"/>
    <w:rsid w:val="003A699A"/>
    <w:rsid w:val="003A6E12"/>
    <w:rsid w:val="003A6F0C"/>
    <w:rsid w:val="003A7443"/>
    <w:rsid w:val="003A74C6"/>
    <w:rsid w:val="003A78E4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B9D"/>
    <w:rsid w:val="003B0BE2"/>
    <w:rsid w:val="003B0BE6"/>
    <w:rsid w:val="003B0C7B"/>
    <w:rsid w:val="003B0CA7"/>
    <w:rsid w:val="003B1009"/>
    <w:rsid w:val="003B1040"/>
    <w:rsid w:val="003B13B9"/>
    <w:rsid w:val="003B144F"/>
    <w:rsid w:val="003B15F0"/>
    <w:rsid w:val="003B161C"/>
    <w:rsid w:val="003B16BA"/>
    <w:rsid w:val="003B1826"/>
    <w:rsid w:val="003B1979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4B"/>
    <w:rsid w:val="003B3DD5"/>
    <w:rsid w:val="003B3E0A"/>
    <w:rsid w:val="003B3FDB"/>
    <w:rsid w:val="003B4248"/>
    <w:rsid w:val="003B46E3"/>
    <w:rsid w:val="003B4AD8"/>
    <w:rsid w:val="003B4FC5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67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51A"/>
    <w:rsid w:val="003B7604"/>
    <w:rsid w:val="003B77BB"/>
    <w:rsid w:val="003B78FE"/>
    <w:rsid w:val="003B7C45"/>
    <w:rsid w:val="003B7CFD"/>
    <w:rsid w:val="003B7DB4"/>
    <w:rsid w:val="003C003B"/>
    <w:rsid w:val="003C0352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D21"/>
    <w:rsid w:val="003C7FBB"/>
    <w:rsid w:val="003D02F4"/>
    <w:rsid w:val="003D03CC"/>
    <w:rsid w:val="003D086D"/>
    <w:rsid w:val="003D08E1"/>
    <w:rsid w:val="003D0B5B"/>
    <w:rsid w:val="003D0BCA"/>
    <w:rsid w:val="003D0DA6"/>
    <w:rsid w:val="003D145D"/>
    <w:rsid w:val="003D15B4"/>
    <w:rsid w:val="003D194D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37"/>
    <w:rsid w:val="003D271B"/>
    <w:rsid w:val="003D2B3C"/>
    <w:rsid w:val="003D2D83"/>
    <w:rsid w:val="003D2E23"/>
    <w:rsid w:val="003D2F72"/>
    <w:rsid w:val="003D315B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6AC"/>
    <w:rsid w:val="003D478F"/>
    <w:rsid w:val="003D49F3"/>
    <w:rsid w:val="003D4C0D"/>
    <w:rsid w:val="003D4C31"/>
    <w:rsid w:val="003D4D5D"/>
    <w:rsid w:val="003D5127"/>
    <w:rsid w:val="003D525F"/>
    <w:rsid w:val="003D52D8"/>
    <w:rsid w:val="003D5362"/>
    <w:rsid w:val="003D5472"/>
    <w:rsid w:val="003D573E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6A0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A9B"/>
    <w:rsid w:val="003E0BCC"/>
    <w:rsid w:val="003E0FB3"/>
    <w:rsid w:val="003E10D2"/>
    <w:rsid w:val="003E11E9"/>
    <w:rsid w:val="003E12A9"/>
    <w:rsid w:val="003E1490"/>
    <w:rsid w:val="003E1731"/>
    <w:rsid w:val="003E2001"/>
    <w:rsid w:val="003E2085"/>
    <w:rsid w:val="003E2284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736"/>
    <w:rsid w:val="003E3738"/>
    <w:rsid w:val="003E3873"/>
    <w:rsid w:val="003E38EC"/>
    <w:rsid w:val="003E3904"/>
    <w:rsid w:val="003E39A5"/>
    <w:rsid w:val="003E3C2D"/>
    <w:rsid w:val="003E3F60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9F0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26F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47C"/>
    <w:rsid w:val="003F24C6"/>
    <w:rsid w:val="003F2751"/>
    <w:rsid w:val="003F2C94"/>
    <w:rsid w:val="003F2DC4"/>
    <w:rsid w:val="003F2FB2"/>
    <w:rsid w:val="003F3166"/>
    <w:rsid w:val="003F3176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EA5"/>
    <w:rsid w:val="003F61FA"/>
    <w:rsid w:val="003F6299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7DE"/>
    <w:rsid w:val="003F79D5"/>
    <w:rsid w:val="003F7BE7"/>
    <w:rsid w:val="003F7CF9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AEC"/>
    <w:rsid w:val="00401B88"/>
    <w:rsid w:val="00401B96"/>
    <w:rsid w:val="00401CE5"/>
    <w:rsid w:val="00401D6C"/>
    <w:rsid w:val="00401D91"/>
    <w:rsid w:val="00401F10"/>
    <w:rsid w:val="00401F9C"/>
    <w:rsid w:val="00402021"/>
    <w:rsid w:val="0040216D"/>
    <w:rsid w:val="004023BE"/>
    <w:rsid w:val="0040243D"/>
    <w:rsid w:val="004027F0"/>
    <w:rsid w:val="00402890"/>
    <w:rsid w:val="00402907"/>
    <w:rsid w:val="0040297E"/>
    <w:rsid w:val="004029B4"/>
    <w:rsid w:val="00402E3B"/>
    <w:rsid w:val="00403032"/>
    <w:rsid w:val="0040306B"/>
    <w:rsid w:val="00403373"/>
    <w:rsid w:val="00403446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177"/>
    <w:rsid w:val="00404378"/>
    <w:rsid w:val="00404609"/>
    <w:rsid w:val="0040496E"/>
    <w:rsid w:val="00404BD7"/>
    <w:rsid w:val="00404C10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B4"/>
    <w:rsid w:val="004074F8"/>
    <w:rsid w:val="0040772C"/>
    <w:rsid w:val="0040796A"/>
    <w:rsid w:val="00407AA8"/>
    <w:rsid w:val="00407AC7"/>
    <w:rsid w:val="00407B9E"/>
    <w:rsid w:val="00407DDC"/>
    <w:rsid w:val="004102AE"/>
    <w:rsid w:val="004106C5"/>
    <w:rsid w:val="00410770"/>
    <w:rsid w:val="0041089C"/>
    <w:rsid w:val="004108CE"/>
    <w:rsid w:val="00410966"/>
    <w:rsid w:val="00410C04"/>
    <w:rsid w:val="00410E02"/>
    <w:rsid w:val="0041106F"/>
    <w:rsid w:val="004119BC"/>
    <w:rsid w:val="00411B94"/>
    <w:rsid w:val="00412358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47"/>
    <w:rsid w:val="00413FA4"/>
    <w:rsid w:val="004141BA"/>
    <w:rsid w:val="00414347"/>
    <w:rsid w:val="0041462D"/>
    <w:rsid w:val="004146E0"/>
    <w:rsid w:val="00414843"/>
    <w:rsid w:val="004148EF"/>
    <w:rsid w:val="00414AD5"/>
    <w:rsid w:val="00414BD7"/>
    <w:rsid w:val="00414D0B"/>
    <w:rsid w:val="00414E64"/>
    <w:rsid w:val="00414EE0"/>
    <w:rsid w:val="004150A0"/>
    <w:rsid w:val="004152FF"/>
    <w:rsid w:val="0041541C"/>
    <w:rsid w:val="0041550C"/>
    <w:rsid w:val="004156EF"/>
    <w:rsid w:val="0041578C"/>
    <w:rsid w:val="00415BA7"/>
    <w:rsid w:val="00415DFA"/>
    <w:rsid w:val="00415E3E"/>
    <w:rsid w:val="00415EEA"/>
    <w:rsid w:val="00416044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76F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8C8"/>
    <w:rsid w:val="0042095D"/>
    <w:rsid w:val="00420EDC"/>
    <w:rsid w:val="00420F61"/>
    <w:rsid w:val="004210F2"/>
    <w:rsid w:val="00421230"/>
    <w:rsid w:val="00421243"/>
    <w:rsid w:val="00421340"/>
    <w:rsid w:val="0042148C"/>
    <w:rsid w:val="004214E6"/>
    <w:rsid w:val="00421508"/>
    <w:rsid w:val="00421814"/>
    <w:rsid w:val="00421D7F"/>
    <w:rsid w:val="00421E82"/>
    <w:rsid w:val="00421FFA"/>
    <w:rsid w:val="00421FFD"/>
    <w:rsid w:val="004221FD"/>
    <w:rsid w:val="00422253"/>
    <w:rsid w:val="00422863"/>
    <w:rsid w:val="0042290E"/>
    <w:rsid w:val="00422925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5D4"/>
    <w:rsid w:val="0042587C"/>
    <w:rsid w:val="00425A7C"/>
    <w:rsid w:val="00426300"/>
    <w:rsid w:val="0042637F"/>
    <w:rsid w:val="0042657F"/>
    <w:rsid w:val="0042693F"/>
    <w:rsid w:val="00426ACC"/>
    <w:rsid w:val="00426BD2"/>
    <w:rsid w:val="00426CAC"/>
    <w:rsid w:val="00426E45"/>
    <w:rsid w:val="004270C1"/>
    <w:rsid w:val="004270FB"/>
    <w:rsid w:val="00427209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760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4A7"/>
    <w:rsid w:val="004318D8"/>
    <w:rsid w:val="00431917"/>
    <w:rsid w:val="004319EC"/>
    <w:rsid w:val="00431A39"/>
    <w:rsid w:val="00431BBD"/>
    <w:rsid w:val="00431E29"/>
    <w:rsid w:val="00431EC7"/>
    <w:rsid w:val="00431ED2"/>
    <w:rsid w:val="004320CC"/>
    <w:rsid w:val="004327E3"/>
    <w:rsid w:val="00432852"/>
    <w:rsid w:val="00432B27"/>
    <w:rsid w:val="00432C58"/>
    <w:rsid w:val="00432C6C"/>
    <w:rsid w:val="00432D07"/>
    <w:rsid w:val="00432D2B"/>
    <w:rsid w:val="00432F9B"/>
    <w:rsid w:val="0043302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C3F"/>
    <w:rsid w:val="00433D45"/>
    <w:rsid w:val="00433E84"/>
    <w:rsid w:val="0043416E"/>
    <w:rsid w:val="00434231"/>
    <w:rsid w:val="004342D5"/>
    <w:rsid w:val="0043459D"/>
    <w:rsid w:val="00434632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036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9A6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7AA"/>
    <w:rsid w:val="00441971"/>
    <w:rsid w:val="00441BDF"/>
    <w:rsid w:val="00441C4C"/>
    <w:rsid w:val="00441D7D"/>
    <w:rsid w:val="00441E2D"/>
    <w:rsid w:val="00441E62"/>
    <w:rsid w:val="00441E8F"/>
    <w:rsid w:val="00441F42"/>
    <w:rsid w:val="00441F57"/>
    <w:rsid w:val="004422AA"/>
    <w:rsid w:val="004424A2"/>
    <w:rsid w:val="0044274C"/>
    <w:rsid w:val="0044275B"/>
    <w:rsid w:val="00442983"/>
    <w:rsid w:val="00442E6A"/>
    <w:rsid w:val="0044312A"/>
    <w:rsid w:val="00443287"/>
    <w:rsid w:val="004433A3"/>
    <w:rsid w:val="00443469"/>
    <w:rsid w:val="004434E0"/>
    <w:rsid w:val="004434FD"/>
    <w:rsid w:val="0044350A"/>
    <w:rsid w:val="00443516"/>
    <w:rsid w:val="004437C3"/>
    <w:rsid w:val="0044392C"/>
    <w:rsid w:val="00443A97"/>
    <w:rsid w:val="00443C49"/>
    <w:rsid w:val="00443CAF"/>
    <w:rsid w:val="00443D5A"/>
    <w:rsid w:val="00443E17"/>
    <w:rsid w:val="0044411B"/>
    <w:rsid w:val="00444262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0C8"/>
    <w:rsid w:val="00447200"/>
    <w:rsid w:val="00447212"/>
    <w:rsid w:val="0044723A"/>
    <w:rsid w:val="004474F9"/>
    <w:rsid w:val="00447BB8"/>
    <w:rsid w:val="00447BE7"/>
    <w:rsid w:val="00450012"/>
    <w:rsid w:val="00450237"/>
    <w:rsid w:val="0045046F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A77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4E99"/>
    <w:rsid w:val="00454F1E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59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AC4"/>
    <w:rsid w:val="00457BCF"/>
    <w:rsid w:val="00457F05"/>
    <w:rsid w:val="00457F19"/>
    <w:rsid w:val="0046047A"/>
    <w:rsid w:val="00460679"/>
    <w:rsid w:val="00460722"/>
    <w:rsid w:val="004607A1"/>
    <w:rsid w:val="00460A2D"/>
    <w:rsid w:val="00460BFD"/>
    <w:rsid w:val="00460CE3"/>
    <w:rsid w:val="00460D25"/>
    <w:rsid w:val="00460E14"/>
    <w:rsid w:val="00461041"/>
    <w:rsid w:val="0046110B"/>
    <w:rsid w:val="00461586"/>
    <w:rsid w:val="004615F5"/>
    <w:rsid w:val="00461725"/>
    <w:rsid w:val="00461869"/>
    <w:rsid w:val="00461899"/>
    <w:rsid w:val="004619A7"/>
    <w:rsid w:val="004619D1"/>
    <w:rsid w:val="00461CD0"/>
    <w:rsid w:val="00461D4C"/>
    <w:rsid w:val="00461ED5"/>
    <w:rsid w:val="00462121"/>
    <w:rsid w:val="004622ED"/>
    <w:rsid w:val="00462322"/>
    <w:rsid w:val="0046260A"/>
    <w:rsid w:val="0046289B"/>
    <w:rsid w:val="00462970"/>
    <w:rsid w:val="00462B2A"/>
    <w:rsid w:val="00462B95"/>
    <w:rsid w:val="00462BD7"/>
    <w:rsid w:val="00462FA9"/>
    <w:rsid w:val="0046308B"/>
    <w:rsid w:val="004631ED"/>
    <w:rsid w:val="0046326D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CB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AD4"/>
    <w:rsid w:val="00466B47"/>
    <w:rsid w:val="00466E04"/>
    <w:rsid w:val="0046758B"/>
    <w:rsid w:val="0046773F"/>
    <w:rsid w:val="0046776B"/>
    <w:rsid w:val="00467CF1"/>
    <w:rsid w:val="00467CF9"/>
    <w:rsid w:val="00467D42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CE1"/>
    <w:rsid w:val="00471DC9"/>
    <w:rsid w:val="0047202B"/>
    <w:rsid w:val="004720C7"/>
    <w:rsid w:val="00472353"/>
    <w:rsid w:val="0047242D"/>
    <w:rsid w:val="00472476"/>
    <w:rsid w:val="00472790"/>
    <w:rsid w:val="00472937"/>
    <w:rsid w:val="00472BB2"/>
    <w:rsid w:val="00472CAD"/>
    <w:rsid w:val="00472CC8"/>
    <w:rsid w:val="00472E3E"/>
    <w:rsid w:val="004731ED"/>
    <w:rsid w:val="00473514"/>
    <w:rsid w:val="0047386D"/>
    <w:rsid w:val="00473A0C"/>
    <w:rsid w:val="00473A6A"/>
    <w:rsid w:val="00473AF2"/>
    <w:rsid w:val="00473E6F"/>
    <w:rsid w:val="0047402E"/>
    <w:rsid w:val="00474060"/>
    <w:rsid w:val="004740BC"/>
    <w:rsid w:val="004745E7"/>
    <w:rsid w:val="00474634"/>
    <w:rsid w:val="004746E2"/>
    <w:rsid w:val="00474A9B"/>
    <w:rsid w:val="00474B4B"/>
    <w:rsid w:val="00474C60"/>
    <w:rsid w:val="00474D49"/>
    <w:rsid w:val="00474EE4"/>
    <w:rsid w:val="00474F0E"/>
    <w:rsid w:val="00475231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77E"/>
    <w:rsid w:val="00477930"/>
    <w:rsid w:val="004779E6"/>
    <w:rsid w:val="00477CF6"/>
    <w:rsid w:val="00477E72"/>
    <w:rsid w:val="00480171"/>
    <w:rsid w:val="004802E1"/>
    <w:rsid w:val="004803B1"/>
    <w:rsid w:val="0048057C"/>
    <w:rsid w:val="00480699"/>
    <w:rsid w:val="004808FB"/>
    <w:rsid w:val="00480B5B"/>
    <w:rsid w:val="00480DC5"/>
    <w:rsid w:val="00480F35"/>
    <w:rsid w:val="00480F88"/>
    <w:rsid w:val="0048106D"/>
    <w:rsid w:val="0048140E"/>
    <w:rsid w:val="00481658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AD0"/>
    <w:rsid w:val="00483C92"/>
    <w:rsid w:val="00483CAD"/>
    <w:rsid w:val="00483D97"/>
    <w:rsid w:val="004841B1"/>
    <w:rsid w:val="00484411"/>
    <w:rsid w:val="004847B0"/>
    <w:rsid w:val="00484883"/>
    <w:rsid w:val="004849D4"/>
    <w:rsid w:val="00484C94"/>
    <w:rsid w:val="00484DA3"/>
    <w:rsid w:val="004850EE"/>
    <w:rsid w:val="00485314"/>
    <w:rsid w:val="00485432"/>
    <w:rsid w:val="004857AB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85C"/>
    <w:rsid w:val="00486B1A"/>
    <w:rsid w:val="00486B81"/>
    <w:rsid w:val="00486BAC"/>
    <w:rsid w:val="00486D23"/>
    <w:rsid w:val="004871E9"/>
    <w:rsid w:val="004873C5"/>
    <w:rsid w:val="00487583"/>
    <w:rsid w:val="00487699"/>
    <w:rsid w:val="004878AA"/>
    <w:rsid w:val="00487A07"/>
    <w:rsid w:val="00487A6B"/>
    <w:rsid w:val="00487A97"/>
    <w:rsid w:val="00487B1B"/>
    <w:rsid w:val="00487F3F"/>
    <w:rsid w:val="00490023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6A"/>
    <w:rsid w:val="004910CA"/>
    <w:rsid w:val="004910D9"/>
    <w:rsid w:val="0049122E"/>
    <w:rsid w:val="00491395"/>
    <w:rsid w:val="00491484"/>
    <w:rsid w:val="004914AB"/>
    <w:rsid w:val="004918BD"/>
    <w:rsid w:val="00491A75"/>
    <w:rsid w:val="00491B2A"/>
    <w:rsid w:val="00491E6B"/>
    <w:rsid w:val="00491EC9"/>
    <w:rsid w:val="004922FD"/>
    <w:rsid w:val="00492697"/>
    <w:rsid w:val="00492876"/>
    <w:rsid w:val="00492A1F"/>
    <w:rsid w:val="00492C09"/>
    <w:rsid w:val="00493061"/>
    <w:rsid w:val="00493080"/>
    <w:rsid w:val="004930B5"/>
    <w:rsid w:val="004931CF"/>
    <w:rsid w:val="0049341B"/>
    <w:rsid w:val="00493545"/>
    <w:rsid w:val="004935B7"/>
    <w:rsid w:val="00493862"/>
    <w:rsid w:val="004938E7"/>
    <w:rsid w:val="00493B45"/>
    <w:rsid w:val="00493EEC"/>
    <w:rsid w:val="00493FA2"/>
    <w:rsid w:val="00493FE9"/>
    <w:rsid w:val="0049427C"/>
    <w:rsid w:val="00494348"/>
    <w:rsid w:val="00494C43"/>
    <w:rsid w:val="00494CBB"/>
    <w:rsid w:val="004952C4"/>
    <w:rsid w:val="004952F4"/>
    <w:rsid w:val="00495663"/>
    <w:rsid w:val="00495765"/>
    <w:rsid w:val="00495B9F"/>
    <w:rsid w:val="00495C35"/>
    <w:rsid w:val="0049602D"/>
    <w:rsid w:val="004962FE"/>
    <w:rsid w:val="0049688E"/>
    <w:rsid w:val="0049694E"/>
    <w:rsid w:val="00496B61"/>
    <w:rsid w:val="00496EC5"/>
    <w:rsid w:val="00497162"/>
    <w:rsid w:val="0049732C"/>
    <w:rsid w:val="004973AE"/>
    <w:rsid w:val="004975CC"/>
    <w:rsid w:val="004975DB"/>
    <w:rsid w:val="004977D2"/>
    <w:rsid w:val="00497DCB"/>
    <w:rsid w:val="00497E1B"/>
    <w:rsid w:val="00497E7B"/>
    <w:rsid w:val="004A0161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6AA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96D"/>
    <w:rsid w:val="004A4EFF"/>
    <w:rsid w:val="004A4F66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1FA"/>
    <w:rsid w:val="004A651F"/>
    <w:rsid w:val="004A69B8"/>
    <w:rsid w:val="004A6A7D"/>
    <w:rsid w:val="004A6D26"/>
    <w:rsid w:val="004A6F23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978"/>
    <w:rsid w:val="004B0A87"/>
    <w:rsid w:val="004B0CFB"/>
    <w:rsid w:val="004B0E04"/>
    <w:rsid w:val="004B185E"/>
    <w:rsid w:val="004B1A85"/>
    <w:rsid w:val="004B1A95"/>
    <w:rsid w:val="004B1C42"/>
    <w:rsid w:val="004B1DE9"/>
    <w:rsid w:val="004B20A6"/>
    <w:rsid w:val="004B226C"/>
    <w:rsid w:val="004B2270"/>
    <w:rsid w:val="004B234C"/>
    <w:rsid w:val="004B25CA"/>
    <w:rsid w:val="004B278F"/>
    <w:rsid w:val="004B2C1F"/>
    <w:rsid w:val="004B2D3B"/>
    <w:rsid w:val="004B3154"/>
    <w:rsid w:val="004B3248"/>
    <w:rsid w:val="004B32EE"/>
    <w:rsid w:val="004B34A7"/>
    <w:rsid w:val="004B352F"/>
    <w:rsid w:val="004B359E"/>
    <w:rsid w:val="004B35B1"/>
    <w:rsid w:val="004B3617"/>
    <w:rsid w:val="004B3719"/>
    <w:rsid w:val="004B374D"/>
    <w:rsid w:val="004B3B45"/>
    <w:rsid w:val="004B3E67"/>
    <w:rsid w:val="004B3FC9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26C"/>
    <w:rsid w:val="004B7350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1D"/>
    <w:rsid w:val="004C0BCC"/>
    <w:rsid w:val="004C0C97"/>
    <w:rsid w:val="004C0CA6"/>
    <w:rsid w:val="004C0E25"/>
    <w:rsid w:val="004C126C"/>
    <w:rsid w:val="004C12AE"/>
    <w:rsid w:val="004C1426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BAE"/>
    <w:rsid w:val="004C3BE2"/>
    <w:rsid w:val="004C3C1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03"/>
    <w:rsid w:val="004C48A2"/>
    <w:rsid w:val="004C4AD8"/>
    <w:rsid w:val="004C4B6E"/>
    <w:rsid w:val="004C5026"/>
    <w:rsid w:val="004C50B5"/>
    <w:rsid w:val="004C521B"/>
    <w:rsid w:val="004C5355"/>
    <w:rsid w:val="004C53B2"/>
    <w:rsid w:val="004C59DF"/>
    <w:rsid w:val="004C5B54"/>
    <w:rsid w:val="004C5C7E"/>
    <w:rsid w:val="004C5D7B"/>
    <w:rsid w:val="004C5E6E"/>
    <w:rsid w:val="004C6184"/>
    <w:rsid w:val="004C6389"/>
    <w:rsid w:val="004C64D8"/>
    <w:rsid w:val="004C6642"/>
    <w:rsid w:val="004C684E"/>
    <w:rsid w:val="004C68DD"/>
    <w:rsid w:val="004C6A4E"/>
    <w:rsid w:val="004C6A57"/>
    <w:rsid w:val="004C6A74"/>
    <w:rsid w:val="004C6B47"/>
    <w:rsid w:val="004C6ECF"/>
    <w:rsid w:val="004C7020"/>
    <w:rsid w:val="004C72FE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0E88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A17"/>
    <w:rsid w:val="004D2B62"/>
    <w:rsid w:val="004D2D25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3C3"/>
    <w:rsid w:val="004D5738"/>
    <w:rsid w:val="004D5B0F"/>
    <w:rsid w:val="004D5BEE"/>
    <w:rsid w:val="004D5C30"/>
    <w:rsid w:val="004D607F"/>
    <w:rsid w:val="004D608E"/>
    <w:rsid w:val="004D6090"/>
    <w:rsid w:val="004D69E8"/>
    <w:rsid w:val="004D6AC5"/>
    <w:rsid w:val="004D736C"/>
    <w:rsid w:val="004D7430"/>
    <w:rsid w:val="004D747A"/>
    <w:rsid w:val="004D74E8"/>
    <w:rsid w:val="004D785A"/>
    <w:rsid w:val="004D78F0"/>
    <w:rsid w:val="004D7A1D"/>
    <w:rsid w:val="004D7A58"/>
    <w:rsid w:val="004D7B65"/>
    <w:rsid w:val="004D7CC1"/>
    <w:rsid w:val="004D7F6C"/>
    <w:rsid w:val="004E02DA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623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3E5"/>
    <w:rsid w:val="004E353C"/>
    <w:rsid w:val="004E35FC"/>
    <w:rsid w:val="004E3634"/>
    <w:rsid w:val="004E36B9"/>
    <w:rsid w:val="004E36F0"/>
    <w:rsid w:val="004E390B"/>
    <w:rsid w:val="004E397A"/>
    <w:rsid w:val="004E39BD"/>
    <w:rsid w:val="004E39E9"/>
    <w:rsid w:val="004E3A1B"/>
    <w:rsid w:val="004E3D57"/>
    <w:rsid w:val="004E3E95"/>
    <w:rsid w:val="004E40EE"/>
    <w:rsid w:val="004E4405"/>
    <w:rsid w:val="004E44F3"/>
    <w:rsid w:val="004E451B"/>
    <w:rsid w:val="004E4565"/>
    <w:rsid w:val="004E461A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E37"/>
    <w:rsid w:val="004E5FBB"/>
    <w:rsid w:val="004E63B1"/>
    <w:rsid w:val="004E68DF"/>
    <w:rsid w:val="004E69B8"/>
    <w:rsid w:val="004E6A07"/>
    <w:rsid w:val="004E70DA"/>
    <w:rsid w:val="004E78C6"/>
    <w:rsid w:val="004E78FB"/>
    <w:rsid w:val="004E7986"/>
    <w:rsid w:val="004E7A55"/>
    <w:rsid w:val="004E7C71"/>
    <w:rsid w:val="004F0116"/>
    <w:rsid w:val="004F0170"/>
    <w:rsid w:val="004F03C2"/>
    <w:rsid w:val="004F04EA"/>
    <w:rsid w:val="004F06BB"/>
    <w:rsid w:val="004F08EA"/>
    <w:rsid w:val="004F0C2C"/>
    <w:rsid w:val="004F0FC8"/>
    <w:rsid w:val="004F11F7"/>
    <w:rsid w:val="004F12E2"/>
    <w:rsid w:val="004F1449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C56"/>
    <w:rsid w:val="004F2FA3"/>
    <w:rsid w:val="004F3207"/>
    <w:rsid w:val="004F3441"/>
    <w:rsid w:val="004F3627"/>
    <w:rsid w:val="004F3749"/>
    <w:rsid w:val="004F3823"/>
    <w:rsid w:val="004F39BB"/>
    <w:rsid w:val="004F3D72"/>
    <w:rsid w:val="004F3FA9"/>
    <w:rsid w:val="004F43D5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15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79E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205"/>
    <w:rsid w:val="005002E8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771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791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04A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97A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384"/>
    <w:rsid w:val="00510662"/>
    <w:rsid w:val="00510665"/>
    <w:rsid w:val="005109AB"/>
    <w:rsid w:val="00510CCA"/>
    <w:rsid w:val="00510D89"/>
    <w:rsid w:val="00510E28"/>
    <w:rsid w:val="00510E72"/>
    <w:rsid w:val="00510EC6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EA6"/>
    <w:rsid w:val="00512F27"/>
    <w:rsid w:val="00512FE9"/>
    <w:rsid w:val="00512FED"/>
    <w:rsid w:val="005131E9"/>
    <w:rsid w:val="0051351A"/>
    <w:rsid w:val="00513618"/>
    <w:rsid w:val="0051363D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8DB"/>
    <w:rsid w:val="00514950"/>
    <w:rsid w:val="00514AF2"/>
    <w:rsid w:val="00514FC2"/>
    <w:rsid w:val="005152EB"/>
    <w:rsid w:val="005154D5"/>
    <w:rsid w:val="0051555D"/>
    <w:rsid w:val="00515595"/>
    <w:rsid w:val="0051568C"/>
    <w:rsid w:val="005157AC"/>
    <w:rsid w:val="00515A60"/>
    <w:rsid w:val="00515A9C"/>
    <w:rsid w:val="00515AF7"/>
    <w:rsid w:val="00515DE2"/>
    <w:rsid w:val="0051604E"/>
    <w:rsid w:val="005162B2"/>
    <w:rsid w:val="00516301"/>
    <w:rsid w:val="005165BB"/>
    <w:rsid w:val="00516B59"/>
    <w:rsid w:val="00516DAB"/>
    <w:rsid w:val="00516DBD"/>
    <w:rsid w:val="00516EF2"/>
    <w:rsid w:val="00516F23"/>
    <w:rsid w:val="005170FF"/>
    <w:rsid w:val="00517106"/>
    <w:rsid w:val="005171A5"/>
    <w:rsid w:val="00517632"/>
    <w:rsid w:val="005177EC"/>
    <w:rsid w:val="00517992"/>
    <w:rsid w:val="00517A12"/>
    <w:rsid w:val="00517B6F"/>
    <w:rsid w:val="00517C32"/>
    <w:rsid w:val="00517DB3"/>
    <w:rsid w:val="005200AE"/>
    <w:rsid w:val="00520213"/>
    <w:rsid w:val="00520552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990"/>
    <w:rsid w:val="00521ADB"/>
    <w:rsid w:val="00521E1E"/>
    <w:rsid w:val="00521F4C"/>
    <w:rsid w:val="00521F7F"/>
    <w:rsid w:val="00521FDB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4EB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76F"/>
    <w:rsid w:val="00524AA0"/>
    <w:rsid w:val="00524B6E"/>
    <w:rsid w:val="00524CC1"/>
    <w:rsid w:val="00525027"/>
    <w:rsid w:val="005250BE"/>
    <w:rsid w:val="0052521F"/>
    <w:rsid w:val="0052527F"/>
    <w:rsid w:val="0052532B"/>
    <w:rsid w:val="00525406"/>
    <w:rsid w:val="00525686"/>
    <w:rsid w:val="0052576C"/>
    <w:rsid w:val="00525BB3"/>
    <w:rsid w:val="00525C25"/>
    <w:rsid w:val="00526116"/>
    <w:rsid w:val="0052613A"/>
    <w:rsid w:val="00526861"/>
    <w:rsid w:val="00526B34"/>
    <w:rsid w:val="00526E2F"/>
    <w:rsid w:val="00527026"/>
    <w:rsid w:val="00527ED2"/>
    <w:rsid w:val="00527ED9"/>
    <w:rsid w:val="00527FD6"/>
    <w:rsid w:val="005302EB"/>
    <w:rsid w:val="005303CC"/>
    <w:rsid w:val="00530411"/>
    <w:rsid w:val="00530425"/>
    <w:rsid w:val="00530BAE"/>
    <w:rsid w:val="00530DC1"/>
    <w:rsid w:val="00530DF5"/>
    <w:rsid w:val="00530FAC"/>
    <w:rsid w:val="00530FE7"/>
    <w:rsid w:val="0053154E"/>
    <w:rsid w:val="00531620"/>
    <w:rsid w:val="00531665"/>
    <w:rsid w:val="0053191E"/>
    <w:rsid w:val="005319A3"/>
    <w:rsid w:val="005319C4"/>
    <w:rsid w:val="005319FF"/>
    <w:rsid w:val="00531A02"/>
    <w:rsid w:val="00531D37"/>
    <w:rsid w:val="005320C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3C3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9F3"/>
    <w:rsid w:val="00536A54"/>
    <w:rsid w:val="00536B8E"/>
    <w:rsid w:val="00536EC6"/>
    <w:rsid w:val="00536F84"/>
    <w:rsid w:val="0053732C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883"/>
    <w:rsid w:val="005408FF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F49"/>
    <w:rsid w:val="0054324E"/>
    <w:rsid w:val="00543265"/>
    <w:rsid w:val="005432E2"/>
    <w:rsid w:val="005432F4"/>
    <w:rsid w:val="00543436"/>
    <w:rsid w:val="005434C7"/>
    <w:rsid w:val="00543611"/>
    <w:rsid w:val="00543C42"/>
    <w:rsid w:val="00544219"/>
    <w:rsid w:val="0054421A"/>
    <w:rsid w:val="00544316"/>
    <w:rsid w:val="00544339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A3F"/>
    <w:rsid w:val="00545BB7"/>
    <w:rsid w:val="00545D68"/>
    <w:rsid w:val="00545F04"/>
    <w:rsid w:val="005462A9"/>
    <w:rsid w:val="00546359"/>
    <w:rsid w:val="005463C4"/>
    <w:rsid w:val="00546467"/>
    <w:rsid w:val="0054667F"/>
    <w:rsid w:val="0054677A"/>
    <w:rsid w:val="00546C4A"/>
    <w:rsid w:val="00546CC3"/>
    <w:rsid w:val="00546E6E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07B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DB8"/>
    <w:rsid w:val="00551E24"/>
    <w:rsid w:val="00551FB4"/>
    <w:rsid w:val="0055207F"/>
    <w:rsid w:val="00552099"/>
    <w:rsid w:val="0055221B"/>
    <w:rsid w:val="00552374"/>
    <w:rsid w:val="00552410"/>
    <w:rsid w:val="005526C1"/>
    <w:rsid w:val="00552738"/>
    <w:rsid w:val="005528DF"/>
    <w:rsid w:val="00552AFF"/>
    <w:rsid w:val="00552C6E"/>
    <w:rsid w:val="00552D97"/>
    <w:rsid w:val="005530FC"/>
    <w:rsid w:val="0055337A"/>
    <w:rsid w:val="00553967"/>
    <w:rsid w:val="00553BD9"/>
    <w:rsid w:val="00553D3B"/>
    <w:rsid w:val="00553E9A"/>
    <w:rsid w:val="005540AC"/>
    <w:rsid w:val="005543C1"/>
    <w:rsid w:val="00554523"/>
    <w:rsid w:val="0055459B"/>
    <w:rsid w:val="0055491B"/>
    <w:rsid w:val="00554BF5"/>
    <w:rsid w:val="00554D11"/>
    <w:rsid w:val="00554D5C"/>
    <w:rsid w:val="00554E22"/>
    <w:rsid w:val="00554FD5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165"/>
    <w:rsid w:val="005563F9"/>
    <w:rsid w:val="0055676D"/>
    <w:rsid w:val="00556837"/>
    <w:rsid w:val="00556A63"/>
    <w:rsid w:val="00556B09"/>
    <w:rsid w:val="00556B52"/>
    <w:rsid w:val="00556C74"/>
    <w:rsid w:val="00557086"/>
    <w:rsid w:val="00557168"/>
    <w:rsid w:val="00557203"/>
    <w:rsid w:val="0055747F"/>
    <w:rsid w:val="005577B0"/>
    <w:rsid w:val="005578B5"/>
    <w:rsid w:val="005578E4"/>
    <w:rsid w:val="00557B07"/>
    <w:rsid w:val="00557BBB"/>
    <w:rsid w:val="00557C9C"/>
    <w:rsid w:val="00560059"/>
    <w:rsid w:val="00560492"/>
    <w:rsid w:val="005606B7"/>
    <w:rsid w:val="005607BF"/>
    <w:rsid w:val="00560A32"/>
    <w:rsid w:val="00561060"/>
    <w:rsid w:val="00561430"/>
    <w:rsid w:val="005614B8"/>
    <w:rsid w:val="0056195B"/>
    <w:rsid w:val="005619B4"/>
    <w:rsid w:val="00561B53"/>
    <w:rsid w:val="00561C66"/>
    <w:rsid w:val="00561DC4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87E"/>
    <w:rsid w:val="00566A5E"/>
    <w:rsid w:val="00566AD1"/>
    <w:rsid w:val="00566DA0"/>
    <w:rsid w:val="00566FE6"/>
    <w:rsid w:val="00567179"/>
    <w:rsid w:val="005673AE"/>
    <w:rsid w:val="005673BA"/>
    <w:rsid w:val="00567442"/>
    <w:rsid w:val="00567462"/>
    <w:rsid w:val="005675EB"/>
    <w:rsid w:val="00567C81"/>
    <w:rsid w:val="00570159"/>
    <w:rsid w:val="00570345"/>
    <w:rsid w:val="00570B3D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5DA"/>
    <w:rsid w:val="00572823"/>
    <w:rsid w:val="005728F5"/>
    <w:rsid w:val="0057293E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ADD"/>
    <w:rsid w:val="00573D92"/>
    <w:rsid w:val="00573F09"/>
    <w:rsid w:val="00573F52"/>
    <w:rsid w:val="00573F6D"/>
    <w:rsid w:val="005740F9"/>
    <w:rsid w:val="005745EA"/>
    <w:rsid w:val="00574611"/>
    <w:rsid w:val="005746CA"/>
    <w:rsid w:val="00574A0F"/>
    <w:rsid w:val="00574B90"/>
    <w:rsid w:val="00574CEA"/>
    <w:rsid w:val="00574D33"/>
    <w:rsid w:val="00575241"/>
    <w:rsid w:val="0057524B"/>
    <w:rsid w:val="0057547F"/>
    <w:rsid w:val="005754FE"/>
    <w:rsid w:val="00575591"/>
    <w:rsid w:val="00575839"/>
    <w:rsid w:val="0057590C"/>
    <w:rsid w:val="00575B79"/>
    <w:rsid w:val="00575EAE"/>
    <w:rsid w:val="00575EE3"/>
    <w:rsid w:val="00575F94"/>
    <w:rsid w:val="005761C9"/>
    <w:rsid w:val="00576286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578"/>
    <w:rsid w:val="00577583"/>
    <w:rsid w:val="00577832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75A"/>
    <w:rsid w:val="00581916"/>
    <w:rsid w:val="005819DC"/>
    <w:rsid w:val="00581A14"/>
    <w:rsid w:val="00581AAF"/>
    <w:rsid w:val="00581FB9"/>
    <w:rsid w:val="005821DB"/>
    <w:rsid w:val="0058234C"/>
    <w:rsid w:val="0058243B"/>
    <w:rsid w:val="005824E5"/>
    <w:rsid w:val="00582707"/>
    <w:rsid w:val="00582F7E"/>
    <w:rsid w:val="00583485"/>
    <w:rsid w:val="005834A3"/>
    <w:rsid w:val="00583B03"/>
    <w:rsid w:val="00583B16"/>
    <w:rsid w:val="00583C2E"/>
    <w:rsid w:val="00583CB1"/>
    <w:rsid w:val="00583CF9"/>
    <w:rsid w:val="00583D32"/>
    <w:rsid w:val="00583DB3"/>
    <w:rsid w:val="00583EB9"/>
    <w:rsid w:val="00583F74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6F8"/>
    <w:rsid w:val="00585841"/>
    <w:rsid w:val="00585A2B"/>
    <w:rsid w:val="00585B84"/>
    <w:rsid w:val="00585F9E"/>
    <w:rsid w:val="005861B9"/>
    <w:rsid w:val="00586560"/>
    <w:rsid w:val="005867B8"/>
    <w:rsid w:val="0058691F"/>
    <w:rsid w:val="00586ABA"/>
    <w:rsid w:val="00586D37"/>
    <w:rsid w:val="00586ED9"/>
    <w:rsid w:val="00587032"/>
    <w:rsid w:val="005874CD"/>
    <w:rsid w:val="0058753F"/>
    <w:rsid w:val="0058759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1DE"/>
    <w:rsid w:val="0059120C"/>
    <w:rsid w:val="0059122D"/>
    <w:rsid w:val="00591416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A5E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1E8"/>
    <w:rsid w:val="00596263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BD9"/>
    <w:rsid w:val="00597D00"/>
    <w:rsid w:val="00597F53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07"/>
    <w:rsid w:val="005A2C97"/>
    <w:rsid w:val="005A2D1C"/>
    <w:rsid w:val="005A2DB7"/>
    <w:rsid w:val="005A2E8C"/>
    <w:rsid w:val="005A2F91"/>
    <w:rsid w:val="005A32B7"/>
    <w:rsid w:val="005A3386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24"/>
    <w:rsid w:val="005A4735"/>
    <w:rsid w:val="005A49FE"/>
    <w:rsid w:val="005A4AFE"/>
    <w:rsid w:val="005A4B4D"/>
    <w:rsid w:val="005A4B6E"/>
    <w:rsid w:val="005A4B77"/>
    <w:rsid w:val="005A4CEE"/>
    <w:rsid w:val="005A4DA7"/>
    <w:rsid w:val="005A540D"/>
    <w:rsid w:val="005A5412"/>
    <w:rsid w:val="005A548C"/>
    <w:rsid w:val="005A58B4"/>
    <w:rsid w:val="005A5F76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879"/>
    <w:rsid w:val="005A7969"/>
    <w:rsid w:val="005A7A86"/>
    <w:rsid w:val="005A7BB3"/>
    <w:rsid w:val="005A7C57"/>
    <w:rsid w:val="005B00FF"/>
    <w:rsid w:val="005B02CE"/>
    <w:rsid w:val="005B0343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225"/>
    <w:rsid w:val="005B245A"/>
    <w:rsid w:val="005B24C8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919"/>
    <w:rsid w:val="005B3AF5"/>
    <w:rsid w:val="005B3B56"/>
    <w:rsid w:val="005B3B64"/>
    <w:rsid w:val="005B3CE9"/>
    <w:rsid w:val="005B3D9A"/>
    <w:rsid w:val="005B3E24"/>
    <w:rsid w:val="005B3F18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0E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CB3"/>
    <w:rsid w:val="005B5F8D"/>
    <w:rsid w:val="005B64A8"/>
    <w:rsid w:val="005B6585"/>
    <w:rsid w:val="005B677E"/>
    <w:rsid w:val="005B696F"/>
    <w:rsid w:val="005B697B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29"/>
    <w:rsid w:val="005C4991"/>
    <w:rsid w:val="005C4A01"/>
    <w:rsid w:val="005C4BD7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C9"/>
    <w:rsid w:val="005C77EF"/>
    <w:rsid w:val="005C7CE2"/>
    <w:rsid w:val="005C7D27"/>
    <w:rsid w:val="005C7FDF"/>
    <w:rsid w:val="005D008B"/>
    <w:rsid w:val="005D01AE"/>
    <w:rsid w:val="005D01B5"/>
    <w:rsid w:val="005D02E1"/>
    <w:rsid w:val="005D0466"/>
    <w:rsid w:val="005D07DF"/>
    <w:rsid w:val="005D08DD"/>
    <w:rsid w:val="005D0B5C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7E8"/>
    <w:rsid w:val="005D18DE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C21"/>
    <w:rsid w:val="005D2D8E"/>
    <w:rsid w:val="005D2E2B"/>
    <w:rsid w:val="005D3458"/>
    <w:rsid w:val="005D3472"/>
    <w:rsid w:val="005D36EC"/>
    <w:rsid w:val="005D3B32"/>
    <w:rsid w:val="005D3C9D"/>
    <w:rsid w:val="005D3E2C"/>
    <w:rsid w:val="005D438D"/>
    <w:rsid w:val="005D465E"/>
    <w:rsid w:val="005D4893"/>
    <w:rsid w:val="005D4981"/>
    <w:rsid w:val="005D4DA9"/>
    <w:rsid w:val="005D4ED9"/>
    <w:rsid w:val="005D4F41"/>
    <w:rsid w:val="005D50E2"/>
    <w:rsid w:val="005D5332"/>
    <w:rsid w:val="005D5503"/>
    <w:rsid w:val="005D564F"/>
    <w:rsid w:val="005D5679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033"/>
    <w:rsid w:val="005D79B8"/>
    <w:rsid w:val="005D7B1B"/>
    <w:rsid w:val="005D7D4D"/>
    <w:rsid w:val="005E00E2"/>
    <w:rsid w:val="005E027A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C6B"/>
    <w:rsid w:val="005E2F1A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4E17"/>
    <w:rsid w:val="005E51C3"/>
    <w:rsid w:val="005E5773"/>
    <w:rsid w:val="005E5A12"/>
    <w:rsid w:val="005E5A71"/>
    <w:rsid w:val="005E5B33"/>
    <w:rsid w:val="005E6027"/>
    <w:rsid w:val="005E612B"/>
    <w:rsid w:val="005E618D"/>
    <w:rsid w:val="005E61CA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E7D98"/>
    <w:rsid w:val="005F00A9"/>
    <w:rsid w:val="005F0689"/>
    <w:rsid w:val="005F075B"/>
    <w:rsid w:val="005F0C42"/>
    <w:rsid w:val="005F0F8B"/>
    <w:rsid w:val="005F1064"/>
    <w:rsid w:val="005F1123"/>
    <w:rsid w:val="005F1278"/>
    <w:rsid w:val="005F14CA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5B"/>
    <w:rsid w:val="005F2FB8"/>
    <w:rsid w:val="005F3429"/>
    <w:rsid w:val="005F3440"/>
    <w:rsid w:val="005F347B"/>
    <w:rsid w:val="005F3DE5"/>
    <w:rsid w:val="005F3E86"/>
    <w:rsid w:val="005F3E99"/>
    <w:rsid w:val="005F3F9E"/>
    <w:rsid w:val="005F404F"/>
    <w:rsid w:val="005F41D8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7C"/>
    <w:rsid w:val="005F53C3"/>
    <w:rsid w:val="005F53C4"/>
    <w:rsid w:val="005F5442"/>
    <w:rsid w:val="005F55CE"/>
    <w:rsid w:val="005F578D"/>
    <w:rsid w:val="005F59DF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21A"/>
    <w:rsid w:val="005F74ED"/>
    <w:rsid w:val="005F7793"/>
    <w:rsid w:val="005F77F9"/>
    <w:rsid w:val="005F786D"/>
    <w:rsid w:val="005F789A"/>
    <w:rsid w:val="005F7A85"/>
    <w:rsid w:val="005F7B16"/>
    <w:rsid w:val="005F7BF8"/>
    <w:rsid w:val="005F7C53"/>
    <w:rsid w:val="005F7CF8"/>
    <w:rsid w:val="0060009E"/>
    <w:rsid w:val="00600114"/>
    <w:rsid w:val="006001B8"/>
    <w:rsid w:val="00600248"/>
    <w:rsid w:val="00600698"/>
    <w:rsid w:val="00600AE5"/>
    <w:rsid w:val="00600C68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93"/>
    <w:rsid w:val="00601BBB"/>
    <w:rsid w:val="00602179"/>
    <w:rsid w:val="00602192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CB5"/>
    <w:rsid w:val="00605E2D"/>
    <w:rsid w:val="0060623C"/>
    <w:rsid w:val="006062D9"/>
    <w:rsid w:val="0060648F"/>
    <w:rsid w:val="006065B7"/>
    <w:rsid w:val="00606970"/>
    <w:rsid w:val="00606A00"/>
    <w:rsid w:val="00606A53"/>
    <w:rsid w:val="00606AE1"/>
    <w:rsid w:val="00606B89"/>
    <w:rsid w:val="00607120"/>
    <w:rsid w:val="006073CA"/>
    <w:rsid w:val="00607415"/>
    <w:rsid w:val="00607480"/>
    <w:rsid w:val="006078E2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A8"/>
    <w:rsid w:val="006108E2"/>
    <w:rsid w:val="00610948"/>
    <w:rsid w:val="006109A5"/>
    <w:rsid w:val="00610AB2"/>
    <w:rsid w:val="00610BA6"/>
    <w:rsid w:val="00611081"/>
    <w:rsid w:val="006113B6"/>
    <w:rsid w:val="00611519"/>
    <w:rsid w:val="00611843"/>
    <w:rsid w:val="006119D9"/>
    <w:rsid w:val="00611C8D"/>
    <w:rsid w:val="006121B4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82C"/>
    <w:rsid w:val="00613C70"/>
    <w:rsid w:val="00613E48"/>
    <w:rsid w:val="006140AC"/>
    <w:rsid w:val="006141B5"/>
    <w:rsid w:val="006144C0"/>
    <w:rsid w:val="00614570"/>
    <w:rsid w:val="006149BD"/>
    <w:rsid w:val="00614A18"/>
    <w:rsid w:val="00614A1C"/>
    <w:rsid w:val="00614AFB"/>
    <w:rsid w:val="00614C52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9C5"/>
    <w:rsid w:val="00617B41"/>
    <w:rsid w:val="00617DF4"/>
    <w:rsid w:val="00617F1B"/>
    <w:rsid w:val="00620094"/>
    <w:rsid w:val="00620341"/>
    <w:rsid w:val="006204F1"/>
    <w:rsid w:val="00620564"/>
    <w:rsid w:val="0062071B"/>
    <w:rsid w:val="0062076B"/>
    <w:rsid w:val="00620796"/>
    <w:rsid w:val="00620955"/>
    <w:rsid w:val="0062098A"/>
    <w:rsid w:val="00620E1D"/>
    <w:rsid w:val="00620F2C"/>
    <w:rsid w:val="00620FA5"/>
    <w:rsid w:val="006210E3"/>
    <w:rsid w:val="00621781"/>
    <w:rsid w:val="00621A5D"/>
    <w:rsid w:val="00621BFA"/>
    <w:rsid w:val="00621C3F"/>
    <w:rsid w:val="0062209B"/>
    <w:rsid w:val="0062234A"/>
    <w:rsid w:val="00622540"/>
    <w:rsid w:val="006226D6"/>
    <w:rsid w:val="0062292C"/>
    <w:rsid w:val="00622933"/>
    <w:rsid w:val="00622A02"/>
    <w:rsid w:val="00622A8D"/>
    <w:rsid w:val="00622AD3"/>
    <w:rsid w:val="00622B5E"/>
    <w:rsid w:val="00622C62"/>
    <w:rsid w:val="00622FCE"/>
    <w:rsid w:val="006230F8"/>
    <w:rsid w:val="006237CE"/>
    <w:rsid w:val="0062386C"/>
    <w:rsid w:val="00623A46"/>
    <w:rsid w:val="00623C1C"/>
    <w:rsid w:val="00623F20"/>
    <w:rsid w:val="00624345"/>
    <w:rsid w:val="00624403"/>
    <w:rsid w:val="00624500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196"/>
    <w:rsid w:val="00626337"/>
    <w:rsid w:val="0062641A"/>
    <w:rsid w:val="00626574"/>
    <w:rsid w:val="00626618"/>
    <w:rsid w:val="0062675E"/>
    <w:rsid w:val="0062693E"/>
    <w:rsid w:val="00626A98"/>
    <w:rsid w:val="00626B5A"/>
    <w:rsid w:val="00626B76"/>
    <w:rsid w:val="00627184"/>
    <w:rsid w:val="0062747C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2BD"/>
    <w:rsid w:val="0063134C"/>
    <w:rsid w:val="0063165E"/>
    <w:rsid w:val="00631852"/>
    <w:rsid w:val="00631A55"/>
    <w:rsid w:val="00631B03"/>
    <w:rsid w:val="00631C53"/>
    <w:rsid w:val="00631DEC"/>
    <w:rsid w:val="006323E4"/>
    <w:rsid w:val="00632467"/>
    <w:rsid w:val="006327B5"/>
    <w:rsid w:val="006329DE"/>
    <w:rsid w:val="00632CAA"/>
    <w:rsid w:val="00632FF1"/>
    <w:rsid w:val="00633590"/>
    <w:rsid w:val="006336FE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4F60"/>
    <w:rsid w:val="006354AA"/>
    <w:rsid w:val="006354CD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B70"/>
    <w:rsid w:val="00637C52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127"/>
    <w:rsid w:val="00642431"/>
    <w:rsid w:val="006426F2"/>
    <w:rsid w:val="006427AD"/>
    <w:rsid w:val="00642E57"/>
    <w:rsid w:val="00642F97"/>
    <w:rsid w:val="006431DA"/>
    <w:rsid w:val="006436DD"/>
    <w:rsid w:val="00643766"/>
    <w:rsid w:val="00643C9A"/>
    <w:rsid w:val="00643D35"/>
    <w:rsid w:val="00643E5C"/>
    <w:rsid w:val="00643F0D"/>
    <w:rsid w:val="00643FF1"/>
    <w:rsid w:val="006440B2"/>
    <w:rsid w:val="00644354"/>
    <w:rsid w:val="00644CA6"/>
    <w:rsid w:val="00644E8D"/>
    <w:rsid w:val="00644FD5"/>
    <w:rsid w:val="00645069"/>
    <w:rsid w:val="00645243"/>
    <w:rsid w:val="006453EB"/>
    <w:rsid w:val="0064548E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6C7"/>
    <w:rsid w:val="006467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0DEE"/>
    <w:rsid w:val="00650ED0"/>
    <w:rsid w:val="00651159"/>
    <w:rsid w:val="00651264"/>
    <w:rsid w:val="00651289"/>
    <w:rsid w:val="00651313"/>
    <w:rsid w:val="006513C5"/>
    <w:rsid w:val="006514C3"/>
    <w:rsid w:val="006517D9"/>
    <w:rsid w:val="00651BE5"/>
    <w:rsid w:val="00651C2C"/>
    <w:rsid w:val="00651E4F"/>
    <w:rsid w:val="00652571"/>
    <w:rsid w:val="0065257A"/>
    <w:rsid w:val="006526AF"/>
    <w:rsid w:val="00652B76"/>
    <w:rsid w:val="00652C79"/>
    <w:rsid w:val="00652CB3"/>
    <w:rsid w:val="00652FBA"/>
    <w:rsid w:val="0065301E"/>
    <w:rsid w:val="0065304C"/>
    <w:rsid w:val="006530AB"/>
    <w:rsid w:val="00653284"/>
    <w:rsid w:val="006532DC"/>
    <w:rsid w:val="006535BC"/>
    <w:rsid w:val="00653930"/>
    <w:rsid w:val="006542D3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9D"/>
    <w:rsid w:val="006579FB"/>
    <w:rsid w:val="00657F52"/>
    <w:rsid w:val="00657F55"/>
    <w:rsid w:val="0066007E"/>
    <w:rsid w:val="006604D5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6C3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2AC"/>
    <w:rsid w:val="006654B7"/>
    <w:rsid w:val="006656A0"/>
    <w:rsid w:val="006658F8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3D"/>
    <w:rsid w:val="00666D8C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D4E"/>
    <w:rsid w:val="00667DA0"/>
    <w:rsid w:val="00667EE7"/>
    <w:rsid w:val="00667F02"/>
    <w:rsid w:val="00667F33"/>
    <w:rsid w:val="00670022"/>
    <w:rsid w:val="0067005C"/>
    <w:rsid w:val="0067024C"/>
    <w:rsid w:val="0067030A"/>
    <w:rsid w:val="006706BE"/>
    <w:rsid w:val="00670838"/>
    <w:rsid w:val="006708D9"/>
    <w:rsid w:val="00670AB9"/>
    <w:rsid w:val="00670DEB"/>
    <w:rsid w:val="00670F67"/>
    <w:rsid w:val="006715B2"/>
    <w:rsid w:val="006715BF"/>
    <w:rsid w:val="006717B0"/>
    <w:rsid w:val="00671B05"/>
    <w:rsid w:val="00671D61"/>
    <w:rsid w:val="006720D4"/>
    <w:rsid w:val="00672471"/>
    <w:rsid w:val="00672537"/>
    <w:rsid w:val="006729D9"/>
    <w:rsid w:val="00672AF1"/>
    <w:rsid w:val="00672BC4"/>
    <w:rsid w:val="00672BF1"/>
    <w:rsid w:val="00672DD4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81F"/>
    <w:rsid w:val="00675B9C"/>
    <w:rsid w:val="00675C8F"/>
    <w:rsid w:val="00675D39"/>
    <w:rsid w:val="00675EE2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6F06"/>
    <w:rsid w:val="00677171"/>
    <w:rsid w:val="0067747E"/>
    <w:rsid w:val="006776B0"/>
    <w:rsid w:val="0067782D"/>
    <w:rsid w:val="006778BC"/>
    <w:rsid w:val="006779B3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691"/>
    <w:rsid w:val="006807C8"/>
    <w:rsid w:val="0068090B"/>
    <w:rsid w:val="006809FE"/>
    <w:rsid w:val="00680D03"/>
    <w:rsid w:val="00680D6B"/>
    <w:rsid w:val="00680E31"/>
    <w:rsid w:val="00680E9A"/>
    <w:rsid w:val="00680ECB"/>
    <w:rsid w:val="00680F25"/>
    <w:rsid w:val="00680F6D"/>
    <w:rsid w:val="00681003"/>
    <w:rsid w:val="0068128C"/>
    <w:rsid w:val="00681696"/>
    <w:rsid w:val="00681837"/>
    <w:rsid w:val="00681B17"/>
    <w:rsid w:val="00681CF3"/>
    <w:rsid w:val="00681F51"/>
    <w:rsid w:val="00681FC8"/>
    <w:rsid w:val="006820B6"/>
    <w:rsid w:val="0068218C"/>
    <w:rsid w:val="0068229C"/>
    <w:rsid w:val="00682801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DE1"/>
    <w:rsid w:val="00683F60"/>
    <w:rsid w:val="00683FEA"/>
    <w:rsid w:val="00684093"/>
    <w:rsid w:val="006841EC"/>
    <w:rsid w:val="0068426B"/>
    <w:rsid w:val="00684291"/>
    <w:rsid w:val="0068435D"/>
    <w:rsid w:val="00684642"/>
    <w:rsid w:val="00684646"/>
    <w:rsid w:val="00684744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BE7"/>
    <w:rsid w:val="00686F4A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0D1E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3AA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34"/>
    <w:rsid w:val="00695AD3"/>
    <w:rsid w:val="00695B10"/>
    <w:rsid w:val="00695DCF"/>
    <w:rsid w:val="0069632C"/>
    <w:rsid w:val="00696708"/>
    <w:rsid w:val="0069696A"/>
    <w:rsid w:val="00696A00"/>
    <w:rsid w:val="00696CDF"/>
    <w:rsid w:val="00696D7E"/>
    <w:rsid w:val="00696EFB"/>
    <w:rsid w:val="0069708B"/>
    <w:rsid w:val="0069714C"/>
    <w:rsid w:val="006975A8"/>
    <w:rsid w:val="0069764A"/>
    <w:rsid w:val="0069765B"/>
    <w:rsid w:val="0069785D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86"/>
    <w:rsid w:val="006A09AA"/>
    <w:rsid w:val="006A0ADF"/>
    <w:rsid w:val="006A0D2D"/>
    <w:rsid w:val="006A0E0F"/>
    <w:rsid w:val="006A0F18"/>
    <w:rsid w:val="006A0FBB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18"/>
    <w:rsid w:val="006A2440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971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54"/>
    <w:rsid w:val="006A708F"/>
    <w:rsid w:val="006A70A9"/>
    <w:rsid w:val="006A741B"/>
    <w:rsid w:val="006A756E"/>
    <w:rsid w:val="006A77F9"/>
    <w:rsid w:val="006A7903"/>
    <w:rsid w:val="006A7BD2"/>
    <w:rsid w:val="006A7C1A"/>
    <w:rsid w:val="006A7DAF"/>
    <w:rsid w:val="006B033C"/>
    <w:rsid w:val="006B038E"/>
    <w:rsid w:val="006B050E"/>
    <w:rsid w:val="006B0636"/>
    <w:rsid w:val="006B0BC4"/>
    <w:rsid w:val="006B0C71"/>
    <w:rsid w:val="006B0DD5"/>
    <w:rsid w:val="006B105C"/>
    <w:rsid w:val="006B10E8"/>
    <w:rsid w:val="006B1147"/>
    <w:rsid w:val="006B121A"/>
    <w:rsid w:val="006B1442"/>
    <w:rsid w:val="006B148E"/>
    <w:rsid w:val="006B180A"/>
    <w:rsid w:val="006B1916"/>
    <w:rsid w:val="006B1C1E"/>
    <w:rsid w:val="006B1C94"/>
    <w:rsid w:val="006B2080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30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675"/>
    <w:rsid w:val="006B4B7E"/>
    <w:rsid w:val="006B4E32"/>
    <w:rsid w:val="006B4F4C"/>
    <w:rsid w:val="006B5217"/>
    <w:rsid w:val="006B5428"/>
    <w:rsid w:val="006B5A79"/>
    <w:rsid w:val="006B5B69"/>
    <w:rsid w:val="006B5C23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93"/>
    <w:rsid w:val="006B6ACF"/>
    <w:rsid w:val="006B6BFB"/>
    <w:rsid w:val="006B6CD2"/>
    <w:rsid w:val="006B6E09"/>
    <w:rsid w:val="006B6E26"/>
    <w:rsid w:val="006B6E94"/>
    <w:rsid w:val="006B6F91"/>
    <w:rsid w:val="006B7072"/>
    <w:rsid w:val="006B7209"/>
    <w:rsid w:val="006B730D"/>
    <w:rsid w:val="006B735F"/>
    <w:rsid w:val="006B746B"/>
    <w:rsid w:val="006B7A1B"/>
    <w:rsid w:val="006B7A70"/>
    <w:rsid w:val="006B7B1F"/>
    <w:rsid w:val="006B7D0E"/>
    <w:rsid w:val="006C0113"/>
    <w:rsid w:val="006C01F9"/>
    <w:rsid w:val="006C027B"/>
    <w:rsid w:val="006C02AE"/>
    <w:rsid w:val="006C0369"/>
    <w:rsid w:val="006C06C7"/>
    <w:rsid w:val="006C072B"/>
    <w:rsid w:val="006C0768"/>
    <w:rsid w:val="006C076E"/>
    <w:rsid w:val="006C09B5"/>
    <w:rsid w:val="006C09BB"/>
    <w:rsid w:val="006C09C4"/>
    <w:rsid w:val="006C0B2E"/>
    <w:rsid w:val="006C0B66"/>
    <w:rsid w:val="006C0BB5"/>
    <w:rsid w:val="006C0EDD"/>
    <w:rsid w:val="006C0F0B"/>
    <w:rsid w:val="006C100A"/>
    <w:rsid w:val="006C1241"/>
    <w:rsid w:val="006C1242"/>
    <w:rsid w:val="006C12A0"/>
    <w:rsid w:val="006C155D"/>
    <w:rsid w:val="006C1987"/>
    <w:rsid w:val="006C19AB"/>
    <w:rsid w:val="006C19BE"/>
    <w:rsid w:val="006C1C84"/>
    <w:rsid w:val="006C1D4A"/>
    <w:rsid w:val="006C1D76"/>
    <w:rsid w:val="006C2077"/>
    <w:rsid w:val="006C231B"/>
    <w:rsid w:val="006C2465"/>
    <w:rsid w:val="006C24C1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C5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2D7"/>
    <w:rsid w:val="006C72F5"/>
    <w:rsid w:val="006C7416"/>
    <w:rsid w:val="006C7492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044"/>
    <w:rsid w:val="006D1057"/>
    <w:rsid w:val="006D116F"/>
    <w:rsid w:val="006D1249"/>
    <w:rsid w:val="006D1512"/>
    <w:rsid w:val="006D15F0"/>
    <w:rsid w:val="006D17AE"/>
    <w:rsid w:val="006D185A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71"/>
    <w:rsid w:val="006D2BEB"/>
    <w:rsid w:val="006D2C41"/>
    <w:rsid w:val="006D2E0A"/>
    <w:rsid w:val="006D2FAA"/>
    <w:rsid w:val="006D3009"/>
    <w:rsid w:val="006D3154"/>
    <w:rsid w:val="006D32CA"/>
    <w:rsid w:val="006D32E8"/>
    <w:rsid w:val="006D3608"/>
    <w:rsid w:val="006D376F"/>
    <w:rsid w:val="006D38BA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DC1"/>
    <w:rsid w:val="006D6F13"/>
    <w:rsid w:val="006D6F1A"/>
    <w:rsid w:val="006D70F3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87F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237"/>
    <w:rsid w:val="006E33AA"/>
    <w:rsid w:val="006E33B5"/>
    <w:rsid w:val="006E3410"/>
    <w:rsid w:val="006E3658"/>
    <w:rsid w:val="006E3741"/>
    <w:rsid w:val="006E38F2"/>
    <w:rsid w:val="006E3921"/>
    <w:rsid w:val="006E3A4B"/>
    <w:rsid w:val="006E3AC6"/>
    <w:rsid w:val="006E3AE1"/>
    <w:rsid w:val="006E3C77"/>
    <w:rsid w:val="006E3EAF"/>
    <w:rsid w:val="006E4017"/>
    <w:rsid w:val="006E42E5"/>
    <w:rsid w:val="006E43AF"/>
    <w:rsid w:val="006E43C7"/>
    <w:rsid w:val="006E43FF"/>
    <w:rsid w:val="006E4422"/>
    <w:rsid w:val="006E44E8"/>
    <w:rsid w:val="006E47ED"/>
    <w:rsid w:val="006E494F"/>
    <w:rsid w:val="006E4A2C"/>
    <w:rsid w:val="006E4D9E"/>
    <w:rsid w:val="006E4E4B"/>
    <w:rsid w:val="006E5102"/>
    <w:rsid w:val="006E5C1C"/>
    <w:rsid w:val="006E5CD9"/>
    <w:rsid w:val="006E5E7B"/>
    <w:rsid w:val="006E608F"/>
    <w:rsid w:val="006E62AF"/>
    <w:rsid w:val="006E62BE"/>
    <w:rsid w:val="006E6409"/>
    <w:rsid w:val="006E640D"/>
    <w:rsid w:val="006E6698"/>
    <w:rsid w:val="006E66A2"/>
    <w:rsid w:val="006E6896"/>
    <w:rsid w:val="006E699A"/>
    <w:rsid w:val="006E69B1"/>
    <w:rsid w:val="006E6A4A"/>
    <w:rsid w:val="006E6E11"/>
    <w:rsid w:val="006E71DA"/>
    <w:rsid w:val="006E74D4"/>
    <w:rsid w:val="006E754E"/>
    <w:rsid w:val="006E75E3"/>
    <w:rsid w:val="006E7736"/>
    <w:rsid w:val="006E78FF"/>
    <w:rsid w:val="006E7928"/>
    <w:rsid w:val="006E7AA7"/>
    <w:rsid w:val="006E7CA1"/>
    <w:rsid w:val="006E7E62"/>
    <w:rsid w:val="006E7FA2"/>
    <w:rsid w:val="006F0050"/>
    <w:rsid w:val="006F02FA"/>
    <w:rsid w:val="006F03DA"/>
    <w:rsid w:val="006F03F0"/>
    <w:rsid w:val="006F078C"/>
    <w:rsid w:val="006F1264"/>
    <w:rsid w:val="006F149B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5E5B"/>
    <w:rsid w:val="006F5F6A"/>
    <w:rsid w:val="006F60D4"/>
    <w:rsid w:val="006F66B2"/>
    <w:rsid w:val="006F6773"/>
    <w:rsid w:val="006F6816"/>
    <w:rsid w:val="006F6B5F"/>
    <w:rsid w:val="006F6BF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1E8A"/>
    <w:rsid w:val="007024AC"/>
    <w:rsid w:val="00702A9F"/>
    <w:rsid w:val="00702B78"/>
    <w:rsid w:val="00703290"/>
    <w:rsid w:val="007035CF"/>
    <w:rsid w:val="0070370B"/>
    <w:rsid w:val="007037BA"/>
    <w:rsid w:val="0070380A"/>
    <w:rsid w:val="00703B2E"/>
    <w:rsid w:val="00703CF8"/>
    <w:rsid w:val="00703F3D"/>
    <w:rsid w:val="00704231"/>
    <w:rsid w:val="007043E8"/>
    <w:rsid w:val="0070444B"/>
    <w:rsid w:val="00704520"/>
    <w:rsid w:val="0070488D"/>
    <w:rsid w:val="00704890"/>
    <w:rsid w:val="007049C8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024"/>
    <w:rsid w:val="00706117"/>
    <w:rsid w:val="00706252"/>
    <w:rsid w:val="007063BB"/>
    <w:rsid w:val="00706534"/>
    <w:rsid w:val="0070686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A98"/>
    <w:rsid w:val="00707D69"/>
    <w:rsid w:val="00707E39"/>
    <w:rsid w:val="00707F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177"/>
    <w:rsid w:val="0071422C"/>
    <w:rsid w:val="00714304"/>
    <w:rsid w:val="007144FB"/>
    <w:rsid w:val="00714CB7"/>
    <w:rsid w:val="00714CD0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68B"/>
    <w:rsid w:val="00715A96"/>
    <w:rsid w:val="00715B96"/>
    <w:rsid w:val="00715C66"/>
    <w:rsid w:val="00715C73"/>
    <w:rsid w:val="00715D75"/>
    <w:rsid w:val="00715E44"/>
    <w:rsid w:val="00715ED0"/>
    <w:rsid w:val="00715FBE"/>
    <w:rsid w:val="00716351"/>
    <w:rsid w:val="00716415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2FE"/>
    <w:rsid w:val="00717571"/>
    <w:rsid w:val="00717A78"/>
    <w:rsid w:val="00717B70"/>
    <w:rsid w:val="00717CE9"/>
    <w:rsid w:val="00717E3C"/>
    <w:rsid w:val="00717E4A"/>
    <w:rsid w:val="00717E86"/>
    <w:rsid w:val="00717E8E"/>
    <w:rsid w:val="00717FDD"/>
    <w:rsid w:val="007200B9"/>
    <w:rsid w:val="007203E8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2FE4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A34"/>
    <w:rsid w:val="00725188"/>
    <w:rsid w:val="00725535"/>
    <w:rsid w:val="0072560E"/>
    <w:rsid w:val="00725720"/>
    <w:rsid w:val="00726220"/>
    <w:rsid w:val="007263DB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7"/>
    <w:rsid w:val="007272AD"/>
    <w:rsid w:val="0072744A"/>
    <w:rsid w:val="00727845"/>
    <w:rsid w:val="00727B54"/>
    <w:rsid w:val="00727C3E"/>
    <w:rsid w:val="00730376"/>
    <w:rsid w:val="007305A0"/>
    <w:rsid w:val="007305FB"/>
    <w:rsid w:val="00730615"/>
    <w:rsid w:val="007309D5"/>
    <w:rsid w:val="00730A16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272E"/>
    <w:rsid w:val="00732B2C"/>
    <w:rsid w:val="00733240"/>
    <w:rsid w:val="0073350B"/>
    <w:rsid w:val="007338C6"/>
    <w:rsid w:val="00733C2E"/>
    <w:rsid w:val="00733E69"/>
    <w:rsid w:val="00733F30"/>
    <w:rsid w:val="00733FB8"/>
    <w:rsid w:val="0073408A"/>
    <w:rsid w:val="007341DB"/>
    <w:rsid w:val="007343D0"/>
    <w:rsid w:val="00734437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824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63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874"/>
    <w:rsid w:val="007408A4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9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3E42"/>
    <w:rsid w:val="00744097"/>
    <w:rsid w:val="0074414F"/>
    <w:rsid w:val="0074416A"/>
    <w:rsid w:val="00744330"/>
    <w:rsid w:val="00744503"/>
    <w:rsid w:val="0074466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80"/>
    <w:rsid w:val="00745AAA"/>
    <w:rsid w:val="00745C06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F04"/>
    <w:rsid w:val="00746F76"/>
    <w:rsid w:val="007471AB"/>
    <w:rsid w:val="00747354"/>
    <w:rsid w:val="007476FB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7"/>
    <w:rsid w:val="0075430D"/>
    <w:rsid w:val="007543C0"/>
    <w:rsid w:val="00754709"/>
    <w:rsid w:val="0075483B"/>
    <w:rsid w:val="007549A7"/>
    <w:rsid w:val="007549EF"/>
    <w:rsid w:val="00754AD9"/>
    <w:rsid w:val="00754E32"/>
    <w:rsid w:val="00754FD8"/>
    <w:rsid w:val="00755123"/>
    <w:rsid w:val="00755249"/>
    <w:rsid w:val="0075526E"/>
    <w:rsid w:val="007552B4"/>
    <w:rsid w:val="007552C5"/>
    <w:rsid w:val="00755477"/>
    <w:rsid w:val="00755579"/>
    <w:rsid w:val="00755825"/>
    <w:rsid w:val="00755B6A"/>
    <w:rsid w:val="00755BDF"/>
    <w:rsid w:val="00755CEA"/>
    <w:rsid w:val="00755E96"/>
    <w:rsid w:val="007560AC"/>
    <w:rsid w:val="00756177"/>
    <w:rsid w:val="00756233"/>
    <w:rsid w:val="007564C5"/>
    <w:rsid w:val="007565C4"/>
    <w:rsid w:val="007565EE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856"/>
    <w:rsid w:val="00766968"/>
    <w:rsid w:val="00766B20"/>
    <w:rsid w:val="00766BC9"/>
    <w:rsid w:val="007672D6"/>
    <w:rsid w:val="00767427"/>
    <w:rsid w:val="00767486"/>
    <w:rsid w:val="0076760B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09"/>
    <w:rsid w:val="007704E8"/>
    <w:rsid w:val="007705AA"/>
    <w:rsid w:val="007708B1"/>
    <w:rsid w:val="007709FB"/>
    <w:rsid w:val="00770E7F"/>
    <w:rsid w:val="0077106A"/>
    <w:rsid w:val="007711FC"/>
    <w:rsid w:val="007712B5"/>
    <w:rsid w:val="00771418"/>
    <w:rsid w:val="0077184B"/>
    <w:rsid w:val="00771B5D"/>
    <w:rsid w:val="00771C60"/>
    <w:rsid w:val="00772168"/>
    <w:rsid w:val="00772189"/>
    <w:rsid w:val="007721DE"/>
    <w:rsid w:val="007722BE"/>
    <w:rsid w:val="00772693"/>
    <w:rsid w:val="00772863"/>
    <w:rsid w:val="0077290C"/>
    <w:rsid w:val="00772D33"/>
    <w:rsid w:val="00772F4F"/>
    <w:rsid w:val="007732E0"/>
    <w:rsid w:val="00773441"/>
    <w:rsid w:val="0077349C"/>
    <w:rsid w:val="007734E4"/>
    <w:rsid w:val="007739B6"/>
    <w:rsid w:val="00773B22"/>
    <w:rsid w:val="0077413F"/>
    <w:rsid w:val="0077432E"/>
    <w:rsid w:val="00774412"/>
    <w:rsid w:val="00774467"/>
    <w:rsid w:val="00774511"/>
    <w:rsid w:val="00774686"/>
    <w:rsid w:val="00774723"/>
    <w:rsid w:val="00774752"/>
    <w:rsid w:val="007748C5"/>
    <w:rsid w:val="00774D10"/>
    <w:rsid w:val="00774D49"/>
    <w:rsid w:val="00774EB8"/>
    <w:rsid w:val="00774EBE"/>
    <w:rsid w:val="00775281"/>
    <w:rsid w:val="00775438"/>
    <w:rsid w:val="0077551E"/>
    <w:rsid w:val="007757D8"/>
    <w:rsid w:val="00775A5A"/>
    <w:rsid w:val="00775C9F"/>
    <w:rsid w:val="00775E7F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29A"/>
    <w:rsid w:val="00777393"/>
    <w:rsid w:val="007773CD"/>
    <w:rsid w:val="00777407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748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9E"/>
    <w:rsid w:val="00782BB6"/>
    <w:rsid w:val="00782C08"/>
    <w:rsid w:val="00782C66"/>
    <w:rsid w:val="00782EDE"/>
    <w:rsid w:val="00782F39"/>
    <w:rsid w:val="00782FA8"/>
    <w:rsid w:val="00782FAC"/>
    <w:rsid w:val="00783257"/>
    <w:rsid w:val="00783278"/>
    <w:rsid w:val="0078344B"/>
    <w:rsid w:val="0078348F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B30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A26"/>
    <w:rsid w:val="00786CC2"/>
    <w:rsid w:val="00786F2B"/>
    <w:rsid w:val="00787077"/>
    <w:rsid w:val="00787079"/>
    <w:rsid w:val="007872A0"/>
    <w:rsid w:val="00787366"/>
    <w:rsid w:val="0078760C"/>
    <w:rsid w:val="0078760D"/>
    <w:rsid w:val="00787819"/>
    <w:rsid w:val="00787C6A"/>
    <w:rsid w:val="00787DB0"/>
    <w:rsid w:val="00790342"/>
    <w:rsid w:val="0079061E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8C"/>
    <w:rsid w:val="00791F9D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99D"/>
    <w:rsid w:val="00794A7A"/>
    <w:rsid w:val="00794BF3"/>
    <w:rsid w:val="00794C93"/>
    <w:rsid w:val="00794FFB"/>
    <w:rsid w:val="007953E6"/>
    <w:rsid w:val="0079568F"/>
    <w:rsid w:val="00795692"/>
    <w:rsid w:val="007956E5"/>
    <w:rsid w:val="0079574F"/>
    <w:rsid w:val="00795880"/>
    <w:rsid w:val="00795899"/>
    <w:rsid w:val="00795926"/>
    <w:rsid w:val="00795A84"/>
    <w:rsid w:val="00795B29"/>
    <w:rsid w:val="00795BE6"/>
    <w:rsid w:val="00795D5C"/>
    <w:rsid w:val="00795F9A"/>
    <w:rsid w:val="0079600D"/>
    <w:rsid w:val="007961B7"/>
    <w:rsid w:val="00796653"/>
    <w:rsid w:val="00796BDE"/>
    <w:rsid w:val="00796C65"/>
    <w:rsid w:val="00797097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91D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D4B"/>
    <w:rsid w:val="007A1DA3"/>
    <w:rsid w:val="007A1DDE"/>
    <w:rsid w:val="007A22E2"/>
    <w:rsid w:val="007A2365"/>
    <w:rsid w:val="007A2521"/>
    <w:rsid w:val="007A283F"/>
    <w:rsid w:val="007A2847"/>
    <w:rsid w:val="007A2BED"/>
    <w:rsid w:val="007A31E6"/>
    <w:rsid w:val="007A36A4"/>
    <w:rsid w:val="007A3770"/>
    <w:rsid w:val="007A379D"/>
    <w:rsid w:val="007A3996"/>
    <w:rsid w:val="007A3BA2"/>
    <w:rsid w:val="007A3CD6"/>
    <w:rsid w:val="007A3DD1"/>
    <w:rsid w:val="007A3EDC"/>
    <w:rsid w:val="007A40B8"/>
    <w:rsid w:val="007A46AE"/>
    <w:rsid w:val="007A4883"/>
    <w:rsid w:val="007A49BF"/>
    <w:rsid w:val="007A4BE0"/>
    <w:rsid w:val="007A4C09"/>
    <w:rsid w:val="007A4C22"/>
    <w:rsid w:val="007A50BE"/>
    <w:rsid w:val="007A542B"/>
    <w:rsid w:val="007A5504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9B9"/>
    <w:rsid w:val="007A6A96"/>
    <w:rsid w:val="007A6AC6"/>
    <w:rsid w:val="007A6B36"/>
    <w:rsid w:val="007A6C2A"/>
    <w:rsid w:val="007A6E08"/>
    <w:rsid w:val="007A730F"/>
    <w:rsid w:val="007A73AA"/>
    <w:rsid w:val="007A752F"/>
    <w:rsid w:val="007A758E"/>
    <w:rsid w:val="007A75CF"/>
    <w:rsid w:val="007A7602"/>
    <w:rsid w:val="007A767A"/>
    <w:rsid w:val="007A76BF"/>
    <w:rsid w:val="007A78DD"/>
    <w:rsid w:val="007A7959"/>
    <w:rsid w:val="007A7BCF"/>
    <w:rsid w:val="007A7E07"/>
    <w:rsid w:val="007B02BE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6DF"/>
    <w:rsid w:val="007B2BF0"/>
    <w:rsid w:val="007B2D39"/>
    <w:rsid w:val="007B2FA9"/>
    <w:rsid w:val="007B301B"/>
    <w:rsid w:val="007B31E6"/>
    <w:rsid w:val="007B335D"/>
    <w:rsid w:val="007B3483"/>
    <w:rsid w:val="007B361A"/>
    <w:rsid w:val="007B3736"/>
    <w:rsid w:val="007B381C"/>
    <w:rsid w:val="007B3AAB"/>
    <w:rsid w:val="007B3E67"/>
    <w:rsid w:val="007B3ED8"/>
    <w:rsid w:val="007B3EE0"/>
    <w:rsid w:val="007B3FAD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8F8"/>
    <w:rsid w:val="007B4BE2"/>
    <w:rsid w:val="007B4C4B"/>
    <w:rsid w:val="007B4D26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F61"/>
    <w:rsid w:val="007B6117"/>
    <w:rsid w:val="007B62FD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D"/>
    <w:rsid w:val="007C030A"/>
    <w:rsid w:val="007C031C"/>
    <w:rsid w:val="007C03D1"/>
    <w:rsid w:val="007C062B"/>
    <w:rsid w:val="007C0AAC"/>
    <w:rsid w:val="007C0D0D"/>
    <w:rsid w:val="007C0DC5"/>
    <w:rsid w:val="007C1364"/>
    <w:rsid w:val="007C14D5"/>
    <w:rsid w:val="007C14FF"/>
    <w:rsid w:val="007C192D"/>
    <w:rsid w:val="007C2014"/>
    <w:rsid w:val="007C2532"/>
    <w:rsid w:val="007C2877"/>
    <w:rsid w:val="007C28B2"/>
    <w:rsid w:val="007C28D3"/>
    <w:rsid w:val="007C2A45"/>
    <w:rsid w:val="007C2C28"/>
    <w:rsid w:val="007C2CD6"/>
    <w:rsid w:val="007C3061"/>
    <w:rsid w:val="007C32D4"/>
    <w:rsid w:val="007C34D0"/>
    <w:rsid w:val="007C3870"/>
    <w:rsid w:val="007C38A7"/>
    <w:rsid w:val="007C395C"/>
    <w:rsid w:val="007C3B0C"/>
    <w:rsid w:val="007C3B4A"/>
    <w:rsid w:val="007C3C4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5FE"/>
    <w:rsid w:val="007C492B"/>
    <w:rsid w:val="007C4E2E"/>
    <w:rsid w:val="007C5207"/>
    <w:rsid w:val="007C53F2"/>
    <w:rsid w:val="007C5698"/>
    <w:rsid w:val="007C5ACF"/>
    <w:rsid w:val="007C5B3E"/>
    <w:rsid w:val="007C5CAE"/>
    <w:rsid w:val="007C5ED5"/>
    <w:rsid w:val="007C620E"/>
    <w:rsid w:val="007C62BC"/>
    <w:rsid w:val="007C62F3"/>
    <w:rsid w:val="007C65DC"/>
    <w:rsid w:val="007C6B9E"/>
    <w:rsid w:val="007C6F6A"/>
    <w:rsid w:val="007C70B5"/>
    <w:rsid w:val="007C739E"/>
    <w:rsid w:val="007C764E"/>
    <w:rsid w:val="007C7785"/>
    <w:rsid w:val="007C7BE7"/>
    <w:rsid w:val="007C7FAD"/>
    <w:rsid w:val="007D0109"/>
    <w:rsid w:val="007D01AE"/>
    <w:rsid w:val="007D042F"/>
    <w:rsid w:val="007D0460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8B"/>
    <w:rsid w:val="007D17BB"/>
    <w:rsid w:val="007D185E"/>
    <w:rsid w:val="007D18D9"/>
    <w:rsid w:val="007D19A8"/>
    <w:rsid w:val="007D1A2C"/>
    <w:rsid w:val="007D1C34"/>
    <w:rsid w:val="007D1D02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52F"/>
    <w:rsid w:val="007D5867"/>
    <w:rsid w:val="007D5B08"/>
    <w:rsid w:val="007D5FEC"/>
    <w:rsid w:val="007D60A5"/>
    <w:rsid w:val="007D60DD"/>
    <w:rsid w:val="007D611F"/>
    <w:rsid w:val="007D6147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358"/>
    <w:rsid w:val="007D759D"/>
    <w:rsid w:val="007D76F8"/>
    <w:rsid w:val="007D77A7"/>
    <w:rsid w:val="007D781E"/>
    <w:rsid w:val="007D7AC2"/>
    <w:rsid w:val="007D7B68"/>
    <w:rsid w:val="007D7CDC"/>
    <w:rsid w:val="007D7D04"/>
    <w:rsid w:val="007D7E40"/>
    <w:rsid w:val="007E03D1"/>
    <w:rsid w:val="007E0578"/>
    <w:rsid w:val="007E0C49"/>
    <w:rsid w:val="007E0CD3"/>
    <w:rsid w:val="007E0E6D"/>
    <w:rsid w:val="007E1060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92E"/>
    <w:rsid w:val="007E2B63"/>
    <w:rsid w:val="007E2C1C"/>
    <w:rsid w:val="007E2D75"/>
    <w:rsid w:val="007E2E6C"/>
    <w:rsid w:val="007E2EB7"/>
    <w:rsid w:val="007E2F24"/>
    <w:rsid w:val="007E2FF9"/>
    <w:rsid w:val="007E314C"/>
    <w:rsid w:val="007E32E8"/>
    <w:rsid w:val="007E35F5"/>
    <w:rsid w:val="007E36E3"/>
    <w:rsid w:val="007E36E8"/>
    <w:rsid w:val="007E386C"/>
    <w:rsid w:val="007E38F8"/>
    <w:rsid w:val="007E3B34"/>
    <w:rsid w:val="007E3B6D"/>
    <w:rsid w:val="007E3FF2"/>
    <w:rsid w:val="007E411D"/>
    <w:rsid w:val="007E42E9"/>
    <w:rsid w:val="007E42FC"/>
    <w:rsid w:val="007E457C"/>
    <w:rsid w:val="007E4891"/>
    <w:rsid w:val="007E48D0"/>
    <w:rsid w:val="007E4957"/>
    <w:rsid w:val="007E4A65"/>
    <w:rsid w:val="007E4AAF"/>
    <w:rsid w:val="007E4AB3"/>
    <w:rsid w:val="007E4E00"/>
    <w:rsid w:val="007E4E95"/>
    <w:rsid w:val="007E4F0F"/>
    <w:rsid w:val="007E4F8C"/>
    <w:rsid w:val="007E4FC0"/>
    <w:rsid w:val="007E5029"/>
    <w:rsid w:val="007E555C"/>
    <w:rsid w:val="007E5777"/>
    <w:rsid w:val="007E5962"/>
    <w:rsid w:val="007E5B6B"/>
    <w:rsid w:val="007E61CF"/>
    <w:rsid w:val="007E6271"/>
    <w:rsid w:val="007E62AC"/>
    <w:rsid w:val="007E63AD"/>
    <w:rsid w:val="007E6534"/>
    <w:rsid w:val="007E661D"/>
    <w:rsid w:val="007E6781"/>
    <w:rsid w:val="007E6787"/>
    <w:rsid w:val="007E6B8E"/>
    <w:rsid w:val="007E6F26"/>
    <w:rsid w:val="007E6FA2"/>
    <w:rsid w:val="007E73A8"/>
    <w:rsid w:val="007E7484"/>
    <w:rsid w:val="007E7559"/>
    <w:rsid w:val="007E78DE"/>
    <w:rsid w:val="007E79C6"/>
    <w:rsid w:val="007E7AA7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A7B"/>
    <w:rsid w:val="007F1A89"/>
    <w:rsid w:val="007F1C60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3EB1"/>
    <w:rsid w:val="007F40AF"/>
    <w:rsid w:val="007F43C7"/>
    <w:rsid w:val="007F4562"/>
    <w:rsid w:val="007F46E0"/>
    <w:rsid w:val="007F4A8F"/>
    <w:rsid w:val="007F4ACF"/>
    <w:rsid w:val="007F528A"/>
    <w:rsid w:val="007F55C0"/>
    <w:rsid w:val="007F5702"/>
    <w:rsid w:val="007F5768"/>
    <w:rsid w:val="007F58E4"/>
    <w:rsid w:val="007F594A"/>
    <w:rsid w:val="007F5AB8"/>
    <w:rsid w:val="007F5C01"/>
    <w:rsid w:val="007F5CD2"/>
    <w:rsid w:val="007F5D15"/>
    <w:rsid w:val="007F5D86"/>
    <w:rsid w:val="007F5E0B"/>
    <w:rsid w:val="007F5E30"/>
    <w:rsid w:val="007F5EF7"/>
    <w:rsid w:val="007F604F"/>
    <w:rsid w:val="007F6222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BA"/>
    <w:rsid w:val="0080022F"/>
    <w:rsid w:val="0080054E"/>
    <w:rsid w:val="0080090D"/>
    <w:rsid w:val="00800931"/>
    <w:rsid w:val="00800C9D"/>
    <w:rsid w:val="00800F42"/>
    <w:rsid w:val="0080160B"/>
    <w:rsid w:val="0080162E"/>
    <w:rsid w:val="0080186B"/>
    <w:rsid w:val="00801ECB"/>
    <w:rsid w:val="0080205E"/>
    <w:rsid w:val="0080231E"/>
    <w:rsid w:val="0080272C"/>
    <w:rsid w:val="00802769"/>
    <w:rsid w:val="00802A7B"/>
    <w:rsid w:val="00802ACA"/>
    <w:rsid w:val="00802D1E"/>
    <w:rsid w:val="0080305E"/>
    <w:rsid w:val="0080307C"/>
    <w:rsid w:val="00803321"/>
    <w:rsid w:val="00803977"/>
    <w:rsid w:val="0080399A"/>
    <w:rsid w:val="00803A47"/>
    <w:rsid w:val="00803CEF"/>
    <w:rsid w:val="00803DEF"/>
    <w:rsid w:val="008040B2"/>
    <w:rsid w:val="00804175"/>
    <w:rsid w:val="008043F2"/>
    <w:rsid w:val="008044E4"/>
    <w:rsid w:val="008048BF"/>
    <w:rsid w:val="0080499E"/>
    <w:rsid w:val="00804E07"/>
    <w:rsid w:val="00805163"/>
    <w:rsid w:val="008059F6"/>
    <w:rsid w:val="00805A6F"/>
    <w:rsid w:val="00805C4A"/>
    <w:rsid w:val="00805D1D"/>
    <w:rsid w:val="00805D93"/>
    <w:rsid w:val="00806129"/>
    <w:rsid w:val="008063B0"/>
    <w:rsid w:val="00806452"/>
    <w:rsid w:val="00806574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82A"/>
    <w:rsid w:val="00807958"/>
    <w:rsid w:val="00807AC9"/>
    <w:rsid w:val="00807B5A"/>
    <w:rsid w:val="00807C2E"/>
    <w:rsid w:val="00807D68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0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846"/>
    <w:rsid w:val="00812A4F"/>
    <w:rsid w:val="00812BB8"/>
    <w:rsid w:val="00812F12"/>
    <w:rsid w:val="00813066"/>
    <w:rsid w:val="008131BF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5C6C"/>
    <w:rsid w:val="00816227"/>
    <w:rsid w:val="0081631F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807"/>
    <w:rsid w:val="00817A71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503"/>
    <w:rsid w:val="008227BF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7DA"/>
    <w:rsid w:val="00826957"/>
    <w:rsid w:val="00826D63"/>
    <w:rsid w:val="00827324"/>
    <w:rsid w:val="008273A6"/>
    <w:rsid w:val="008274CB"/>
    <w:rsid w:val="0082750F"/>
    <w:rsid w:val="00827BC9"/>
    <w:rsid w:val="00827C2D"/>
    <w:rsid w:val="00827E45"/>
    <w:rsid w:val="00827F14"/>
    <w:rsid w:val="00827F45"/>
    <w:rsid w:val="00827F7C"/>
    <w:rsid w:val="00827F81"/>
    <w:rsid w:val="00830149"/>
    <w:rsid w:val="00830380"/>
    <w:rsid w:val="00830BBC"/>
    <w:rsid w:val="00830BF1"/>
    <w:rsid w:val="00830C14"/>
    <w:rsid w:val="00830CA5"/>
    <w:rsid w:val="00830CCA"/>
    <w:rsid w:val="00831056"/>
    <w:rsid w:val="008311CC"/>
    <w:rsid w:val="008313E4"/>
    <w:rsid w:val="008315B4"/>
    <w:rsid w:val="0083175D"/>
    <w:rsid w:val="0083180C"/>
    <w:rsid w:val="00831B32"/>
    <w:rsid w:val="00831BFE"/>
    <w:rsid w:val="00831FD0"/>
    <w:rsid w:val="00832090"/>
    <w:rsid w:val="008324F4"/>
    <w:rsid w:val="0083270D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7FC"/>
    <w:rsid w:val="00834830"/>
    <w:rsid w:val="0083494E"/>
    <w:rsid w:val="008349E8"/>
    <w:rsid w:val="00834C0E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22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31"/>
    <w:rsid w:val="008414DD"/>
    <w:rsid w:val="008414EF"/>
    <w:rsid w:val="008415F4"/>
    <w:rsid w:val="0084162B"/>
    <w:rsid w:val="00841636"/>
    <w:rsid w:val="00841A8E"/>
    <w:rsid w:val="00841E6E"/>
    <w:rsid w:val="00842436"/>
    <w:rsid w:val="008424CB"/>
    <w:rsid w:val="00842534"/>
    <w:rsid w:val="008425CD"/>
    <w:rsid w:val="008425DD"/>
    <w:rsid w:val="0084261E"/>
    <w:rsid w:val="00842677"/>
    <w:rsid w:val="00842D96"/>
    <w:rsid w:val="00842DAC"/>
    <w:rsid w:val="00842DD0"/>
    <w:rsid w:val="00842E6A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6FF"/>
    <w:rsid w:val="0084473D"/>
    <w:rsid w:val="00844784"/>
    <w:rsid w:val="00844E61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F1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61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6F3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491"/>
    <w:rsid w:val="008559AE"/>
    <w:rsid w:val="00855A0E"/>
    <w:rsid w:val="00855A8F"/>
    <w:rsid w:val="00855E5F"/>
    <w:rsid w:val="0085643B"/>
    <w:rsid w:val="0085663D"/>
    <w:rsid w:val="0085664E"/>
    <w:rsid w:val="00856665"/>
    <w:rsid w:val="0085668C"/>
    <w:rsid w:val="0085675A"/>
    <w:rsid w:val="0085693A"/>
    <w:rsid w:val="00856D46"/>
    <w:rsid w:val="00856E04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753"/>
    <w:rsid w:val="008627C1"/>
    <w:rsid w:val="0086292C"/>
    <w:rsid w:val="00862A8A"/>
    <w:rsid w:val="00862B3A"/>
    <w:rsid w:val="00862C59"/>
    <w:rsid w:val="00862C5F"/>
    <w:rsid w:val="00863089"/>
    <w:rsid w:val="008631C4"/>
    <w:rsid w:val="00863259"/>
    <w:rsid w:val="0086328F"/>
    <w:rsid w:val="00863618"/>
    <w:rsid w:val="00863AB6"/>
    <w:rsid w:val="00863C19"/>
    <w:rsid w:val="00863ED9"/>
    <w:rsid w:val="00864122"/>
    <w:rsid w:val="00864125"/>
    <w:rsid w:val="0086418B"/>
    <w:rsid w:val="00864224"/>
    <w:rsid w:val="008642DB"/>
    <w:rsid w:val="008643B3"/>
    <w:rsid w:val="008644C7"/>
    <w:rsid w:val="008646CA"/>
    <w:rsid w:val="0086471C"/>
    <w:rsid w:val="0086481B"/>
    <w:rsid w:val="00864A67"/>
    <w:rsid w:val="00864AAD"/>
    <w:rsid w:val="00864BAB"/>
    <w:rsid w:val="00864C02"/>
    <w:rsid w:val="00864E4E"/>
    <w:rsid w:val="00865469"/>
    <w:rsid w:val="0086554F"/>
    <w:rsid w:val="008659BC"/>
    <w:rsid w:val="00865A90"/>
    <w:rsid w:val="00865B66"/>
    <w:rsid w:val="008661A5"/>
    <w:rsid w:val="00866595"/>
    <w:rsid w:val="00866BA5"/>
    <w:rsid w:val="00866C69"/>
    <w:rsid w:val="00866D4E"/>
    <w:rsid w:val="00866EED"/>
    <w:rsid w:val="00866F30"/>
    <w:rsid w:val="00866F52"/>
    <w:rsid w:val="0086714E"/>
    <w:rsid w:val="00867512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30"/>
    <w:rsid w:val="0087155F"/>
    <w:rsid w:val="008715CA"/>
    <w:rsid w:val="00871879"/>
    <w:rsid w:val="008719F2"/>
    <w:rsid w:val="00871C01"/>
    <w:rsid w:val="00871D59"/>
    <w:rsid w:val="00871E58"/>
    <w:rsid w:val="00871ECA"/>
    <w:rsid w:val="00871F4D"/>
    <w:rsid w:val="00871F95"/>
    <w:rsid w:val="00872172"/>
    <w:rsid w:val="00872194"/>
    <w:rsid w:val="0087241D"/>
    <w:rsid w:val="00872944"/>
    <w:rsid w:val="008729D1"/>
    <w:rsid w:val="00872BE2"/>
    <w:rsid w:val="00872D3A"/>
    <w:rsid w:val="00872DA7"/>
    <w:rsid w:val="00872E52"/>
    <w:rsid w:val="0087313C"/>
    <w:rsid w:val="008732D9"/>
    <w:rsid w:val="00873370"/>
    <w:rsid w:val="008739D4"/>
    <w:rsid w:val="00873C66"/>
    <w:rsid w:val="00873DC3"/>
    <w:rsid w:val="00873EC7"/>
    <w:rsid w:val="00873FFE"/>
    <w:rsid w:val="0087444F"/>
    <w:rsid w:val="00874701"/>
    <w:rsid w:val="00874729"/>
    <w:rsid w:val="008749E8"/>
    <w:rsid w:val="00874B68"/>
    <w:rsid w:val="00874CB4"/>
    <w:rsid w:val="00874D28"/>
    <w:rsid w:val="008751EB"/>
    <w:rsid w:val="008752E1"/>
    <w:rsid w:val="008753BF"/>
    <w:rsid w:val="0087541D"/>
    <w:rsid w:val="00875A1F"/>
    <w:rsid w:val="00875CDB"/>
    <w:rsid w:val="00876119"/>
    <w:rsid w:val="0087613F"/>
    <w:rsid w:val="008762E1"/>
    <w:rsid w:val="008763EB"/>
    <w:rsid w:val="0087672C"/>
    <w:rsid w:val="0087673B"/>
    <w:rsid w:val="00876CC3"/>
    <w:rsid w:val="00876D13"/>
    <w:rsid w:val="00876DED"/>
    <w:rsid w:val="00876F09"/>
    <w:rsid w:val="00877002"/>
    <w:rsid w:val="00877572"/>
    <w:rsid w:val="0087765E"/>
    <w:rsid w:val="008776A5"/>
    <w:rsid w:val="0087772B"/>
    <w:rsid w:val="00877792"/>
    <w:rsid w:val="00877833"/>
    <w:rsid w:val="00877AE7"/>
    <w:rsid w:val="00877BE6"/>
    <w:rsid w:val="00877E78"/>
    <w:rsid w:val="008800B4"/>
    <w:rsid w:val="00880362"/>
    <w:rsid w:val="0088049A"/>
    <w:rsid w:val="00880584"/>
    <w:rsid w:val="008807BB"/>
    <w:rsid w:val="008807C4"/>
    <w:rsid w:val="008808C5"/>
    <w:rsid w:val="008809BC"/>
    <w:rsid w:val="00880CAF"/>
    <w:rsid w:val="00880DFA"/>
    <w:rsid w:val="00880F3D"/>
    <w:rsid w:val="00881001"/>
    <w:rsid w:val="008813D1"/>
    <w:rsid w:val="0088150D"/>
    <w:rsid w:val="008815B5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B2A"/>
    <w:rsid w:val="00882C1F"/>
    <w:rsid w:val="00882FA9"/>
    <w:rsid w:val="0088323A"/>
    <w:rsid w:val="008832E2"/>
    <w:rsid w:val="008832ED"/>
    <w:rsid w:val="00883438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3EA0"/>
    <w:rsid w:val="00884310"/>
    <w:rsid w:val="00884721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073"/>
    <w:rsid w:val="00887287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A92"/>
    <w:rsid w:val="00890BAB"/>
    <w:rsid w:val="00890E66"/>
    <w:rsid w:val="008911DD"/>
    <w:rsid w:val="00891318"/>
    <w:rsid w:val="008913DC"/>
    <w:rsid w:val="008914CE"/>
    <w:rsid w:val="00891547"/>
    <w:rsid w:val="00891721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AB9"/>
    <w:rsid w:val="00892B84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3F6D"/>
    <w:rsid w:val="008940E7"/>
    <w:rsid w:val="008942F2"/>
    <w:rsid w:val="00894437"/>
    <w:rsid w:val="0089449A"/>
    <w:rsid w:val="00894799"/>
    <w:rsid w:val="008948C4"/>
    <w:rsid w:val="008948F1"/>
    <w:rsid w:val="00894D36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97D"/>
    <w:rsid w:val="008959A0"/>
    <w:rsid w:val="00895BB7"/>
    <w:rsid w:val="0089621A"/>
    <w:rsid w:val="0089639E"/>
    <w:rsid w:val="00896465"/>
    <w:rsid w:val="008964FF"/>
    <w:rsid w:val="008967A4"/>
    <w:rsid w:val="008968DC"/>
    <w:rsid w:val="00896A0C"/>
    <w:rsid w:val="00896AF4"/>
    <w:rsid w:val="00896C64"/>
    <w:rsid w:val="00896E11"/>
    <w:rsid w:val="00896E96"/>
    <w:rsid w:val="00897262"/>
    <w:rsid w:val="008972BA"/>
    <w:rsid w:val="00897341"/>
    <w:rsid w:val="00897795"/>
    <w:rsid w:val="008978FB"/>
    <w:rsid w:val="0089790C"/>
    <w:rsid w:val="00897A49"/>
    <w:rsid w:val="00897A94"/>
    <w:rsid w:val="00897B51"/>
    <w:rsid w:val="00897CB7"/>
    <w:rsid w:val="00897D23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37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09E"/>
    <w:rsid w:val="008A31F6"/>
    <w:rsid w:val="008A352D"/>
    <w:rsid w:val="008A3910"/>
    <w:rsid w:val="008A3922"/>
    <w:rsid w:val="008A3BFB"/>
    <w:rsid w:val="008A3F84"/>
    <w:rsid w:val="008A4330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6D50"/>
    <w:rsid w:val="008A747C"/>
    <w:rsid w:val="008A750B"/>
    <w:rsid w:val="008A7D7A"/>
    <w:rsid w:val="008A7F2D"/>
    <w:rsid w:val="008B0059"/>
    <w:rsid w:val="008B005F"/>
    <w:rsid w:val="008B0062"/>
    <w:rsid w:val="008B01C5"/>
    <w:rsid w:val="008B02FB"/>
    <w:rsid w:val="008B0324"/>
    <w:rsid w:val="008B0430"/>
    <w:rsid w:val="008B04FB"/>
    <w:rsid w:val="008B05F3"/>
    <w:rsid w:val="008B09A3"/>
    <w:rsid w:val="008B0A14"/>
    <w:rsid w:val="008B0D29"/>
    <w:rsid w:val="008B0E78"/>
    <w:rsid w:val="008B0FA6"/>
    <w:rsid w:val="008B10F1"/>
    <w:rsid w:val="008B1156"/>
    <w:rsid w:val="008B169A"/>
    <w:rsid w:val="008B1777"/>
    <w:rsid w:val="008B1A2A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1C4"/>
    <w:rsid w:val="008B3559"/>
    <w:rsid w:val="008B367F"/>
    <w:rsid w:val="008B36E1"/>
    <w:rsid w:val="008B37F1"/>
    <w:rsid w:val="008B3861"/>
    <w:rsid w:val="008B3969"/>
    <w:rsid w:val="008B3A33"/>
    <w:rsid w:val="008B3C3B"/>
    <w:rsid w:val="008B3D31"/>
    <w:rsid w:val="008B403D"/>
    <w:rsid w:val="008B4240"/>
    <w:rsid w:val="008B42D3"/>
    <w:rsid w:val="008B45C9"/>
    <w:rsid w:val="008B46BC"/>
    <w:rsid w:val="008B4BC8"/>
    <w:rsid w:val="008B5055"/>
    <w:rsid w:val="008B52F8"/>
    <w:rsid w:val="008B5468"/>
    <w:rsid w:val="008B56CE"/>
    <w:rsid w:val="008B5804"/>
    <w:rsid w:val="008B5885"/>
    <w:rsid w:val="008B5ACB"/>
    <w:rsid w:val="008B5AD7"/>
    <w:rsid w:val="008B5BA0"/>
    <w:rsid w:val="008B5E12"/>
    <w:rsid w:val="008B5EFA"/>
    <w:rsid w:val="008B61EE"/>
    <w:rsid w:val="008B63B1"/>
    <w:rsid w:val="008B650B"/>
    <w:rsid w:val="008B677F"/>
    <w:rsid w:val="008B6B09"/>
    <w:rsid w:val="008B6D30"/>
    <w:rsid w:val="008B6D6D"/>
    <w:rsid w:val="008B6DD8"/>
    <w:rsid w:val="008B708D"/>
    <w:rsid w:val="008B70C9"/>
    <w:rsid w:val="008B7101"/>
    <w:rsid w:val="008B7177"/>
    <w:rsid w:val="008B7344"/>
    <w:rsid w:val="008B7658"/>
    <w:rsid w:val="008B773E"/>
    <w:rsid w:val="008C062C"/>
    <w:rsid w:val="008C0652"/>
    <w:rsid w:val="008C07B7"/>
    <w:rsid w:val="008C0857"/>
    <w:rsid w:val="008C0A91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37C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5BA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BAA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911"/>
    <w:rsid w:val="008C7D2E"/>
    <w:rsid w:val="008C7D3E"/>
    <w:rsid w:val="008C7EDA"/>
    <w:rsid w:val="008C7F47"/>
    <w:rsid w:val="008C7FC8"/>
    <w:rsid w:val="008D004C"/>
    <w:rsid w:val="008D019E"/>
    <w:rsid w:val="008D047C"/>
    <w:rsid w:val="008D055F"/>
    <w:rsid w:val="008D0565"/>
    <w:rsid w:val="008D05B9"/>
    <w:rsid w:val="008D06F6"/>
    <w:rsid w:val="008D0770"/>
    <w:rsid w:val="008D0820"/>
    <w:rsid w:val="008D0ABD"/>
    <w:rsid w:val="008D0CCA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7B6"/>
    <w:rsid w:val="008D3963"/>
    <w:rsid w:val="008D3996"/>
    <w:rsid w:val="008D39A8"/>
    <w:rsid w:val="008D3B21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5E6"/>
    <w:rsid w:val="008D664C"/>
    <w:rsid w:val="008D679C"/>
    <w:rsid w:val="008D69C8"/>
    <w:rsid w:val="008D6C60"/>
    <w:rsid w:val="008D7222"/>
    <w:rsid w:val="008D7981"/>
    <w:rsid w:val="008D7989"/>
    <w:rsid w:val="008D7A20"/>
    <w:rsid w:val="008D7E66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272"/>
    <w:rsid w:val="008E1511"/>
    <w:rsid w:val="008E166F"/>
    <w:rsid w:val="008E16A6"/>
    <w:rsid w:val="008E1832"/>
    <w:rsid w:val="008E1C50"/>
    <w:rsid w:val="008E1CBF"/>
    <w:rsid w:val="008E1E2D"/>
    <w:rsid w:val="008E1F7A"/>
    <w:rsid w:val="008E214E"/>
    <w:rsid w:val="008E2151"/>
    <w:rsid w:val="008E2349"/>
    <w:rsid w:val="008E279C"/>
    <w:rsid w:val="008E2974"/>
    <w:rsid w:val="008E2A44"/>
    <w:rsid w:val="008E2FC8"/>
    <w:rsid w:val="008E31F6"/>
    <w:rsid w:val="008E320D"/>
    <w:rsid w:val="008E3B21"/>
    <w:rsid w:val="008E3C1A"/>
    <w:rsid w:val="008E3E8D"/>
    <w:rsid w:val="008E3F5B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1AB"/>
    <w:rsid w:val="008E629F"/>
    <w:rsid w:val="008E6372"/>
    <w:rsid w:val="008E64ED"/>
    <w:rsid w:val="008E6523"/>
    <w:rsid w:val="008E654A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857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73"/>
    <w:rsid w:val="008F22A0"/>
    <w:rsid w:val="008F22BD"/>
    <w:rsid w:val="008F25D5"/>
    <w:rsid w:val="008F26C0"/>
    <w:rsid w:val="008F2985"/>
    <w:rsid w:val="008F29B3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80E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087"/>
    <w:rsid w:val="008F7144"/>
    <w:rsid w:val="008F717B"/>
    <w:rsid w:val="008F7CDC"/>
    <w:rsid w:val="008F7E98"/>
    <w:rsid w:val="0090022D"/>
    <w:rsid w:val="00900233"/>
    <w:rsid w:val="009003EB"/>
    <w:rsid w:val="00900485"/>
    <w:rsid w:val="009005A3"/>
    <w:rsid w:val="009005EB"/>
    <w:rsid w:val="009006B9"/>
    <w:rsid w:val="009009EF"/>
    <w:rsid w:val="00900D7E"/>
    <w:rsid w:val="00900EBB"/>
    <w:rsid w:val="009010EC"/>
    <w:rsid w:val="00901108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0F1"/>
    <w:rsid w:val="00906245"/>
    <w:rsid w:val="00906405"/>
    <w:rsid w:val="009067CE"/>
    <w:rsid w:val="0090680E"/>
    <w:rsid w:val="00906A07"/>
    <w:rsid w:val="00906BA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A9E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144B"/>
    <w:rsid w:val="00911699"/>
    <w:rsid w:val="009119E1"/>
    <w:rsid w:val="009119E7"/>
    <w:rsid w:val="00911C23"/>
    <w:rsid w:val="00911DB1"/>
    <w:rsid w:val="00911EC9"/>
    <w:rsid w:val="0091201E"/>
    <w:rsid w:val="009121DF"/>
    <w:rsid w:val="00912231"/>
    <w:rsid w:val="009122D0"/>
    <w:rsid w:val="009123B9"/>
    <w:rsid w:val="00912636"/>
    <w:rsid w:val="009126CD"/>
    <w:rsid w:val="00912CD5"/>
    <w:rsid w:val="00912EAD"/>
    <w:rsid w:val="00912EEE"/>
    <w:rsid w:val="00913433"/>
    <w:rsid w:val="00913498"/>
    <w:rsid w:val="009135A7"/>
    <w:rsid w:val="00913DD7"/>
    <w:rsid w:val="00913DFF"/>
    <w:rsid w:val="00914A03"/>
    <w:rsid w:val="00914AC7"/>
    <w:rsid w:val="00914BF2"/>
    <w:rsid w:val="00914CE0"/>
    <w:rsid w:val="00914D11"/>
    <w:rsid w:val="00914E53"/>
    <w:rsid w:val="00914F63"/>
    <w:rsid w:val="00915280"/>
    <w:rsid w:val="00915350"/>
    <w:rsid w:val="00915595"/>
    <w:rsid w:val="00915626"/>
    <w:rsid w:val="00915ABB"/>
    <w:rsid w:val="00915B21"/>
    <w:rsid w:val="00915E98"/>
    <w:rsid w:val="00915F6D"/>
    <w:rsid w:val="009161C3"/>
    <w:rsid w:val="00916244"/>
    <w:rsid w:val="00916274"/>
    <w:rsid w:val="00916659"/>
    <w:rsid w:val="0091677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33C"/>
    <w:rsid w:val="009177D5"/>
    <w:rsid w:val="00917866"/>
    <w:rsid w:val="00917990"/>
    <w:rsid w:val="00917C5F"/>
    <w:rsid w:val="00920455"/>
    <w:rsid w:val="0092065F"/>
    <w:rsid w:val="0092077E"/>
    <w:rsid w:val="009207D0"/>
    <w:rsid w:val="00920A07"/>
    <w:rsid w:val="00920BC0"/>
    <w:rsid w:val="00921065"/>
    <w:rsid w:val="009215C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A31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C5C"/>
    <w:rsid w:val="00926E5E"/>
    <w:rsid w:val="00926FFB"/>
    <w:rsid w:val="0092719E"/>
    <w:rsid w:val="009271C4"/>
    <w:rsid w:val="009273A2"/>
    <w:rsid w:val="00927635"/>
    <w:rsid w:val="009277A2"/>
    <w:rsid w:val="009278C3"/>
    <w:rsid w:val="00927A47"/>
    <w:rsid w:val="00927A9D"/>
    <w:rsid w:val="00927CB9"/>
    <w:rsid w:val="00927DFD"/>
    <w:rsid w:val="00927E19"/>
    <w:rsid w:val="00927ECE"/>
    <w:rsid w:val="00927F84"/>
    <w:rsid w:val="00927FAC"/>
    <w:rsid w:val="009301E8"/>
    <w:rsid w:val="009303D9"/>
    <w:rsid w:val="00930459"/>
    <w:rsid w:val="00930746"/>
    <w:rsid w:val="00930895"/>
    <w:rsid w:val="00930EB7"/>
    <w:rsid w:val="00930FA1"/>
    <w:rsid w:val="00931016"/>
    <w:rsid w:val="00931188"/>
    <w:rsid w:val="009314DB"/>
    <w:rsid w:val="009315EC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159"/>
    <w:rsid w:val="0093216A"/>
    <w:rsid w:val="009322CE"/>
    <w:rsid w:val="00932438"/>
    <w:rsid w:val="00932614"/>
    <w:rsid w:val="009327CE"/>
    <w:rsid w:val="00932E70"/>
    <w:rsid w:val="00932F6B"/>
    <w:rsid w:val="009334D2"/>
    <w:rsid w:val="009337FE"/>
    <w:rsid w:val="009338DD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A92"/>
    <w:rsid w:val="00934B96"/>
    <w:rsid w:val="00934DC3"/>
    <w:rsid w:val="00934F59"/>
    <w:rsid w:val="009350C9"/>
    <w:rsid w:val="009351B0"/>
    <w:rsid w:val="009351CB"/>
    <w:rsid w:val="009353C3"/>
    <w:rsid w:val="00935AE9"/>
    <w:rsid w:val="00935D1B"/>
    <w:rsid w:val="00935F93"/>
    <w:rsid w:val="00935FF1"/>
    <w:rsid w:val="00936042"/>
    <w:rsid w:val="00936684"/>
    <w:rsid w:val="00936846"/>
    <w:rsid w:val="00936992"/>
    <w:rsid w:val="00936ADF"/>
    <w:rsid w:val="00936B49"/>
    <w:rsid w:val="00936B55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12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9A"/>
    <w:rsid w:val="009444BA"/>
    <w:rsid w:val="009447D9"/>
    <w:rsid w:val="00944A9F"/>
    <w:rsid w:val="00944B39"/>
    <w:rsid w:val="00944B7B"/>
    <w:rsid w:val="00944E1C"/>
    <w:rsid w:val="00944E2C"/>
    <w:rsid w:val="00944EB8"/>
    <w:rsid w:val="0094511A"/>
    <w:rsid w:val="00945264"/>
    <w:rsid w:val="00945295"/>
    <w:rsid w:val="009455D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11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632"/>
    <w:rsid w:val="00947757"/>
    <w:rsid w:val="0094782D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DF"/>
    <w:rsid w:val="009527FE"/>
    <w:rsid w:val="0095280E"/>
    <w:rsid w:val="00952912"/>
    <w:rsid w:val="009529E5"/>
    <w:rsid w:val="00952B1D"/>
    <w:rsid w:val="00952C57"/>
    <w:rsid w:val="00952E16"/>
    <w:rsid w:val="00952F00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85C"/>
    <w:rsid w:val="00956ADC"/>
    <w:rsid w:val="00956BC7"/>
    <w:rsid w:val="00956FB5"/>
    <w:rsid w:val="00957082"/>
    <w:rsid w:val="009572CC"/>
    <w:rsid w:val="009573C6"/>
    <w:rsid w:val="009574CB"/>
    <w:rsid w:val="00957775"/>
    <w:rsid w:val="00957B02"/>
    <w:rsid w:val="00957BC2"/>
    <w:rsid w:val="00957F16"/>
    <w:rsid w:val="00957F1E"/>
    <w:rsid w:val="00957F81"/>
    <w:rsid w:val="009602D8"/>
    <w:rsid w:val="009603C7"/>
    <w:rsid w:val="00960645"/>
    <w:rsid w:val="00960867"/>
    <w:rsid w:val="00960886"/>
    <w:rsid w:val="009610D0"/>
    <w:rsid w:val="0096119C"/>
    <w:rsid w:val="009611C1"/>
    <w:rsid w:val="0096173D"/>
    <w:rsid w:val="00961853"/>
    <w:rsid w:val="0096189C"/>
    <w:rsid w:val="009619A1"/>
    <w:rsid w:val="00961DFC"/>
    <w:rsid w:val="00961FCC"/>
    <w:rsid w:val="00962618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3A8"/>
    <w:rsid w:val="00964774"/>
    <w:rsid w:val="00965016"/>
    <w:rsid w:val="00965400"/>
    <w:rsid w:val="00965493"/>
    <w:rsid w:val="009654B8"/>
    <w:rsid w:val="00965775"/>
    <w:rsid w:val="009659D7"/>
    <w:rsid w:val="00965ABE"/>
    <w:rsid w:val="00965EAB"/>
    <w:rsid w:val="00965EE7"/>
    <w:rsid w:val="0096604D"/>
    <w:rsid w:val="009664DC"/>
    <w:rsid w:val="0096673C"/>
    <w:rsid w:val="00966905"/>
    <w:rsid w:val="009669E9"/>
    <w:rsid w:val="00966BE1"/>
    <w:rsid w:val="00966E04"/>
    <w:rsid w:val="00966F0F"/>
    <w:rsid w:val="00967476"/>
    <w:rsid w:val="00967700"/>
    <w:rsid w:val="00967836"/>
    <w:rsid w:val="00967A92"/>
    <w:rsid w:val="00967B27"/>
    <w:rsid w:val="009704F5"/>
    <w:rsid w:val="009709AD"/>
    <w:rsid w:val="00970B68"/>
    <w:rsid w:val="00970B6B"/>
    <w:rsid w:val="00970BB9"/>
    <w:rsid w:val="00970D20"/>
    <w:rsid w:val="009714A0"/>
    <w:rsid w:val="00971A94"/>
    <w:rsid w:val="00971B64"/>
    <w:rsid w:val="00971ECB"/>
    <w:rsid w:val="00971F1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0C1"/>
    <w:rsid w:val="00973624"/>
    <w:rsid w:val="00973A74"/>
    <w:rsid w:val="00973B61"/>
    <w:rsid w:val="00973C1A"/>
    <w:rsid w:val="009743CD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9B0"/>
    <w:rsid w:val="00975D19"/>
    <w:rsid w:val="00976006"/>
    <w:rsid w:val="00976126"/>
    <w:rsid w:val="009766ED"/>
    <w:rsid w:val="00976DDE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9C9"/>
    <w:rsid w:val="00980B2B"/>
    <w:rsid w:val="00980C4A"/>
    <w:rsid w:val="00980F8A"/>
    <w:rsid w:val="0098133A"/>
    <w:rsid w:val="00981383"/>
    <w:rsid w:val="00981440"/>
    <w:rsid w:val="00981477"/>
    <w:rsid w:val="009814B6"/>
    <w:rsid w:val="009814D2"/>
    <w:rsid w:val="009815B3"/>
    <w:rsid w:val="009815B8"/>
    <w:rsid w:val="0098192E"/>
    <w:rsid w:val="00981B9E"/>
    <w:rsid w:val="00981C52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4D20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6D1"/>
    <w:rsid w:val="009869D7"/>
    <w:rsid w:val="00986F20"/>
    <w:rsid w:val="00986FD8"/>
    <w:rsid w:val="009870DC"/>
    <w:rsid w:val="009870E0"/>
    <w:rsid w:val="00987112"/>
    <w:rsid w:val="00987174"/>
    <w:rsid w:val="009872D7"/>
    <w:rsid w:val="009877CB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07A"/>
    <w:rsid w:val="009962E4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C2B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665"/>
    <w:rsid w:val="009A1A9E"/>
    <w:rsid w:val="009A1C69"/>
    <w:rsid w:val="009A1D19"/>
    <w:rsid w:val="009A1D4D"/>
    <w:rsid w:val="009A1E74"/>
    <w:rsid w:val="009A22AB"/>
    <w:rsid w:val="009A233F"/>
    <w:rsid w:val="009A24AE"/>
    <w:rsid w:val="009A267F"/>
    <w:rsid w:val="009A26A1"/>
    <w:rsid w:val="009A2925"/>
    <w:rsid w:val="009A295C"/>
    <w:rsid w:val="009A2978"/>
    <w:rsid w:val="009A29F8"/>
    <w:rsid w:val="009A2ACC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2CE"/>
    <w:rsid w:val="009A4328"/>
    <w:rsid w:val="009A472A"/>
    <w:rsid w:val="009A49D7"/>
    <w:rsid w:val="009A4BBC"/>
    <w:rsid w:val="009A4CA7"/>
    <w:rsid w:val="009A4CD3"/>
    <w:rsid w:val="009A5386"/>
    <w:rsid w:val="009A569D"/>
    <w:rsid w:val="009A57B8"/>
    <w:rsid w:val="009A5B16"/>
    <w:rsid w:val="009A5C1E"/>
    <w:rsid w:val="009A5D92"/>
    <w:rsid w:val="009A60C4"/>
    <w:rsid w:val="009A6131"/>
    <w:rsid w:val="009A6189"/>
    <w:rsid w:val="009A61F3"/>
    <w:rsid w:val="009A64B2"/>
    <w:rsid w:val="009A661F"/>
    <w:rsid w:val="009A67AB"/>
    <w:rsid w:val="009A67C3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429"/>
    <w:rsid w:val="009B24B6"/>
    <w:rsid w:val="009B26ED"/>
    <w:rsid w:val="009B274C"/>
    <w:rsid w:val="009B2770"/>
    <w:rsid w:val="009B29DA"/>
    <w:rsid w:val="009B2A89"/>
    <w:rsid w:val="009B2B3C"/>
    <w:rsid w:val="009B2B80"/>
    <w:rsid w:val="009B2B9F"/>
    <w:rsid w:val="009B2BC3"/>
    <w:rsid w:val="009B2BF1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1C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28"/>
    <w:rsid w:val="009B70B2"/>
    <w:rsid w:val="009B71F4"/>
    <w:rsid w:val="009B7490"/>
    <w:rsid w:val="009B7681"/>
    <w:rsid w:val="009B77F9"/>
    <w:rsid w:val="009B79F8"/>
    <w:rsid w:val="009B7A56"/>
    <w:rsid w:val="009C036C"/>
    <w:rsid w:val="009C03C5"/>
    <w:rsid w:val="009C0703"/>
    <w:rsid w:val="009C076D"/>
    <w:rsid w:val="009C0A7D"/>
    <w:rsid w:val="009C0B20"/>
    <w:rsid w:val="009C0CFD"/>
    <w:rsid w:val="009C0E8F"/>
    <w:rsid w:val="009C0FC6"/>
    <w:rsid w:val="009C10B5"/>
    <w:rsid w:val="009C14CC"/>
    <w:rsid w:val="009C1639"/>
    <w:rsid w:val="009C170F"/>
    <w:rsid w:val="009C17DB"/>
    <w:rsid w:val="009C1C22"/>
    <w:rsid w:val="009C1FCE"/>
    <w:rsid w:val="009C21E0"/>
    <w:rsid w:val="009C25AB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3BBB"/>
    <w:rsid w:val="009C3D52"/>
    <w:rsid w:val="009C44F2"/>
    <w:rsid w:val="009C451A"/>
    <w:rsid w:val="009C46FE"/>
    <w:rsid w:val="009C499B"/>
    <w:rsid w:val="009C49AB"/>
    <w:rsid w:val="009C4EE8"/>
    <w:rsid w:val="009C51A9"/>
    <w:rsid w:val="009C51BE"/>
    <w:rsid w:val="009C526E"/>
    <w:rsid w:val="009C5486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3F"/>
    <w:rsid w:val="009C6DF7"/>
    <w:rsid w:val="009C6F32"/>
    <w:rsid w:val="009C72B1"/>
    <w:rsid w:val="009C7504"/>
    <w:rsid w:val="009C7642"/>
    <w:rsid w:val="009C7956"/>
    <w:rsid w:val="009C79BC"/>
    <w:rsid w:val="009C7A60"/>
    <w:rsid w:val="009C7B54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251"/>
    <w:rsid w:val="009D16A3"/>
    <w:rsid w:val="009D170B"/>
    <w:rsid w:val="009D182E"/>
    <w:rsid w:val="009D1A93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81C"/>
    <w:rsid w:val="009D4C70"/>
    <w:rsid w:val="009D4D46"/>
    <w:rsid w:val="009D4E38"/>
    <w:rsid w:val="009D51BE"/>
    <w:rsid w:val="009D5328"/>
    <w:rsid w:val="009D5338"/>
    <w:rsid w:val="009D537E"/>
    <w:rsid w:val="009D5607"/>
    <w:rsid w:val="009D5A4E"/>
    <w:rsid w:val="009D5C10"/>
    <w:rsid w:val="009D5E07"/>
    <w:rsid w:val="009D5FA9"/>
    <w:rsid w:val="009D6071"/>
    <w:rsid w:val="009D60E5"/>
    <w:rsid w:val="009D64B4"/>
    <w:rsid w:val="009D663E"/>
    <w:rsid w:val="009D67B1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43E"/>
    <w:rsid w:val="009E0ACB"/>
    <w:rsid w:val="009E0BB7"/>
    <w:rsid w:val="009E0CB6"/>
    <w:rsid w:val="009E0DA8"/>
    <w:rsid w:val="009E0E04"/>
    <w:rsid w:val="009E1249"/>
    <w:rsid w:val="009E17EB"/>
    <w:rsid w:val="009E196C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9B6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0C7"/>
    <w:rsid w:val="009F02D8"/>
    <w:rsid w:val="009F03C7"/>
    <w:rsid w:val="009F0516"/>
    <w:rsid w:val="009F0869"/>
    <w:rsid w:val="009F0986"/>
    <w:rsid w:val="009F0A63"/>
    <w:rsid w:val="009F12BE"/>
    <w:rsid w:val="009F12C8"/>
    <w:rsid w:val="009F184D"/>
    <w:rsid w:val="009F1971"/>
    <w:rsid w:val="009F1C61"/>
    <w:rsid w:val="009F1DB5"/>
    <w:rsid w:val="009F20F6"/>
    <w:rsid w:val="009F22DD"/>
    <w:rsid w:val="009F23BF"/>
    <w:rsid w:val="009F2421"/>
    <w:rsid w:val="009F242A"/>
    <w:rsid w:val="009F2503"/>
    <w:rsid w:val="009F297F"/>
    <w:rsid w:val="009F2BE4"/>
    <w:rsid w:val="009F2C92"/>
    <w:rsid w:val="009F2DC7"/>
    <w:rsid w:val="009F2FC2"/>
    <w:rsid w:val="009F30E8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6B68"/>
    <w:rsid w:val="009F721D"/>
    <w:rsid w:val="009F774F"/>
    <w:rsid w:val="009F7762"/>
    <w:rsid w:val="009F7772"/>
    <w:rsid w:val="009F7801"/>
    <w:rsid w:val="009F79DB"/>
    <w:rsid w:val="009F7A5C"/>
    <w:rsid w:val="009F7B63"/>
    <w:rsid w:val="009F7D3C"/>
    <w:rsid w:val="00A00272"/>
    <w:rsid w:val="00A003AD"/>
    <w:rsid w:val="00A00B77"/>
    <w:rsid w:val="00A00BB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17"/>
    <w:rsid w:val="00A01A84"/>
    <w:rsid w:val="00A01C12"/>
    <w:rsid w:val="00A01E3F"/>
    <w:rsid w:val="00A01E41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E4E"/>
    <w:rsid w:val="00A02FDB"/>
    <w:rsid w:val="00A031E2"/>
    <w:rsid w:val="00A03290"/>
    <w:rsid w:val="00A032BC"/>
    <w:rsid w:val="00A0349F"/>
    <w:rsid w:val="00A0356C"/>
    <w:rsid w:val="00A038AA"/>
    <w:rsid w:val="00A03ADB"/>
    <w:rsid w:val="00A03AED"/>
    <w:rsid w:val="00A03EFA"/>
    <w:rsid w:val="00A04357"/>
    <w:rsid w:val="00A04438"/>
    <w:rsid w:val="00A044EC"/>
    <w:rsid w:val="00A04611"/>
    <w:rsid w:val="00A04674"/>
    <w:rsid w:val="00A04954"/>
    <w:rsid w:val="00A04B3A"/>
    <w:rsid w:val="00A04BAD"/>
    <w:rsid w:val="00A04C9A"/>
    <w:rsid w:val="00A04E3D"/>
    <w:rsid w:val="00A04EA2"/>
    <w:rsid w:val="00A05056"/>
    <w:rsid w:val="00A05543"/>
    <w:rsid w:val="00A05905"/>
    <w:rsid w:val="00A059B7"/>
    <w:rsid w:val="00A059EF"/>
    <w:rsid w:val="00A05A08"/>
    <w:rsid w:val="00A05B19"/>
    <w:rsid w:val="00A05C4E"/>
    <w:rsid w:val="00A05ECC"/>
    <w:rsid w:val="00A06174"/>
    <w:rsid w:val="00A062E3"/>
    <w:rsid w:val="00A064CD"/>
    <w:rsid w:val="00A066F6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02E"/>
    <w:rsid w:val="00A11246"/>
    <w:rsid w:val="00A112B5"/>
    <w:rsid w:val="00A1137E"/>
    <w:rsid w:val="00A1139E"/>
    <w:rsid w:val="00A115E6"/>
    <w:rsid w:val="00A118CD"/>
    <w:rsid w:val="00A119D7"/>
    <w:rsid w:val="00A119E2"/>
    <w:rsid w:val="00A11A6D"/>
    <w:rsid w:val="00A11AAA"/>
    <w:rsid w:val="00A11D22"/>
    <w:rsid w:val="00A11EFC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805"/>
    <w:rsid w:val="00A16AE4"/>
    <w:rsid w:val="00A16B5B"/>
    <w:rsid w:val="00A16F2F"/>
    <w:rsid w:val="00A16F7D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899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5CD9"/>
    <w:rsid w:val="00A25FBF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AE2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13A"/>
    <w:rsid w:val="00A362B4"/>
    <w:rsid w:val="00A362D6"/>
    <w:rsid w:val="00A36381"/>
    <w:rsid w:val="00A36386"/>
    <w:rsid w:val="00A367F2"/>
    <w:rsid w:val="00A3683B"/>
    <w:rsid w:val="00A368F7"/>
    <w:rsid w:val="00A36AFB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44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274"/>
    <w:rsid w:val="00A415FB"/>
    <w:rsid w:val="00A41732"/>
    <w:rsid w:val="00A419BC"/>
    <w:rsid w:val="00A41B22"/>
    <w:rsid w:val="00A41CE0"/>
    <w:rsid w:val="00A41E61"/>
    <w:rsid w:val="00A4230F"/>
    <w:rsid w:val="00A4250C"/>
    <w:rsid w:val="00A429B9"/>
    <w:rsid w:val="00A42FF1"/>
    <w:rsid w:val="00A432F3"/>
    <w:rsid w:val="00A43434"/>
    <w:rsid w:val="00A43ADA"/>
    <w:rsid w:val="00A43C5D"/>
    <w:rsid w:val="00A43C78"/>
    <w:rsid w:val="00A43E4D"/>
    <w:rsid w:val="00A43F2C"/>
    <w:rsid w:val="00A43F64"/>
    <w:rsid w:val="00A43F7E"/>
    <w:rsid w:val="00A4405C"/>
    <w:rsid w:val="00A442BE"/>
    <w:rsid w:val="00A44386"/>
    <w:rsid w:val="00A44536"/>
    <w:rsid w:val="00A445EB"/>
    <w:rsid w:val="00A446FC"/>
    <w:rsid w:val="00A447B0"/>
    <w:rsid w:val="00A44AA2"/>
    <w:rsid w:val="00A44B16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7CE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766"/>
    <w:rsid w:val="00A50F8D"/>
    <w:rsid w:val="00A51268"/>
    <w:rsid w:val="00A51634"/>
    <w:rsid w:val="00A517F2"/>
    <w:rsid w:val="00A51B78"/>
    <w:rsid w:val="00A51D89"/>
    <w:rsid w:val="00A520E3"/>
    <w:rsid w:val="00A52184"/>
    <w:rsid w:val="00A52435"/>
    <w:rsid w:val="00A52894"/>
    <w:rsid w:val="00A528C8"/>
    <w:rsid w:val="00A52AB3"/>
    <w:rsid w:val="00A52B64"/>
    <w:rsid w:val="00A52BE1"/>
    <w:rsid w:val="00A52E9C"/>
    <w:rsid w:val="00A52F36"/>
    <w:rsid w:val="00A530B4"/>
    <w:rsid w:val="00A530DD"/>
    <w:rsid w:val="00A530EF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05D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704"/>
    <w:rsid w:val="00A60905"/>
    <w:rsid w:val="00A6095F"/>
    <w:rsid w:val="00A6098B"/>
    <w:rsid w:val="00A60B1B"/>
    <w:rsid w:val="00A60C56"/>
    <w:rsid w:val="00A60F67"/>
    <w:rsid w:val="00A61030"/>
    <w:rsid w:val="00A610D0"/>
    <w:rsid w:val="00A610F0"/>
    <w:rsid w:val="00A61497"/>
    <w:rsid w:val="00A6152D"/>
    <w:rsid w:val="00A616B1"/>
    <w:rsid w:val="00A616C6"/>
    <w:rsid w:val="00A61A25"/>
    <w:rsid w:val="00A61B19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9B4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38C"/>
    <w:rsid w:val="00A6653E"/>
    <w:rsid w:val="00A666C5"/>
    <w:rsid w:val="00A6700D"/>
    <w:rsid w:val="00A6703E"/>
    <w:rsid w:val="00A6734F"/>
    <w:rsid w:val="00A67367"/>
    <w:rsid w:val="00A676FA"/>
    <w:rsid w:val="00A67833"/>
    <w:rsid w:val="00A679D0"/>
    <w:rsid w:val="00A67A0F"/>
    <w:rsid w:val="00A67B16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0E15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8DA"/>
    <w:rsid w:val="00A7296C"/>
    <w:rsid w:val="00A72BD2"/>
    <w:rsid w:val="00A72BD6"/>
    <w:rsid w:val="00A72CA4"/>
    <w:rsid w:val="00A72CB5"/>
    <w:rsid w:val="00A72D19"/>
    <w:rsid w:val="00A72F50"/>
    <w:rsid w:val="00A72FBA"/>
    <w:rsid w:val="00A736B6"/>
    <w:rsid w:val="00A73792"/>
    <w:rsid w:val="00A737C0"/>
    <w:rsid w:val="00A7385B"/>
    <w:rsid w:val="00A73A60"/>
    <w:rsid w:val="00A73DA4"/>
    <w:rsid w:val="00A73EBC"/>
    <w:rsid w:val="00A73FB5"/>
    <w:rsid w:val="00A73FF6"/>
    <w:rsid w:val="00A74355"/>
    <w:rsid w:val="00A743A8"/>
    <w:rsid w:val="00A7445B"/>
    <w:rsid w:val="00A74461"/>
    <w:rsid w:val="00A74901"/>
    <w:rsid w:val="00A74A62"/>
    <w:rsid w:val="00A74BA4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1C7"/>
    <w:rsid w:val="00A764D0"/>
    <w:rsid w:val="00A76663"/>
    <w:rsid w:val="00A766CE"/>
    <w:rsid w:val="00A768B1"/>
    <w:rsid w:val="00A768CD"/>
    <w:rsid w:val="00A76979"/>
    <w:rsid w:val="00A76BFE"/>
    <w:rsid w:val="00A76FDC"/>
    <w:rsid w:val="00A7722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7D"/>
    <w:rsid w:val="00A8129C"/>
    <w:rsid w:val="00A813DD"/>
    <w:rsid w:val="00A81559"/>
    <w:rsid w:val="00A81701"/>
    <w:rsid w:val="00A81730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9E7"/>
    <w:rsid w:val="00A83A6D"/>
    <w:rsid w:val="00A83A90"/>
    <w:rsid w:val="00A83B24"/>
    <w:rsid w:val="00A8429A"/>
    <w:rsid w:val="00A8433A"/>
    <w:rsid w:val="00A8436C"/>
    <w:rsid w:val="00A846CD"/>
    <w:rsid w:val="00A8472B"/>
    <w:rsid w:val="00A84747"/>
    <w:rsid w:val="00A8494E"/>
    <w:rsid w:val="00A84AD4"/>
    <w:rsid w:val="00A84B2C"/>
    <w:rsid w:val="00A85128"/>
    <w:rsid w:val="00A85352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6E51"/>
    <w:rsid w:val="00A8747F"/>
    <w:rsid w:val="00A877C1"/>
    <w:rsid w:val="00A877F5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371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345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AC4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D3"/>
    <w:rsid w:val="00AA004B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4A3"/>
    <w:rsid w:val="00AA16DA"/>
    <w:rsid w:val="00AA186B"/>
    <w:rsid w:val="00AA1944"/>
    <w:rsid w:val="00AA1A60"/>
    <w:rsid w:val="00AA1AE8"/>
    <w:rsid w:val="00AA1C99"/>
    <w:rsid w:val="00AA1D8A"/>
    <w:rsid w:val="00AA1DFE"/>
    <w:rsid w:val="00AA1E3B"/>
    <w:rsid w:val="00AA1F83"/>
    <w:rsid w:val="00AA210B"/>
    <w:rsid w:val="00AA22E0"/>
    <w:rsid w:val="00AA2343"/>
    <w:rsid w:val="00AA25DE"/>
    <w:rsid w:val="00AA25FB"/>
    <w:rsid w:val="00AA284E"/>
    <w:rsid w:val="00AA28E1"/>
    <w:rsid w:val="00AA2ABA"/>
    <w:rsid w:val="00AA342C"/>
    <w:rsid w:val="00AA3477"/>
    <w:rsid w:val="00AA35DC"/>
    <w:rsid w:val="00AA361A"/>
    <w:rsid w:val="00AA366F"/>
    <w:rsid w:val="00AA3C9F"/>
    <w:rsid w:val="00AA3E42"/>
    <w:rsid w:val="00AA3F9D"/>
    <w:rsid w:val="00AA402D"/>
    <w:rsid w:val="00AA4169"/>
    <w:rsid w:val="00AA41C7"/>
    <w:rsid w:val="00AA43EE"/>
    <w:rsid w:val="00AA470E"/>
    <w:rsid w:val="00AA4A8A"/>
    <w:rsid w:val="00AA4C96"/>
    <w:rsid w:val="00AA4FE4"/>
    <w:rsid w:val="00AA5263"/>
    <w:rsid w:val="00AA540E"/>
    <w:rsid w:val="00AA5417"/>
    <w:rsid w:val="00AA570A"/>
    <w:rsid w:val="00AA57B7"/>
    <w:rsid w:val="00AA584E"/>
    <w:rsid w:val="00AA59A9"/>
    <w:rsid w:val="00AA5C56"/>
    <w:rsid w:val="00AA61A9"/>
    <w:rsid w:val="00AA61C6"/>
    <w:rsid w:val="00AA624A"/>
    <w:rsid w:val="00AA64DA"/>
    <w:rsid w:val="00AA6B35"/>
    <w:rsid w:val="00AA6B6C"/>
    <w:rsid w:val="00AA6B7A"/>
    <w:rsid w:val="00AA6C05"/>
    <w:rsid w:val="00AA6D1A"/>
    <w:rsid w:val="00AA6E41"/>
    <w:rsid w:val="00AA6EDF"/>
    <w:rsid w:val="00AA706A"/>
    <w:rsid w:val="00AA731D"/>
    <w:rsid w:val="00AA7325"/>
    <w:rsid w:val="00AA736C"/>
    <w:rsid w:val="00AA7590"/>
    <w:rsid w:val="00AA76D5"/>
    <w:rsid w:val="00AA7754"/>
    <w:rsid w:val="00AA7782"/>
    <w:rsid w:val="00AA7C03"/>
    <w:rsid w:val="00AA7FB0"/>
    <w:rsid w:val="00AB00A8"/>
    <w:rsid w:val="00AB0127"/>
    <w:rsid w:val="00AB0139"/>
    <w:rsid w:val="00AB0319"/>
    <w:rsid w:val="00AB05CA"/>
    <w:rsid w:val="00AB070D"/>
    <w:rsid w:val="00AB08D7"/>
    <w:rsid w:val="00AB0925"/>
    <w:rsid w:val="00AB0D7D"/>
    <w:rsid w:val="00AB0F32"/>
    <w:rsid w:val="00AB0F6C"/>
    <w:rsid w:val="00AB0F92"/>
    <w:rsid w:val="00AB1596"/>
    <w:rsid w:val="00AB16FB"/>
    <w:rsid w:val="00AB1713"/>
    <w:rsid w:val="00AB1E72"/>
    <w:rsid w:val="00AB212D"/>
    <w:rsid w:val="00AB2412"/>
    <w:rsid w:val="00AB26FC"/>
    <w:rsid w:val="00AB2A42"/>
    <w:rsid w:val="00AB2D80"/>
    <w:rsid w:val="00AB2DF1"/>
    <w:rsid w:val="00AB336D"/>
    <w:rsid w:val="00AB38F7"/>
    <w:rsid w:val="00AB3C9D"/>
    <w:rsid w:val="00AB3F00"/>
    <w:rsid w:val="00AB3FD1"/>
    <w:rsid w:val="00AB4004"/>
    <w:rsid w:val="00AB4044"/>
    <w:rsid w:val="00AB40A0"/>
    <w:rsid w:val="00AB4279"/>
    <w:rsid w:val="00AB43A2"/>
    <w:rsid w:val="00AB44A6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C61"/>
    <w:rsid w:val="00AB5F1E"/>
    <w:rsid w:val="00AB605D"/>
    <w:rsid w:val="00AB62CF"/>
    <w:rsid w:val="00AB63AA"/>
    <w:rsid w:val="00AB6488"/>
    <w:rsid w:val="00AB6552"/>
    <w:rsid w:val="00AB672F"/>
    <w:rsid w:val="00AB6747"/>
    <w:rsid w:val="00AB6824"/>
    <w:rsid w:val="00AB6B2E"/>
    <w:rsid w:val="00AB6C6C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9B"/>
    <w:rsid w:val="00AC08C3"/>
    <w:rsid w:val="00AC09E6"/>
    <w:rsid w:val="00AC0F1A"/>
    <w:rsid w:val="00AC1006"/>
    <w:rsid w:val="00AC1077"/>
    <w:rsid w:val="00AC11B4"/>
    <w:rsid w:val="00AC1361"/>
    <w:rsid w:val="00AC1419"/>
    <w:rsid w:val="00AC158A"/>
    <w:rsid w:val="00AC1676"/>
    <w:rsid w:val="00AC16D0"/>
    <w:rsid w:val="00AC1BB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2BB"/>
    <w:rsid w:val="00AC43B1"/>
    <w:rsid w:val="00AC4402"/>
    <w:rsid w:val="00AC4411"/>
    <w:rsid w:val="00AC46E8"/>
    <w:rsid w:val="00AC492D"/>
    <w:rsid w:val="00AC4AC3"/>
    <w:rsid w:val="00AC4D4C"/>
    <w:rsid w:val="00AC4E21"/>
    <w:rsid w:val="00AC5038"/>
    <w:rsid w:val="00AC54F3"/>
    <w:rsid w:val="00AC5673"/>
    <w:rsid w:val="00AC59CD"/>
    <w:rsid w:val="00AC5A77"/>
    <w:rsid w:val="00AC5AB3"/>
    <w:rsid w:val="00AC5AEE"/>
    <w:rsid w:val="00AC5C7A"/>
    <w:rsid w:val="00AC5D04"/>
    <w:rsid w:val="00AC5F44"/>
    <w:rsid w:val="00AC60D4"/>
    <w:rsid w:val="00AC6218"/>
    <w:rsid w:val="00AC62F2"/>
    <w:rsid w:val="00AC63AF"/>
    <w:rsid w:val="00AC64B4"/>
    <w:rsid w:val="00AC64B5"/>
    <w:rsid w:val="00AC69FA"/>
    <w:rsid w:val="00AC6BC9"/>
    <w:rsid w:val="00AC6D94"/>
    <w:rsid w:val="00AC7265"/>
    <w:rsid w:val="00AC7451"/>
    <w:rsid w:val="00AC74AB"/>
    <w:rsid w:val="00AC7560"/>
    <w:rsid w:val="00AC77AE"/>
    <w:rsid w:val="00AC785E"/>
    <w:rsid w:val="00AC789F"/>
    <w:rsid w:val="00AC7AAF"/>
    <w:rsid w:val="00AD01D3"/>
    <w:rsid w:val="00AD0387"/>
    <w:rsid w:val="00AD0844"/>
    <w:rsid w:val="00AD0A20"/>
    <w:rsid w:val="00AD0C61"/>
    <w:rsid w:val="00AD0D93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5"/>
    <w:rsid w:val="00AD1D39"/>
    <w:rsid w:val="00AD1EA7"/>
    <w:rsid w:val="00AD1EBE"/>
    <w:rsid w:val="00AD220D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389"/>
    <w:rsid w:val="00AD37FE"/>
    <w:rsid w:val="00AD38CB"/>
    <w:rsid w:val="00AD39F5"/>
    <w:rsid w:val="00AD3E71"/>
    <w:rsid w:val="00AD41C2"/>
    <w:rsid w:val="00AD47A7"/>
    <w:rsid w:val="00AD4854"/>
    <w:rsid w:val="00AD4855"/>
    <w:rsid w:val="00AD4968"/>
    <w:rsid w:val="00AD4A52"/>
    <w:rsid w:val="00AD4B39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1DF"/>
    <w:rsid w:val="00AD728E"/>
    <w:rsid w:val="00AD729C"/>
    <w:rsid w:val="00AD747D"/>
    <w:rsid w:val="00AD7531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01E"/>
    <w:rsid w:val="00AE1121"/>
    <w:rsid w:val="00AE172D"/>
    <w:rsid w:val="00AE17D6"/>
    <w:rsid w:val="00AE180A"/>
    <w:rsid w:val="00AE22AE"/>
    <w:rsid w:val="00AE23E2"/>
    <w:rsid w:val="00AE260B"/>
    <w:rsid w:val="00AE2795"/>
    <w:rsid w:val="00AE2842"/>
    <w:rsid w:val="00AE2AAD"/>
    <w:rsid w:val="00AE2B3E"/>
    <w:rsid w:val="00AE2BA8"/>
    <w:rsid w:val="00AE323E"/>
    <w:rsid w:val="00AE3254"/>
    <w:rsid w:val="00AE37EF"/>
    <w:rsid w:val="00AE3945"/>
    <w:rsid w:val="00AE39AD"/>
    <w:rsid w:val="00AE3A62"/>
    <w:rsid w:val="00AE3A6D"/>
    <w:rsid w:val="00AE3A74"/>
    <w:rsid w:val="00AE3BA3"/>
    <w:rsid w:val="00AE3FD0"/>
    <w:rsid w:val="00AE4065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414"/>
    <w:rsid w:val="00AE7842"/>
    <w:rsid w:val="00AE7900"/>
    <w:rsid w:val="00AE7A80"/>
    <w:rsid w:val="00AE7C5B"/>
    <w:rsid w:val="00AE7DA4"/>
    <w:rsid w:val="00AE7E10"/>
    <w:rsid w:val="00AE7F2D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385"/>
    <w:rsid w:val="00AF35D9"/>
    <w:rsid w:val="00AF367B"/>
    <w:rsid w:val="00AF371D"/>
    <w:rsid w:val="00AF3AA0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15F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4E2"/>
    <w:rsid w:val="00AF65E7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294"/>
    <w:rsid w:val="00B0131E"/>
    <w:rsid w:val="00B01345"/>
    <w:rsid w:val="00B013FB"/>
    <w:rsid w:val="00B016FF"/>
    <w:rsid w:val="00B0177D"/>
    <w:rsid w:val="00B0197F"/>
    <w:rsid w:val="00B01B7E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C9A"/>
    <w:rsid w:val="00B03E8F"/>
    <w:rsid w:val="00B03FC9"/>
    <w:rsid w:val="00B0434F"/>
    <w:rsid w:val="00B04495"/>
    <w:rsid w:val="00B044E0"/>
    <w:rsid w:val="00B04523"/>
    <w:rsid w:val="00B0461B"/>
    <w:rsid w:val="00B046E6"/>
    <w:rsid w:val="00B04873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967"/>
    <w:rsid w:val="00B05C57"/>
    <w:rsid w:val="00B05FCD"/>
    <w:rsid w:val="00B061EE"/>
    <w:rsid w:val="00B0666B"/>
    <w:rsid w:val="00B06733"/>
    <w:rsid w:val="00B068B1"/>
    <w:rsid w:val="00B071DB"/>
    <w:rsid w:val="00B079D5"/>
    <w:rsid w:val="00B07BE6"/>
    <w:rsid w:val="00B07EDD"/>
    <w:rsid w:val="00B07FCE"/>
    <w:rsid w:val="00B10004"/>
    <w:rsid w:val="00B10025"/>
    <w:rsid w:val="00B102FA"/>
    <w:rsid w:val="00B10327"/>
    <w:rsid w:val="00B10542"/>
    <w:rsid w:val="00B1071D"/>
    <w:rsid w:val="00B108ED"/>
    <w:rsid w:val="00B109E8"/>
    <w:rsid w:val="00B10B9A"/>
    <w:rsid w:val="00B10BE5"/>
    <w:rsid w:val="00B10D6F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7DD"/>
    <w:rsid w:val="00B11890"/>
    <w:rsid w:val="00B1199B"/>
    <w:rsid w:val="00B11AB0"/>
    <w:rsid w:val="00B11ED2"/>
    <w:rsid w:val="00B1224D"/>
    <w:rsid w:val="00B122B2"/>
    <w:rsid w:val="00B12319"/>
    <w:rsid w:val="00B127B2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E07"/>
    <w:rsid w:val="00B14ED9"/>
    <w:rsid w:val="00B14FAE"/>
    <w:rsid w:val="00B14FD9"/>
    <w:rsid w:val="00B15053"/>
    <w:rsid w:val="00B1543D"/>
    <w:rsid w:val="00B1576D"/>
    <w:rsid w:val="00B1591A"/>
    <w:rsid w:val="00B15B0B"/>
    <w:rsid w:val="00B15BCE"/>
    <w:rsid w:val="00B15E4E"/>
    <w:rsid w:val="00B15F66"/>
    <w:rsid w:val="00B1631B"/>
    <w:rsid w:val="00B16557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0A"/>
    <w:rsid w:val="00B179F9"/>
    <w:rsid w:val="00B17ABC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B5B"/>
    <w:rsid w:val="00B20CFD"/>
    <w:rsid w:val="00B20D54"/>
    <w:rsid w:val="00B20D7C"/>
    <w:rsid w:val="00B213E6"/>
    <w:rsid w:val="00B2140A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6FF"/>
    <w:rsid w:val="00B22911"/>
    <w:rsid w:val="00B22C09"/>
    <w:rsid w:val="00B22F1E"/>
    <w:rsid w:val="00B23278"/>
    <w:rsid w:val="00B232AF"/>
    <w:rsid w:val="00B233C5"/>
    <w:rsid w:val="00B234ED"/>
    <w:rsid w:val="00B23934"/>
    <w:rsid w:val="00B2399B"/>
    <w:rsid w:val="00B23C95"/>
    <w:rsid w:val="00B24488"/>
    <w:rsid w:val="00B2452E"/>
    <w:rsid w:val="00B2455E"/>
    <w:rsid w:val="00B246A7"/>
    <w:rsid w:val="00B24837"/>
    <w:rsid w:val="00B248B1"/>
    <w:rsid w:val="00B2493B"/>
    <w:rsid w:val="00B2494D"/>
    <w:rsid w:val="00B24975"/>
    <w:rsid w:val="00B249F9"/>
    <w:rsid w:val="00B24B56"/>
    <w:rsid w:val="00B24D16"/>
    <w:rsid w:val="00B25118"/>
    <w:rsid w:val="00B25485"/>
    <w:rsid w:val="00B25572"/>
    <w:rsid w:val="00B2562E"/>
    <w:rsid w:val="00B25809"/>
    <w:rsid w:val="00B259A4"/>
    <w:rsid w:val="00B25E08"/>
    <w:rsid w:val="00B25E38"/>
    <w:rsid w:val="00B264F7"/>
    <w:rsid w:val="00B26709"/>
    <w:rsid w:val="00B26B3F"/>
    <w:rsid w:val="00B270CE"/>
    <w:rsid w:val="00B27934"/>
    <w:rsid w:val="00B27B28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D5C"/>
    <w:rsid w:val="00B31F70"/>
    <w:rsid w:val="00B32451"/>
    <w:rsid w:val="00B326D6"/>
    <w:rsid w:val="00B3279C"/>
    <w:rsid w:val="00B32A8D"/>
    <w:rsid w:val="00B32B42"/>
    <w:rsid w:val="00B32B83"/>
    <w:rsid w:val="00B32C1A"/>
    <w:rsid w:val="00B32F3E"/>
    <w:rsid w:val="00B33008"/>
    <w:rsid w:val="00B33106"/>
    <w:rsid w:val="00B336B7"/>
    <w:rsid w:val="00B33835"/>
    <w:rsid w:val="00B338FB"/>
    <w:rsid w:val="00B339C6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443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2E"/>
    <w:rsid w:val="00B37AC3"/>
    <w:rsid w:val="00B37BC0"/>
    <w:rsid w:val="00B37EF4"/>
    <w:rsid w:val="00B4004D"/>
    <w:rsid w:val="00B400D5"/>
    <w:rsid w:val="00B40697"/>
    <w:rsid w:val="00B40D65"/>
    <w:rsid w:val="00B40EDA"/>
    <w:rsid w:val="00B412CF"/>
    <w:rsid w:val="00B41646"/>
    <w:rsid w:val="00B41660"/>
    <w:rsid w:val="00B4195B"/>
    <w:rsid w:val="00B41A5C"/>
    <w:rsid w:val="00B41AC4"/>
    <w:rsid w:val="00B41C2A"/>
    <w:rsid w:val="00B4209B"/>
    <w:rsid w:val="00B42252"/>
    <w:rsid w:val="00B422B1"/>
    <w:rsid w:val="00B422F9"/>
    <w:rsid w:val="00B42383"/>
    <w:rsid w:val="00B424F8"/>
    <w:rsid w:val="00B424FC"/>
    <w:rsid w:val="00B42823"/>
    <w:rsid w:val="00B428C2"/>
    <w:rsid w:val="00B42906"/>
    <w:rsid w:val="00B42909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7DD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8B6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D2"/>
    <w:rsid w:val="00B47EE2"/>
    <w:rsid w:val="00B47F56"/>
    <w:rsid w:val="00B50225"/>
    <w:rsid w:val="00B505A0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C2"/>
    <w:rsid w:val="00B52EDE"/>
    <w:rsid w:val="00B530B4"/>
    <w:rsid w:val="00B5316C"/>
    <w:rsid w:val="00B53240"/>
    <w:rsid w:val="00B53311"/>
    <w:rsid w:val="00B53482"/>
    <w:rsid w:val="00B536CF"/>
    <w:rsid w:val="00B5373F"/>
    <w:rsid w:val="00B5382C"/>
    <w:rsid w:val="00B53882"/>
    <w:rsid w:val="00B538AC"/>
    <w:rsid w:val="00B53DE5"/>
    <w:rsid w:val="00B53F72"/>
    <w:rsid w:val="00B543C5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1B"/>
    <w:rsid w:val="00B5556B"/>
    <w:rsid w:val="00B55643"/>
    <w:rsid w:val="00B5565C"/>
    <w:rsid w:val="00B557AE"/>
    <w:rsid w:val="00B55936"/>
    <w:rsid w:val="00B55A01"/>
    <w:rsid w:val="00B55B6E"/>
    <w:rsid w:val="00B56041"/>
    <w:rsid w:val="00B56620"/>
    <w:rsid w:val="00B566CF"/>
    <w:rsid w:val="00B56760"/>
    <w:rsid w:val="00B56784"/>
    <w:rsid w:val="00B56A98"/>
    <w:rsid w:val="00B56C2A"/>
    <w:rsid w:val="00B56C55"/>
    <w:rsid w:val="00B56CC1"/>
    <w:rsid w:val="00B56D68"/>
    <w:rsid w:val="00B56DE1"/>
    <w:rsid w:val="00B57199"/>
    <w:rsid w:val="00B574CE"/>
    <w:rsid w:val="00B579FC"/>
    <w:rsid w:val="00B57AB7"/>
    <w:rsid w:val="00B57C10"/>
    <w:rsid w:val="00B57DCF"/>
    <w:rsid w:val="00B57F16"/>
    <w:rsid w:val="00B57F2D"/>
    <w:rsid w:val="00B6022A"/>
    <w:rsid w:val="00B60557"/>
    <w:rsid w:val="00B60D4C"/>
    <w:rsid w:val="00B6103E"/>
    <w:rsid w:val="00B6126D"/>
    <w:rsid w:val="00B6187C"/>
    <w:rsid w:val="00B619EF"/>
    <w:rsid w:val="00B61ABC"/>
    <w:rsid w:val="00B61CAD"/>
    <w:rsid w:val="00B61D1D"/>
    <w:rsid w:val="00B61FA1"/>
    <w:rsid w:val="00B62023"/>
    <w:rsid w:val="00B62027"/>
    <w:rsid w:val="00B62074"/>
    <w:rsid w:val="00B6207A"/>
    <w:rsid w:val="00B620BA"/>
    <w:rsid w:val="00B6237D"/>
    <w:rsid w:val="00B62B31"/>
    <w:rsid w:val="00B62B9D"/>
    <w:rsid w:val="00B62E4E"/>
    <w:rsid w:val="00B63024"/>
    <w:rsid w:val="00B63054"/>
    <w:rsid w:val="00B6332F"/>
    <w:rsid w:val="00B634AD"/>
    <w:rsid w:val="00B6353C"/>
    <w:rsid w:val="00B635D5"/>
    <w:rsid w:val="00B6367D"/>
    <w:rsid w:val="00B63736"/>
    <w:rsid w:val="00B6379A"/>
    <w:rsid w:val="00B6393D"/>
    <w:rsid w:val="00B63A45"/>
    <w:rsid w:val="00B63C74"/>
    <w:rsid w:val="00B63DD8"/>
    <w:rsid w:val="00B63E4D"/>
    <w:rsid w:val="00B64045"/>
    <w:rsid w:val="00B644AA"/>
    <w:rsid w:val="00B645A7"/>
    <w:rsid w:val="00B64634"/>
    <w:rsid w:val="00B64ABC"/>
    <w:rsid w:val="00B64BF1"/>
    <w:rsid w:val="00B64C6B"/>
    <w:rsid w:val="00B64F7F"/>
    <w:rsid w:val="00B65099"/>
    <w:rsid w:val="00B65194"/>
    <w:rsid w:val="00B6541A"/>
    <w:rsid w:val="00B65613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A57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CD4"/>
    <w:rsid w:val="00B73E55"/>
    <w:rsid w:val="00B73F9F"/>
    <w:rsid w:val="00B73FF6"/>
    <w:rsid w:val="00B741AC"/>
    <w:rsid w:val="00B7428D"/>
    <w:rsid w:val="00B742B9"/>
    <w:rsid w:val="00B74385"/>
    <w:rsid w:val="00B745B6"/>
    <w:rsid w:val="00B74786"/>
    <w:rsid w:val="00B74864"/>
    <w:rsid w:val="00B74888"/>
    <w:rsid w:val="00B748DB"/>
    <w:rsid w:val="00B749C0"/>
    <w:rsid w:val="00B74BAB"/>
    <w:rsid w:val="00B74BE5"/>
    <w:rsid w:val="00B74C1E"/>
    <w:rsid w:val="00B751E6"/>
    <w:rsid w:val="00B7524F"/>
    <w:rsid w:val="00B75780"/>
    <w:rsid w:val="00B757F9"/>
    <w:rsid w:val="00B759C8"/>
    <w:rsid w:val="00B75B12"/>
    <w:rsid w:val="00B76020"/>
    <w:rsid w:val="00B762F0"/>
    <w:rsid w:val="00B763D6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499"/>
    <w:rsid w:val="00B804DD"/>
    <w:rsid w:val="00B8058C"/>
    <w:rsid w:val="00B8071F"/>
    <w:rsid w:val="00B80AB1"/>
    <w:rsid w:val="00B80E64"/>
    <w:rsid w:val="00B80EDF"/>
    <w:rsid w:val="00B80F3E"/>
    <w:rsid w:val="00B810D0"/>
    <w:rsid w:val="00B8140D"/>
    <w:rsid w:val="00B815E5"/>
    <w:rsid w:val="00B81625"/>
    <w:rsid w:val="00B81C51"/>
    <w:rsid w:val="00B81C5A"/>
    <w:rsid w:val="00B82206"/>
    <w:rsid w:val="00B8226D"/>
    <w:rsid w:val="00B8241E"/>
    <w:rsid w:val="00B824AE"/>
    <w:rsid w:val="00B829D9"/>
    <w:rsid w:val="00B82A2C"/>
    <w:rsid w:val="00B82D37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5"/>
    <w:rsid w:val="00B84FA8"/>
    <w:rsid w:val="00B85058"/>
    <w:rsid w:val="00B851C3"/>
    <w:rsid w:val="00B856C1"/>
    <w:rsid w:val="00B85757"/>
    <w:rsid w:val="00B85792"/>
    <w:rsid w:val="00B85A41"/>
    <w:rsid w:val="00B85E4C"/>
    <w:rsid w:val="00B85F14"/>
    <w:rsid w:val="00B8608C"/>
    <w:rsid w:val="00B860AB"/>
    <w:rsid w:val="00B86173"/>
    <w:rsid w:val="00B861A7"/>
    <w:rsid w:val="00B861DF"/>
    <w:rsid w:val="00B861E8"/>
    <w:rsid w:val="00B8655C"/>
    <w:rsid w:val="00B866AC"/>
    <w:rsid w:val="00B86860"/>
    <w:rsid w:val="00B8686E"/>
    <w:rsid w:val="00B8692A"/>
    <w:rsid w:val="00B86E04"/>
    <w:rsid w:val="00B86E2B"/>
    <w:rsid w:val="00B86F17"/>
    <w:rsid w:val="00B87123"/>
    <w:rsid w:val="00B872C3"/>
    <w:rsid w:val="00B87409"/>
    <w:rsid w:val="00B87645"/>
    <w:rsid w:val="00B87711"/>
    <w:rsid w:val="00B877A1"/>
    <w:rsid w:val="00B878C6"/>
    <w:rsid w:val="00B878D9"/>
    <w:rsid w:val="00B87E2B"/>
    <w:rsid w:val="00B902AA"/>
    <w:rsid w:val="00B903CF"/>
    <w:rsid w:val="00B90795"/>
    <w:rsid w:val="00B90848"/>
    <w:rsid w:val="00B90A97"/>
    <w:rsid w:val="00B90D92"/>
    <w:rsid w:val="00B918FF"/>
    <w:rsid w:val="00B91A5B"/>
    <w:rsid w:val="00B91A7E"/>
    <w:rsid w:val="00B91B25"/>
    <w:rsid w:val="00B91DF3"/>
    <w:rsid w:val="00B92002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2FC"/>
    <w:rsid w:val="00B943F5"/>
    <w:rsid w:val="00B94B8C"/>
    <w:rsid w:val="00B94D84"/>
    <w:rsid w:val="00B94D9C"/>
    <w:rsid w:val="00B95295"/>
    <w:rsid w:val="00B95296"/>
    <w:rsid w:val="00B9536C"/>
    <w:rsid w:val="00B954ED"/>
    <w:rsid w:val="00B95537"/>
    <w:rsid w:val="00B956EE"/>
    <w:rsid w:val="00B95854"/>
    <w:rsid w:val="00B95AC5"/>
    <w:rsid w:val="00B95ACE"/>
    <w:rsid w:val="00B95D4B"/>
    <w:rsid w:val="00B95DB3"/>
    <w:rsid w:val="00B95F51"/>
    <w:rsid w:val="00B960D1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C49"/>
    <w:rsid w:val="00BA0DFB"/>
    <w:rsid w:val="00BA0E21"/>
    <w:rsid w:val="00BA12EA"/>
    <w:rsid w:val="00BA1341"/>
    <w:rsid w:val="00BA1428"/>
    <w:rsid w:val="00BA1D33"/>
    <w:rsid w:val="00BA1E52"/>
    <w:rsid w:val="00BA212B"/>
    <w:rsid w:val="00BA2298"/>
    <w:rsid w:val="00BA2364"/>
    <w:rsid w:val="00BA23B3"/>
    <w:rsid w:val="00BA2471"/>
    <w:rsid w:val="00BA2639"/>
    <w:rsid w:val="00BA26CF"/>
    <w:rsid w:val="00BA28C8"/>
    <w:rsid w:val="00BA292D"/>
    <w:rsid w:val="00BA2D3E"/>
    <w:rsid w:val="00BA2EA4"/>
    <w:rsid w:val="00BA3089"/>
    <w:rsid w:val="00BA3157"/>
    <w:rsid w:val="00BA31D8"/>
    <w:rsid w:val="00BA33B6"/>
    <w:rsid w:val="00BA36C7"/>
    <w:rsid w:val="00BA3BBE"/>
    <w:rsid w:val="00BA3DE2"/>
    <w:rsid w:val="00BA3EF1"/>
    <w:rsid w:val="00BA404C"/>
    <w:rsid w:val="00BA40BD"/>
    <w:rsid w:val="00BA4272"/>
    <w:rsid w:val="00BA44FF"/>
    <w:rsid w:val="00BA45C7"/>
    <w:rsid w:val="00BA4871"/>
    <w:rsid w:val="00BA4A81"/>
    <w:rsid w:val="00BA4EA7"/>
    <w:rsid w:val="00BA506E"/>
    <w:rsid w:val="00BA51A4"/>
    <w:rsid w:val="00BA529F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8C9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8"/>
    <w:rsid w:val="00BA7D4F"/>
    <w:rsid w:val="00BB0362"/>
    <w:rsid w:val="00BB03D7"/>
    <w:rsid w:val="00BB049E"/>
    <w:rsid w:val="00BB07F2"/>
    <w:rsid w:val="00BB0AA1"/>
    <w:rsid w:val="00BB0AEE"/>
    <w:rsid w:val="00BB0D2B"/>
    <w:rsid w:val="00BB1B88"/>
    <w:rsid w:val="00BB1DC4"/>
    <w:rsid w:val="00BB1DC5"/>
    <w:rsid w:val="00BB2120"/>
    <w:rsid w:val="00BB226A"/>
    <w:rsid w:val="00BB293C"/>
    <w:rsid w:val="00BB2B35"/>
    <w:rsid w:val="00BB2BFE"/>
    <w:rsid w:val="00BB2E40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6F19"/>
    <w:rsid w:val="00BB700D"/>
    <w:rsid w:val="00BB7157"/>
    <w:rsid w:val="00BB734A"/>
    <w:rsid w:val="00BB73B8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1D0"/>
    <w:rsid w:val="00BC1278"/>
    <w:rsid w:val="00BC1453"/>
    <w:rsid w:val="00BC149D"/>
    <w:rsid w:val="00BC154F"/>
    <w:rsid w:val="00BC199A"/>
    <w:rsid w:val="00BC1C19"/>
    <w:rsid w:val="00BC1CB0"/>
    <w:rsid w:val="00BC1CEE"/>
    <w:rsid w:val="00BC226C"/>
    <w:rsid w:val="00BC2665"/>
    <w:rsid w:val="00BC2A11"/>
    <w:rsid w:val="00BC2E1F"/>
    <w:rsid w:val="00BC2E41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3FD8"/>
    <w:rsid w:val="00BC409F"/>
    <w:rsid w:val="00BC4105"/>
    <w:rsid w:val="00BC419B"/>
    <w:rsid w:val="00BC41F4"/>
    <w:rsid w:val="00BC456D"/>
    <w:rsid w:val="00BC48AB"/>
    <w:rsid w:val="00BC49DC"/>
    <w:rsid w:val="00BC5197"/>
    <w:rsid w:val="00BC53D5"/>
    <w:rsid w:val="00BC5402"/>
    <w:rsid w:val="00BC548D"/>
    <w:rsid w:val="00BC55B1"/>
    <w:rsid w:val="00BC5964"/>
    <w:rsid w:val="00BC5A35"/>
    <w:rsid w:val="00BC5B69"/>
    <w:rsid w:val="00BC5C98"/>
    <w:rsid w:val="00BC5CC9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8A"/>
    <w:rsid w:val="00BC77D3"/>
    <w:rsid w:val="00BC78C1"/>
    <w:rsid w:val="00BC7A3F"/>
    <w:rsid w:val="00BC7A78"/>
    <w:rsid w:val="00BC7CC9"/>
    <w:rsid w:val="00BC7EDF"/>
    <w:rsid w:val="00BD00FD"/>
    <w:rsid w:val="00BD041C"/>
    <w:rsid w:val="00BD0ACA"/>
    <w:rsid w:val="00BD140F"/>
    <w:rsid w:val="00BD146B"/>
    <w:rsid w:val="00BD15E9"/>
    <w:rsid w:val="00BD163B"/>
    <w:rsid w:val="00BD16C9"/>
    <w:rsid w:val="00BD1E03"/>
    <w:rsid w:val="00BD2011"/>
    <w:rsid w:val="00BD2929"/>
    <w:rsid w:val="00BD2E7C"/>
    <w:rsid w:val="00BD3166"/>
    <w:rsid w:val="00BD3183"/>
    <w:rsid w:val="00BD3376"/>
    <w:rsid w:val="00BD361B"/>
    <w:rsid w:val="00BD3741"/>
    <w:rsid w:val="00BD38C4"/>
    <w:rsid w:val="00BD39DE"/>
    <w:rsid w:val="00BD3B33"/>
    <w:rsid w:val="00BD3CF3"/>
    <w:rsid w:val="00BD3D7E"/>
    <w:rsid w:val="00BD43E0"/>
    <w:rsid w:val="00BD454A"/>
    <w:rsid w:val="00BD4674"/>
    <w:rsid w:val="00BD4946"/>
    <w:rsid w:val="00BD4A82"/>
    <w:rsid w:val="00BD50FC"/>
    <w:rsid w:val="00BD5339"/>
    <w:rsid w:val="00BD5500"/>
    <w:rsid w:val="00BD55B6"/>
    <w:rsid w:val="00BD55FE"/>
    <w:rsid w:val="00BD5942"/>
    <w:rsid w:val="00BD5A52"/>
    <w:rsid w:val="00BD5B37"/>
    <w:rsid w:val="00BD5B4D"/>
    <w:rsid w:val="00BD5D39"/>
    <w:rsid w:val="00BD5D64"/>
    <w:rsid w:val="00BD5EFA"/>
    <w:rsid w:val="00BD6106"/>
    <w:rsid w:val="00BD6208"/>
    <w:rsid w:val="00BD6AB0"/>
    <w:rsid w:val="00BD6B17"/>
    <w:rsid w:val="00BD6B70"/>
    <w:rsid w:val="00BD6D37"/>
    <w:rsid w:val="00BD6DED"/>
    <w:rsid w:val="00BD6E26"/>
    <w:rsid w:val="00BD6EB7"/>
    <w:rsid w:val="00BD6F08"/>
    <w:rsid w:val="00BD6FF2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2F8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19A"/>
    <w:rsid w:val="00BE5301"/>
    <w:rsid w:val="00BE554B"/>
    <w:rsid w:val="00BE5641"/>
    <w:rsid w:val="00BE5C37"/>
    <w:rsid w:val="00BE5E65"/>
    <w:rsid w:val="00BE5E96"/>
    <w:rsid w:val="00BE5FA3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6E"/>
    <w:rsid w:val="00BE6E9C"/>
    <w:rsid w:val="00BE7081"/>
    <w:rsid w:val="00BE7101"/>
    <w:rsid w:val="00BE71A5"/>
    <w:rsid w:val="00BE73CC"/>
    <w:rsid w:val="00BE73DC"/>
    <w:rsid w:val="00BE7A2F"/>
    <w:rsid w:val="00BE7AA7"/>
    <w:rsid w:val="00BE7D6D"/>
    <w:rsid w:val="00BE7E08"/>
    <w:rsid w:val="00BE7F5A"/>
    <w:rsid w:val="00BF001E"/>
    <w:rsid w:val="00BF014C"/>
    <w:rsid w:val="00BF022D"/>
    <w:rsid w:val="00BF0404"/>
    <w:rsid w:val="00BF06EE"/>
    <w:rsid w:val="00BF0927"/>
    <w:rsid w:val="00BF0B34"/>
    <w:rsid w:val="00BF0BF9"/>
    <w:rsid w:val="00BF0E06"/>
    <w:rsid w:val="00BF0E10"/>
    <w:rsid w:val="00BF1383"/>
    <w:rsid w:val="00BF15E8"/>
    <w:rsid w:val="00BF1753"/>
    <w:rsid w:val="00BF183D"/>
    <w:rsid w:val="00BF191C"/>
    <w:rsid w:val="00BF1A39"/>
    <w:rsid w:val="00BF210A"/>
    <w:rsid w:val="00BF2148"/>
    <w:rsid w:val="00BF218A"/>
    <w:rsid w:val="00BF23EA"/>
    <w:rsid w:val="00BF251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273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BD4"/>
    <w:rsid w:val="00BF5F4A"/>
    <w:rsid w:val="00BF5FE5"/>
    <w:rsid w:val="00BF608F"/>
    <w:rsid w:val="00BF630C"/>
    <w:rsid w:val="00BF6680"/>
    <w:rsid w:val="00BF691E"/>
    <w:rsid w:val="00BF69EF"/>
    <w:rsid w:val="00BF6AD9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14"/>
    <w:rsid w:val="00C027A4"/>
    <w:rsid w:val="00C02881"/>
    <w:rsid w:val="00C029A5"/>
    <w:rsid w:val="00C02AF0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62"/>
    <w:rsid w:val="00C059B2"/>
    <w:rsid w:val="00C05DB9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2A9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41F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2A0"/>
    <w:rsid w:val="00C13422"/>
    <w:rsid w:val="00C134DA"/>
    <w:rsid w:val="00C13A18"/>
    <w:rsid w:val="00C13DA2"/>
    <w:rsid w:val="00C13DC7"/>
    <w:rsid w:val="00C13F48"/>
    <w:rsid w:val="00C140DB"/>
    <w:rsid w:val="00C141A9"/>
    <w:rsid w:val="00C142AE"/>
    <w:rsid w:val="00C142C0"/>
    <w:rsid w:val="00C1453F"/>
    <w:rsid w:val="00C14695"/>
    <w:rsid w:val="00C14BA7"/>
    <w:rsid w:val="00C14BD0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222"/>
    <w:rsid w:val="00C173BF"/>
    <w:rsid w:val="00C1748A"/>
    <w:rsid w:val="00C1751B"/>
    <w:rsid w:val="00C177EE"/>
    <w:rsid w:val="00C1787B"/>
    <w:rsid w:val="00C17A8C"/>
    <w:rsid w:val="00C17C65"/>
    <w:rsid w:val="00C17EF3"/>
    <w:rsid w:val="00C17FDF"/>
    <w:rsid w:val="00C20202"/>
    <w:rsid w:val="00C2021B"/>
    <w:rsid w:val="00C2030C"/>
    <w:rsid w:val="00C204C2"/>
    <w:rsid w:val="00C2051F"/>
    <w:rsid w:val="00C207F4"/>
    <w:rsid w:val="00C2097C"/>
    <w:rsid w:val="00C20AF0"/>
    <w:rsid w:val="00C20E64"/>
    <w:rsid w:val="00C20F77"/>
    <w:rsid w:val="00C20FF6"/>
    <w:rsid w:val="00C210E1"/>
    <w:rsid w:val="00C21286"/>
    <w:rsid w:val="00C21314"/>
    <w:rsid w:val="00C21416"/>
    <w:rsid w:val="00C21554"/>
    <w:rsid w:val="00C215DF"/>
    <w:rsid w:val="00C21752"/>
    <w:rsid w:val="00C21954"/>
    <w:rsid w:val="00C21BD0"/>
    <w:rsid w:val="00C21DE6"/>
    <w:rsid w:val="00C22207"/>
    <w:rsid w:val="00C22245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3036"/>
    <w:rsid w:val="00C23145"/>
    <w:rsid w:val="00C23235"/>
    <w:rsid w:val="00C23765"/>
    <w:rsid w:val="00C237B9"/>
    <w:rsid w:val="00C2380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94C"/>
    <w:rsid w:val="00C26104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0CC"/>
    <w:rsid w:val="00C31249"/>
    <w:rsid w:val="00C31253"/>
    <w:rsid w:val="00C31326"/>
    <w:rsid w:val="00C313C1"/>
    <w:rsid w:val="00C31430"/>
    <w:rsid w:val="00C319B0"/>
    <w:rsid w:val="00C31A5D"/>
    <w:rsid w:val="00C31B67"/>
    <w:rsid w:val="00C31BAD"/>
    <w:rsid w:val="00C31C6C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C57"/>
    <w:rsid w:val="00C34E57"/>
    <w:rsid w:val="00C34FFA"/>
    <w:rsid w:val="00C35397"/>
    <w:rsid w:val="00C35688"/>
    <w:rsid w:val="00C35720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79E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B3D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F9B"/>
    <w:rsid w:val="00C40FCA"/>
    <w:rsid w:val="00C41427"/>
    <w:rsid w:val="00C41456"/>
    <w:rsid w:val="00C415E1"/>
    <w:rsid w:val="00C41825"/>
    <w:rsid w:val="00C41844"/>
    <w:rsid w:val="00C41B52"/>
    <w:rsid w:val="00C41DED"/>
    <w:rsid w:val="00C41E58"/>
    <w:rsid w:val="00C421B3"/>
    <w:rsid w:val="00C428C8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306"/>
    <w:rsid w:val="00C444D8"/>
    <w:rsid w:val="00C44542"/>
    <w:rsid w:val="00C44622"/>
    <w:rsid w:val="00C447B7"/>
    <w:rsid w:val="00C44973"/>
    <w:rsid w:val="00C44977"/>
    <w:rsid w:val="00C44AA3"/>
    <w:rsid w:val="00C44F71"/>
    <w:rsid w:val="00C452AC"/>
    <w:rsid w:val="00C45333"/>
    <w:rsid w:val="00C454EC"/>
    <w:rsid w:val="00C45D13"/>
    <w:rsid w:val="00C45D3A"/>
    <w:rsid w:val="00C460A7"/>
    <w:rsid w:val="00C462EF"/>
    <w:rsid w:val="00C46518"/>
    <w:rsid w:val="00C46529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BD6"/>
    <w:rsid w:val="00C51D5C"/>
    <w:rsid w:val="00C52342"/>
    <w:rsid w:val="00C52363"/>
    <w:rsid w:val="00C523D0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1B"/>
    <w:rsid w:val="00C550A9"/>
    <w:rsid w:val="00C550F5"/>
    <w:rsid w:val="00C5516B"/>
    <w:rsid w:val="00C551C8"/>
    <w:rsid w:val="00C5558D"/>
    <w:rsid w:val="00C5584C"/>
    <w:rsid w:val="00C558B1"/>
    <w:rsid w:val="00C5592E"/>
    <w:rsid w:val="00C55DC8"/>
    <w:rsid w:val="00C55DE5"/>
    <w:rsid w:val="00C56096"/>
    <w:rsid w:val="00C562BE"/>
    <w:rsid w:val="00C563C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49"/>
    <w:rsid w:val="00C6009B"/>
    <w:rsid w:val="00C60194"/>
    <w:rsid w:val="00C601FA"/>
    <w:rsid w:val="00C6028F"/>
    <w:rsid w:val="00C604E8"/>
    <w:rsid w:val="00C60542"/>
    <w:rsid w:val="00C60785"/>
    <w:rsid w:val="00C609E5"/>
    <w:rsid w:val="00C60E65"/>
    <w:rsid w:val="00C61054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600"/>
    <w:rsid w:val="00C62868"/>
    <w:rsid w:val="00C6292D"/>
    <w:rsid w:val="00C6296B"/>
    <w:rsid w:val="00C62974"/>
    <w:rsid w:val="00C62AF6"/>
    <w:rsid w:val="00C62B90"/>
    <w:rsid w:val="00C62C05"/>
    <w:rsid w:val="00C62EE4"/>
    <w:rsid w:val="00C62F1A"/>
    <w:rsid w:val="00C62F95"/>
    <w:rsid w:val="00C63303"/>
    <w:rsid w:val="00C63440"/>
    <w:rsid w:val="00C638DD"/>
    <w:rsid w:val="00C63B8C"/>
    <w:rsid w:val="00C63E54"/>
    <w:rsid w:val="00C64041"/>
    <w:rsid w:val="00C642B6"/>
    <w:rsid w:val="00C64487"/>
    <w:rsid w:val="00C645CD"/>
    <w:rsid w:val="00C646A3"/>
    <w:rsid w:val="00C64707"/>
    <w:rsid w:val="00C64965"/>
    <w:rsid w:val="00C64CDB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5AD0"/>
    <w:rsid w:val="00C6601E"/>
    <w:rsid w:val="00C6605D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2B1"/>
    <w:rsid w:val="00C67859"/>
    <w:rsid w:val="00C67914"/>
    <w:rsid w:val="00C67994"/>
    <w:rsid w:val="00C67D57"/>
    <w:rsid w:val="00C67E93"/>
    <w:rsid w:val="00C67FE9"/>
    <w:rsid w:val="00C700C1"/>
    <w:rsid w:val="00C70453"/>
    <w:rsid w:val="00C706F0"/>
    <w:rsid w:val="00C707EB"/>
    <w:rsid w:val="00C70903"/>
    <w:rsid w:val="00C709E6"/>
    <w:rsid w:val="00C70AA7"/>
    <w:rsid w:val="00C70BA3"/>
    <w:rsid w:val="00C70C17"/>
    <w:rsid w:val="00C70DC7"/>
    <w:rsid w:val="00C70E88"/>
    <w:rsid w:val="00C7106F"/>
    <w:rsid w:val="00C71169"/>
    <w:rsid w:val="00C711C0"/>
    <w:rsid w:val="00C714F4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2BD2"/>
    <w:rsid w:val="00C734BD"/>
    <w:rsid w:val="00C73704"/>
    <w:rsid w:val="00C737B0"/>
    <w:rsid w:val="00C743D4"/>
    <w:rsid w:val="00C74776"/>
    <w:rsid w:val="00C747C5"/>
    <w:rsid w:val="00C74817"/>
    <w:rsid w:val="00C74AEA"/>
    <w:rsid w:val="00C74C96"/>
    <w:rsid w:val="00C74CEE"/>
    <w:rsid w:val="00C752DA"/>
    <w:rsid w:val="00C753BC"/>
    <w:rsid w:val="00C755AF"/>
    <w:rsid w:val="00C758B4"/>
    <w:rsid w:val="00C759A1"/>
    <w:rsid w:val="00C75A8B"/>
    <w:rsid w:val="00C75B2C"/>
    <w:rsid w:val="00C75B95"/>
    <w:rsid w:val="00C75D7A"/>
    <w:rsid w:val="00C75E74"/>
    <w:rsid w:val="00C75E84"/>
    <w:rsid w:val="00C75F68"/>
    <w:rsid w:val="00C7631B"/>
    <w:rsid w:val="00C764E7"/>
    <w:rsid w:val="00C766C3"/>
    <w:rsid w:val="00C76BEA"/>
    <w:rsid w:val="00C76ED6"/>
    <w:rsid w:val="00C76F15"/>
    <w:rsid w:val="00C770C9"/>
    <w:rsid w:val="00C771C2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82A"/>
    <w:rsid w:val="00C809DC"/>
    <w:rsid w:val="00C80AC8"/>
    <w:rsid w:val="00C80B08"/>
    <w:rsid w:val="00C80B91"/>
    <w:rsid w:val="00C80C1E"/>
    <w:rsid w:val="00C814FA"/>
    <w:rsid w:val="00C815AB"/>
    <w:rsid w:val="00C81A17"/>
    <w:rsid w:val="00C81E58"/>
    <w:rsid w:val="00C81E76"/>
    <w:rsid w:val="00C81EE6"/>
    <w:rsid w:val="00C81F16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968"/>
    <w:rsid w:val="00C83AC5"/>
    <w:rsid w:val="00C83DB1"/>
    <w:rsid w:val="00C83F3E"/>
    <w:rsid w:val="00C83FB9"/>
    <w:rsid w:val="00C84091"/>
    <w:rsid w:val="00C8498B"/>
    <w:rsid w:val="00C84F65"/>
    <w:rsid w:val="00C85029"/>
    <w:rsid w:val="00C852C2"/>
    <w:rsid w:val="00C85403"/>
    <w:rsid w:val="00C85898"/>
    <w:rsid w:val="00C85A09"/>
    <w:rsid w:val="00C85D8E"/>
    <w:rsid w:val="00C85DD8"/>
    <w:rsid w:val="00C863BB"/>
    <w:rsid w:val="00C86579"/>
    <w:rsid w:val="00C869A1"/>
    <w:rsid w:val="00C869AE"/>
    <w:rsid w:val="00C86A7D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129"/>
    <w:rsid w:val="00C9138F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1AC"/>
    <w:rsid w:val="00C943F7"/>
    <w:rsid w:val="00C94623"/>
    <w:rsid w:val="00C9479C"/>
    <w:rsid w:val="00C94889"/>
    <w:rsid w:val="00C94C56"/>
    <w:rsid w:val="00C94C5C"/>
    <w:rsid w:val="00C94C90"/>
    <w:rsid w:val="00C94CCA"/>
    <w:rsid w:val="00C94F2D"/>
    <w:rsid w:val="00C9510C"/>
    <w:rsid w:val="00C95173"/>
    <w:rsid w:val="00C95207"/>
    <w:rsid w:val="00C953E8"/>
    <w:rsid w:val="00C954C7"/>
    <w:rsid w:val="00C95735"/>
    <w:rsid w:val="00C9578C"/>
    <w:rsid w:val="00C96058"/>
    <w:rsid w:val="00C96209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7290"/>
    <w:rsid w:val="00C97343"/>
    <w:rsid w:val="00C975B6"/>
    <w:rsid w:val="00C975F8"/>
    <w:rsid w:val="00C97811"/>
    <w:rsid w:val="00C978BC"/>
    <w:rsid w:val="00C97A64"/>
    <w:rsid w:val="00C97D10"/>
    <w:rsid w:val="00C97D53"/>
    <w:rsid w:val="00CA02AB"/>
    <w:rsid w:val="00CA030C"/>
    <w:rsid w:val="00CA0364"/>
    <w:rsid w:val="00CA04DE"/>
    <w:rsid w:val="00CA0595"/>
    <w:rsid w:val="00CA084E"/>
    <w:rsid w:val="00CA09A9"/>
    <w:rsid w:val="00CA0B9E"/>
    <w:rsid w:val="00CA0C52"/>
    <w:rsid w:val="00CA0FE8"/>
    <w:rsid w:val="00CA10F9"/>
    <w:rsid w:val="00CA11CB"/>
    <w:rsid w:val="00CA11D5"/>
    <w:rsid w:val="00CA1377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DA8"/>
    <w:rsid w:val="00CA2E45"/>
    <w:rsid w:val="00CA325C"/>
    <w:rsid w:val="00CA3419"/>
    <w:rsid w:val="00CA34CF"/>
    <w:rsid w:val="00CA353F"/>
    <w:rsid w:val="00CA3609"/>
    <w:rsid w:val="00CA38A7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40"/>
    <w:rsid w:val="00CA59E8"/>
    <w:rsid w:val="00CA5C27"/>
    <w:rsid w:val="00CA63A4"/>
    <w:rsid w:val="00CA6421"/>
    <w:rsid w:val="00CA671A"/>
    <w:rsid w:val="00CA676D"/>
    <w:rsid w:val="00CA68A1"/>
    <w:rsid w:val="00CA69D3"/>
    <w:rsid w:val="00CA6B0E"/>
    <w:rsid w:val="00CA6D1E"/>
    <w:rsid w:val="00CA6FF9"/>
    <w:rsid w:val="00CA71F0"/>
    <w:rsid w:val="00CA7422"/>
    <w:rsid w:val="00CA75E5"/>
    <w:rsid w:val="00CA75E7"/>
    <w:rsid w:val="00CA781F"/>
    <w:rsid w:val="00CA79BB"/>
    <w:rsid w:val="00CA7A5A"/>
    <w:rsid w:val="00CA7C84"/>
    <w:rsid w:val="00CA7DD7"/>
    <w:rsid w:val="00CA7F2A"/>
    <w:rsid w:val="00CA7F4B"/>
    <w:rsid w:val="00CB006A"/>
    <w:rsid w:val="00CB018C"/>
    <w:rsid w:val="00CB024D"/>
    <w:rsid w:val="00CB0E83"/>
    <w:rsid w:val="00CB0F20"/>
    <w:rsid w:val="00CB0F41"/>
    <w:rsid w:val="00CB10DA"/>
    <w:rsid w:val="00CB1149"/>
    <w:rsid w:val="00CB11AD"/>
    <w:rsid w:val="00CB1209"/>
    <w:rsid w:val="00CB15C7"/>
    <w:rsid w:val="00CB167E"/>
    <w:rsid w:val="00CB17C6"/>
    <w:rsid w:val="00CB19C0"/>
    <w:rsid w:val="00CB1D63"/>
    <w:rsid w:val="00CB1E1F"/>
    <w:rsid w:val="00CB225F"/>
    <w:rsid w:val="00CB23D2"/>
    <w:rsid w:val="00CB254A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5FD7"/>
    <w:rsid w:val="00CB61D9"/>
    <w:rsid w:val="00CB61EA"/>
    <w:rsid w:val="00CB6394"/>
    <w:rsid w:val="00CB63E7"/>
    <w:rsid w:val="00CB6472"/>
    <w:rsid w:val="00CB680B"/>
    <w:rsid w:val="00CB6B1A"/>
    <w:rsid w:val="00CB6B98"/>
    <w:rsid w:val="00CB6C3B"/>
    <w:rsid w:val="00CB6CB2"/>
    <w:rsid w:val="00CB6F36"/>
    <w:rsid w:val="00CB70CC"/>
    <w:rsid w:val="00CB71C8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7F9"/>
    <w:rsid w:val="00CC0826"/>
    <w:rsid w:val="00CC09FF"/>
    <w:rsid w:val="00CC0A0B"/>
    <w:rsid w:val="00CC0BD9"/>
    <w:rsid w:val="00CC0DD7"/>
    <w:rsid w:val="00CC0E50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AC1"/>
    <w:rsid w:val="00CC1B79"/>
    <w:rsid w:val="00CC1CC1"/>
    <w:rsid w:val="00CC1E88"/>
    <w:rsid w:val="00CC1FB3"/>
    <w:rsid w:val="00CC2076"/>
    <w:rsid w:val="00CC2325"/>
    <w:rsid w:val="00CC24E2"/>
    <w:rsid w:val="00CC250C"/>
    <w:rsid w:val="00CC25CA"/>
    <w:rsid w:val="00CC26D4"/>
    <w:rsid w:val="00CC277C"/>
    <w:rsid w:val="00CC2788"/>
    <w:rsid w:val="00CC2B11"/>
    <w:rsid w:val="00CC2B16"/>
    <w:rsid w:val="00CC2D44"/>
    <w:rsid w:val="00CC2E16"/>
    <w:rsid w:val="00CC2ED9"/>
    <w:rsid w:val="00CC32DB"/>
    <w:rsid w:val="00CC3441"/>
    <w:rsid w:val="00CC373E"/>
    <w:rsid w:val="00CC3BED"/>
    <w:rsid w:val="00CC3F2D"/>
    <w:rsid w:val="00CC477C"/>
    <w:rsid w:val="00CC4B10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1F9"/>
    <w:rsid w:val="00CC64F5"/>
    <w:rsid w:val="00CC666C"/>
    <w:rsid w:val="00CC6965"/>
    <w:rsid w:val="00CC69B9"/>
    <w:rsid w:val="00CC6A78"/>
    <w:rsid w:val="00CC6D0B"/>
    <w:rsid w:val="00CC712C"/>
    <w:rsid w:val="00CC72EE"/>
    <w:rsid w:val="00CC739A"/>
    <w:rsid w:val="00CC7762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6B"/>
    <w:rsid w:val="00CD15AF"/>
    <w:rsid w:val="00CD1935"/>
    <w:rsid w:val="00CD1BD6"/>
    <w:rsid w:val="00CD1E43"/>
    <w:rsid w:val="00CD2132"/>
    <w:rsid w:val="00CD2782"/>
    <w:rsid w:val="00CD278B"/>
    <w:rsid w:val="00CD284A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73E"/>
    <w:rsid w:val="00CD78BD"/>
    <w:rsid w:val="00CD78F5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E39"/>
    <w:rsid w:val="00CE2FC5"/>
    <w:rsid w:val="00CE302A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8A9"/>
    <w:rsid w:val="00CE4A13"/>
    <w:rsid w:val="00CE4CD3"/>
    <w:rsid w:val="00CE4D5A"/>
    <w:rsid w:val="00CE5067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64FF"/>
    <w:rsid w:val="00CE66CC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CC9"/>
    <w:rsid w:val="00CF0DAF"/>
    <w:rsid w:val="00CF0E1A"/>
    <w:rsid w:val="00CF0FA2"/>
    <w:rsid w:val="00CF12A7"/>
    <w:rsid w:val="00CF1369"/>
    <w:rsid w:val="00CF1494"/>
    <w:rsid w:val="00CF14A1"/>
    <w:rsid w:val="00CF15D4"/>
    <w:rsid w:val="00CF1AB3"/>
    <w:rsid w:val="00CF1CC9"/>
    <w:rsid w:val="00CF1D02"/>
    <w:rsid w:val="00CF20B8"/>
    <w:rsid w:val="00CF22F1"/>
    <w:rsid w:val="00CF23F3"/>
    <w:rsid w:val="00CF25EC"/>
    <w:rsid w:val="00CF28E8"/>
    <w:rsid w:val="00CF2912"/>
    <w:rsid w:val="00CF31D4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1E7"/>
    <w:rsid w:val="00CF62EE"/>
    <w:rsid w:val="00CF6370"/>
    <w:rsid w:val="00CF6819"/>
    <w:rsid w:val="00CF6960"/>
    <w:rsid w:val="00CF6A53"/>
    <w:rsid w:val="00CF6D66"/>
    <w:rsid w:val="00CF6DEC"/>
    <w:rsid w:val="00CF7037"/>
    <w:rsid w:val="00CF7057"/>
    <w:rsid w:val="00CF7137"/>
    <w:rsid w:val="00CF77B7"/>
    <w:rsid w:val="00CF77EC"/>
    <w:rsid w:val="00CF78F8"/>
    <w:rsid w:val="00CF7C5E"/>
    <w:rsid w:val="00CF7F49"/>
    <w:rsid w:val="00D00361"/>
    <w:rsid w:val="00D00625"/>
    <w:rsid w:val="00D00818"/>
    <w:rsid w:val="00D00B0B"/>
    <w:rsid w:val="00D00C9D"/>
    <w:rsid w:val="00D00CF4"/>
    <w:rsid w:val="00D00DEC"/>
    <w:rsid w:val="00D00E2F"/>
    <w:rsid w:val="00D0100F"/>
    <w:rsid w:val="00D0125F"/>
    <w:rsid w:val="00D012AF"/>
    <w:rsid w:val="00D01312"/>
    <w:rsid w:val="00D01346"/>
    <w:rsid w:val="00D01367"/>
    <w:rsid w:val="00D014CB"/>
    <w:rsid w:val="00D01665"/>
    <w:rsid w:val="00D016A2"/>
    <w:rsid w:val="00D0172F"/>
    <w:rsid w:val="00D01886"/>
    <w:rsid w:val="00D01BAE"/>
    <w:rsid w:val="00D01BD5"/>
    <w:rsid w:val="00D01D6E"/>
    <w:rsid w:val="00D01E74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462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23"/>
    <w:rsid w:val="00D04A52"/>
    <w:rsid w:val="00D04AD4"/>
    <w:rsid w:val="00D04DA4"/>
    <w:rsid w:val="00D04F83"/>
    <w:rsid w:val="00D050A4"/>
    <w:rsid w:val="00D05163"/>
    <w:rsid w:val="00D0518D"/>
    <w:rsid w:val="00D05431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14B"/>
    <w:rsid w:val="00D0622D"/>
    <w:rsid w:val="00D062DD"/>
    <w:rsid w:val="00D0640E"/>
    <w:rsid w:val="00D069D1"/>
    <w:rsid w:val="00D069E3"/>
    <w:rsid w:val="00D06AF5"/>
    <w:rsid w:val="00D06D12"/>
    <w:rsid w:val="00D06D77"/>
    <w:rsid w:val="00D06F02"/>
    <w:rsid w:val="00D074E4"/>
    <w:rsid w:val="00D07705"/>
    <w:rsid w:val="00D0770B"/>
    <w:rsid w:val="00D07975"/>
    <w:rsid w:val="00D07D50"/>
    <w:rsid w:val="00D07D5D"/>
    <w:rsid w:val="00D07D66"/>
    <w:rsid w:val="00D07E34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2F"/>
    <w:rsid w:val="00D115C5"/>
    <w:rsid w:val="00D11775"/>
    <w:rsid w:val="00D11B84"/>
    <w:rsid w:val="00D11C8B"/>
    <w:rsid w:val="00D11D4F"/>
    <w:rsid w:val="00D11D8C"/>
    <w:rsid w:val="00D11E3D"/>
    <w:rsid w:val="00D1204B"/>
    <w:rsid w:val="00D126D2"/>
    <w:rsid w:val="00D1276B"/>
    <w:rsid w:val="00D127F4"/>
    <w:rsid w:val="00D1293D"/>
    <w:rsid w:val="00D13689"/>
    <w:rsid w:val="00D136E9"/>
    <w:rsid w:val="00D13BD9"/>
    <w:rsid w:val="00D13D29"/>
    <w:rsid w:val="00D13DD3"/>
    <w:rsid w:val="00D13F32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37"/>
    <w:rsid w:val="00D15DAD"/>
    <w:rsid w:val="00D1624C"/>
    <w:rsid w:val="00D16613"/>
    <w:rsid w:val="00D1675A"/>
    <w:rsid w:val="00D16772"/>
    <w:rsid w:val="00D167B5"/>
    <w:rsid w:val="00D167C2"/>
    <w:rsid w:val="00D16ADA"/>
    <w:rsid w:val="00D16DD8"/>
    <w:rsid w:val="00D170AD"/>
    <w:rsid w:val="00D17348"/>
    <w:rsid w:val="00D173A3"/>
    <w:rsid w:val="00D1743C"/>
    <w:rsid w:val="00D174CA"/>
    <w:rsid w:val="00D17543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8E"/>
    <w:rsid w:val="00D202E0"/>
    <w:rsid w:val="00D20375"/>
    <w:rsid w:val="00D203C3"/>
    <w:rsid w:val="00D20504"/>
    <w:rsid w:val="00D20611"/>
    <w:rsid w:val="00D20821"/>
    <w:rsid w:val="00D208D4"/>
    <w:rsid w:val="00D2097A"/>
    <w:rsid w:val="00D20B12"/>
    <w:rsid w:val="00D20C3F"/>
    <w:rsid w:val="00D20EE7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412"/>
    <w:rsid w:val="00D225DC"/>
    <w:rsid w:val="00D22BC2"/>
    <w:rsid w:val="00D22C44"/>
    <w:rsid w:val="00D22E09"/>
    <w:rsid w:val="00D22E0A"/>
    <w:rsid w:val="00D2310C"/>
    <w:rsid w:val="00D2362B"/>
    <w:rsid w:val="00D237C1"/>
    <w:rsid w:val="00D23873"/>
    <w:rsid w:val="00D238F1"/>
    <w:rsid w:val="00D23979"/>
    <w:rsid w:val="00D23BF6"/>
    <w:rsid w:val="00D23E67"/>
    <w:rsid w:val="00D23F3C"/>
    <w:rsid w:val="00D241EB"/>
    <w:rsid w:val="00D24270"/>
    <w:rsid w:val="00D242C1"/>
    <w:rsid w:val="00D24388"/>
    <w:rsid w:val="00D244EC"/>
    <w:rsid w:val="00D2454A"/>
    <w:rsid w:val="00D24954"/>
    <w:rsid w:val="00D24E7E"/>
    <w:rsid w:val="00D24F10"/>
    <w:rsid w:val="00D25073"/>
    <w:rsid w:val="00D25149"/>
    <w:rsid w:val="00D254E9"/>
    <w:rsid w:val="00D25572"/>
    <w:rsid w:val="00D258D8"/>
    <w:rsid w:val="00D25960"/>
    <w:rsid w:val="00D259AD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1C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37"/>
    <w:rsid w:val="00D30050"/>
    <w:rsid w:val="00D3053D"/>
    <w:rsid w:val="00D30716"/>
    <w:rsid w:val="00D30750"/>
    <w:rsid w:val="00D307B8"/>
    <w:rsid w:val="00D30A09"/>
    <w:rsid w:val="00D30B5F"/>
    <w:rsid w:val="00D30C15"/>
    <w:rsid w:val="00D30FA2"/>
    <w:rsid w:val="00D31152"/>
    <w:rsid w:val="00D31286"/>
    <w:rsid w:val="00D315F9"/>
    <w:rsid w:val="00D31785"/>
    <w:rsid w:val="00D317E9"/>
    <w:rsid w:val="00D31877"/>
    <w:rsid w:val="00D3198A"/>
    <w:rsid w:val="00D31C69"/>
    <w:rsid w:val="00D31DDA"/>
    <w:rsid w:val="00D32171"/>
    <w:rsid w:val="00D323C3"/>
    <w:rsid w:val="00D325D9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376"/>
    <w:rsid w:val="00D335AA"/>
    <w:rsid w:val="00D33632"/>
    <w:rsid w:val="00D33741"/>
    <w:rsid w:val="00D3388B"/>
    <w:rsid w:val="00D33959"/>
    <w:rsid w:val="00D33ACB"/>
    <w:rsid w:val="00D33B58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4F40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19C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4AA"/>
    <w:rsid w:val="00D427D4"/>
    <w:rsid w:val="00D42AAF"/>
    <w:rsid w:val="00D43085"/>
    <w:rsid w:val="00D4318E"/>
    <w:rsid w:val="00D431F6"/>
    <w:rsid w:val="00D433BF"/>
    <w:rsid w:val="00D43654"/>
    <w:rsid w:val="00D43A92"/>
    <w:rsid w:val="00D43BD6"/>
    <w:rsid w:val="00D43E7A"/>
    <w:rsid w:val="00D4436B"/>
    <w:rsid w:val="00D445A4"/>
    <w:rsid w:val="00D44603"/>
    <w:rsid w:val="00D4491D"/>
    <w:rsid w:val="00D44C88"/>
    <w:rsid w:val="00D44DCA"/>
    <w:rsid w:val="00D44F12"/>
    <w:rsid w:val="00D451EE"/>
    <w:rsid w:val="00D454E7"/>
    <w:rsid w:val="00D45577"/>
    <w:rsid w:val="00D455E8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194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AED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3AB"/>
    <w:rsid w:val="00D5451F"/>
    <w:rsid w:val="00D54756"/>
    <w:rsid w:val="00D54938"/>
    <w:rsid w:val="00D54AEB"/>
    <w:rsid w:val="00D54B18"/>
    <w:rsid w:val="00D54E20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B46"/>
    <w:rsid w:val="00D55CD7"/>
    <w:rsid w:val="00D55D15"/>
    <w:rsid w:val="00D55D25"/>
    <w:rsid w:val="00D55D8E"/>
    <w:rsid w:val="00D561A0"/>
    <w:rsid w:val="00D562E3"/>
    <w:rsid w:val="00D5644C"/>
    <w:rsid w:val="00D564CA"/>
    <w:rsid w:val="00D568F6"/>
    <w:rsid w:val="00D56AFC"/>
    <w:rsid w:val="00D56D9D"/>
    <w:rsid w:val="00D57070"/>
    <w:rsid w:val="00D57262"/>
    <w:rsid w:val="00D57412"/>
    <w:rsid w:val="00D57427"/>
    <w:rsid w:val="00D574C7"/>
    <w:rsid w:val="00D57562"/>
    <w:rsid w:val="00D576B2"/>
    <w:rsid w:val="00D576FD"/>
    <w:rsid w:val="00D57C85"/>
    <w:rsid w:val="00D57CAB"/>
    <w:rsid w:val="00D57EF1"/>
    <w:rsid w:val="00D57FCC"/>
    <w:rsid w:val="00D57FE1"/>
    <w:rsid w:val="00D60153"/>
    <w:rsid w:val="00D601A2"/>
    <w:rsid w:val="00D601B7"/>
    <w:rsid w:val="00D60231"/>
    <w:rsid w:val="00D60250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19A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AAA"/>
    <w:rsid w:val="00D65B8A"/>
    <w:rsid w:val="00D65F3A"/>
    <w:rsid w:val="00D66034"/>
    <w:rsid w:val="00D6616F"/>
    <w:rsid w:val="00D66206"/>
    <w:rsid w:val="00D66355"/>
    <w:rsid w:val="00D66CC7"/>
    <w:rsid w:val="00D66D84"/>
    <w:rsid w:val="00D66F50"/>
    <w:rsid w:val="00D67186"/>
    <w:rsid w:val="00D67307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037"/>
    <w:rsid w:val="00D7112E"/>
    <w:rsid w:val="00D71139"/>
    <w:rsid w:val="00D712E4"/>
    <w:rsid w:val="00D7130E"/>
    <w:rsid w:val="00D71471"/>
    <w:rsid w:val="00D7162C"/>
    <w:rsid w:val="00D71748"/>
    <w:rsid w:val="00D71844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B33"/>
    <w:rsid w:val="00D72D6F"/>
    <w:rsid w:val="00D72FDB"/>
    <w:rsid w:val="00D73158"/>
    <w:rsid w:val="00D73232"/>
    <w:rsid w:val="00D7326A"/>
    <w:rsid w:val="00D73499"/>
    <w:rsid w:val="00D736B1"/>
    <w:rsid w:val="00D73751"/>
    <w:rsid w:val="00D73894"/>
    <w:rsid w:val="00D73BF7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905"/>
    <w:rsid w:val="00D75CE8"/>
    <w:rsid w:val="00D75D6E"/>
    <w:rsid w:val="00D75F4D"/>
    <w:rsid w:val="00D763CC"/>
    <w:rsid w:val="00D76863"/>
    <w:rsid w:val="00D7694B"/>
    <w:rsid w:val="00D76BB5"/>
    <w:rsid w:val="00D76D50"/>
    <w:rsid w:val="00D76E8F"/>
    <w:rsid w:val="00D772C8"/>
    <w:rsid w:val="00D77327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063"/>
    <w:rsid w:val="00D80619"/>
    <w:rsid w:val="00D80861"/>
    <w:rsid w:val="00D8099E"/>
    <w:rsid w:val="00D809A7"/>
    <w:rsid w:val="00D80AD4"/>
    <w:rsid w:val="00D80B38"/>
    <w:rsid w:val="00D80C31"/>
    <w:rsid w:val="00D80D53"/>
    <w:rsid w:val="00D80E0E"/>
    <w:rsid w:val="00D80F49"/>
    <w:rsid w:val="00D81016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0DB"/>
    <w:rsid w:val="00D84287"/>
    <w:rsid w:val="00D8449B"/>
    <w:rsid w:val="00D84E1F"/>
    <w:rsid w:val="00D84F4C"/>
    <w:rsid w:val="00D85060"/>
    <w:rsid w:val="00D85228"/>
    <w:rsid w:val="00D852C4"/>
    <w:rsid w:val="00D853F8"/>
    <w:rsid w:val="00D854EC"/>
    <w:rsid w:val="00D85726"/>
    <w:rsid w:val="00D85BEC"/>
    <w:rsid w:val="00D85C12"/>
    <w:rsid w:val="00D85C82"/>
    <w:rsid w:val="00D85D6F"/>
    <w:rsid w:val="00D85D97"/>
    <w:rsid w:val="00D85DD5"/>
    <w:rsid w:val="00D864F0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44B"/>
    <w:rsid w:val="00D905BB"/>
    <w:rsid w:val="00D90955"/>
    <w:rsid w:val="00D90A48"/>
    <w:rsid w:val="00D90A49"/>
    <w:rsid w:val="00D90A84"/>
    <w:rsid w:val="00D90AEA"/>
    <w:rsid w:val="00D90BCD"/>
    <w:rsid w:val="00D90C98"/>
    <w:rsid w:val="00D90D69"/>
    <w:rsid w:val="00D910A3"/>
    <w:rsid w:val="00D910BD"/>
    <w:rsid w:val="00D910CB"/>
    <w:rsid w:val="00D91220"/>
    <w:rsid w:val="00D913A3"/>
    <w:rsid w:val="00D9173C"/>
    <w:rsid w:val="00D917D4"/>
    <w:rsid w:val="00D9196E"/>
    <w:rsid w:val="00D919AB"/>
    <w:rsid w:val="00D91A09"/>
    <w:rsid w:val="00D91A55"/>
    <w:rsid w:val="00D91B3B"/>
    <w:rsid w:val="00D91CA9"/>
    <w:rsid w:val="00D91E32"/>
    <w:rsid w:val="00D9211A"/>
    <w:rsid w:val="00D9243B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3E1"/>
    <w:rsid w:val="00D946AF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AA0"/>
    <w:rsid w:val="00D95D76"/>
    <w:rsid w:val="00D95EC4"/>
    <w:rsid w:val="00D95FF5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BD3"/>
    <w:rsid w:val="00D97C16"/>
    <w:rsid w:val="00D97D5F"/>
    <w:rsid w:val="00D97ED2"/>
    <w:rsid w:val="00DA0140"/>
    <w:rsid w:val="00DA01BE"/>
    <w:rsid w:val="00DA0367"/>
    <w:rsid w:val="00DA056F"/>
    <w:rsid w:val="00DA0685"/>
    <w:rsid w:val="00DA0841"/>
    <w:rsid w:val="00DA08F0"/>
    <w:rsid w:val="00DA0CC5"/>
    <w:rsid w:val="00DA0EAF"/>
    <w:rsid w:val="00DA0F95"/>
    <w:rsid w:val="00DA1355"/>
    <w:rsid w:val="00DA1410"/>
    <w:rsid w:val="00DA155E"/>
    <w:rsid w:val="00DA1567"/>
    <w:rsid w:val="00DA176A"/>
    <w:rsid w:val="00DA1C22"/>
    <w:rsid w:val="00DA20D7"/>
    <w:rsid w:val="00DA2112"/>
    <w:rsid w:val="00DA2167"/>
    <w:rsid w:val="00DA28EB"/>
    <w:rsid w:val="00DA2A8C"/>
    <w:rsid w:val="00DA2DEA"/>
    <w:rsid w:val="00DA3107"/>
    <w:rsid w:val="00DA32EE"/>
    <w:rsid w:val="00DA369F"/>
    <w:rsid w:val="00DA37F2"/>
    <w:rsid w:val="00DA395C"/>
    <w:rsid w:val="00DA39B4"/>
    <w:rsid w:val="00DA39F1"/>
    <w:rsid w:val="00DA3BB2"/>
    <w:rsid w:val="00DA3E1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6B5"/>
    <w:rsid w:val="00DA5769"/>
    <w:rsid w:val="00DA578B"/>
    <w:rsid w:val="00DA57BA"/>
    <w:rsid w:val="00DA5840"/>
    <w:rsid w:val="00DA5BB5"/>
    <w:rsid w:val="00DA6193"/>
    <w:rsid w:val="00DA651E"/>
    <w:rsid w:val="00DA6BF5"/>
    <w:rsid w:val="00DA6DAE"/>
    <w:rsid w:val="00DA6EE7"/>
    <w:rsid w:val="00DA7286"/>
    <w:rsid w:val="00DA7492"/>
    <w:rsid w:val="00DA7895"/>
    <w:rsid w:val="00DA7967"/>
    <w:rsid w:val="00DA7CF9"/>
    <w:rsid w:val="00DA7D3D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95C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54C"/>
    <w:rsid w:val="00DB37C1"/>
    <w:rsid w:val="00DB3832"/>
    <w:rsid w:val="00DB3ACC"/>
    <w:rsid w:val="00DB3BA2"/>
    <w:rsid w:val="00DB3ED1"/>
    <w:rsid w:val="00DB3FD7"/>
    <w:rsid w:val="00DB40A0"/>
    <w:rsid w:val="00DB4678"/>
    <w:rsid w:val="00DB47A9"/>
    <w:rsid w:val="00DB49B6"/>
    <w:rsid w:val="00DB4E07"/>
    <w:rsid w:val="00DB4EEC"/>
    <w:rsid w:val="00DB4F7C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612A"/>
    <w:rsid w:val="00DB6234"/>
    <w:rsid w:val="00DB6476"/>
    <w:rsid w:val="00DB66A1"/>
    <w:rsid w:val="00DB66BD"/>
    <w:rsid w:val="00DB678D"/>
    <w:rsid w:val="00DB67A6"/>
    <w:rsid w:val="00DB68AC"/>
    <w:rsid w:val="00DB6B97"/>
    <w:rsid w:val="00DB6D25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FD"/>
    <w:rsid w:val="00DC0AB4"/>
    <w:rsid w:val="00DC0B98"/>
    <w:rsid w:val="00DC0CE6"/>
    <w:rsid w:val="00DC0E85"/>
    <w:rsid w:val="00DC0F9A"/>
    <w:rsid w:val="00DC0FBE"/>
    <w:rsid w:val="00DC11A7"/>
    <w:rsid w:val="00DC12C9"/>
    <w:rsid w:val="00DC1512"/>
    <w:rsid w:val="00DC1607"/>
    <w:rsid w:val="00DC1767"/>
    <w:rsid w:val="00DC1A8A"/>
    <w:rsid w:val="00DC21C8"/>
    <w:rsid w:val="00DC227B"/>
    <w:rsid w:val="00DC234F"/>
    <w:rsid w:val="00DC2351"/>
    <w:rsid w:val="00DC270B"/>
    <w:rsid w:val="00DC2893"/>
    <w:rsid w:val="00DC28FF"/>
    <w:rsid w:val="00DC2986"/>
    <w:rsid w:val="00DC2C5E"/>
    <w:rsid w:val="00DC2CEC"/>
    <w:rsid w:val="00DC2D90"/>
    <w:rsid w:val="00DC303D"/>
    <w:rsid w:val="00DC3455"/>
    <w:rsid w:val="00DC34E4"/>
    <w:rsid w:val="00DC35B7"/>
    <w:rsid w:val="00DC3652"/>
    <w:rsid w:val="00DC3676"/>
    <w:rsid w:val="00DC37E6"/>
    <w:rsid w:val="00DC3A02"/>
    <w:rsid w:val="00DC3E0B"/>
    <w:rsid w:val="00DC4063"/>
    <w:rsid w:val="00DC4083"/>
    <w:rsid w:val="00DC4089"/>
    <w:rsid w:val="00DC413A"/>
    <w:rsid w:val="00DC4393"/>
    <w:rsid w:val="00DC44FE"/>
    <w:rsid w:val="00DC469E"/>
    <w:rsid w:val="00DC4866"/>
    <w:rsid w:val="00DC4A91"/>
    <w:rsid w:val="00DC4F99"/>
    <w:rsid w:val="00DC522D"/>
    <w:rsid w:val="00DC5242"/>
    <w:rsid w:val="00DC5323"/>
    <w:rsid w:val="00DC539D"/>
    <w:rsid w:val="00DC5508"/>
    <w:rsid w:val="00DC5651"/>
    <w:rsid w:val="00DC5A75"/>
    <w:rsid w:val="00DC5E68"/>
    <w:rsid w:val="00DC65E9"/>
    <w:rsid w:val="00DC6645"/>
    <w:rsid w:val="00DC682B"/>
    <w:rsid w:val="00DC685D"/>
    <w:rsid w:val="00DC694B"/>
    <w:rsid w:val="00DC6BFC"/>
    <w:rsid w:val="00DC6C8C"/>
    <w:rsid w:val="00DC70B8"/>
    <w:rsid w:val="00DC70F1"/>
    <w:rsid w:val="00DC7282"/>
    <w:rsid w:val="00DC7756"/>
    <w:rsid w:val="00DC77BC"/>
    <w:rsid w:val="00DC7C7F"/>
    <w:rsid w:val="00DC7D13"/>
    <w:rsid w:val="00DC7DCC"/>
    <w:rsid w:val="00DD0113"/>
    <w:rsid w:val="00DD0572"/>
    <w:rsid w:val="00DD0769"/>
    <w:rsid w:val="00DD07D3"/>
    <w:rsid w:val="00DD0858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1F7"/>
    <w:rsid w:val="00DD44DB"/>
    <w:rsid w:val="00DD4603"/>
    <w:rsid w:val="00DD47DE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7D4"/>
    <w:rsid w:val="00DD59CF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6D70"/>
    <w:rsid w:val="00DD73C0"/>
    <w:rsid w:val="00DD761D"/>
    <w:rsid w:val="00DD7670"/>
    <w:rsid w:val="00DD76B3"/>
    <w:rsid w:val="00DD776C"/>
    <w:rsid w:val="00DD78CB"/>
    <w:rsid w:val="00DD7AA9"/>
    <w:rsid w:val="00DD7C97"/>
    <w:rsid w:val="00DD7D13"/>
    <w:rsid w:val="00DE0210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D3F"/>
    <w:rsid w:val="00DE0FF2"/>
    <w:rsid w:val="00DE1135"/>
    <w:rsid w:val="00DE1195"/>
    <w:rsid w:val="00DE11AA"/>
    <w:rsid w:val="00DE121F"/>
    <w:rsid w:val="00DE1305"/>
    <w:rsid w:val="00DE133D"/>
    <w:rsid w:val="00DE13F6"/>
    <w:rsid w:val="00DE1740"/>
    <w:rsid w:val="00DE1975"/>
    <w:rsid w:val="00DE1995"/>
    <w:rsid w:val="00DE1A70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EA8"/>
    <w:rsid w:val="00DE7F27"/>
    <w:rsid w:val="00DF00EF"/>
    <w:rsid w:val="00DF014A"/>
    <w:rsid w:val="00DF0307"/>
    <w:rsid w:val="00DF034C"/>
    <w:rsid w:val="00DF068B"/>
    <w:rsid w:val="00DF06A8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B11"/>
    <w:rsid w:val="00DF1E5C"/>
    <w:rsid w:val="00DF1EB0"/>
    <w:rsid w:val="00DF203D"/>
    <w:rsid w:val="00DF21BC"/>
    <w:rsid w:val="00DF222E"/>
    <w:rsid w:val="00DF2677"/>
    <w:rsid w:val="00DF2775"/>
    <w:rsid w:val="00DF2938"/>
    <w:rsid w:val="00DF2B7A"/>
    <w:rsid w:val="00DF2D22"/>
    <w:rsid w:val="00DF2ECB"/>
    <w:rsid w:val="00DF30D5"/>
    <w:rsid w:val="00DF337E"/>
    <w:rsid w:val="00DF3658"/>
    <w:rsid w:val="00DF380B"/>
    <w:rsid w:val="00DF38EA"/>
    <w:rsid w:val="00DF39FE"/>
    <w:rsid w:val="00DF3E13"/>
    <w:rsid w:val="00DF3EEA"/>
    <w:rsid w:val="00DF4038"/>
    <w:rsid w:val="00DF4362"/>
    <w:rsid w:val="00DF4382"/>
    <w:rsid w:val="00DF468F"/>
    <w:rsid w:val="00DF49FC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A29"/>
    <w:rsid w:val="00E00F89"/>
    <w:rsid w:val="00E01978"/>
    <w:rsid w:val="00E01B8D"/>
    <w:rsid w:val="00E01CE7"/>
    <w:rsid w:val="00E01D85"/>
    <w:rsid w:val="00E01E6D"/>
    <w:rsid w:val="00E01FAB"/>
    <w:rsid w:val="00E0210E"/>
    <w:rsid w:val="00E02142"/>
    <w:rsid w:val="00E02316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3FE9"/>
    <w:rsid w:val="00E0406F"/>
    <w:rsid w:val="00E040DA"/>
    <w:rsid w:val="00E0429F"/>
    <w:rsid w:val="00E04896"/>
    <w:rsid w:val="00E04AC8"/>
    <w:rsid w:val="00E04F12"/>
    <w:rsid w:val="00E05068"/>
    <w:rsid w:val="00E0558C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607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092"/>
    <w:rsid w:val="00E10370"/>
    <w:rsid w:val="00E10683"/>
    <w:rsid w:val="00E10863"/>
    <w:rsid w:val="00E10902"/>
    <w:rsid w:val="00E10B64"/>
    <w:rsid w:val="00E10CE1"/>
    <w:rsid w:val="00E1106E"/>
    <w:rsid w:val="00E1117F"/>
    <w:rsid w:val="00E111D6"/>
    <w:rsid w:val="00E112DB"/>
    <w:rsid w:val="00E11527"/>
    <w:rsid w:val="00E11850"/>
    <w:rsid w:val="00E11AED"/>
    <w:rsid w:val="00E11BF1"/>
    <w:rsid w:val="00E12178"/>
    <w:rsid w:val="00E12266"/>
    <w:rsid w:val="00E12455"/>
    <w:rsid w:val="00E12586"/>
    <w:rsid w:val="00E127CE"/>
    <w:rsid w:val="00E12882"/>
    <w:rsid w:val="00E128D7"/>
    <w:rsid w:val="00E12E08"/>
    <w:rsid w:val="00E12FD8"/>
    <w:rsid w:val="00E13122"/>
    <w:rsid w:val="00E1344D"/>
    <w:rsid w:val="00E134A9"/>
    <w:rsid w:val="00E13714"/>
    <w:rsid w:val="00E137D6"/>
    <w:rsid w:val="00E138FD"/>
    <w:rsid w:val="00E13914"/>
    <w:rsid w:val="00E13980"/>
    <w:rsid w:val="00E13B63"/>
    <w:rsid w:val="00E13CCC"/>
    <w:rsid w:val="00E13FBE"/>
    <w:rsid w:val="00E143EF"/>
    <w:rsid w:val="00E147BB"/>
    <w:rsid w:val="00E14C63"/>
    <w:rsid w:val="00E14DE4"/>
    <w:rsid w:val="00E150B6"/>
    <w:rsid w:val="00E1518C"/>
    <w:rsid w:val="00E15211"/>
    <w:rsid w:val="00E1548B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AA9"/>
    <w:rsid w:val="00E16C20"/>
    <w:rsid w:val="00E16CD4"/>
    <w:rsid w:val="00E16E76"/>
    <w:rsid w:val="00E170D9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86"/>
    <w:rsid w:val="00E207C3"/>
    <w:rsid w:val="00E207C9"/>
    <w:rsid w:val="00E2084A"/>
    <w:rsid w:val="00E2093A"/>
    <w:rsid w:val="00E20DE9"/>
    <w:rsid w:val="00E210A1"/>
    <w:rsid w:val="00E214D9"/>
    <w:rsid w:val="00E216B0"/>
    <w:rsid w:val="00E217ED"/>
    <w:rsid w:val="00E21A08"/>
    <w:rsid w:val="00E21AB0"/>
    <w:rsid w:val="00E21B0A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E1"/>
    <w:rsid w:val="00E24086"/>
    <w:rsid w:val="00E2448D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2ED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06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47E"/>
    <w:rsid w:val="00E32607"/>
    <w:rsid w:val="00E329A6"/>
    <w:rsid w:val="00E32C8B"/>
    <w:rsid w:val="00E32CF4"/>
    <w:rsid w:val="00E331AE"/>
    <w:rsid w:val="00E331E7"/>
    <w:rsid w:val="00E33580"/>
    <w:rsid w:val="00E335CE"/>
    <w:rsid w:val="00E33634"/>
    <w:rsid w:val="00E3369D"/>
    <w:rsid w:val="00E3376E"/>
    <w:rsid w:val="00E33B1B"/>
    <w:rsid w:val="00E33B2F"/>
    <w:rsid w:val="00E33B70"/>
    <w:rsid w:val="00E33FA2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4E6"/>
    <w:rsid w:val="00E35619"/>
    <w:rsid w:val="00E35648"/>
    <w:rsid w:val="00E356CF"/>
    <w:rsid w:val="00E357AE"/>
    <w:rsid w:val="00E35885"/>
    <w:rsid w:val="00E35EC2"/>
    <w:rsid w:val="00E35F19"/>
    <w:rsid w:val="00E363B8"/>
    <w:rsid w:val="00E36454"/>
    <w:rsid w:val="00E36ABE"/>
    <w:rsid w:val="00E36B8E"/>
    <w:rsid w:val="00E36BA7"/>
    <w:rsid w:val="00E36D93"/>
    <w:rsid w:val="00E36F61"/>
    <w:rsid w:val="00E37457"/>
    <w:rsid w:val="00E375EB"/>
    <w:rsid w:val="00E37A9F"/>
    <w:rsid w:val="00E37BC0"/>
    <w:rsid w:val="00E37D64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876"/>
    <w:rsid w:val="00E418AE"/>
    <w:rsid w:val="00E418B4"/>
    <w:rsid w:val="00E418C0"/>
    <w:rsid w:val="00E41BE3"/>
    <w:rsid w:val="00E41C1C"/>
    <w:rsid w:val="00E41E92"/>
    <w:rsid w:val="00E41ED5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178"/>
    <w:rsid w:val="00E438CB"/>
    <w:rsid w:val="00E4390A"/>
    <w:rsid w:val="00E43A28"/>
    <w:rsid w:val="00E43B9E"/>
    <w:rsid w:val="00E43E90"/>
    <w:rsid w:val="00E4437A"/>
    <w:rsid w:val="00E4459F"/>
    <w:rsid w:val="00E446B1"/>
    <w:rsid w:val="00E446D0"/>
    <w:rsid w:val="00E447EF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CB"/>
    <w:rsid w:val="00E45BD5"/>
    <w:rsid w:val="00E45C2E"/>
    <w:rsid w:val="00E45E69"/>
    <w:rsid w:val="00E45FAE"/>
    <w:rsid w:val="00E45FB2"/>
    <w:rsid w:val="00E4613E"/>
    <w:rsid w:val="00E46294"/>
    <w:rsid w:val="00E467A6"/>
    <w:rsid w:val="00E46A17"/>
    <w:rsid w:val="00E46DB2"/>
    <w:rsid w:val="00E46FAF"/>
    <w:rsid w:val="00E471EC"/>
    <w:rsid w:val="00E47310"/>
    <w:rsid w:val="00E4750C"/>
    <w:rsid w:val="00E475B5"/>
    <w:rsid w:val="00E47C2F"/>
    <w:rsid w:val="00E47DCB"/>
    <w:rsid w:val="00E504CA"/>
    <w:rsid w:val="00E505A1"/>
    <w:rsid w:val="00E507AA"/>
    <w:rsid w:val="00E50BB9"/>
    <w:rsid w:val="00E50C86"/>
    <w:rsid w:val="00E50FFC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3DF"/>
    <w:rsid w:val="00E543F6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98"/>
    <w:rsid w:val="00E54EE3"/>
    <w:rsid w:val="00E54F00"/>
    <w:rsid w:val="00E55196"/>
    <w:rsid w:val="00E55327"/>
    <w:rsid w:val="00E554E8"/>
    <w:rsid w:val="00E55867"/>
    <w:rsid w:val="00E559BD"/>
    <w:rsid w:val="00E55AD8"/>
    <w:rsid w:val="00E56173"/>
    <w:rsid w:val="00E56499"/>
    <w:rsid w:val="00E564EC"/>
    <w:rsid w:val="00E565C6"/>
    <w:rsid w:val="00E568C8"/>
    <w:rsid w:val="00E57266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400"/>
    <w:rsid w:val="00E626A1"/>
    <w:rsid w:val="00E62704"/>
    <w:rsid w:val="00E6287C"/>
    <w:rsid w:val="00E62899"/>
    <w:rsid w:val="00E6293F"/>
    <w:rsid w:val="00E62C14"/>
    <w:rsid w:val="00E62C72"/>
    <w:rsid w:val="00E630C2"/>
    <w:rsid w:val="00E634E0"/>
    <w:rsid w:val="00E63500"/>
    <w:rsid w:val="00E6357F"/>
    <w:rsid w:val="00E637A0"/>
    <w:rsid w:val="00E638FC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17"/>
    <w:rsid w:val="00E67276"/>
    <w:rsid w:val="00E67626"/>
    <w:rsid w:val="00E67AAE"/>
    <w:rsid w:val="00E67BC1"/>
    <w:rsid w:val="00E67CF4"/>
    <w:rsid w:val="00E67DED"/>
    <w:rsid w:val="00E67E37"/>
    <w:rsid w:val="00E67F13"/>
    <w:rsid w:val="00E67F5D"/>
    <w:rsid w:val="00E67F99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712"/>
    <w:rsid w:val="00E73918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96C"/>
    <w:rsid w:val="00E75AA5"/>
    <w:rsid w:val="00E75E92"/>
    <w:rsid w:val="00E760F0"/>
    <w:rsid w:val="00E762D0"/>
    <w:rsid w:val="00E76420"/>
    <w:rsid w:val="00E764A8"/>
    <w:rsid w:val="00E7658B"/>
    <w:rsid w:val="00E765A5"/>
    <w:rsid w:val="00E768A6"/>
    <w:rsid w:val="00E76AA1"/>
    <w:rsid w:val="00E76B06"/>
    <w:rsid w:val="00E76EC8"/>
    <w:rsid w:val="00E77182"/>
    <w:rsid w:val="00E77323"/>
    <w:rsid w:val="00E77372"/>
    <w:rsid w:val="00E77488"/>
    <w:rsid w:val="00E77601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61B"/>
    <w:rsid w:val="00E80C3B"/>
    <w:rsid w:val="00E80DE9"/>
    <w:rsid w:val="00E80EDA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CA5"/>
    <w:rsid w:val="00E81D45"/>
    <w:rsid w:val="00E81DF1"/>
    <w:rsid w:val="00E82227"/>
    <w:rsid w:val="00E8222A"/>
    <w:rsid w:val="00E8237C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3D98"/>
    <w:rsid w:val="00E8415C"/>
    <w:rsid w:val="00E8443B"/>
    <w:rsid w:val="00E84461"/>
    <w:rsid w:val="00E847A2"/>
    <w:rsid w:val="00E847B7"/>
    <w:rsid w:val="00E84910"/>
    <w:rsid w:val="00E8496A"/>
    <w:rsid w:val="00E84AE5"/>
    <w:rsid w:val="00E84B5C"/>
    <w:rsid w:val="00E84C45"/>
    <w:rsid w:val="00E84E6F"/>
    <w:rsid w:val="00E84F33"/>
    <w:rsid w:val="00E853D3"/>
    <w:rsid w:val="00E854BA"/>
    <w:rsid w:val="00E8555C"/>
    <w:rsid w:val="00E859CE"/>
    <w:rsid w:val="00E85D79"/>
    <w:rsid w:val="00E85F3E"/>
    <w:rsid w:val="00E8676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B02"/>
    <w:rsid w:val="00E87F33"/>
    <w:rsid w:val="00E90019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631"/>
    <w:rsid w:val="00E916AC"/>
    <w:rsid w:val="00E917B3"/>
    <w:rsid w:val="00E9199D"/>
    <w:rsid w:val="00E919AB"/>
    <w:rsid w:val="00E92103"/>
    <w:rsid w:val="00E92135"/>
    <w:rsid w:val="00E92368"/>
    <w:rsid w:val="00E9242B"/>
    <w:rsid w:val="00E92448"/>
    <w:rsid w:val="00E924DB"/>
    <w:rsid w:val="00E9275B"/>
    <w:rsid w:val="00E929E0"/>
    <w:rsid w:val="00E92A27"/>
    <w:rsid w:val="00E92F28"/>
    <w:rsid w:val="00E930DC"/>
    <w:rsid w:val="00E93530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59"/>
    <w:rsid w:val="00E956F2"/>
    <w:rsid w:val="00E957FF"/>
    <w:rsid w:val="00E95AFE"/>
    <w:rsid w:val="00E95F53"/>
    <w:rsid w:val="00E95FDF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050"/>
    <w:rsid w:val="00EA04D1"/>
    <w:rsid w:val="00EA04FF"/>
    <w:rsid w:val="00EA0822"/>
    <w:rsid w:val="00EA0C4C"/>
    <w:rsid w:val="00EA0DB0"/>
    <w:rsid w:val="00EA1112"/>
    <w:rsid w:val="00EA117B"/>
    <w:rsid w:val="00EA1404"/>
    <w:rsid w:val="00EA142C"/>
    <w:rsid w:val="00EA1436"/>
    <w:rsid w:val="00EA1848"/>
    <w:rsid w:val="00EA1E18"/>
    <w:rsid w:val="00EA2027"/>
    <w:rsid w:val="00EA22C0"/>
    <w:rsid w:val="00EA2427"/>
    <w:rsid w:val="00EA26D1"/>
    <w:rsid w:val="00EA28E7"/>
    <w:rsid w:val="00EA297B"/>
    <w:rsid w:val="00EA29D3"/>
    <w:rsid w:val="00EA2A53"/>
    <w:rsid w:val="00EA2B15"/>
    <w:rsid w:val="00EA2C26"/>
    <w:rsid w:val="00EA2F79"/>
    <w:rsid w:val="00EA31E5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4CC9"/>
    <w:rsid w:val="00EA4CDB"/>
    <w:rsid w:val="00EA4DE1"/>
    <w:rsid w:val="00EA4FF4"/>
    <w:rsid w:val="00EA5072"/>
    <w:rsid w:val="00EA557B"/>
    <w:rsid w:val="00EA55F1"/>
    <w:rsid w:val="00EA5745"/>
    <w:rsid w:val="00EA5A06"/>
    <w:rsid w:val="00EA5B44"/>
    <w:rsid w:val="00EA5B46"/>
    <w:rsid w:val="00EA5DC2"/>
    <w:rsid w:val="00EA5F63"/>
    <w:rsid w:val="00EA6664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CFD"/>
    <w:rsid w:val="00EA7D20"/>
    <w:rsid w:val="00EA7F14"/>
    <w:rsid w:val="00EA7F5F"/>
    <w:rsid w:val="00EB01C2"/>
    <w:rsid w:val="00EB0409"/>
    <w:rsid w:val="00EB07B4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199"/>
    <w:rsid w:val="00EB23E8"/>
    <w:rsid w:val="00EB2418"/>
    <w:rsid w:val="00EB2711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BA1"/>
    <w:rsid w:val="00EB3CB2"/>
    <w:rsid w:val="00EB4141"/>
    <w:rsid w:val="00EB4685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8A8"/>
    <w:rsid w:val="00EB59EC"/>
    <w:rsid w:val="00EB5A88"/>
    <w:rsid w:val="00EB5A9D"/>
    <w:rsid w:val="00EB5CF9"/>
    <w:rsid w:val="00EB5E6A"/>
    <w:rsid w:val="00EB5F9D"/>
    <w:rsid w:val="00EB62AC"/>
    <w:rsid w:val="00EB6304"/>
    <w:rsid w:val="00EB636E"/>
    <w:rsid w:val="00EB63D2"/>
    <w:rsid w:val="00EB6A12"/>
    <w:rsid w:val="00EB6A8E"/>
    <w:rsid w:val="00EB6BD4"/>
    <w:rsid w:val="00EB6C04"/>
    <w:rsid w:val="00EB6D00"/>
    <w:rsid w:val="00EB6DCE"/>
    <w:rsid w:val="00EB6DFB"/>
    <w:rsid w:val="00EB70E5"/>
    <w:rsid w:val="00EB7213"/>
    <w:rsid w:val="00EB7297"/>
    <w:rsid w:val="00EB7575"/>
    <w:rsid w:val="00EB7703"/>
    <w:rsid w:val="00EB7B41"/>
    <w:rsid w:val="00EB7D1E"/>
    <w:rsid w:val="00EC0303"/>
    <w:rsid w:val="00EC061D"/>
    <w:rsid w:val="00EC0BA1"/>
    <w:rsid w:val="00EC0DE1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4DF"/>
    <w:rsid w:val="00EC2501"/>
    <w:rsid w:val="00EC2633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8AF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514"/>
    <w:rsid w:val="00EC5856"/>
    <w:rsid w:val="00EC5B73"/>
    <w:rsid w:val="00EC5BF4"/>
    <w:rsid w:val="00EC5DA4"/>
    <w:rsid w:val="00EC6032"/>
    <w:rsid w:val="00EC62F8"/>
    <w:rsid w:val="00EC63F8"/>
    <w:rsid w:val="00EC6417"/>
    <w:rsid w:val="00EC6B35"/>
    <w:rsid w:val="00EC6C02"/>
    <w:rsid w:val="00EC6E59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599"/>
    <w:rsid w:val="00ED1718"/>
    <w:rsid w:val="00ED1C7C"/>
    <w:rsid w:val="00ED1CC3"/>
    <w:rsid w:val="00ED1F01"/>
    <w:rsid w:val="00ED1F41"/>
    <w:rsid w:val="00ED2275"/>
    <w:rsid w:val="00ED29EE"/>
    <w:rsid w:val="00ED2AEE"/>
    <w:rsid w:val="00ED2C28"/>
    <w:rsid w:val="00ED2F7E"/>
    <w:rsid w:val="00ED3250"/>
    <w:rsid w:val="00ED327D"/>
    <w:rsid w:val="00ED32C7"/>
    <w:rsid w:val="00ED3387"/>
    <w:rsid w:val="00ED34A3"/>
    <w:rsid w:val="00ED34D8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153"/>
    <w:rsid w:val="00EE0181"/>
    <w:rsid w:val="00EE0202"/>
    <w:rsid w:val="00EE03BC"/>
    <w:rsid w:val="00EE0681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2D21"/>
    <w:rsid w:val="00EE3076"/>
    <w:rsid w:val="00EE3537"/>
    <w:rsid w:val="00EE3703"/>
    <w:rsid w:val="00EE3C43"/>
    <w:rsid w:val="00EE3D19"/>
    <w:rsid w:val="00EE3E97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D57"/>
    <w:rsid w:val="00EE602B"/>
    <w:rsid w:val="00EE609C"/>
    <w:rsid w:val="00EE652E"/>
    <w:rsid w:val="00EE686F"/>
    <w:rsid w:val="00EE697B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0CD9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7F8"/>
    <w:rsid w:val="00EF29DE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393"/>
    <w:rsid w:val="00EF45AA"/>
    <w:rsid w:val="00EF4657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E35"/>
    <w:rsid w:val="00EF6F42"/>
    <w:rsid w:val="00EF6FA7"/>
    <w:rsid w:val="00EF7024"/>
    <w:rsid w:val="00EF704F"/>
    <w:rsid w:val="00EF7052"/>
    <w:rsid w:val="00EF735C"/>
    <w:rsid w:val="00EF7435"/>
    <w:rsid w:val="00EF7504"/>
    <w:rsid w:val="00EF77CE"/>
    <w:rsid w:val="00EF78D9"/>
    <w:rsid w:val="00EF7CDA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09E"/>
    <w:rsid w:val="00F01C97"/>
    <w:rsid w:val="00F01F6B"/>
    <w:rsid w:val="00F022B6"/>
    <w:rsid w:val="00F022C2"/>
    <w:rsid w:val="00F0233B"/>
    <w:rsid w:val="00F0245D"/>
    <w:rsid w:val="00F02571"/>
    <w:rsid w:val="00F02B75"/>
    <w:rsid w:val="00F02BD3"/>
    <w:rsid w:val="00F02C3E"/>
    <w:rsid w:val="00F02C5A"/>
    <w:rsid w:val="00F02CAC"/>
    <w:rsid w:val="00F02D36"/>
    <w:rsid w:val="00F02E3A"/>
    <w:rsid w:val="00F03063"/>
    <w:rsid w:val="00F03162"/>
    <w:rsid w:val="00F0321D"/>
    <w:rsid w:val="00F03B01"/>
    <w:rsid w:val="00F03B94"/>
    <w:rsid w:val="00F03F24"/>
    <w:rsid w:val="00F04100"/>
    <w:rsid w:val="00F0422E"/>
    <w:rsid w:val="00F0426C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888"/>
    <w:rsid w:val="00F06A90"/>
    <w:rsid w:val="00F06B27"/>
    <w:rsid w:val="00F06E49"/>
    <w:rsid w:val="00F07256"/>
    <w:rsid w:val="00F07422"/>
    <w:rsid w:val="00F07470"/>
    <w:rsid w:val="00F0760E"/>
    <w:rsid w:val="00F07739"/>
    <w:rsid w:val="00F07BA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85"/>
    <w:rsid w:val="00F13F4A"/>
    <w:rsid w:val="00F13FEA"/>
    <w:rsid w:val="00F14293"/>
    <w:rsid w:val="00F143FB"/>
    <w:rsid w:val="00F14546"/>
    <w:rsid w:val="00F14563"/>
    <w:rsid w:val="00F14572"/>
    <w:rsid w:val="00F1487F"/>
    <w:rsid w:val="00F148BB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58E"/>
    <w:rsid w:val="00F17873"/>
    <w:rsid w:val="00F1788F"/>
    <w:rsid w:val="00F17980"/>
    <w:rsid w:val="00F2000C"/>
    <w:rsid w:val="00F20486"/>
    <w:rsid w:val="00F20547"/>
    <w:rsid w:val="00F206EB"/>
    <w:rsid w:val="00F206F9"/>
    <w:rsid w:val="00F207D4"/>
    <w:rsid w:val="00F20B0B"/>
    <w:rsid w:val="00F20E3C"/>
    <w:rsid w:val="00F20FDF"/>
    <w:rsid w:val="00F21054"/>
    <w:rsid w:val="00F21078"/>
    <w:rsid w:val="00F21290"/>
    <w:rsid w:val="00F212C0"/>
    <w:rsid w:val="00F215AF"/>
    <w:rsid w:val="00F2179A"/>
    <w:rsid w:val="00F2197A"/>
    <w:rsid w:val="00F21AC7"/>
    <w:rsid w:val="00F21B61"/>
    <w:rsid w:val="00F21DFC"/>
    <w:rsid w:val="00F21E89"/>
    <w:rsid w:val="00F21F1D"/>
    <w:rsid w:val="00F220BE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3B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D85"/>
    <w:rsid w:val="00F27E39"/>
    <w:rsid w:val="00F3028F"/>
    <w:rsid w:val="00F30525"/>
    <w:rsid w:val="00F30676"/>
    <w:rsid w:val="00F30B02"/>
    <w:rsid w:val="00F30C08"/>
    <w:rsid w:val="00F30D8C"/>
    <w:rsid w:val="00F312CE"/>
    <w:rsid w:val="00F31457"/>
    <w:rsid w:val="00F3162F"/>
    <w:rsid w:val="00F31AFA"/>
    <w:rsid w:val="00F31B96"/>
    <w:rsid w:val="00F31E3D"/>
    <w:rsid w:val="00F31FB2"/>
    <w:rsid w:val="00F32038"/>
    <w:rsid w:val="00F3209B"/>
    <w:rsid w:val="00F32120"/>
    <w:rsid w:val="00F32170"/>
    <w:rsid w:val="00F321C0"/>
    <w:rsid w:val="00F32267"/>
    <w:rsid w:val="00F3229E"/>
    <w:rsid w:val="00F323AF"/>
    <w:rsid w:val="00F324AC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8E5"/>
    <w:rsid w:val="00F33915"/>
    <w:rsid w:val="00F3399E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50D3"/>
    <w:rsid w:val="00F350ED"/>
    <w:rsid w:val="00F35209"/>
    <w:rsid w:val="00F352A6"/>
    <w:rsid w:val="00F353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45B"/>
    <w:rsid w:val="00F376C3"/>
    <w:rsid w:val="00F376D9"/>
    <w:rsid w:val="00F378BF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58F"/>
    <w:rsid w:val="00F406D0"/>
    <w:rsid w:val="00F409E1"/>
    <w:rsid w:val="00F40F77"/>
    <w:rsid w:val="00F41052"/>
    <w:rsid w:val="00F41074"/>
    <w:rsid w:val="00F41A47"/>
    <w:rsid w:val="00F41C76"/>
    <w:rsid w:val="00F41CA4"/>
    <w:rsid w:val="00F41D13"/>
    <w:rsid w:val="00F420DB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4EF9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7C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D8"/>
    <w:rsid w:val="00F46FFE"/>
    <w:rsid w:val="00F472E7"/>
    <w:rsid w:val="00F4760C"/>
    <w:rsid w:val="00F47641"/>
    <w:rsid w:val="00F478B9"/>
    <w:rsid w:val="00F47944"/>
    <w:rsid w:val="00F47A01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36"/>
    <w:rsid w:val="00F53FFA"/>
    <w:rsid w:val="00F5430F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604"/>
    <w:rsid w:val="00F5660A"/>
    <w:rsid w:val="00F567CA"/>
    <w:rsid w:val="00F56869"/>
    <w:rsid w:val="00F568EC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A6B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A3D"/>
    <w:rsid w:val="00F61BE5"/>
    <w:rsid w:val="00F61F0C"/>
    <w:rsid w:val="00F6202E"/>
    <w:rsid w:val="00F621DF"/>
    <w:rsid w:val="00F623BE"/>
    <w:rsid w:val="00F6242C"/>
    <w:rsid w:val="00F625FD"/>
    <w:rsid w:val="00F6268D"/>
    <w:rsid w:val="00F62A17"/>
    <w:rsid w:val="00F62A4E"/>
    <w:rsid w:val="00F62D42"/>
    <w:rsid w:val="00F62E63"/>
    <w:rsid w:val="00F6304A"/>
    <w:rsid w:val="00F63350"/>
    <w:rsid w:val="00F637E9"/>
    <w:rsid w:val="00F6386E"/>
    <w:rsid w:val="00F63D88"/>
    <w:rsid w:val="00F63E2A"/>
    <w:rsid w:val="00F641BC"/>
    <w:rsid w:val="00F645ED"/>
    <w:rsid w:val="00F6475A"/>
    <w:rsid w:val="00F64B89"/>
    <w:rsid w:val="00F64C94"/>
    <w:rsid w:val="00F64CD9"/>
    <w:rsid w:val="00F651BC"/>
    <w:rsid w:val="00F651ED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5F"/>
    <w:rsid w:val="00F66FBF"/>
    <w:rsid w:val="00F670CD"/>
    <w:rsid w:val="00F67133"/>
    <w:rsid w:val="00F67538"/>
    <w:rsid w:val="00F67852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1FC2"/>
    <w:rsid w:val="00F7232F"/>
    <w:rsid w:val="00F7266B"/>
    <w:rsid w:val="00F7279D"/>
    <w:rsid w:val="00F72868"/>
    <w:rsid w:val="00F72A08"/>
    <w:rsid w:val="00F72C71"/>
    <w:rsid w:val="00F72C96"/>
    <w:rsid w:val="00F72D34"/>
    <w:rsid w:val="00F72D42"/>
    <w:rsid w:val="00F72F31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4E99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6FA2"/>
    <w:rsid w:val="00F771A9"/>
    <w:rsid w:val="00F774FE"/>
    <w:rsid w:val="00F77744"/>
    <w:rsid w:val="00F77D5D"/>
    <w:rsid w:val="00F77DD5"/>
    <w:rsid w:val="00F80170"/>
    <w:rsid w:val="00F802E2"/>
    <w:rsid w:val="00F8045B"/>
    <w:rsid w:val="00F8045D"/>
    <w:rsid w:val="00F804F1"/>
    <w:rsid w:val="00F808FC"/>
    <w:rsid w:val="00F80AE2"/>
    <w:rsid w:val="00F80C0B"/>
    <w:rsid w:val="00F80ECC"/>
    <w:rsid w:val="00F80F13"/>
    <w:rsid w:val="00F8111F"/>
    <w:rsid w:val="00F81225"/>
    <w:rsid w:val="00F81390"/>
    <w:rsid w:val="00F8145B"/>
    <w:rsid w:val="00F814B7"/>
    <w:rsid w:val="00F814E0"/>
    <w:rsid w:val="00F818DD"/>
    <w:rsid w:val="00F818E7"/>
    <w:rsid w:val="00F819C8"/>
    <w:rsid w:val="00F81A1F"/>
    <w:rsid w:val="00F81A60"/>
    <w:rsid w:val="00F81C69"/>
    <w:rsid w:val="00F81D92"/>
    <w:rsid w:val="00F82020"/>
    <w:rsid w:val="00F8203C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3AE"/>
    <w:rsid w:val="00F85A0C"/>
    <w:rsid w:val="00F85AA2"/>
    <w:rsid w:val="00F85B70"/>
    <w:rsid w:val="00F85B8D"/>
    <w:rsid w:val="00F85C2F"/>
    <w:rsid w:val="00F85D0F"/>
    <w:rsid w:val="00F85D51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48"/>
    <w:rsid w:val="00F872C2"/>
    <w:rsid w:val="00F874A8"/>
    <w:rsid w:val="00F87593"/>
    <w:rsid w:val="00F876C2"/>
    <w:rsid w:val="00F878AE"/>
    <w:rsid w:val="00F8792E"/>
    <w:rsid w:val="00F87BD2"/>
    <w:rsid w:val="00F87C68"/>
    <w:rsid w:val="00F87C7C"/>
    <w:rsid w:val="00F87EA6"/>
    <w:rsid w:val="00F87FEE"/>
    <w:rsid w:val="00F90322"/>
    <w:rsid w:val="00F90520"/>
    <w:rsid w:val="00F9057B"/>
    <w:rsid w:val="00F906FB"/>
    <w:rsid w:val="00F908B2"/>
    <w:rsid w:val="00F90A66"/>
    <w:rsid w:val="00F90A9D"/>
    <w:rsid w:val="00F90B2A"/>
    <w:rsid w:val="00F90EB8"/>
    <w:rsid w:val="00F9147A"/>
    <w:rsid w:val="00F91527"/>
    <w:rsid w:val="00F917F1"/>
    <w:rsid w:val="00F9187C"/>
    <w:rsid w:val="00F918D4"/>
    <w:rsid w:val="00F9191E"/>
    <w:rsid w:val="00F91C27"/>
    <w:rsid w:val="00F91D41"/>
    <w:rsid w:val="00F92092"/>
    <w:rsid w:val="00F92228"/>
    <w:rsid w:val="00F924C6"/>
    <w:rsid w:val="00F9272A"/>
    <w:rsid w:val="00F92A72"/>
    <w:rsid w:val="00F92AE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69"/>
    <w:rsid w:val="00F93EA0"/>
    <w:rsid w:val="00F93EEA"/>
    <w:rsid w:val="00F94055"/>
    <w:rsid w:val="00F94109"/>
    <w:rsid w:val="00F94197"/>
    <w:rsid w:val="00F942BD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60C"/>
    <w:rsid w:val="00F97696"/>
    <w:rsid w:val="00F97797"/>
    <w:rsid w:val="00F97801"/>
    <w:rsid w:val="00F97857"/>
    <w:rsid w:val="00F97A9B"/>
    <w:rsid w:val="00F97AC5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4A6"/>
    <w:rsid w:val="00FA1552"/>
    <w:rsid w:val="00FA1637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ADA"/>
    <w:rsid w:val="00FA2B1D"/>
    <w:rsid w:val="00FA2C1B"/>
    <w:rsid w:val="00FA2C27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3ED5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084"/>
    <w:rsid w:val="00FA61CE"/>
    <w:rsid w:val="00FA62B2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A7ED7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34B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3F11"/>
    <w:rsid w:val="00FB414B"/>
    <w:rsid w:val="00FB416A"/>
    <w:rsid w:val="00FB42B7"/>
    <w:rsid w:val="00FB4543"/>
    <w:rsid w:val="00FB493A"/>
    <w:rsid w:val="00FB496A"/>
    <w:rsid w:val="00FB4987"/>
    <w:rsid w:val="00FB4BBD"/>
    <w:rsid w:val="00FB4E68"/>
    <w:rsid w:val="00FB5020"/>
    <w:rsid w:val="00FB509E"/>
    <w:rsid w:val="00FB5252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99B"/>
    <w:rsid w:val="00FB6B45"/>
    <w:rsid w:val="00FB6C6B"/>
    <w:rsid w:val="00FB6E05"/>
    <w:rsid w:val="00FB6F33"/>
    <w:rsid w:val="00FB6FF8"/>
    <w:rsid w:val="00FB7013"/>
    <w:rsid w:val="00FB711B"/>
    <w:rsid w:val="00FB71AF"/>
    <w:rsid w:val="00FB73C1"/>
    <w:rsid w:val="00FB765A"/>
    <w:rsid w:val="00FB788D"/>
    <w:rsid w:val="00FB7A04"/>
    <w:rsid w:val="00FB7BBF"/>
    <w:rsid w:val="00FB7D1A"/>
    <w:rsid w:val="00FB7D97"/>
    <w:rsid w:val="00FB7E5E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6C1"/>
    <w:rsid w:val="00FC1775"/>
    <w:rsid w:val="00FC1B39"/>
    <w:rsid w:val="00FC1B89"/>
    <w:rsid w:val="00FC1B91"/>
    <w:rsid w:val="00FC1C44"/>
    <w:rsid w:val="00FC1CDC"/>
    <w:rsid w:val="00FC1DCF"/>
    <w:rsid w:val="00FC235D"/>
    <w:rsid w:val="00FC256D"/>
    <w:rsid w:val="00FC25B8"/>
    <w:rsid w:val="00FC2982"/>
    <w:rsid w:val="00FC29D9"/>
    <w:rsid w:val="00FC2B76"/>
    <w:rsid w:val="00FC2F06"/>
    <w:rsid w:val="00FC2F12"/>
    <w:rsid w:val="00FC3083"/>
    <w:rsid w:val="00FC314A"/>
    <w:rsid w:val="00FC317E"/>
    <w:rsid w:val="00FC319F"/>
    <w:rsid w:val="00FC3227"/>
    <w:rsid w:val="00FC34BD"/>
    <w:rsid w:val="00FC3521"/>
    <w:rsid w:val="00FC3778"/>
    <w:rsid w:val="00FC37C8"/>
    <w:rsid w:val="00FC3BBB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6E"/>
    <w:rsid w:val="00FC598E"/>
    <w:rsid w:val="00FC5A83"/>
    <w:rsid w:val="00FC5C9E"/>
    <w:rsid w:val="00FC5D13"/>
    <w:rsid w:val="00FC6025"/>
    <w:rsid w:val="00FC626E"/>
    <w:rsid w:val="00FC6290"/>
    <w:rsid w:val="00FC63EB"/>
    <w:rsid w:val="00FC6573"/>
    <w:rsid w:val="00FC6661"/>
    <w:rsid w:val="00FC6A97"/>
    <w:rsid w:val="00FC6DD9"/>
    <w:rsid w:val="00FC731F"/>
    <w:rsid w:val="00FC7410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86A"/>
    <w:rsid w:val="00FD08D2"/>
    <w:rsid w:val="00FD0A6C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AEA"/>
    <w:rsid w:val="00FD2CD0"/>
    <w:rsid w:val="00FD2D13"/>
    <w:rsid w:val="00FD2E7D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887"/>
    <w:rsid w:val="00FD59EB"/>
    <w:rsid w:val="00FD5CC8"/>
    <w:rsid w:val="00FD5DD2"/>
    <w:rsid w:val="00FD5EF9"/>
    <w:rsid w:val="00FD5F10"/>
    <w:rsid w:val="00FD6102"/>
    <w:rsid w:val="00FD62EE"/>
    <w:rsid w:val="00FD62F3"/>
    <w:rsid w:val="00FD67D0"/>
    <w:rsid w:val="00FD6EAB"/>
    <w:rsid w:val="00FD6EDF"/>
    <w:rsid w:val="00FD6FD3"/>
    <w:rsid w:val="00FD7229"/>
    <w:rsid w:val="00FD7248"/>
    <w:rsid w:val="00FD73FF"/>
    <w:rsid w:val="00FD74EB"/>
    <w:rsid w:val="00FD7615"/>
    <w:rsid w:val="00FD774F"/>
    <w:rsid w:val="00FD78E4"/>
    <w:rsid w:val="00FD78E6"/>
    <w:rsid w:val="00FD7C61"/>
    <w:rsid w:val="00FD7EE3"/>
    <w:rsid w:val="00FD7FDE"/>
    <w:rsid w:val="00FE0074"/>
    <w:rsid w:val="00FE0298"/>
    <w:rsid w:val="00FE02EF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580"/>
    <w:rsid w:val="00FE2786"/>
    <w:rsid w:val="00FE282D"/>
    <w:rsid w:val="00FE28EF"/>
    <w:rsid w:val="00FE29C8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31"/>
    <w:rsid w:val="00FE3BCF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7009"/>
    <w:rsid w:val="00FE740E"/>
    <w:rsid w:val="00FE74C4"/>
    <w:rsid w:val="00FE74C7"/>
    <w:rsid w:val="00FE759A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6"/>
    <w:rsid w:val="00FF0279"/>
    <w:rsid w:val="00FF05EE"/>
    <w:rsid w:val="00FF05FF"/>
    <w:rsid w:val="00FF07AF"/>
    <w:rsid w:val="00FF09E9"/>
    <w:rsid w:val="00FF0BAC"/>
    <w:rsid w:val="00FF0C77"/>
    <w:rsid w:val="00FF0EEC"/>
    <w:rsid w:val="00FF0F55"/>
    <w:rsid w:val="00FF127E"/>
    <w:rsid w:val="00FF13D7"/>
    <w:rsid w:val="00FF141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D6E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B3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60"/>
    <w:rsid w:val="00FF5E72"/>
    <w:rsid w:val="00FF5F86"/>
    <w:rsid w:val="00FF609A"/>
    <w:rsid w:val="00FF6411"/>
    <w:rsid w:val="00FF6497"/>
    <w:rsid w:val="00FF6560"/>
    <w:rsid w:val="00FF6BAD"/>
    <w:rsid w:val="00FF6BD9"/>
    <w:rsid w:val="00FF6D94"/>
    <w:rsid w:val="00FF70DE"/>
    <w:rsid w:val="00FF73D4"/>
    <w:rsid w:val="00FF7673"/>
    <w:rsid w:val="00FF769D"/>
    <w:rsid w:val="00FF771A"/>
    <w:rsid w:val="00FF77DC"/>
    <w:rsid w:val="00FF793B"/>
    <w:rsid w:val="00FF79B1"/>
    <w:rsid w:val="00FF7A2D"/>
    <w:rsid w:val="00FF7B5B"/>
    <w:rsid w:val="00FF7BA6"/>
    <w:rsid w:val="00FF7C8A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EAD1914D-E1C8-4349-80F0-163869D9A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E95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1DD06-D4D0-4B8C-93E4-B016086443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26</Pages>
  <Words>3802</Words>
  <Characters>21673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25425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Kornsiri, Chongaksorn</cp:lastModifiedBy>
  <cp:revision>5</cp:revision>
  <cp:lastPrinted>2025-08-05T07:25:00Z</cp:lastPrinted>
  <dcterms:created xsi:type="dcterms:W3CDTF">2025-08-05T07:22:00Z</dcterms:created>
  <dcterms:modified xsi:type="dcterms:W3CDTF">2025-08-05T08:14:00Z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  <property fmtid="{D5CDD505-2E9C-101B-9397-08002B2CF9AE}" pid="5" name="_DocHome">
    <vt:i4>1203376570</vt:i4>
  </property>
</Properties>
</file>