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72E0E" w14:textId="2C00DC65" w:rsidR="00764EC2" w:rsidRPr="004976BC" w:rsidRDefault="00764EC2" w:rsidP="00764EC2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4F0EC206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365299" w14:textId="77777777" w:rsidR="00764EC2" w:rsidRPr="004F0992" w:rsidRDefault="00764EC2" w:rsidP="00764EC2">
      <w:pPr>
        <w:spacing w:line="240" w:lineRule="auto"/>
        <w:jc w:val="center"/>
      </w:pPr>
    </w:p>
    <w:p w14:paraId="330B7912" w14:textId="77777777" w:rsidR="00764EC2" w:rsidRPr="004F0992" w:rsidRDefault="00764EC2" w:rsidP="00764EC2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32580A77" w14:textId="77777777" w:rsidR="006D4AD5" w:rsidRPr="004F0992" w:rsidRDefault="006D4AD5" w:rsidP="006D4AD5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and six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556EFCBB" w14:textId="65BF574C" w:rsidR="008A4D37" w:rsidRPr="004F0992" w:rsidRDefault="006D4AD5" w:rsidP="008A4D37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>
        <w:rPr>
          <w:spacing w:val="-3"/>
          <w:szCs w:val="36"/>
        </w:rPr>
        <w:t>30 June</w:t>
      </w:r>
      <w:r w:rsidR="008A4D37">
        <w:rPr>
          <w:spacing w:val="-3"/>
          <w:szCs w:val="36"/>
        </w:rPr>
        <w:t xml:space="preserve"> 2025</w:t>
      </w:r>
    </w:p>
    <w:p w14:paraId="1B25A0D0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D9710F3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7771F565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69E00997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52DCE741" w14:textId="77777777" w:rsidR="00764EC2" w:rsidRPr="00AE277C" w:rsidRDefault="00764EC2" w:rsidP="00764EC2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764EC2" w:rsidRPr="00AE277C" w:rsidSect="00667E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A09D0C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FB5DFE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0F5B753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2AC7FB8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6EAC8D48" w14:textId="77777777" w:rsidR="00764EC2" w:rsidRPr="004F0992" w:rsidRDefault="00764EC2" w:rsidP="00764EC2">
      <w:pPr>
        <w:spacing w:line="240" w:lineRule="auto"/>
      </w:pPr>
    </w:p>
    <w:p w14:paraId="6CB50262" w14:textId="77777777" w:rsidR="00764EC2" w:rsidRPr="004F0992" w:rsidRDefault="00764EC2" w:rsidP="00764EC2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21EB1204" w14:textId="78478040" w:rsidR="006D4AD5" w:rsidRPr="004F0992" w:rsidRDefault="006D4AD5" w:rsidP="006D4AD5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>30 June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5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and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periods ended 30 June 202</w:t>
      </w:r>
      <w:r>
        <w:rPr>
          <w:rFonts w:cstheme="minorBidi"/>
          <w:szCs w:val="22"/>
          <w:lang w:bidi="th-TH"/>
        </w:rPr>
        <w:t>5</w:t>
      </w:r>
      <w:r w:rsidRPr="004F0992">
        <w:rPr>
          <w:szCs w:val="22"/>
          <w:lang w:bidi="th-TH"/>
        </w:rPr>
        <w:t>; the consolidated and separate statement</w:t>
      </w:r>
      <w:r>
        <w:rPr>
          <w:szCs w:val="22"/>
          <w:lang w:bidi="th-TH"/>
        </w:rPr>
        <w:t>s</w:t>
      </w:r>
      <w:r w:rsidRPr="004F0992">
        <w:rPr>
          <w:szCs w:val="22"/>
          <w:lang w:bidi="th-TH"/>
        </w:rPr>
        <w:t xml:space="preserve"> of changes in equity and cash flows for the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 ended 30 June 202</w:t>
      </w:r>
      <w:r>
        <w:rPr>
          <w:szCs w:val="22"/>
          <w:lang w:bidi="th-TH"/>
        </w:rPr>
        <w:t>5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br/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7857B5A" w14:textId="77777777" w:rsidR="00764EC2" w:rsidRPr="004F0992" w:rsidRDefault="00764EC2" w:rsidP="00764EC2">
      <w:pPr>
        <w:pStyle w:val="RNormal"/>
        <w:rPr>
          <w:lang w:bidi="th-TH"/>
        </w:rPr>
      </w:pPr>
    </w:p>
    <w:p w14:paraId="26D9CD7D" w14:textId="77777777" w:rsidR="00764EC2" w:rsidRPr="004F0992" w:rsidRDefault="00764EC2" w:rsidP="00764EC2">
      <w:pPr>
        <w:jc w:val="both"/>
        <w:rPr>
          <w:i/>
        </w:rPr>
      </w:pPr>
      <w:r w:rsidRPr="004F0992">
        <w:rPr>
          <w:i/>
        </w:rPr>
        <w:t>Scope of Review</w:t>
      </w:r>
    </w:p>
    <w:p w14:paraId="0CAD0B2E" w14:textId="77777777" w:rsidR="00764EC2" w:rsidRPr="004F0992" w:rsidRDefault="00764EC2" w:rsidP="00764EC2">
      <w:pPr>
        <w:jc w:val="both"/>
      </w:pPr>
    </w:p>
    <w:p w14:paraId="6592A439" w14:textId="77777777" w:rsidR="00764EC2" w:rsidRPr="004F0992" w:rsidRDefault="00764EC2" w:rsidP="00764EC2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5B3079B" w14:textId="77777777" w:rsidR="00764EC2" w:rsidRPr="004F0992" w:rsidRDefault="00764EC2" w:rsidP="00764EC2">
      <w:pPr>
        <w:jc w:val="both"/>
      </w:pPr>
    </w:p>
    <w:p w14:paraId="0037AA8A" w14:textId="77777777" w:rsidR="00764EC2" w:rsidRPr="004F0992" w:rsidRDefault="00764EC2" w:rsidP="00764EC2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729632D1" w14:textId="77777777" w:rsidR="00764EC2" w:rsidRPr="004F0992" w:rsidRDefault="00764EC2" w:rsidP="00764EC2">
      <w:pPr>
        <w:jc w:val="both"/>
      </w:pPr>
    </w:p>
    <w:p w14:paraId="07286F19" w14:textId="77777777" w:rsidR="00764EC2" w:rsidRPr="004F0992" w:rsidRDefault="00764EC2" w:rsidP="00764EC2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53AB4A0" w14:textId="77777777" w:rsidR="00764EC2" w:rsidRPr="004F0992" w:rsidRDefault="00764EC2" w:rsidP="00764EC2">
      <w:pPr>
        <w:pStyle w:val="RNormal"/>
      </w:pPr>
    </w:p>
    <w:p w14:paraId="28302DDA" w14:textId="1E2C8902" w:rsidR="00764EC2" w:rsidRDefault="00764EC2" w:rsidP="00764EC2">
      <w:pPr>
        <w:pStyle w:val="RNormal"/>
      </w:pPr>
    </w:p>
    <w:p w14:paraId="2D90C55B" w14:textId="77777777" w:rsidR="00D21AD5" w:rsidRPr="004F0992" w:rsidRDefault="00D21AD5" w:rsidP="00764EC2">
      <w:pPr>
        <w:pStyle w:val="RNormal"/>
      </w:pPr>
    </w:p>
    <w:p w14:paraId="5B5BC1DC" w14:textId="77777777" w:rsidR="00764EC2" w:rsidRPr="004F0992" w:rsidRDefault="00764EC2" w:rsidP="00764EC2">
      <w:pPr>
        <w:pStyle w:val="RNormal"/>
      </w:pPr>
    </w:p>
    <w:p w14:paraId="6A290191" w14:textId="77777777" w:rsidR="00764EC2" w:rsidRPr="004F0992" w:rsidRDefault="00764EC2" w:rsidP="00764EC2">
      <w:pPr>
        <w:pStyle w:val="RNormal"/>
      </w:pPr>
    </w:p>
    <w:p w14:paraId="422E000D" w14:textId="77777777" w:rsidR="00764EC2" w:rsidRPr="004F0992" w:rsidRDefault="00764EC2" w:rsidP="00764EC2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79C4CD88" w14:textId="77777777" w:rsidR="00764EC2" w:rsidRPr="004F0992" w:rsidRDefault="00764EC2" w:rsidP="00764EC2">
      <w:pPr>
        <w:pStyle w:val="RNormal"/>
      </w:pPr>
      <w:r w:rsidRPr="004F0992">
        <w:t>Certified Public Accountant</w:t>
      </w:r>
    </w:p>
    <w:p w14:paraId="0E0DE04E" w14:textId="77777777" w:rsidR="00764EC2" w:rsidRPr="004F0992" w:rsidRDefault="00764EC2" w:rsidP="00764EC2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4562DA97" w14:textId="77777777" w:rsidR="00764EC2" w:rsidRPr="004F0992" w:rsidRDefault="00764EC2" w:rsidP="00764EC2">
      <w:pPr>
        <w:pStyle w:val="RNormal"/>
      </w:pPr>
    </w:p>
    <w:p w14:paraId="7C68ACEA" w14:textId="77777777" w:rsidR="00764EC2" w:rsidRPr="004F0992" w:rsidRDefault="00764EC2" w:rsidP="00764EC2">
      <w:pPr>
        <w:pStyle w:val="RNormal"/>
      </w:pPr>
    </w:p>
    <w:p w14:paraId="56BE99F2" w14:textId="77777777" w:rsidR="00764EC2" w:rsidRPr="004F0992" w:rsidRDefault="00764EC2" w:rsidP="00764EC2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6924CC60" w14:textId="77777777" w:rsidR="00764EC2" w:rsidRDefault="00764EC2" w:rsidP="00764EC2">
      <w:pPr>
        <w:pStyle w:val="RNormal"/>
      </w:pPr>
      <w:r w:rsidRPr="004F0992">
        <w:t>Bangkok</w:t>
      </w:r>
    </w:p>
    <w:p w14:paraId="43C17B8E" w14:textId="32C2D251" w:rsidR="00764EC2" w:rsidRPr="00741EFB" w:rsidRDefault="0049677D" w:rsidP="00764EC2">
      <w:pPr>
        <w:pStyle w:val="RNormal"/>
      </w:pPr>
      <w:r>
        <w:rPr>
          <w:rFonts w:cstheme="minorBidi"/>
          <w:lang w:bidi="th-TH"/>
        </w:rPr>
        <w:t>5</w:t>
      </w:r>
      <w:r w:rsidR="006D4AD5">
        <w:rPr>
          <w:rFonts w:cstheme="minorBidi"/>
          <w:lang w:bidi="th-TH"/>
        </w:rPr>
        <w:t xml:space="preserve"> August</w:t>
      </w:r>
      <w:r w:rsidR="008A4D37">
        <w:rPr>
          <w:rFonts w:cstheme="minorBidi"/>
          <w:lang w:bidi="th-TH"/>
        </w:rPr>
        <w:t xml:space="preserve"> 2025</w:t>
      </w:r>
    </w:p>
    <w:sectPr w:rsidR="00764EC2" w:rsidRPr="00741EFB" w:rsidSect="00655D17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B6F8" w14:textId="77777777" w:rsidR="00A10855" w:rsidRDefault="00A10855">
      <w:r>
        <w:separator/>
      </w:r>
    </w:p>
  </w:endnote>
  <w:endnote w:type="continuationSeparator" w:id="0">
    <w:p w14:paraId="345CA394" w14:textId="77777777" w:rsidR="00A10855" w:rsidRDefault="00A10855">
      <w:r>
        <w:continuationSeparator/>
      </w:r>
    </w:p>
  </w:endnote>
  <w:endnote w:type="continuationNotice" w:id="1">
    <w:p w14:paraId="47BE34B2" w14:textId="77777777" w:rsidR="00A10855" w:rsidRDefault="00A108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9D9C" w14:textId="77777777" w:rsidR="00764EC2" w:rsidRDefault="00764EC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606C4F6C" w14:textId="77777777" w:rsidR="00764EC2" w:rsidRDefault="00764EC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0A58" w14:textId="77777777" w:rsidR="00764EC2" w:rsidRPr="00195119" w:rsidRDefault="00764EC2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5715" w14:textId="77777777" w:rsidR="00764EC2" w:rsidRDefault="00764EC2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9166C" w14:textId="68285450" w:rsidR="00D954CB" w:rsidRPr="009E18FA" w:rsidRDefault="00D954CB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54EB0" w14:textId="77777777" w:rsidR="00A10855" w:rsidRDefault="00A10855">
      <w:r>
        <w:separator/>
      </w:r>
    </w:p>
  </w:footnote>
  <w:footnote w:type="continuationSeparator" w:id="0">
    <w:p w14:paraId="58012E4D" w14:textId="77777777" w:rsidR="00A10855" w:rsidRDefault="00A10855">
      <w:r>
        <w:continuationSeparator/>
      </w:r>
    </w:p>
  </w:footnote>
  <w:footnote w:type="continuationNotice" w:id="1">
    <w:p w14:paraId="5A698012" w14:textId="77777777" w:rsidR="00A10855" w:rsidRDefault="00A108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97DC2" w14:textId="77777777" w:rsidR="002F7CD2" w:rsidRDefault="002F7C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DA03" w14:textId="77777777" w:rsidR="00764EC2" w:rsidRPr="005471B4" w:rsidRDefault="00764EC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E55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B83768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3268AB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66ACD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9BE58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C2637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D73EA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04A2A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01DC2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E26D7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8DA3A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CD07F4" w14:textId="4E662369" w:rsidR="00764EC2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6948B7" w14:textId="45175897" w:rsid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E76F8" w14:textId="77777777" w:rsidR="009305A4" w:rsidRP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52E7" w14:textId="76A7171A" w:rsidR="00137561" w:rsidRPr="002F7CD2" w:rsidRDefault="00137561" w:rsidP="008C63F6">
    <w:pPr>
      <w:rPr>
        <w:sz w:val="24"/>
        <w:szCs w:val="24"/>
      </w:rPr>
    </w:pPr>
  </w:p>
  <w:p w14:paraId="032E4260" w14:textId="77777777" w:rsidR="00137561" w:rsidRPr="002F7CD2" w:rsidRDefault="00137561" w:rsidP="008C63F6">
    <w:pPr>
      <w:rPr>
        <w:sz w:val="24"/>
        <w:szCs w:val="24"/>
      </w:rPr>
    </w:pPr>
  </w:p>
  <w:p w14:paraId="7488AED5" w14:textId="77777777" w:rsidR="002F7CD2" w:rsidRPr="002F7CD2" w:rsidRDefault="002F7CD2" w:rsidP="008C63F6">
    <w:pPr>
      <w:rPr>
        <w:sz w:val="24"/>
        <w:szCs w:val="24"/>
      </w:rPr>
    </w:pPr>
  </w:p>
  <w:p w14:paraId="4A7B5720" w14:textId="77777777" w:rsidR="002F7CD2" w:rsidRPr="002F7CD2" w:rsidRDefault="002F7CD2" w:rsidP="008C63F6">
    <w:pPr>
      <w:rPr>
        <w:sz w:val="24"/>
        <w:szCs w:val="24"/>
      </w:rPr>
    </w:pPr>
  </w:p>
  <w:p w14:paraId="028DC19B" w14:textId="77777777" w:rsidR="002F7CD2" w:rsidRPr="002F7CD2" w:rsidRDefault="002F7CD2" w:rsidP="008C63F6">
    <w:pPr>
      <w:rPr>
        <w:sz w:val="24"/>
        <w:szCs w:val="24"/>
      </w:rPr>
    </w:pPr>
  </w:p>
  <w:p w14:paraId="71CE2E1C" w14:textId="77777777" w:rsidR="002F7CD2" w:rsidRPr="002F7CD2" w:rsidRDefault="002F7CD2" w:rsidP="008C63F6">
    <w:pPr>
      <w:rPr>
        <w:sz w:val="24"/>
        <w:szCs w:val="24"/>
      </w:rPr>
    </w:pPr>
  </w:p>
  <w:p w14:paraId="5EF286D6" w14:textId="77777777" w:rsidR="002F7CD2" w:rsidRPr="002F7CD2" w:rsidRDefault="002F7CD2" w:rsidP="008C63F6">
    <w:pPr>
      <w:rPr>
        <w:sz w:val="24"/>
        <w:szCs w:val="24"/>
      </w:rPr>
    </w:pPr>
  </w:p>
  <w:p w14:paraId="3959532C" w14:textId="77777777" w:rsidR="002F7CD2" w:rsidRPr="002F7CD2" w:rsidRDefault="002F7CD2" w:rsidP="008C63F6">
    <w:pPr>
      <w:rPr>
        <w:sz w:val="24"/>
        <w:szCs w:val="24"/>
      </w:rPr>
    </w:pPr>
  </w:p>
  <w:p w14:paraId="38691F79" w14:textId="77777777" w:rsidR="002F7CD2" w:rsidRPr="002F7CD2" w:rsidRDefault="002F7CD2" w:rsidP="008C63F6">
    <w:pPr>
      <w:rPr>
        <w:sz w:val="24"/>
        <w:szCs w:val="24"/>
      </w:rPr>
    </w:pPr>
  </w:p>
  <w:p w14:paraId="1759FB6E" w14:textId="77777777" w:rsidR="002F7CD2" w:rsidRPr="002F7CD2" w:rsidRDefault="002F7CD2" w:rsidP="008C63F6">
    <w:pPr>
      <w:rPr>
        <w:sz w:val="24"/>
        <w:szCs w:val="24"/>
      </w:rPr>
    </w:pPr>
  </w:p>
  <w:p w14:paraId="53059C17" w14:textId="77777777" w:rsidR="002F7CD2" w:rsidRPr="002F7CD2" w:rsidRDefault="002F7CD2" w:rsidP="008C63F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1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34CE7"/>
    <w:multiLevelType w:val="hybridMultilevel"/>
    <w:tmpl w:val="4D44B7E6"/>
    <w:lvl w:ilvl="0" w:tplc="808881DC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3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4"/>
  </w:num>
  <w:num w:numId="4" w16cid:durableId="481386302">
    <w:abstractNumId w:val="10"/>
  </w:num>
  <w:num w:numId="5" w16cid:durableId="705712104">
    <w:abstractNumId w:val="37"/>
  </w:num>
  <w:num w:numId="6" w16cid:durableId="1213812751">
    <w:abstractNumId w:val="13"/>
  </w:num>
  <w:num w:numId="7" w16cid:durableId="177037977">
    <w:abstractNumId w:val="39"/>
  </w:num>
  <w:num w:numId="8" w16cid:durableId="1358897011">
    <w:abstractNumId w:val="36"/>
  </w:num>
  <w:num w:numId="9" w16cid:durableId="1632907504">
    <w:abstractNumId w:val="33"/>
  </w:num>
  <w:num w:numId="10" w16cid:durableId="1139957731">
    <w:abstractNumId w:val="34"/>
  </w:num>
  <w:num w:numId="11" w16cid:durableId="872227327">
    <w:abstractNumId w:val="41"/>
  </w:num>
  <w:num w:numId="12" w16cid:durableId="893199466">
    <w:abstractNumId w:val="24"/>
  </w:num>
  <w:num w:numId="13" w16cid:durableId="1775904687">
    <w:abstractNumId w:val="26"/>
  </w:num>
  <w:num w:numId="14" w16cid:durableId="77991305">
    <w:abstractNumId w:val="10"/>
    <w:lvlOverride w:ilvl="0">
      <w:startOverride w:val="1"/>
    </w:lvlOverride>
  </w:num>
  <w:num w:numId="15" w16cid:durableId="1100758641">
    <w:abstractNumId w:val="9"/>
  </w:num>
  <w:num w:numId="16" w16cid:durableId="692389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42"/>
  </w:num>
  <w:num w:numId="21" w16cid:durableId="1226113129">
    <w:abstractNumId w:val="31"/>
  </w:num>
  <w:num w:numId="22" w16cid:durableId="1787000165">
    <w:abstractNumId w:val="16"/>
  </w:num>
  <w:num w:numId="23" w16cid:durableId="1965042431">
    <w:abstractNumId w:val="29"/>
  </w:num>
  <w:num w:numId="24" w16cid:durableId="2086292840">
    <w:abstractNumId w:val="15"/>
  </w:num>
  <w:num w:numId="25" w16cid:durableId="2047558558">
    <w:abstractNumId w:val="38"/>
  </w:num>
  <w:num w:numId="26" w16cid:durableId="1173764473">
    <w:abstractNumId w:val="22"/>
  </w:num>
  <w:num w:numId="27" w16cid:durableId="1492480874">
    <w:abstractNumId w:val="23"/>
  </w:num>
  <w:num w:numId="28" w16cid:durableId="1051223779">
    <w:abstractNumId w:val="28"/>
  </w:num>
  <w:num w:numId="29" w16cid:durableId="193080653">
    <w:abstractNumId w:val="8"/>
  </w:num>
  <w:num w:numId="30" w16cid:durableId="975835645">
    <w:abstractNumId w:val="40"/>
  </w:num>
  <w:num w:numId="31" w16cid:durableId="1045105604">
    <w:abstractNumId w:val="19"/>
  </w:num>
  <w:num w:numId="32" w16cid:durableId="1816138901">
    <w:abstractNumId w:val="12"/>
  </w:num>
  <w:num w:numId="33" w16cid:durableId="1678116384">
    <w:abstractNumId w:val="21"/>
  </w:num>
  <w:num w:numId="34" w16cid:durableId="99565918">
    <w:abstractNumId w:val="25"/>
  </w:num>
  <w:num w:numId="35" w16cid:durableId="1471826545">
    <w:abstractNumId w:val="18"/>
  </w:num>
  <w:num w:numId="36" w16cid:durableId="775830015">
    <w:abstractNumId w:val="10"/>
  </w:num>
  <w:num w:numId="37" w16cid:durableId="690034082">
    <w:abstractNumId w:val="33"/>
  </w:num>
  <w:num w:numId="38" w16cid:durableId="2145539440">
    <w:abstractNumId w:val="33"/>
  </w:num>
  <w:num w:numId="39" w16cid:durableId="924458627">
    <w:abstractNumId w:val="11"/>
  </w:num>
  <w:num w:numId="40" w16cid:durableId="1712416339">
    <w:abstractNumId w:val="35"/>
  </w:num>
  <w:num w:numId="41" w16cid:durableId="1251352480">
    <w:abstractNumId w:val="32"/>
  </w:num>
  <w:num w:numId="42" w16cid:durableId="961108940">
    <w:abstractNumId w:val="20"/>
  </w:num>
  <w:num w:numId="43" w16cid:durableId="1747797783">
    <w:abstractNumId w:val="17"/>
  </w:num>
  <w:num w:numId="44" w16cid:durableId="1567716860">
    <w:abstractNumId w:val="30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 w:numId="51" w16cid:durableId="73921310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87B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8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56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5EB6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1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11D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4EF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2E9"/>
    <w:rsid w:val="0007470E"/>
    <w:rsid w:val="000747B8"/>
    <w:rsid w:val="000749AC"/>
    <w:rsid w:val="00074B31"/>
    <w:rsid w:val="00074B6B"/>
    <w:rsid w:val="00074BCA"/>
    <w:rsid w:val="00074F0D"/>
    <w:rsid w:val="0007551E"/>
    <w:rsid w:val="000756E5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058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2F32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CE3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1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D8A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714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21"/>
    <w:rsid w:val="000A5443"/>
    <w:rsid w:val="000A5731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E80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BB2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89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79E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6FA2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C7B"/>
    <w:rsid w:val="00120DAC"/>
    <w:rsid w:val="00120F5B"/>
    <w:rsid w:val="0012123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62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4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338"/>
    <w:rsid w:val="001374AB"/>
    <w:rsid w:val="00137561"/>
    <w:rsid w:val="00137883"/>
    <w:rsid w:val="0013796D"/>
    <w:rsid w:val="0013796F"/>
    <w:rsid w:val="001379AB"/>
    <w:rsid w:val="00137A76"/>
    <w:rsid w:val="00137DC1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315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207A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770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6A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5A"/>
    <w:rsid w:val="001A1C67"/>
    <w:rsid w:val="001A1D4B"/>
    <w:rsid w:val="001A1E04"/>
    <w:rsid w:val="001A1EE5"/>
    <w:rsid w:val="001A2018"/>
    <w:rsid w:val="001A202E"/>
    <w:rsid w:val="001A20D7"/>
    <w:rsid w:val="001A233D"/>
    <w:rsid w:val="001A239C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35C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1A9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BFB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0C3A"/>
    <w:rsid w:val="001D1058"/>
    <w:rsid w:val="001D11A0"/>
    <w:rsid w:val="001D1546"/>
    <w:rsid w:val="001D16DE"/>
    <w:rsid w:val="001D18A0"/>
    <w:rsid w:val="001D1A03"/>
    <w:rsid w:val="001D1A0A"/>
    <w:rsid w:val="001D1D6A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A5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B96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87"/>
    <w:rsid w:val="001F69D2"/>
    <w:rsid w:val="001F6A22"/>
    <w:rsid w:val="001F6E59"/>
    <w:rsid w:val="001F6FF0"/>
    <w:rsid w:val="001F7127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BC4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DF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4EB7"/>
    <w:rsid w:val="0022500D"/>
    <w:rsid w:val="00225013"/>
    <w:rsid w:val="002250C1"/>
    <w:rsid w:val="00225367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3B1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DEF"/>
    <w:rsid w:val="00230F2B"/>
    <w:rsid w:val="00231058"/>
    <w:rsid w:val="0023120A"/>
    <w:rsid w:val="0023120F"/>
    <w:rsid w:val="00231280"/>
    <w:rsid w:val="00231511"/>
    <w:rsid w:val="002316F4"/>
    <w:rsid w:val="00231920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A5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9AE"/>
    <w:rsid w:val="00241A2A"/>
    <w:rsid w:val="00241E7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5C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09A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683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D27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98C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2EC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30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6EDF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B78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87"/>
    <w:rsid w:val="002D0BF9"/>
    <w:rsid w:val="002D0DE6"/>
    <w:rsid w:val="002D0F99"/>
    <w:rsid w:val="002D102D"/>
    <w:rsid w:val="002D10AD"/>
    <w:rsid w:val="002D136D"/>
    <w:rsid w:val="002D13DB"/>
    <w:rsid w:val="002D1431"/>
    <w:rsid w:val="002D1531"/>
    <w:rsid w:val="002D17C3"/>
    <w:rsid w:val="002D17F5"/>
    <w:rsid w:val="002D180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3D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45E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74"/>
    <w:rsid w:val="002F17A4"/>
    <w:rsid w:val="002F1846"/>
    <w:rsid w:val="002F18CA"/>
    <w:rsid w:val="002F1AC3"/>
    <w:rsid w:val="002F1C13"/>
    <w:rsid w:val="002F2049"/>
    <w:rsid w:val="002F2172"/>
    <w:rsid w:val="002F2531"/>
    <w:rsid w:val="002F2712"/>
    <w:rsid w:val="002F298A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60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CD2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C0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7"/>
    <w:rsid w:val="00316A0A"/>
    <w:rsid w:val="00316B1F"/>
    <w:rsid w:val="00316C2E"/>
    <w:rsid w:val="00316C31"/>
    <w:rsid w:val="00316DAD"/>
    <w:rsid w:val="00316E31"/>
    <w:rsid w:val="00316F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B2B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8D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4D8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8F8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6DA"/>
    <w:rsid w:val="00362702"/>
    <w:rsid w:val="003627DF"/>
    <w:rsid w:val="0036293C"/>
    <w:rsid w:val="00362E8E"/>
    <w:rsid w:val="00362EAF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6FDC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B95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A32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623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72"/>
    <w:rsid w:val="003A5D9C"/>
    <w:rsid w:val="003A5E17"/>
    <w:rsid w:val="003A5E99"/>
    <w:rsid w:val="003A5F21"/>
    <w:rsid w:val="003A6073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798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52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1F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DF0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9CE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A88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727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4EA8"/>
    <w:rsid w:val="00425176"/>
    <w:rsid w:val="00425241"/>
    <w:rsid w:val="00425303"/>
    <w:rsid w:val="0042550E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2A1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4C4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9F3"/>
    <w:rsid w:val="00450C04"/>
    <w:rsid w:val="00450C5D"/>
    <w:rsid w:val="00451080"/>
    <w:rsid w:val="004510F5"/>
    <w:rsid w:val="0045112F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00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09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8BA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593"/>
    <w:rsid w:val="00482752"/>
    <w:rsid w:val="00482808"/>
    <w:rsid w:val="00482824"/>
    <w:rsid w:val="004828EF"/>
    <w:rsid w:val="00482C6C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D4E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BEA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EC1"/>
    <w:rsid w:val="00495F0F"/>
    <w:rsid w:val="00496076"/>
    <w:rsid w:val="00496217"/>
    <w:rsid w:val="00496240"/>
    <w:rsid w:val="00496293"/>
    <w:rsid w:val="004963A4"/>
    <w:rsid w:val="0049640A"/>
    <w:rsid w:val="00496577"/>
    <w:rsid w:val="0049677D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D37"/>
    <w:rsid w:val="00497F34"/>
    <w:rsid w:val="00497FCE"/>
    <w:rsid w:val="004A0118"/>
    <w:rsid w:val="004A03A9"/>
    <w:rsid w:val="004A0453"/>
    <w:rsid w:val="004A046A"/>
    <w:rsid w:val="004A052E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4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4EE"/>
    <w:rsid w:val="004A631D"/>
    <w:rsid w:val="004A65F5"/>
    <w:rsid w:val="004A67A2"/>
    <w:rsid w:val="004A693E"/>
    <w:rsid w:val="004A6C66"/>
    <w:rsid w:val="004A6D77"/>
    <w:rsid w:val="004A6E6B"/>
    <w:rsid w:val="004A6F03"/>
    <w:rsid w:val="004A6F7E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171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929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26B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AA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5025"/>
    <w:rsid w:val="004F510A"/>
    <w:rsid w:val="004F522E"/>
    <w:rsid w:val="004F53F7"/>
    <w:rsid w:val="004F554B"/>
    <w:rsid w:val="004F5572"/>
    <w:rsid w:val="004F5976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2C7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4F7F8C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802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5F5C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892"/>
    <w:rsid w:val="00532D97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95"/>
    <w:rsid w:val="005443B5"/>
    <w:rsid w:val="005444A8"/>
    <w:rsid w:val="00544503"/>
    <w:rsid w:val="00544551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7E4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DED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523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D4A"/>
    <w:rsid w:val="00562F46"/>
    <w:rsid w:val="00563225"/>
    <w:rsid w:val="00563243"/>
    <w:rsid w:val="005637BA"/>
    <w:rsid w:val="005637C6"/>
    <w:rsid w:val="00563889"/>
    <w:rsid w:val="00563B6C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AEC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5AE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0E8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A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3DE"/>
    <w:rsid w:val="005C0792"/>
    <w:rsid w:val="005C0801"/>
    <w:rsid w:val="005C0870"/>
    <w:rsid w:val="005C09D0"/>
    <w:rsid w:val="005C0A51"/>
    <w:rsid w:val="005C0DB2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972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826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DC9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0F3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6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CE0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ED5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B56"/>
    <w:rsid w:val="00605D88"/>
    <w:rsid w:val="00605ED8"/>
    <w:rsid w:val="00605EE2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A15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15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4BB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821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1F4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17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4A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D0E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80A"/>
    <w:rsid w:val="00693ABB"/>
    <w:rsid w:val="00693BB4"/>
    <w:rsid w:val="00693BD1"/>
    <w:rsid w:val="00693D43"/>
    <w:rsid w:val="00693F67"/>
    <w:rsid w:val="006941EF"/>
    <w:rsid w:val="006942F1"/>
    <w:rsid w:val="0069435E"/>
    <w:rsid w:val="006943AA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2F7C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2D1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0BC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F7"/>
    <w:rsid w:val="006D33DE"/>
    <w:rsid w:val="006D33E6"/>
    <w:rsid w:val="006D342C"/>
    <w:rsid w:val="006D3874"/>
    <w:rsid w:val="006D3DDD"/>
    <w:rsid w:val="006D3FD5"/>
    <w:rsid w:val="006D40BA"/>
    <w:rsid w:val="006D4249"/>
    <w:rsid w:val="006D437F"/>
    <w:rsid w:val="006D4457"/>
    <w:rsid w:val="006D4459"/>
    <w:rsid w:val="006D450E"/>
    <w:rsid w:val="006D4557"/>
    <w:rsid w:val="006D4806"/>
    <w:rsid w:val="006D4AD5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08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5F0"/>
    <w:rsid w:val="006E460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86"/>
    <w:rsid w:val="006E73AE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50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43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681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D2E"/>
    <w:rsid w:val="00717E28"/>
    <w:rsid w:val="00717E74"/>
    <w:rsid w:val="00717EB7"/>
    <w:rsid w:val="00717F55"/>
    <w:rsid w:val="007200A7"/>
    <w:rsid w:val="007200AE"/>
    <w:rsid w:val="00720162"/>
    <w:rsid w:val="007202A6"/>
    <w:rsid w:val="007203E8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B0F"/>
    <w:rsid w:val="00725C18"/>
    <w:rsid w:val="00725D6B"/>
    <w:rsid w:val="00726066"/>
    <w:rsid w:val="00726226"/>
    <w:rsid w:val="007262F3"/>
    <w:rsid w:val="00726666"/>
    <w:rsid w:val="00726ADE"/>
    <w:rsid w:val="00726AF5"/>
    <w:rsid w:val="00726BF9"/>
    <w:rsid w:val="00726E6F"/>
    <w:rsid w:val="00727101"/>
    <w:rsid w:val="00727115"/>
    <w:rsid w:val="00727623"/>
    <w:rsid w:val="007276F2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3E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6C0"/>
    <w:rsid w:val="007677B0"/>
    <w:rsid w:val="00767855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C39"/>
    <w:rsid w:val="00777EA9"/>
    <w:rsid w:val="00780601"/>
    <w:rsid w:val="00780690"/>
    <w:rsid w:val="00780695"/>
    <w:rsid w:val="0078088C"/>
    <w:rsid w:val="00780AC8"/>
    <w:rsid w:val="00780BA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E4E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41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940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654"/>
    <w:rsid w:val="007C48A9"/>
    <w:rsid w:val="007C4A49"/>
    <w:rsid w:val="007C4B2B"/>
    <w:rsid w:val="007C528C"/>
    <w:rsid w:val="007C52BD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07"/>
    <w:rsid w:val="007C6C6E"/>
    <w:rsid w:val="007C6D66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8F9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55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127"/>
    <w:rsid w:val="007F230C"/>
    <w:rsid w:val="007F2356"/>
    <w:rsid w:val="007F2548"/>
    <w:rsid w:val="007F2605"/>
    <w:rsid w:val="007F2A74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41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0D0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752"/>
    <w:rsid w:val="0081394E"/>
    <w:rsid w:val="00813B91"/>
    <w:rsid w:val="00813CE9"/>
    <w:rsid w:val="00814042"/>
    <w:rsid w:val="00814105"/>
    <w:rsid w:val="0081421E"/>
    <w:rsid w:val="008147CD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D1F"/>
    <w:rsid w:val="00821D26"/>
    <w:rsid w:val="00822095"/>
    <w:rsid w:val="00822139"/>
    <w:rsid w:val="00822169"/>
    <w:rsid w:val="00822426"/>
    <w:rsid w:val="008224B5"/>
    <w:rsid w:val="0082256A"/>
    <w:rsid w:val="008227D1"/>
    <w:rsid w:val="00822838"/>
    <w:rsid w:val="00822904"/>
    <w:rsid w:val="00822D5D"/>
    <w:rsid w:val="008230CA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313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205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AA7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7BC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B4A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09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9E9"/>
    <w:rsid w:val="00873D6E"/>
    <w:rsid w:val="00873E4B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77D57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711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26"/>
    <w:rsid w:val="00883045"/>
    <w:rsid w:val="00883297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B84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939"/>
    <w:rsid w:val="00896A09"/>
    <w:rsid w:val="00896C85"/>
    <w:rsid w:val="00896F5F"/>
    <w:rsid w:val="0089711B"/>
    <w:rsid w:val="008975CC"/>
    <w:rsid w:val="00897D61"/>
    <w:rsid w:val="00897DD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781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D37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67B"/>
    <w:rsid w:val="008A6740"/>
    <w:rsid w:val="008A68BB"/>
    <w:rsid w:val="008A6D33"/>
    <w:rsid w:val="008A6FB9"/>
    <w:rsid w:val="008A722E"/>
    <w:rsid w:val="008A7310"/>
    <w:rsid w:val="008A7323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D0"/>
    <w:rsid w:val="008B27E5"/>
    <w:rsid w:val="008B2A0A"/>
    <w:rsid w:val="008B2E78"/>
    <w:rsid w:val="008B2ED2"/>
    <w:rsid w:val="008B310A"/>
    <w:rsid w:val="008B31A8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37C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3A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E7C6A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A10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5C3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195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353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18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14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3E1B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2FD2"/>
    <w:rsid w:val="009830DB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1A2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87DE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5DD5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B3C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3A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3AC"/>
    <w:rsid w:val="009C63E6"/>
    <w:rsid w:val="009C65F9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4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AEC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1F6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469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449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AD5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A34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0DF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55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4FF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A63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707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3E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28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035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036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77DEA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8BD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1DE3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A7EBE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62E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D53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3B61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484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B3C"/>
    <w:rsid w:val="00AF5EAE"/>
    <w:rsid w:val="00AF5F3F"/>
    <w:rsid w:val="00AF61A9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1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15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5D9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90A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4AD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3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671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968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99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067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8AB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46C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548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321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93D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4F0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2A7"/>
    <w:rsid w:val="00BC42AC"/>
    <w:rsid w:val="00BC4323"/>
    <w:rsid w:val="00BC4A02"/>
    <w:rsid w:val="00BC4A4C"/>
    <w:rsid w:val="00BC4EC3"/>
    <w:rsid w:val="00BC4F24"/>
    <w:rsid w:val="00BC4FA9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C7F49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4BD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3DF"/>
    <w:rsid w:val="00BE452B"/>
    <w:rsid w:val="00BE4609"/>
    <w:rsid w:val="00BE49E4"/>
    <w:rsid w:val="00BE4D80"/>
    <w:rsid w:val="00BE4FBA"/>
    <w:rsid w:val="00BE51E6"/>
    <w:rsid w:val="00BE55B5"/>
    <w:rsid w:val="00BE563C"/>
    <w:rsid w:val="00BE56EA"/>
    <w:rsid w:val="00BE58A3"/>
    <w:rsid w:val="00BE5A85"/>
    <w:rsid w:val="00BE5C67"/>
    <w:rsid w:val="00BE5CD8"/>
    <w:rsid w:val="00BE5FDC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3F3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96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6E3"/>
    <w:rsid w:val="00C269AB"/>
    <w:rsid w:val="00C26BBA"/>
    <w:rsid w:val="00C26F8F"/>
    <w:rsid w:val="00C26FC0"/>
    <w:rsid w:val="00C270D7"/>
    <w:rsid w:val="00C271F6"/>
    <w:rsid w:val="00C272DE"/>
    <w:rsid w:val="00C27376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58F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4F57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5F31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E13"/>
    <w:rsid w:val="00C44F42"/>
    <w:rsid w:val="00C450A4"/>
    <w:rsid w:val="00C451CF"/>
    <w:rsid w:val="00C45365"/>
    <w:rsid w:val="00C453DF"/>
    <w:rsid w:val="00C4544E"/>
    <w:rsid w:val="00C4548C"/>
    <w:rsid w:val="00C4567F"/>
    <w:rsid w:val="00C45A07"/>
    <w:rsid w:val="00C45ADE"/>
    <w:rsid w:val="00C45B05"/>
    <w:rsid w:val="00C45D2C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97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10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B59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838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427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4C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3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07"/>
    <w:rsid w:val="00CA42BA"/>
    <w:rsid w:val="00CA43C0"/>
    <w:rsid w:val="00CA43CB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2B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051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C94"/>
    <w:rsid w:val="00CD5E26"/>
    <w:rsid w:val="00CD60F8"/>
    <w:rsid w:val="00CD62BC"/>
    <w:rsid w:val="00CD64C4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25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7C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110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98C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667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75A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5C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9AE"/>
    <w:rsid w:val="00D46BB4"/>
    <w:rsid w:val="00D46FCF"/>
    <w:rsid w:val="00D4741B"/>
    <w:rsid w:val="00D47441"/>
    <w:rsid w:val="00D475DA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EFE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C27"/>
    <w:rsid w:val="00D55D49"/>
    <w:rsid w:val="00D55D82"/>
    <w:rsid w:val="00D55D8C"/>
    <w:rsid w:val="00D55EF6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52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5F9E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4CB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AA4"/>
    <w:rsid w:val="00D97C3A"/>
    <w:rsid w:val="00D97E2F"/>
    <w:rsid w:val="00D97EFB"/>
    <w:rsid w:val="00D97F6A"/>
    <w:rsid w:val="00DA02D6"/>
    <w:rsid w:val="00DA034F"/>
    <w:rsid w:val="00DA0601"/>
    <w:rsid w:val="00DA078A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DE7"/>
    <w:rsid w:val="00DB6F1F"/>
    <w:rsid w:val="00DB6F3D"/>
    <w:rsid w:val="00DB6F45"/>
    <w:rsid w:val="00DB727C"/>
    <w:rsid w:val="00DB73A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937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04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6BE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64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40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0DA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B1D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77"/>
    <w:rsid w:val="00E279DE"/>
    <w:rsid w:val="00E302F6"/>
    <w:rsid w:val="00E30391"/>
    <w:rsid w:val="00E303C5"/>
    <w:rsid w:val="00E30520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15F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D6A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1D"/>
    <w:rsid w:val="00E47794"/>
    <w:rsid w:val="00E4786D"/>
    <w:rsid w:val="00E47971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C8D"/>
    <w:rsid w:val="00E52E11"/>
    <w:rsid w:val="00E535C4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05C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574"/>
    <w:rsid w:val="00E60762"/>
    <w:rsid w:val="00E609F0"/>
    <w:rsid w:val="00E60CCF"/>
    <w:rsid w:val="00E60DA8"/>
    <w:rsid w:val="00E60E9E"/>
    <w:rsid w:val="00E61021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4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2A"/>
    <w:rsid w:val="00E74F3F"/>
    <w:rsid w:val="00E74F6B"/>
    <w:rsid w:val="00E7542A"/>
    <w:rsid w:val="00E7542D"/>
    <w:rsid w:val="00E754A0"/>
    <w:rsid w:val="00E754F6"/>
    <w:rsid w:val="00E75A53"/>
    <w:rsid w:val="00E75DE2"/>
    <w:rsid w:val="00E75E0F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3D9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50C"/>
    <w:rsid w:val="00EA0741"/>
    <w:rsid w:val="00EA083E"/>
    <w:rsid w:val="00EA0AE2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6B4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A8C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479"/>
    <w:rsid w:val="00EC1779"/>
    <w:rsid w:val="00EC180B"/>
    <w:rsid w:val="00EC1CE4"/>
    <w:rsid w:val="00EC1DAE"/>
    <w:rsid w:val="00EC203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95"/>
    <w:rsid w:val="00EC3AEF"/>
    <w:rsid w:val="00EC3CE2"/>
    <w:rsid w:val="00EC3F02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94B"/>
    <w:rsid w:val="00ED4D6C"/>
    <w:rsid w:val="00ED4D9A"/>
    <w:rsid w:val="00ED5402"/>
    <w:rsid w:val="00ED55AF"/>
    <w:rsid w:val="00ED56C3"/>
    <w:rsid w:val="00ED5705"/>
    <w:rsid w:val="00ED57E1"/>
    <w:rsid w:val="00ED580D"/>
    <w:rsid w:val="00ED599C"/>
    <w:rsid w:val="00ED59EA"/>
    <w:rsid w:val="00ED5A83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3E0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1E3B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4A7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D99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08B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E9"/>
    <w:rsid w:val="00F2216A"/>
    <w:rsid w:val="00F2217B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62"/>
    <w:rsid w:val="00F23A93"/>
    <w:rsid w:val="00F23D60"/>
    <w:rsid w:val="00F23E78"/>
    <w:rsid w:val="00F23FB6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1E8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C9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6E2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B89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781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C22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E6"/>
    <w:rsid w:val="00FB0DFE"/>
    <w:rsid w:val="00FB11D0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C"/>
    <w:rsid w:val="00FC2DFE"/>
    <w:rsid w:val="00FC2E31"/>
    <w:rsid w:val="00FC2E5D"/>
    <w:rsid w:val="00FC2E76"/>
    <w:rsid w:val="00FC2F12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C1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6F84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0B5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67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216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F0"/>
    <w:rsid w:val="00FE5FBC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76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F43EDB88-3B22-4C5A-A7B7-7EC114E8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D6A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2D0B87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2D0B87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Kornsiri, Chongaksorn</cp:lastModifiedBy>
  <cp:revision>5</cp:revision>
  <cp:lastPrinted>2025-07-30T07:18:00Z</cp:lastPrinted>
  <dcterms:created xsi:type="dcterms:W3CDTF">2025-08-05T07:24:00Z</dcterms:created>
  <dcterms:modified xsi:type="dcterms:W3CDTF">2025-08-05T08:08:00Z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