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58EA2" w14:textId="77777777" w:rsidR="00D90CA6" w:rsidRPr="00A82F24" w:rsidRDefault="00D90CA6" w:rsidP="00D90CA6">
      <w:pPr>
        <w:pStyle w:val="IndexHeading1"/>
        <w:spacing w:after="0" w:line="240" w:lineRule="auto"/>
        <w:ind w:left="810" w:hanging="810"/>
        <w:outlineLvl w:val="0"/>
        <w:rPr>
          <w:sz w:val="20"/>
        </w:rPr>
      </w:pPr>
      <w:r w:rsidRPr="00A82F24">
        <w:rPr>
          <w:sz w:val="20"/>
        </w:rPr>
        <w:t>Note</w:t>
      </w:r>
      <w:r w:rsidRPr="00A82F24">
        <w:rPr>
          <w:sz w:val="20"/>
        </w:rPr>
        <w:tab/>
      </w:r>
      <w:r w:rsidRPr="00A82F24">
        <w:rPr>
          <w:sz w:val="20"/>
          <w:shd w:val="clear" w:color="auto" w:fill="FFFFFF"/>
        </w:rPr>
        <w:t xml:space="preserve">Contents </w:t>
      </w:r>
    </w:p>
    <w:p w14:paraId="6FEDAED2" w14:textId="77777777" w:rsidR="00D90CA6" w:rsidRPr="00A82F24" w:rsidRDefault="00D90CA6" w:rsidP="00D90CA6">
      <w:pPr>
        <w:pStyle w:val="index"/>
        <w:numPr>
          <w:ilvl w:val="0"/>
          <w:numId w:val="0"/>
        </w:numPr>
        <w:shd w:val="clear" w:color="auto" w:fill="FFFFFF"/>
        <w:tabs>
          <w:tab w:val="num" w:pos="1170"/>
        </w:tabs>
        <w:spacing w:after="0" w:line="240" w:lineRule="auto"/>
        <w:ind w:left="567" w:hanging="567"/>
        <w:outlineLvl w:val="0"/>
        <w:rPr>
          <w:sz w:val="20"/>
        </w:rPr>
      </w:pPr>
    </w:p>
    <w:p w14:paraId="3F873C67" w14:textId="77777777" w:rsidR="00D90CA6" w:rsidRPr="00A82F24" w:rsidRDefault="00D90CA6" w:rsidP="00D90CA6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 w:val="20"/>
        </w:rPr>
      </w:pPr>
      <w:r w:rsidRPr="00A82F24">
        <w:rPr>
          <w:sz w:val="20"/>
        </w:rPr>
        <w:t>Basis of preparation of the interim financial statements</w:t>
      </w:r>
    </w:p>
    <w:p w14:paraId="22D5C05A" w14:textId="77777777" w:rsidR="00D90CA6" w:rsidRPr="00A82F24" w:rsidRDefault="00D90CA6" w:rsidP="008A58A1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 w:val="20"/>
        </w:rPr>
      </w:pPr>
      <w:r w:rsidRPr="00A82F24">
        <w:rPr>
          <w:sz w:val="20"/>
        </w:rPr>
        <w:t xml:space="preserve">Related parties </w:t>
      </w:r>
    </w:p>
    <w:p w14:paraId="3F8CB6AF" w14:textId="4A73C840" w:rsidR="00D90CA6" w:rsidRDefault="009A3042" w:rsidP="00D90CA6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 w:val="20"/>
        </w:rPr>
      </w:pPr>
      <w:r w:rsidRPr="00A82F24">
        <w:rPr>
          <w:sz w:val="20"/>
        </w:rPr>
        <w:t xml:space="preserve">Loan receivables and hire purchase receivables </w:t>
      </w:r>
    </w:p>
    <w:p w14:paraId="543660FE" w14:textId="7F256850" w:rsidR="00D90CA6" w:rsidRPr="00A82F24" w:rsidRDefault="00D90CA6" w:rsidP="00D90CA6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 w:val="20"/>
        </w:rPr>
      </w:pPr>
      <w:r w:rsidRPr="00A82F24">
        <w:rPr>
          <w:sz w:val="20"/>
        </w:rPr>
        <w:t>Short</w:t>
      </w:r>
      <w:r w:rsidRPr="00A82F24">
        <w:rPr>
          <w:sz w:val="20"/>
          <w:cs/>
          <w:lang w:bidi="th-TH"/>
        </w:rPr>
        <w:t>-</w:t>
      </w:r>
      <w:r w:rsidRPr="00A82F24">
        <w:rPr>
          <w:sz w:val="20"/>
        </w:rPr>
        <w:t xml:space="preserve">term </w:t>
      </w:r>
      <w:r w:rsidR="008C1633" w:rsidRPr="00A82F24">
        <w:rPr>
          <w:sz w:val="20"/>
        </w:rPr>
        <w:t>borrowings</w:t>
      </w:r>
      <w:r w:rsidR="00687650" w:rsidRPr="00A82F24">
        <w:rPr>
          <w:sz w:val="20"/>
          <w:cs/>
          <w:lang w:bidi="th-TH"/>
        </w:rPr>
        <w:t xml:space="preserve"> </w:t>
      </w:r>
      <w:r w:rsidRPr="00A82F24">
        <w:rPr>
          <w:sz w:val="20"/>
        </w:rPr>
        <w:t>from financial institutions</w:t>
      </w:r>
    </w:p>
    <w:p w14:paraId="4533D9FF" w14:textId="30FF88F9" w:rsidR="00D90CA6" w:rsidRPr="00A82F24" w:rsidRDefault="00D90CA6" w:rsidP="008A58A1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 w:val="20"/>
        </w:rPr>
      </w:pPr>
      <w:r w:rsidRPr="00A82F24">
        <w:rPr>
          <w:sz w:val="20"/>
        </w:rPr>
        <w:t>Long</w:t>
      </w:r>
      <w:r w:rsidRPr="00A82F24">
        <w:rPr>
          <w:sz w:val="20"/>
          <w:cs/>
          <w:lang w:bidi="th-TH"/>
        </w:rPr>
        <w:t>-</w:t>
      </w:r>
      <w:r w:rsidRPr="00A82F24">
        <w:rPr>
          <w:sz w:val="20"/>
        </w:rPr>
        <w:t xml:space="preserve">term </w:t>
      </w:r>
      <w:r w:rsidR="008C1633" w:rsidRPr="00A82F24">
        <w:rPr>
          <w:sz w:val="20"/>
        </w:rPr>
        <w:t>borrowings</w:t>
      </w:r>
      <w:r w:rsidRPr="00A82F24">
        <w:rPr>
          <w:sz w:val="20"/>
        </w:rPr>
        <w:t xml:space="preserve"> from financial institutions</w:t>
      </w:r>
      <w:r w:rsidRPr="00A82F24">
        <w:rPr>
          <w:sz w:val="20"/>
          <w:cs/>
          <w:lang w:bidi="th-TH"/>
        </w:rPr>
        <w:t xml:space="preserve"> </w:t>
      </w:r>
    </w:p>
    <w:p w14:paraId="713EF0CA" w14:textId="77777777" w:rsidR="00D90CA6" w:rsidRPr="00A82F24" w:rsidRDefault="00D90CA6" w:rsidP="008A58A1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 w:val="20"/>
        </w:rPr>
      </w:pPr>
      <w:r w:rsidRPr="00A82F24">
        <w:rPr>
          <w:sz w:val="20"/>
        </w:rPr>
        <w:t>Debentures</w:t>
      </w:r>
    </w:p>
    <w:p w14:paraId="5BA42FA1" w14:textId="4B1CFED5" w:rsidR="00054841" w:rsidRDefault="00D90CA6" w:rsidP="000D077B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 w:val="20"/>
        </w:rPr>
      </w:pPr>
      <w:r w:rsidRPr="00A82F24">
        <w:rPr>
          <w:sz w:val="20"/>
        </w:rPr>
        <w:t>Segment information and disaggregation of revenue</w:t>
      </w:r>
    </w:p>
    <w:p w14:paraId="441DE8DE" w14:textId="61C4E51E" w:rsidR="00A73036" w:rsidRPr="00A82F24" w:rsidRDefault="00A73036" w:rsidP="000D077B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 w:val="20"/>
        </w:rPr>
      </w:pPr>
      <w:r>
        <w:rPr>
          <w:sz w:val="20"/>
        </w:rPr>
        <w:t>Dividends</w:t>
      </w:r>
    </w:p>
    <w:p w14:paraId="16672FE9" w14:textId="3971BCEC" w:rsidR="00D90CA6" w:rsidRPr="00A82F24" w:rsidRDefault="00D90CA6" w:rsidP="008A58A1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 w:val="20"/>
        </w:rPr>
      </w:pPr>
      <w:r w:rsidRPr="00A82F24">
        <w:rPr>
          <w:sz w:val="20"/>
        </w:rPr>
        <w:t xml:space="preserve">Financial instruments </w:t>
      </w:r>
    </w:p>
    <w:p w14:paraId="00575DA9" w14:textId="73F78E78" w:rsidR="001F7127" w:rsidRDefault="003A5D72" w:rsidP="008A58A1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 w:val="20"/>
        </w:rPr>
      </w:pPr>
      <w:r>
        <w:rPr>
          <w:sz w:val="20"/>
        </w:rPr>
        <w:t>Events after the reporting period</w:t>
      </w:r>
    </w:p>
    <w:p w14:paraId="308AEB87" w14:textId="77777777" w:rsidR="00FF49E9" w:rsidRPr="00A82F24" w:rsidRDefault="00FF49E9" w:rsidP="00FF49E9">
      <w:pPr>
        <w:pStyle w:val="index"/>
        <w:numPr>
          <w:ilvl w:val="0"/>
          <w:numId w:val="0"/>
        </w:numPr>
        <w:tabs>
          <w:tab w:val="num" w:pos="1170"/>
        </w:tabs>
        <w:spacing w:after="0" w:line="240" w:lineRule="auto"/>
        <w:outlineLvl w:val="0"/>
        <w:rPr>
          <w:sz w:val="20"/>
        </w:rPr>
      </w:pPr>
    </w:p>
    <w:p w14:paraId="4E4FA4C0" w14:textId="77777777" w:rsidR="00954888" w:rsidRPr="00A82F24" w:rsidRDefault="00954888" w:rsidP="00903E0A">
      <w:pPr>
        <w:pStyle w:val="index"/>
        <w:numPr>
          <w:ilvl w:val="0"/>
          <w:numId w:val="0"/>
        </w:numPr>
        <w:tabs>
          <w:tab w:val="num" w:pos="1170"/>
        </w:tabs>
        <w:spacing w:after="0" w:line="240" w:lineRule="auto"/>
        <w:ind w:left="1170"/>
        <w:outlineLvl w:val="0"/>
        <w:rPr>
          <w:sz w:val="20"/>
        </w:rPr>
      </w:pPr>
    </w:p>
    <w:p w14:paraId="63DB283B" w14:textId="77777777" w:rsidR="00D90CA6" w:rsidRPr="00A82F24" w:rsidRDefault="00D90CA6" w:rsidP="00D90CA6">
      <w:pPr>
        <w:spacing w:line="240" w:lineRule="auto"/>
      </w:pPr>
    </w:p>
    <w:p w14:paraId="69A35BF6" w14:textId="77777777" w:rsidR="00D90CA6" w:rsidRPr="00A82F24" w:rsidRDefault="00D90CA6" w:rsidP="00D90CA6">
      <w:pPr>
        <w:spacing w:line="240" w:lineRule="auto"/>
        <w:rPr>
          <w:rFonts w:cs="Angsana New"/>
          <w:szCs w:val="22"/>
          <w:cs/>
          <w:lang w:bidi="th-TH"/>
        </w:rPr>
        <w:sectPr w:rsidR="00D90CA6" w:rsidRPr="00A82F24" w:rsidSect="0069380A">
          <w:headerReference w:type="default" r:id="rId8"/>
          <w:footerReference w:type="default" r:id="rId9"/>
          <w:pgSz w:w="11907" w:h="16840"/>
          <w:pgMar w:top="691" w:right="1152" w:bottom="576" w:left="1152" w:header="720" w:footer="720" w:gutter="0"/>
          <w:pgNumType w:start="12"/>
          <w:cols w:space="720"/>
        </w:sectPr>
      </w:pPr>
    </w:p>
    <w:p w14:paraId="3B0BE839" w14:textId="35DFC449" w:rsidR="00D90CA6" w:rsidRPr="00A82F24" w:rsidRDefault="00D90CA6" w:rsidP="00D90CA6">
      <w:pPr>
        <w:spacing w:line="240" w:lineRule="auto"/>
        <w:ind w:left="540"/>
        <w:rPr>
          <w:sz w:val="20"/>
          <w:lang w:bidi="th-TH"/>
        </w:rPr>
      </w:pPr>
      <w:r w:rsidRPr="00A82F24">
        <w:rPr>
          <w:sz w:val="20"/>
        </w:rPr>
        <w:t>These notes form an integral part of the interim financial statements</w:t>
      </w:r>
      <w:r w:rsidRPr="00A82F24">
        <w:rPr>
          <w:sz w:val="20"/>
          <w:cs/>
          <w:lang w:bidi="th-TH"/>
        </w:rPr>
        <w:t>.</w:t>
      </w:r>
    </w:p>
    <w:p w14:paraId="6B149961" w14:textId="77777777" w:rsidR="006071F9" w:rsidRPr="00A82F24" w:rsidRDefault="006071F9" w:rsidP="00D90CA6">
      <w:pPr>
        <w:tabs>
          <w:tab w:val="left" w:pos="540"/>
        </w:tabs>
        <w:spacing w:line="240" w:lineRule="auto"/>
        <w:ind w:left="540"/>
        <w:jc w:val="both"/>
        <w:rPr>
          <w:sz w:val="20"/>
        </w:rPr>
      </w:pPr>
    </w:p>
    <w:p w14:paraId="50991AAE" w14:textId="77777777" w:rsidR="00A040DF" w:rsidRDefault="00D90CA6" w:rsidP="00A040DF">
      <w:pPr>
        <w:pStyle w:val="RNormal"/>
        <w:ind w:left="540"/>
        <w:rPr>
          <w:sz w:val="20"/>
        </w:rPr>
      </w:pPr>
      <w:r w:rsidRPr="00B9546C">
        <w:rPr>
          <w:sz w:val="20"/>
          <w:szCs w:val="20"/>
        </w:rPr>
        <w:t>The interim financial statements issued for Thai regulatory reporting purposes are prepared in the Thai language</w:t>
      </w:r>
      <w:r w:rsidRPr="00B9546C">
        <w:rPr>
          <w:sz w:val="20"/>
          <w:szCs w:val="20"/>
          <w:cs/>
          <w:lang w:bidi="th-TH"/>
        </w:rPr>
        <w:t xml:space="preserve">. </w:t>
      </w:r>
      <w:r w:rsidRPr="00B9546C">
        <w:rPr>
          <w:sz w:val="20"/>
          <w:szCs w:val="20"/>
        </w:rPr>
        <w:t>These English language financial statements have been prepared from the Thai language</w:t>
      </w:r>
      <w:r w:rsidR="00196479" w:rsidRPr="00B9546C">
        <w:rPr>
          <w:sz w:val="20"/>
          <w:szCs w:val="20"/>
        </w:rPr>
        <w:t xml:space="preserve"> statutory</w:t>
      </w:r>
      <w:r w:rsidRPr="00B9546C">
        <w:rPr>
          <w:sz w:val="20"/>
          <w:szCs w:val="20"/>
        </w:rPr>
        <w:t xml:space="preserve"> financial </w:t>
      </w:r>
      <w:proofErr w:type="gramStart"/>
      <w:r w:rsidRPr="00B9546C">
        <w:rPr>
          <w:sz w:val="20"/>
          <w:szCs w:val="20"/>
        </w:rPr>
        <w:t>statements</w:t>
      </w:r>
      <w:r w:rsidR="00C97E77" w:rsidRPr="00B9546C">
        <w:rPr>
          <w:sz w:val="20"/>
          <w:szCs w:val="20"/>
        </w:rPr>
        <w:t xml:space="preserve">, </w:t>
      </w:r>
      <w:r w:rsidRPr="00B9546C">
        <w:rPr>
          <w:sz w:val="20"/>
          <w:szCs w:val="20"/>
        </w:rPr>
        <w:t>and</w:t>
      </w:r>
      <w:proofErr w:type="gramEnd"/>
      <w:r w:rsidRPr="00B9546C">
        <w:rPr>
          <w:sz w:val="20"/>
          <w:szCs w:val="20"/>
        </w:rPr>
        <w:t xml:space="preserve"> were approved and </w:t>
      </w:r>
      <w:proofErr w:type="spellStart"/>
      <w:r w:rsidRPr="00B9546C">
        <w:rPr>
          <w:sz w:val="20"/>
          <w:szCs w:val="20"/>
        </w:rPr>
        <w:t>authorised</w:t>
      </w:r>
      <w:proofErr w:type="spellEnd"/>
      <w:r w:rsidRPr="00B9546C">
        <w:rPr>
          <w:sz w:val="20"/>
          <w:szCs w:val="20"/>
        </w:rPr>
        <w:t xml:space="preserve"> for issue by the Board of Directors on</w:t>
      </w:r>
      <w:r w:rsidR="001923D0" w:rsidRPr="00B9546C">
        <w:rPr>
          <w:sz w:val="20"/>
          <w:szCs w:val="20"/>
        </w:rPr>
        <w:t xml:space="preserve"> </w:t>
      </w:r>
      <w:r w:rsidR="0049677D">
        <w:rPr>
          <w:rFonts w:cstheme="minorBidi"/>
          <w:sz w:val="20"/>
          <w:szCs w:val="20"/>
          <w:lang w:bidi="th-TH"/>
        </w:rPr>
        <w:t xml:space="preserve">5 </w:t>
      </w:r>
      <w:r w:rsidR="00B9546C" w:rsidRPr="00B9546C">
        <w:rPr>
          <w:rFonts w:cstheme="minorBidi"/>
          <w:sz w:val="20"/>
          <w:szCs w:val="20"/>
          <w:lang w:bidi="th-TH"/>
        </w:rPr>
        <w:t>August 2025</w:t>
      </w:r>
      <w:r w:rsidR="00F3286B">
        <w:rPr>
          <w:sz w:val="20"/>
        </w:rPr>
        <w:t>.</w:t>
      </w:r>
    </w:p>
    <w:p w14:paraId="6346BEB0" w14:textId="3924B74F" w:rsidR="00D90CA6" w:rsidRPr="00A040DF" w:rsidRDefault="00D90CA6" w:rsidP="00A040DF">
      <w:pPr>
        <w:pStyle w:val="RNormal"/>
        <w:ind w:left="540"/>
        <w:rPr>
          <w:sz w:val="20"/>
          <w:szCs w:val="20"/>
        </w:rPr>
      </w:pPr>
      <w:r w:rsidRPr="00A82F24">
        <w:rPr>
          <w:sz w:val="20"/>
        </w:rPr>
        <w:tab/>
      </w:r>
    </w:p>
    <w:p w14:paraId="35B09225" w14:textId="2B21A802" w:rsidR="00D90CA6" w:rsidRPr="00A82F24" w:rsidRDefault="00954888" w:rsidP="002D0B87">
      <w:pPr>
        <w:pStyle w:val="Heading1"/>
      </w:pPr>
      <w:r w:rsidRPr="00A82F24">
        <w:t>1</w:t>
      </w:r>
      <w:r w:rsidR="00AB5AD1" w:rsidRPr="00A82F24">
        <w:tab/>
      </w:r>
      <w:r w:rsidR="00D90CA6" w:rsidRPr="00A82F24">
        <w:t>Basis of preparation of the interim financial statements</w:t>
      </w:r>
    </w:p>
    <w:p w14:paraId="20C60AA8" w14:textId="77777777" w:rsidR="006071F9" w:rsidRPr="00A82F24" w:rsidRDefault="006071F9" w:rsidP="00DD003C">
      <w:pPr>
        <w:pStyle w:val="BodyText"/>
        <w:spacing w:after="0" w:line="240" w:lineRule="auto"/>
        <w:ind w:left="540"/>
        <w:jc w:val="both"/>
        <w:rPr>
          <w:sz w:val="20"/>
        </w:rPr>
      </w:pPr>
    </w:p>
    <w:p w14:paraId="23FB34E2" w14:textId="7BC6376E" w:rsidR="009A4A13" w:rsidRPr="00A82F24" w:rsidRDefault="00D90CA6" w:rsidP="00DD003C">
      <w:pPr>
        <w:pStyle w:val="BodyText"/>
        <w:spacing w:after="0" w:line="240" w:lineRule="auto"/>
        <w:ind w:left="540"/>
        <w:jc w:val="both"/>
        <w:rPr>
          <w:sz w:val="20"/>
        </w:rPr>
      </w:pPr>
      <w:r w:rsidRPr="00A82F24">
        <w:rPr>
          <w:sz w:val="20"/>
        </w:rPr>
        <w:t xml:space="preserve">The condensed interim financial statements are presented in the same format as the annual financial statements </w:t>
      </w:r>
      <w:r w:rsidR="00266B81" w:rsidRPr="00A82F24">
        <w:rPr>
          <w:sz w:val="20"/>
        </w:rPr>
        <w:t xml:space="preserve">together with </w:t>
      </w:r>
      <w:r w:rsidRPr="00A82F24">
        <w:rPr>
          <w:sz w:val="20"/>
        </w:rPr>
        <w:t xml:space="preserve">notes to the interim financial statements on a condensed basis </w:t>
      </w:r>
      <w:r w:rsidRPr="00A82F24">
        <w:rPr>
          <w:sz w:val="20"/>
          <w:cs/>
          <w:lang w:bidi="th-TH"/>
        </w:rPr>
        <w:t>(“</w:t>
      </w:r>
      <w:r w:rsidRPr="00A82F24">
        <w:rPr>
          <w:sz w:val="20"/>
        </w:rPr>
        <w:t>interim financial statements</w:t>
      </w:r>
      <w:r w:rsidRPr="00A82F24">
        <w:rPr>
          <w:sz w:val="20"/>
          <w:cs/>
          <w:lang w:bidi="th-TH"/>
        </w:rPr>
        <w:t xml:space="preserve">”) </w:t>
      </w:r>
      <w:r w:rsidRPr="00A82F24">
        <w:rPr>
          <w:sz w:val="20"/>
        </w:rPr>
        <w:t xml:space="preserve">in accordance with Thai Accounting Standard </w:t>
      </w:r>
      <w:r w:rsidRPr="00A82F24">
        <w:rPr>
          <w:sz w:val="20"/>
          <w:cs/>
          <w:lang w:bidi="th-TH"/>
        </w:rPr>
        <w:t>(</w:t>
      </w:r>
      <w:r w:rsidRPr="00A82F24">
        <w:rPr>
          <w:sz w:val="20"/>
        </w:rPr>
        <w:t>TAS</w:t>
      </w:r>
      <w:r w:rsidRPr="00A82F24">
        <w:rPr>
          <w:sz w:val="20"/>
          <w:cs/>
          <w:lang w:bidi="th-TH"/>
        </w:rPr>
        <w:t xml:space="preserve">) </w:t>
      </w:r>
      <w:r w:rsidRPr="00A82F24">
        <w:rPr>
          <w:sz w:val="20"/>
        </w:rPr>
        <w:t>No</w:t>
      </w:r>
      <w:r w:rsidRPr="00A82F24">
        <w:rPr>
          <w:sz w:val="20"/>
          <w:cs/>
          <w:lang w:bidi="th-TH"/>
        </w:rPr>
        <w:t>.</w:t>
      </w:r>
      <w:r w:rsidR="00F80780" w:rsidRPr="00A82F24">
        <w:rPr>
          <w:sz w:val="20"/>
          <w:cs/>
          <w:lang w:bidi="th-TH"/>
        </w:rPr>
        <w:t xml:space="preserve"> </w:t>
      </w:r>
      <w:r w:rsidRPr="00A82F24">
        <w:rPr>
          <w:sz w:val="20"/>
        </w:rPr>
        <w:t xml:space="preserve">34 </w:t>
      </w:r>
      <w:r w:rsidRPr="00A82F24">
        <w:rPr>
          <w:i/>
          <w:iCs/>
          <w:sz w:val="20"/>
        </w:rPr>
        <w:t>Interim Financial Reporting</w:t>
      </w:r>
      <w:r w:rsidRPr="00A82F24">
        <w:rPr>
          <w:sz w:val="20"/>
        </w:rPr>
        <w:t xml:space="preserve">, guidelines promulgated by the Federation of Accounting Professions </w:t>
      </w:r>
      <w:r w:rsidR="00266B81" w:rsidRPr="00A82F24">
        <w:rPr>
          <w:sz w:val="20"/>
          <w:lang w:bidi="th-TH"/>
        </w:rPr>
        <w:t>and</w:t>
      </w:r>
      <w:r w:rsidR="00F9231A" w:rsidRPr="00A82F24">
        <w:rPr>
          <w:sz w:val="20"/>
          <w:cs/>
          <w:lang w:bidi="th-TH"/>
        </w:rPr>
        <w:t xml:space="preserve"> </w:t>
      </w:r>
      <w:r w:rsidRPr="00A82F24">
        <w:rPr>
          <w:sz w:val="20"/>
        </w:rPr>
        <w:t>applicable rules and regulations of the Thai Securities and Exchange Commission</w:t>
      </w:r>
      <w:r w:rsidR="006C6346" w:rsidRPr="00A82F24">
        <w:rPr>
          <w:sz w:val="20"/>
          <w:cs/>
          <w:lang w:bidi="th-TH"/>
        </w:rPr>
        <w:t>.</w:t>
      </w:r>
      <w:r w:rsidR="00954888" w:rsidRPr="00A82F24">
        <w:rPr>
          <w:sz w:val="20"/>
          <w:cs/>
          <w:lang w:bidi="th-TH"/>
        </w:rPr>
        <w:t xml:space="preserve"> </w:t>
      </w:r>
      <w:r w:rsidRPr="00A82F24">
        <w:rPr>
          <w:sz w:val="20"/>
        </w:rPr>
        <w:t>The interim financial statements focus on new activities, events and circumstances to avoid repetition of information previously reported</w:t>
      </w:r>
      <w:r w:rsidR="00314AE8" w:rsidRPr="00A82F24">
        <w:rPr>
          <w:sz w:val="20"/>
        </w:rPr>
        <w:t xml:space="preserve"> in annual financial statement</w:t>
      </w:r>
      <w:r w:rsidRPr="00A82F24">
        <w:rPr>
          <w:sz w:val="20"/>
          <w:cs/>
          <w:lang w:bidi="th-TH"/>
        </w:rPr>
        <w:t xml:space="preserve">. </w:t>
      </w:r>
      <w:r w:rsidRPr="00A82F24">
        <w:rPr>
          <w:sz w:val="20"/>
        </w:rPr>
        <w:t>Accordingly, these interim financial statements should be read in conjunction with the financial statements of the Company and its subsidiaries for the year ended 31 December 20</w:t>
      </w:r>
      <w:r w:rsidR="006C6346" w:rsidRPr="00A82F24">
        <w:rPr>
          <w:sz w:val="20"/>
        </w:rPr>
        <w:t>2</w:t>
      </w:r>
      <w:r w:rsidR="00316FAD">
        <w:rPr>
          <w:sz w:val="20"/>
        </w:rPr>
        <w:t>4</w:t>
      </w:r>
      <w:r w:rsidRPr="00A82F24">
        <w:rPr>
          <w:sz w:val="20"/>
          <w:cs/>
          <w:lang w:bidi="th-TH"/>
        </w:rPr>
        <w:t>.</w:t>
      </w:r>
    </w:p>
    <w:p w14:paraId="083CA304" w14:textId="77777777" w:rsidR="00DD003C" w:rsidRPr="00A82F24" w:rsidRDefault="00DD003C" w:rsidP="00DD003C">
      <w:pPr>
        <w:pStyle w:val="BodyText"/>
        <w:spacing w:after="0" w:line="240" w:lineRule="auto"/>
        <w:ind w:left="540"/>
        <w:jc w:val="both"/>
        <w:rPr>
          <w:sz w:val="20"/>
          <w:lang w:bidi="th-TH"/>
        </w:rPr>
      </w:pPr>
    </w:p>
    <w:p w14:paraId="49310900" w14:textId="68C9F574" w:rsidR="00361F9B" w:rsidRPr="00A82F24" w:rsidRDefault="00D90CA6" w:rsidP="00EE3DB9">
      <w:pPr>
        <w:pStyle w:val="BodyText"/>
        <w:spacing w:after="0" w:line="240" w:lineRule="auto"/>
        <w:ind w:left="540"/>
        <w:jc w:val="both"/>
        <w:rPr>
          <w:sz w:val="20"/>
          <w:lang w:bidi="th-TH"/>
        </w:rPr>
      </w:pPr>
      <w:r w:rsidRPr="00A82F24">
        <w:rPr>
          <w:sz w:val="20"/>
        </w:rPr>
        <w:t>In preparing these interim financial statements, judgements and estimates are made by management in applying the Group</w:t>
      </w:r>
      <w:r w:rsidR="001A532C" w:rsidRPr="00A82F24">
        <w:rPr>
          <w:sz w:val="20"/>
          <w:cs/>
          <w:lang w:bidi="th-TH"/>
        </w:rPr>
        <w:t>’</w:t>
      </w:r>
      <w:r w:rsidR="001A532C" w:rsidRPr="00A82F24">
        <w:rPr>
          <w:sz w:val="20"/>
        </w:rPr>
        <w:t>s</w:t>
      </w:r>
      <w:r w:rsidRPr="00A82F24">
        <w:rPr>
          <w:sz w:val="20"/>
        </w:rPr>
        <w:t xml:space="preserve"> and the Company</w:t>
      </w:r>
      <w:r w:rsidRPr="00A82F24">
        <w:rPr>
          <w:sz w:val="20"/>
          <w:cs/>
          <w:lang w:bidi="th-TH"/>
        </w:rPr>
        <w:t>’</w:t>
      </w:r>
      <w:r w:rsidR="001A532C" w:rsidRPr="00A82F24">
        <w:rPr>
          <w:sz w:val="20"/>
        </w:rPr>
        <w:t>s</w:t>
      </w:r>
      <w:r w:rsidRPr="00A82F24">
        <w:rPr>
          <w:sz w:val="20"/>
        </w:rPr>
        <w:t xml:space="preserve"> accounting policies</w:t>
      </w:r>
      <w:r w:rsidRPr="00A82F24">
        <w:rPr>
          <w:sz w:val="20"/>
          <w:cs/>
          <w:lang w:bidi="th-TH"/>
        </w:rPr>
        <w:t xml:space="preserve">. </w:t>
      </w:r>
      <w:r w:rsidRPr="00A82F24">
        <w:rPr>
          <w:sz w:val="20"/>
        </w:rPr>
        <w:t>Actual results may differ from these estimates</w:t>
      </w:r>
      <w:r w:rsidRPr="00A82F24">
        <w:rPr>
          <w:sz w:val="20"/>
          <w:cs/>
          <w:lang w:bidi="th-TH"/>
        </w:rPr>
        <w:t>.</w:t>
      </w:r>
      <w:r w:rsidR="00B848AB">
        <w:rPr>
          <w:sz w:val="20"/>
          <w:lang w:bidi="th-TH"/>
        </w:rPr>
        <w:t xml:space="preserve"> </w:t>
      </w:r>
      <w:r w:rsidR="00B848AB">
        <w:rPr>
          <w:sz w:val="20"/>
          <w:lang w:bidi="th-TH"/>
        </w:rPr>
        <w:br/>
      </w:r>
      <w:r w:rsidRPr="00A82F24">
        <w:rPr>
          <w:sz w:val="20"/>
        </w:rPr>
        <w:t>The accounting policies, methods of computation and the key sources of estimation uncertainty were the same as</w:t>
      </w:r>
      <w:r w:rsidR="00B848AB">
        <w:rPr>
          <w:sz w:val="20"/>
        </w:rPr>
        <w:t xml:space="preserve"> </w:t>
      </w:r>
      <w:r w:rsidRPr="00A82F24">
        <w:rPr>
          <w:sz w:val="20"/>
        </w:rPr>
        <w:t>those that described in the financial statements for the year ended 31 December 20</w:t>
      </w:r>
      <w:r w:rsidR="0044196E" w:rsidRPr="00A82F24">
        <w:rPr>
          <w:sz w:val="20"/>
        </w:rPr>
        <w:t>2</w:t>
      </w:r>
      <w:r w:rsidR="00316FAD">
        <w:rPr>
          <w:sz w:val="20"/>
        </w:rPr>
        <w:t>4</w:t>
      </w:r>
      <w:r w:rsidR="009A3042" w:rsidRPr="00A82F24">
        <w:rPr>
          <w:sz w:val="20"/>
        </w:rPr>
        <w:t>.</w:t>
      </w:r>
    </w:p>
    <w:p w14:paraId="31AD9774" w14:textId="77777777" w:rsidR="00F352FC" w:rsidRPr="00A82F24" w:rsidRDefault="00F352FC" w:rsidP="00F352FC">
      <w:pPr>
        <w:spacing w:line="240" w:lineRule="auto"/>
        <w:jc w:val="thaiDistribute"/>
        <w:rPr>
          <w:szCs w:val="22"/>
        </w:rPr>
      </w:pPr>
    </w:p>
    <w:p w14:paraId="3F571CE1" w14:textId="50EF926F" w:rsidR="00D90CA6" w:rsidRPr="00274D27" w:rsidRDefault="00535FFD" w:rsidP="002D0B87">
      <w:pPr>
        <w:pStyle w:val="Heading1"/>
        <w:rPr>
          <w:rFonts w:cstheme="minorBidi"/>
          <w:cs/>
        </w:rPr>
      </w:pPr>
      <w:r>
        <w:t>2</w:t>
      </w:r>
      <w:r w:rsidR="00AB5AD1" w:rsidRPr="00A82F24">
        <w:tab/>
      </w:r>
      <w:r w:rsidR="00D90CA6" w:rsidRPr="00A82F24">
        <w:t>Related parties</w:t>
      </w:r>
    </w:p>
    <w:p w14:paraId="54FE467E" w14:textId="77777777" w:rsidR="00A82F24" w:rsidRPr="00A82F24" w:rsidRDefault="00A82F24" w:rsidP="00DE4C46">
      <w:pPr>
        <w:spacing w:line="240" w:lineRule="auto"/>
        <w:ind w:left="540"/>
        <w:jc w:val="both"/>
        <w:rPr>
          <w:sz w:val="20"/>
          <w:lang w:bidi="th-TH"/>
        </w:rPr>
      </w:pPr>
    </w:p>
    <w:p w14:paraId="5C598AEA" w14:textId="7FBB7180" w:rsidR="00D90CA6" w:rsidRPr="00A82F24" w:rsidRDefault="004366A9" w:rsidP="00DE4C46">
      <w:pPr>
        <w:spacing w:line="240" w:lineRule="auto"/>
        <w:ind w:left="540"/>
        <w:jc w:val="both"/>
        <w:rPr>
          <w:i/>
          <w:iCs/>
          <w:color w:val="0000FF"/>
          <w:sz w:val="20"/>
        </w:rPr>
      </w:pPr>
      <w:r w:rsidRPr="00A82F24">
        <w:rPr>
          <w:sz w:val="20"/>
          <w:lang w:bidi="th-TH"/>
        </w:rPr>
        <w:t>T</w:t>
      </w:r>
      <w:r w:rsidR="00985C0F" w:rsidRPr="00A82F24">
        <w:rPr>
          <w:sz w:val="20"/>
          <w:lang w:bidi="th-TH"/>
        </w:rPr>
        <w:t xml:space="preserve">he Group and the Company have </w:t>
      </w:r>
      <w:r w:rsidR="00FC26B5" w:rsidRPr="00A82F24">
        <w:rPr>
          <w:sz w:val="20"/>
          <w:lang w:bidi="th-TH"/>
        </w:rPr>
        <w:t>no</w:t>
      </w:r>
      <w:r w:rsidR="00FC26B5" w:rsidRPr="00A82F24">
        <w:rPr>
          <w:sz w:val="20"/>
          <w:cs/>
          <w:lang w:bidi="th-TH"/>
        </w:rPr>
        <w:t xml:space="preserve"> </w:t>
      </w:r>
      <w:r w:rsidR="00985C0F" w:rsidRPr="00A82F24">
        <w:rPr>
          <w:sz w:val="20"/>
          <w:lang w:bidi="th-TH"/>
        </w:rPr>
        <w:t xml:space="preserve">significant change in </w:t>
      </w:r>
      <w:r w:rsidR="00D90CA6" w:rsidRPr="00A82F24">
        <w:rPr>
          <w:sz w:val="20"/>
        </w:rPr>
        <w:t xml:space="preserve">relationships </w:t>
      </w:r>
      <w:r w:rsidR="00C931C5" w:rsidRPr="00A82F24">
        <w:rPr>
          <w:sz w:val="20"/>
        </w:rPr>
        <w:t xml:space="preserve">with </w:t>
      </w:r>
      <w:r w:rsidR="004F7F82" w:rsidRPr="00A82F24">
        <w:rPr>
          <w:sz w:val="20"/>
        </w:rPr>
        <w:t>other related parties and the pricing polic</w:t>
      </w:r>
      <w:r w:rsidR="008B084A" w:rsidRPr="00A82F24">
        <w:rPr>
          <w:sz w:val="20"/>
        </w:rPr>
        <w:t>ies</w:t>
      </w:r>
      <w:r w:rsidR="004F7F82" w:rsidRPr="00A82F24">
        <w:rPr>
          <w:sz w:val="20"/>
          <w:cs/>
          <w:lang w:bidi="th-TH"/>
        </w:rPr>
        <w:t>.</w:t>
      </w:r>
    </w:p>
    <w:p w14:paraId="77FB61FB" w14:textId="77777777" w:rsidR="005D7265" w:rsidRPr="00A82F24" w:rsidRDefault="005D7265" w:rsidP="004366A9">
      <w:pPr>
        <w:spacing w:line="240" w:lineRule="auto"/>
        <w:ind w:left="540"/>
        <w:jc w:val="both"/>
        <w:rPr>
          <w:sz w:val="20"/>
          <w:lang w:bidi="th-TH"/>
        </w:rPr>
      </w:pPr>
    </w:p>
    <w:p w14:paraId="21344140" w14:textId="2D269E94" w:rsidR="00316FAD" w:rsidRDefault="00316FAD" w:rsidP="00316FAD">
      <w:pPr>
        <w:spacing w:line="240" w:lineRule="auto"/>
        <w:ind w:left="540"/>
        <w:jc w:val="both"/>
        <w:rPr>
          <w:sz w:val="20"/>
          <w:lang w:bidi="th-TH"/>
        </w:rPr>
      </w:pPr>
      <w:r w:rsidRPr="00C45CCB">
        <w:rPr>
          <w:sz w:val="20"/>
        </w:rPr>
        <w:t xml:space="preserve">Significant transactions for the </w:t>
      </w:r>
      <w:r w:rsidR="00EB7A8C" w:rsidRPr="00A82F24">
        <w:rPr>
          <w:sz w:val="20"/>
        </w:rPr>
        <w:t>six</w:t>
      </w:r>
      <w:r w:rsidR="00EB7A8C" w:rsidRPr="00A82F24">
        <w:rPr>
          <w:sz w:val="20"/>
          <w:cs/>
          <w:lang w:bidi="th-TH"/>
        </w:rPr>
        <w:t>-</w:t>
      </w:r>
      <w:r w:rsidR="00EB7A8C" w:rsidRPr="00A82F24">
        <w:rPr>
          <w:sz w:val="20"/>
        </w:rPr>
        <w:t>month periods</w:t>
      </w:r>
      <w:r w:rsidR="00EB7A8C" w:rsidRPr="00A82F24">
        <w:rPr>
          <w:sz w:val="20"/>
          <w:cs/>
          <w:lang w:bidi="th-TH"/>
        </w:rPr>
        <w:t xml:space="preserve"> </w:t>
      </w:r>
      <w:r w:rsidR="00EB7A8C" w:rsidRPr="00A82F24">
        <w:rPr>
          <w:sz w:val="20"/>
        </w:rPr>
        <w:t>ended 30 June</w:t>
      </w:r>
      <w:r w:rsidR="00EB7A8C" w:rsidRPr="00C45CCB">
        <w:rPr>
          <w:sz w:val="20"/>
        </w:rPr>
        <w:t xml:space="preserve"> </w:t>
      </w:r>
      <w:r w:rsidR="00EB7A8C">
        <w:rPr>
          <w:rFonts w:cstheme="minorBidi"/>
          <w:sz w:val="20"/>
          <w:szCs w:val="25"/>
          <w:lang w:val="en-US" w:bidi="th-TH"/>
        </w:rPr>
        <w:t xml:space="preserve">2025 </w:t>
      </w:r>
      <w:r w:rsidRPr="00C45CCB">
        <w:rPr>
          <w:sz w:val="20"/>
        </w:rPr>
        <w:t>and 202</w:t>
      </w:r>
      <w:r>
        <w:rPr>
          <w:sz w:val="20"/>
        </w:rPr>
        <w:t>4</w:t>
      </w:r>
      <w:r w:rsidRPr="00C45CCB">
        <w:rPr>
          <w:sz w:val="20"/>
        </w:rPr>
        <w:t xml:space="preserve"> with related parties were as follows:</w:t>
      </w:r>
      <w:r w:rsidRPr="00AE277C">
        <w:rPr>
          <w:sz w:val="20"/>
          <w:cs/>
          <w:lang w:bidi="th-TH"/>
        </w:rPr>
        <w:t xml:space="preserve"> </w:t>
      </w:r>
    </w:p>
    <w:p w14:paraId="0AAB870C" w14:textId="77777777" w:rsidR="00EB7A8C" w:rsidRDefault="00EB7A8C" w:rsidP="00316FAD">
      <w:pPr>
        <w:spacing w:line="240" w:lineRule="auto"/>
        <w:ind w:left="540"/>
        <w:jc w:val="both"/>
        <w:rPr>
          <w:sz w:val="20"/>
          <w:lang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080"/>
        <w:gridCol w:w="180"/>
        <w:gridCol w:w="1080"/>
        <w:gridCol w:w="180"/>
        <w:gridCol w:w="1170"/>
      </w:tblGrid>
      <w:tr w:rsidR="00EB7A8C" w:rsidRPr="00A82F24" w14:paraId="24CEEB75" w14:textId="77777777" w:rsidTr="00051756">
        <w:trPr>
          <w:cantSplit/>
          <w:tblHeader/>
        </w:trPr>
        <w:tc>
          <w:tcPr>
            <w:tcW w:w="4230" w:type="dxa"/>
          </w:tcPr>
          <w:p w14:paraId="3593473C" w14:textId="77777777" w:rsidR="00EB7A8C" w:rsidRPr="00EB7A8C" w:rsidRDefault="00EB7A8C" w:rsidP="00051756">
            <w:pPr>
              <w:spacing w:line="240" w:lineRule="auto"/>
              <w:ind w:right="-108"/>
              <w:jc w:val="both"/>
              <w:rPr>
                <w:i/>
                <w:iCs/>
                <w:sz w:val="20"/>
              </w:rPr>
            </w:pPr>
          </w:p>
        </w:tc>
        <w:tc>
          <w:tcPr>
            <w:tcW w:w="2430" w:type="dxa"/>
            <w:gridSpan w:val="3"/>
          </w:tcPr>
          <w:p w14:paraId="6E209D77" w14:textId="77777777" w:rsidR="00EB7A8C" w:rsidRPr="00EB7A8C" w:rsidRDefault="00EB7A8C" w:rsidP="00051756">
            <w:pPr>
              <w:pStyle w:val="acctmergecolhdg"/>
              <w:spacing w:line="240" w:lineRule="auto"/>
              <w:rPr>
                <w:sz w:val="20"/>
              </w:rPr>
            </w:pPr>
            <w:r w:rsidRPr="00EB7A8C">
              <w:rPr>
                <w:sz w:val="20"/>
              </w:rPr>
              <w:t xml:space="preserve">Consolidated </w:t>
            </w:r>
          </w:p>
          <w:p w14:paraId="7445C1CF" w14:textId="77777777" w:rsidR="00EB7A8C" w:rsidRPr="00EB7A8C" w:rsidRDefault="00EB7A8C" w:rsidP="00051756">
            <w:pPr>
              <w:pStyle w:val="acctmergecolhdg"/>
              <w:spacing w:line="240" w:lineRule="auto"/>
              <w:rPr>
                <w:sz w:val="20"/>
              </w:rPr>
            </w:pPr>
            <w:r w:rsidRPr="00EB7A8C">
              <w:rPr>
                <w:sz w:val="20"/>
              </w:rPr>
              <w:t>financial statements</w:t>
            </w:r>
          </w:p>
        </w:tc>
        <w:tc>
          <w:tcPr>
            <w:tcW w:w="180" w:type="dxa"/>
          </w:tcPr>
          <w:p w14:paraId="33290B79" w14:textId="77777777" w:rsidR="00EB7A8C" w:rsidRPr="00EB7A8C" w:rsidRDefault="00EB7A8C" w:rsidP="00051756">
            <w:pPr>
              <w:pStyle w:val="acctmergecolhdg"/>
              <w:spacing w:line="240" w:lineRule="auto"/>
              <w:rPr>
                <w:sz w:val="20"/>
              </w:rPr>
            </w:pPr>
          </w:p>
        </w:tc>
        <w:tc>
          <w:tcPr>
            <w:tcW w:w="2430" w:type="dxa"/>
            <w:gridSpan w:val="3"/>
          </w:tcPr>
          <w:p w14:paraId="48AA02BD" w14:textId="77777777" w:rsidR="00EB7A8C" w:rsidRPr="00EB7A8C" w:rsidRDefault="00EB7A8C" w:rsidP="00051756">
            <w:pPr>
              <w:pStyle w:val="acctmergecolhdg"/>
              <w:spacing w:line="240" w:lineRule="auto"/>
              <w:rPr>
                <w:sz w:val="20"/>
              </w:rPr>
            </w:pPr>
            <w:r w:rsidRPr="00EB7A8C">
              <w:rPr>
                <w:sz w:val="20"/>
              </w:rPr>
              <w:t xml:space="preserve">Separate </w:t>
            </w:r>
          </w:p>
          <w:p w14:paraId="3D37E813" w14:textId="77777777" w:rsidR="00EB7A8C" w:rsidRPr="00EB7A8C" w:rsidRDefault="00EB7A8C" w:rsidP="00051756">
            <w:pPr>
              <w:pStyle w:val="acctmergecolhdg"/>
              <w:spacing w:line="240" w:lineRule="auto"/>
              <w:rPr>
                <w:sz w:val="20"/>
              </w:rPr>
            </w:pPr>
            <w:r w:rsidRPr="00EB7A8C">
              <w:rPr>
                <w:sz w:val="20"/>
              </w:rPr>
              <w:t>financial statements</w:t>
            </w:r>
          </w:p>
        </w:tc>
      </w:tr>
      <w:tr w:rsidR="00EB7A8C" w:rsidRPr="00A82F24" w14:paraId="09D90C5C" w14:textId="77777777" w:rsidTr="00051756">
        <w:trPr>
          <w:cantSplit/>
          <w:tblHeader/>
        </w:trPr>
        <w:tc>
          <w:tcPr>
            <w:tcW w:w="4230" w:type="dxa"/>
          </w:tcPr>
          <w:p w14:paraId="312BB714" w14:textId="77777777" w:rsidR="00EB7A8C" w:rsidRPr="00EB7A8C" w:rsidRDefault="00EB7A8C" w:rsidP="00051756">
            <w:pPr>
              <w:pStyle w:val="acctfourfigures"/>
              <w:spacing w:line="240" w:lineRule="auto"/>
              <w:rPr>
                <w:b/>
                <w:bCs/>
                <w:i/>
                <w:iCs/>
                <w:sz w:val="20"/>
              </w:rPr>
            </w:pPr>
            <w:r w:rsidRPr="00EB7A8C">
              <w:rPr>
                <w:b/>
                <w:bCs/>
                <w:i/>
                <w:iCs/>
                <w:sz w:val="20"/>
              </w:rPr>
              <w:t>For the six</w:t>
            </w:r>
            <w:r w:rsidRPr="00EB7A8C">
              <w:rPr>
                <w:b/>
                <w:bCs/>
                <w:i/>
                <w:iCs/>
                <w:sz w:val="20"/>
                <w:cs/>
                <w:lang w:bidi="th-TH"/>
              </w:rPr>
              <w:t>-</w:t>
            </w:r>
            <w:r w:rsidRPr="00EB7A8C">
              <w:rPr>
                <w:b/>
                <w:bCs/>
                <w:i/>
                <w:iCs/>
                <w:sz w:val="20"/>
              </w:rPr>
              <w:t>month period ended 30 June</w:t>
            </w:r>
          </w:p>
        </w:tc>
        <w:tc>
          <w:tcPr>
            <w:tcW w:w="1170" w:type="dxa"/>
          </w:tcPr>
          <w:p w14:paraId="751B505B" w14:textId="02D45A61" w:rsidR="00EB7A8C" w:rsidRPr="00EB7A8C" w:rsidRDefault="00EB7A8C" w:rsidP="00051756">
            <w:pPr>
              <w:pStyle w:val="acctmergecolhdg"/>
              <w:spacing w:line="240" w:lineRule="auto"/>
              <w:rPr>
                <w:b w:val="0"/>
                <w:bCs/>
                <w:sz w:val="20"/>
              </w:rPr>
            </w:pPr>
            <w:r w:rsidRPr="00EB7A8C">
              <w:rPr>
                <w:b w:val="0"/>
                <w:bCs/>
                <w:sz w:val="20"/>
              </w:rPr>
              <w:t>2025</w:t>
            </w:r>
          </w:p>
        </w:tc>
        <w:tc>
          <w:tcPr>
            <w:tcW w:w="180" w:type="dxa"/>
          </w:tcPr>
          <w:p w14:paraId="33E6A7F3" w14:textId="77777777" w:rsidR="00EB7A8C" w:rsidRPr="00EB7A8C" w:rsidRDefault="00EB7A8C" w:rsidP="00051756">
            <w:pPr>
              <w:pStyle w:val="acctmergecolhdg"/>
              <w:spacing w:line="240" w:lineRule="auto"/>
              <w:rPr>
                <w:b w:val="0"/>
                <w:bCs/>
                <w:sz w:val="20"/>
              </w:rPr>
            </w:pPr>
          </w:p>
        </w:tc>
        <w:tc>
          <w:tcPr>
            <w:tcW w:w="1080" w:type="dxa"/>
          </w:tcPr>
          <w:p w14:paraId="32C5D68B" w14:textId="0FF5A66A" w:rsidR="00EB7A8C" w:rsidRPr="00EB7A8C" w:rsidRDefault="00EB7A8C" w:rsidP="00051756">
            <w:pPr>
              <w:pStyle w:val="acctmergecolhdg"/>
              <w:spacing w:line="240" w:lineRule="auto"/>
              <w:rPr>
                <w:b w:val="0"/>
                <w:bCs/>
                <w:sz w:val="20"/>
              </w:rPr>
            </w:pPr>
            <w:r w:rsidRPr="00EB7A8C">
              <w:rPr>
                <w:b w:val="0"/>
                <w:bCs/>
                <w:sz w:val="20"/>
              </w:rPr>
              <w:t>2024</w:t>
            </w:r>
          </w:p>
        </w:tc>
        <w:tc>
          <w:tcPr>
            <w:tcW w:w="180" w:type="dxa"/>
          </w:tcPr>
          <w:p w14:paraId="6AC44DFD" w14:textId="77777777" w:rsidR="00EB7A8C" w:rsidRPr="00EB7A8C" w:rsidRDefault="00EB7A8C" w:rsidP="00051756">
            <w:pPr>
              <w:pStyle w:val="acctmergecolhdg"/>
              <w:spacing w:line="240" w:lineRule="auto"/>
              <w:rPr>
                <w:b w:val="0"/>
                <w:bCs/>
                <w:sz w:val="20"/>
              </w:rPr>
            </w:pPr>
          </w:p>
        </w:tc>
        <w:tc>
          <w:tcPr>
            <w:tcW w:w="1080" w:type="dxa"/>
          </w:tcPr>
          <w:p w14:paraId="07F0C54B" w14:textId="269AD3BE" w:rsidR="00EB7A8C" w:rsidRPr="00EB7A8C" w:rsidRDefault="00EB7A8C" w:rsidP="00051756">
            <w:pPr>
              <w:pStyle w:val="acctmergecolhdg"/>
              <w:spacing w:line="240" w:lineRule="auto"/>
              <w:rPr>
                <w:b w:val="0"/>
                <w:bCs/>
                <w:sz w:val="20"/>
              </w:rPr>
            </w:pPr>
            <w:r w:rsidRPr="00EB7A8C">
              <w:rPr>
                <w:b w:val="0"/>
                <w:bCs/>
                <w:sz w:val="20"/>
              </w:rPr>
              <w:t>2025</w:t>
            </w:r>
          </w:p>
        </w:tc>
        <w:tc>
          <w:tcPr>
            <w:tcW w:w="180" w:type="dxa"/>
          </w:tcPr>
          <w:p w14:paraId="3ACD94C1" w14:textId="77777777" w:rsidR="00EB7A8C" w:rsidRPr="00EB7A8C" w:rsidRDefault="00EB7A8C" w:rsidP="00051756">
            <w:pPr>
              <w:pStyle w:val="acctmergecolhdg"/>
              <w:spacing w:line="240" w:lineRule="auto"/>
              <w:rPr>
                <w:b w:val="0"/>
                <w:bCs/>
                <w:sz w:val="20"/>
              </w:rPr>
            </w:pPr>
          </w:p>
        </w:tc>
        <w:tc>
          <w:tcPr>
            <w:tcW w:w="1170" w:type="dxa"/>
          </w:tcPr>
          <w:p w14:paraId="7BD08707" w14:textId="11B4EC5D" w:rsidR="00EB7A8C" w:rsidRPr="00EB7A8C" w:rsidRDefault="00EB7A8C" w:rsidP="00051756">
            <w:pPr>
              <w:pStyle w:val="acctmergecolhdg"/>
              <w:spacing w:line="240" w:lineRule="auto"/>
              <w:rPr>
                <w:b w:val="0"/>
                <w:bCs/>
                <w:sz w:val="20"/>
                <w:cs/>
                <w:lang w:bidi="th-TH"/>
              </w:rPr>
            </w:pPr>
            <w:r w:rsidRPr="00EB7A8C">
              <w:rPr>
                <w:b w:val="0"/>
                <w:bCs/>
                <w:sz w:val="20"/>
              </w:rPr>
              <w:t>2024</w:t>
            </w:r>
          </w:p>
        </w:tc>
      </w:tr>
      <w:tr w:rsidR="00EB7A8C" w:rsidRPr="00A82F24" w14:paraId="215BB567" w14:textId="77777777" w:rsidTr="00051756">
        <w:trPr>
          <w:cantSplit/>
          <w:tblHeader/>
        </w:trPr>
        <w:tc>
          <w:tcPr>
            <w:tcW w:w="4230" w:type="dxa"/>
          </w:tcPr>
          <w:p w14:paraId="66BBDFCA" w14:textId="77777777" w:rsidR="00EB7A8C" w:rsidRPr="00EB7A8C" w:rsidRDefault="00EB7A8C" w:rsidP="00051756">
            <w:pPr>
              <w:spacing w:line="240" w:lineRule="auto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5040" w:type="dxa"/>
            <w:gridSpan w:val="7"/>
          </w:tcPr>
          <w:p w14:paraId="50853554" w14:textId="77777777" w:rsidR="00EB7A8C" w:rsidRPr="00EB7A8C" w:rsidRDefault="00EB7A8C" w:rsidP="00051756">
            <w:pPr>
              <w:pStyle w:val="acctfourfigures"/>
              <w:spacing w:line="240" w:lineRule="auto"/>
              <w:jc w:val="center"/>
              <w:rPr>
                <w:i/>
                <w:iCs/>
                <w:sz w:val="20"/>
              </w:rPr>
            </w:pPr>
            <w:r w:rsidRPr="00EB7A8C">
              <w:rPr>
                <w:i/>
                <w:iCs/>
                <w:sz w:val="20"/>
                <w:cs/>
                <w:lang w:bidi="th-TH"/>
              </w:rPr>
              <w:t>(</w:t>
            </w:r>
            <w:r w:rsidRPr="00EB7A8C">
              <w:rPr>
                <w:i/>
                <w:iCs/>
                <w:sz w:val="20"/>
              </w:rPr>
              <w:t>in thousand Baht</w:t>
            </w:r>
            <w:r w:rsidRPr="00EB7A8C">
              <w:rPr>
                <w:i/>
                <w:iCs/>
                <w:sz w:val="20"/>
                <w:cs/>
                <w:lang w:bidi="th-TH"/>
              </w:rPr>
              <w:t>)</w:t>
            </w:r>
          </w:p>
        </w:tc>
      </w:tr>
      <w:tr w:rsidR="00EB7A8C" w:rsidRPr="00A82F24" w14:paraId="632A3437" w14:textId="77777777" w:rsidTr="00051756">
        <w:trPr>
          <w:cantSplit/>
        </w:trPr>
        <w:tc>
          <w:tcPr>
            <w:tcW w:w="4230" w:type="dxa"/>
          </w:tcPr>
          <w:p w14:paraId="564AFABF" w14:textId="77777777" w:rsidR="00EB7A8C" w:rsidRPr="00EB7A8C" w:rsidRDefault="00EB7A8C" w:rsidP="00051756">
            <w:pPr>
              <w:spacing w:line="240" w:lineRule="auto"/>
              <w:rPr>
                <w:b/>
                <w:bCs/>
                <w:i/>
                <w:iCs/>
                <w:sz w:val="20"/>
              </w:rPr>
            </w:pPr>
            <w:r w:rsidRPr="00EB7A8C">
              <w:rPr>
                <w:b/>
                <w:bCs/>
                <w:i/>
                <w:iCs/>
                <w:sz w:val="20"/>
              </w:rPr>
              <w:t>Subsidiaries</w:t>
            </w:r>
          </w:p>
        </w:tc>
        <w:tc>
          <w:tcPr>
            <w:tcW w:w="1170" w:type="dxa"/>
          </w:tcPr>
          <w:p w14:paraId="1582526C" w14:textId="77777777" w:rsidR="00EB7A8C" w:rsidRPr="00EB7A8C" w:rsidRDefault="00EB7A8C" w:rsidP="00051756">
            <w:pPr>
              <w:pStyle w:val="acctfourfigures"/>
              <w:spacing w:line="240" w:lineRule="auto"/>
              <w:rPr>
                <w:sz w:val="20"/>
              </w:rPr>
            </w:pPr>
          </w:p>
        </w:tc>
        <w:tc>
          <w:tcPr>
            <w:tcW w:w="180" w:type="dxa"/>
          </w:tcPr>
          <w:p w14:paraId="43A0B554" w14:textId="77777777" w:rsidR="00EB7A8C" w:rsidRPr="00EB7A8C" w:rsidRDefault="00EB7A8C" w:rsidP="00051756">
            <w:pPr>
              <w:pStyle w:val="acctfourfigures"/>
              <w:spacing w:line="240" w:lineRule="auto"/>
              <w:rPr>
                <w:sz w:val="20"/>
              </w:rPr>
            </w:pPr>
          </w:p>
        </w:tc>
        <w:tc>
          <w:tcPr>
            <w:tcW w:w="1080" w:type="dxa"/>
          </w:tcPr>
          <w:p w14:paraId="075924EC" w14:textId="77777777" w:rsidR="00EB7A8C" w:rsidRPr="00EB7A8C" w:rsidRDefault="00EB7A8C" w:rsidP="00051756">
            <w:pPr>
              <w:pStyle w:val="acctfourfigures"/>
              <w:spacing w:line="240" w:lineRule="auto"/>
              <w:rPr>
                <w:sz w:val="20"/>
              </w:rPr>
            </w:pPr>
          </w:p>
        </w:tc>
        <w:tc>
          <w:tcPr>
            <w:tcW w:w="180" w:type="dxa"/>
          </w:tcPr>
          <w:p w14:paraId="01EA1734" w14:textId="77777777" w:rsidR="00EB7A8C" w:rsidRPr="00EB7A8C" w:rsidRDefault="00EB7A8C" w:rsidP="00051756">
            <w:pPr>
              <w:pStyle w:val="acctfourfigures"/>
              <w:spacing w:line="240" w:lineRule="auto"/>
              <w:rPr>
                <w:sz w:val="20"/>
              </w:rPr>
            </w:pPr>
          </w:p>
        </w:tc>
        <w:tc>
          <w:tcPr>
            <w:tcW w:w="1080" w:type="dxa"/>
          </w:tcPr>
          <w:p w14:paraId="0C88D27A" w14:textId="77777777" w:rsidR="00EB7A8C" w:rsidRPr="00EB7A8C" w:rsidRDefault="00EB7A8C" w:rsidP="00051756">
            <w:pPr>
              <w:pStyle w:val="acctfourfigures"/>
              <w:spacing w:line="240" w:lineRule="auto"/>
              <w:rPr>
                <w:sz w:val="20"/>
              </w:rPr>
            </w:pPr>
          </w:p>
        </w:tc>
        <w:tc>
          <w:tcPr>
            <w:tcW w:w="180" w:type="dxa"/>
          </w:tcPr>
          <w:p w14:paraId="77FF48B8" w14:textId="77777777" w:rsidR="00EB7A8C" w:rsidRPr="00EB7A8C" w:rsidRDefault="00EB7A8C" w:rsidP="00051756">
            <w:pPr>
              <w:pStyle w:val="acctfourfigures"/>
              <w:spacing w:line="240" w:lineRule="auto"/>
              <w:rPr>
                <w:sz w:val="20"/>
              </w:rPr>
            </w:pPr>
          </w:p>
        </w:tc>
        <w:tc>
          <w:tcPr>
            <w:tcW w:w="1170" w:type="dxa"/>
          </w:tcPr>
          <w:p w14:paraId="1795A6BC" w14:textId="77777777" w:rsidR="00EB7A8C" w:rsidRPr="00EB7A8C" w:rsidRDefault="00EB7A8C" w:rsidP="00051756">
            <w:pPr>
              <w:pStyle w:val="acctfourfigures"/>
              <w:spacing w:line="240" w:lineRule="auto"/>
              <w:rPr>
                <w:sz w:val="20"/>
              </w:rPr>
            </w:pPr>
          </w:p>
        </w:tc>
      </w:tr>
      <w:tr w:rsidR="00D55EF6" w:rsidRPr="00A82F24" w14:paraId="12BCEF3E" w14:textId="77777777" w:rsidTr="00051756">
        <w:trPr>
          <w:cantSplit/>
        </w:trPr>
        <w:tc>
          <w:tcPr>
            <w:tcW w:w="4230" w:type="dxa"/>
          </w:tcPr>
          <w:p w14:paraId="65220B7A" w14:textId="77777777" w:rsidR="00D55EF6" w:rsidRPr="00EB7A8C" w:rsidRDefault="00D55EF6" w:rsidP="00D55EF6">
            <w:pPr>
              <w:spacing w:line="240" w:lineRule="auto"/>
              <w:rPr>
                <w:sz w:val="20"/>
              </w:rPr>
            </w:pPr>
            <w:r w:rsidRPr="00EB7A8C">
              <w:rPr>
                <w:sz w:val="20"/>
              </w:rPr>
              <w:t>Fee income on support services</w:t>
            </w:r>
          </w:p>
        </w:tc>
        <w:tc>
          <w:tcPr>
            <w:tcW w:w="1170" w:type="dxa"/>
          </w:tcPr>
          <w:p w14:paraId="661F3DEE" w14:textId="7F3ECA5E" w:rsidR="00D55EF6" w:rsidRPr="00EB7A8C" w:rsidRDefault="00D55EF6" w:rsidP="00C2219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sz w:val="20"/>
              </w:rPr>
            </w:pPr>
            <w:r w:rsidRPr="00EB7A8C">
              <w:rPr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797C1E7" w14:textId="77777777" w:rsidR="00D55EF6" w:rsidRPr="00EB7A8C" w:rsidRDefault="00D55EF6" w:rsidP="00D55E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1080" w:type="dxa"/>
          </w:tcPr>
          <w:p w14:paraId="73F6B114" w14:textId="77777777" w:rsidR="00D55EF6" w:rsidRPr="00EB7A8C" w:rsidRDefault="00D55EF6" w:rsidP="00D55EF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sz w:val="20"/>
              </w:rPr>
            </w:pPr>
            <w:r w:rsidRPr="00EB7A8C">
              <w:rPr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9F43743" w14:textId="77777777" w:rsidR="00D55EF6" w:rsidRPr="00EB7A8C" w:rsidRDefault="00D55EF6" w:rsidP="00D55E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1080" w:type="dxa"/>
          </w:tcPr>
          <w:p w14:paraId="08F8EDDE" w14:textId="091F7550" w:rsidR="00D55EF6" w:rsidRPr="00D55EF6" w:rsidRDefault="00D55EF6" w:rsidP="00D55EF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sz w:val="20"/>
                <w:szCs w:val="18"/>
                <w:lang w:val="en-US"/>
              </w:rPr>
            </w:pPr>
            <w:r w:rsidRPr="00D55EF6">
              <w:rPr>
                <w:sz w:val="20"/>
                <w:szCs w:val="18"/>
              </w:rPr>
              <w:t xml:space="preserve"> 207,643 </w:t>
            </w:r>
          </w:p>
        </w:tc>
        <w:tc>
          <w:tcPr>
            <w:tcW w:w="180" w:type="dxa"/>
          </w:tcPr>
          <w:p w14:paraId="50CA2009" w14:textId="77777777" w:rsidR="00D55EF6" w:rsidRPr="00EB7A8C" w:rsidRDefault="00D55EF6" w:rsidP="00D55E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1170" w:type="dxa"/>
          </w:tcPr>
          <w:p w14:paraId="753BD08F" w14:textId="46AD22C2" w:rsidR="00D55EF6" w:rsidRPr="00EB7A8C" w:rsidRDefault="00D55EF6" w:rsidP="00D55EF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sz w:val="20"/>
                <w:lang w:bidi="th-TH"/>
              </w:rPr>
            </w:pPr>
            <w:r w:rsidRPr="00EB7A8C">
              <w:rPr>
                <w:sz w:val="20"/>
                <w:lang w:bidi="th-TH"/>
              </w:rPr>
              <w:t>173,987</w:t>
            </w:r>
          </w:p>
        </w:tc>
      </w:tr>
      <w:tr w:rsidR="00D55EF6" w:rsidRPr="00A82F24" w14:paraId="5988236B" w14:textId="77777777" w:rsidTr="00051756">
        <w:trPr>
          <w:cantSplit/>
        </w:trPr>
        <w:tc>
          <w:tcPr>
            <w:tcW w:w="4230" w:type="dxa"/>
          </w:tcPr>
          <w:p w14:paraId="7532E993" w14:textId="77777777" w:rsidR="00D55EF6" w:rsidRPr="00EB7A8C" w:rsidRDefault="00D55EF6" w:rsidP="00D55EF6">
            <w:pPr>
              <w:spacing w:line="240" w:lineRule="auto"/>
              <w:rPr>
                <w:sz w:val="20"/>
              </w:rPr>
            </w:pPr>
            <w:r w:rsidRPr="00EB7A8C">
              <w:rPr>
                <w:sz w:val="20"/>
              </w:rPr>
              <w:t>Rental income</w:t>
            </w:r>
          </w:p>
        </w:tc>
        <w:tc>
          <w:tcPr>
            <w:tcW w:w="1170" w:type="dxa"/>
          </w:tcPr>
          <w:p w14:paraId="3D379441" w14:textId="26E67907" w:rsidR="00D55EF6" w:rsidRPr="00EB7A8C" w:rsidRDefault="00D55EF6" w:rsidP="00D55EF6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20"/>
              </w:rPr>
            </w:pPr>
            <w:r w:rsidRPr="00EB7A8C">
              <w:rPr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83F522A" w14:textId="77777777" w:rsidR="00D55EF6" w:rsidRPr="00EB7A8C" w:rsidRDefault="00D55EF6" w:rsidP="00D55E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1080" w:type="dxa"/>
          </w:tcPr>
          <w:p w14:paraId="503FD2D9" w14:textId="77777777" w:rsidR="00D55EF6" w:rsidRPr="00EB7A8C" w:rsidRDefault="00D55EF6" w:rsidP="00D55E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20"/>
              </w:rPr>
            </w:pPr>
            <w:r w:rsidRPr="00EB7A8C">
              <w:rPr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B88B483" w14:textId="77777777" w:rsidR="00D55EF6" w:rsidRPr="00EB7A8C" w:rsidRDefault="00D55EF6" w:rsidP="00D55E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1080" w:type="dxa"/>
          </w:tcPr>
          <w:p w14:paraId="0681CBBA" w14:textId="16E44253" w:rsidR="00D55EF6" w:rsidRPr="00D55EF6" w:rsidRDefault="00D55EF6" w:rsidP="00D55EF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sz w:val="20"/>
                <w:szCs w:val="18"/>
              </w:rPr>
            </w:pPr>
            <w:r w:rsidRPr="00D55EF6">
              <w:rPr>
                <w:sz w:val="20"/>
                <w:szCs w:val="18"/>
              </w:rPr>
              <w:t xml:space="preserve"> 882 </w:t>
            </w:r>
          </w:p>
        </w:tc>
        <w:tc>
          <w:tcPr>
            <w:tcW w:w="180" w:type="dxa"/>
          </w:tcPr>
          <w:p w14:paraId="3C7152A5" w14:textId="77777777" w:rsidR="00D55EF6" w:rsidRPr="00EB7A8C" w:rsidRDefault="00D55EF6" w:rsidP="00D55E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1170" w:type="dxa"/>
          </w:tcPr>
          <w:p w14:paraId="627C66FF" w14:textId="6111DB56" w:rsidR="00D55EF6" w:rsidRPr="00EB7A8C" w:rsidRDefault="00D55EF6" w:rsidP="00D55EF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sz w:val="20"/>
                <w:lang w:bidi="th-TH"/>
              </w:rPr>
            </w:pPr>
            <w:r w:rsidRPr="00EB7A8C">
              <w:rPr>
                <w:sz w:val="20"/>
                <w:lang w:bidi="th-TH"/>
              </w:rPr>
              <w:t>882</w:t>
            </w:r>
          </w:p>
        </w:tc>
      </w:tr>
      <w:tr w:rsidR="00D55EF6" w:rsidRPr="00A82F24" w14:paraId="4B165D9F" w14:textId="77777777" w:rsidTr="00051756">
        <w:trPr>
          <w:cantSplit/>
        </w:trPr>
        <w:tc>
          <w:tcPr>
            <w:tcW w:w="4230" w:type="dxa"/>
          </w:tcPr>
          <w:p w14:paraId="56C3B775" w14:textId="77777777" w:rsidR="00D55EF6" w:rsidRPr="00EB7A8C" w:rsidRDefault="00D55EF6" w:rsidP="00D55EF6">
            <w:pPr>
              <w:spacing w:line="240" w:lineRule="auto"/>
              <w:rPr>
                <w:sz w:val="20"/>
              </w:rPr>
            </w:pPr>
            <w:r w:rsidRPr="00EB7A8C">
              <w:rPr>
                <w:sz w:val="20"/>
              </w:rPr>
              <w:t>Other interest income</w:t>
            </w:r>
          </w:p>
        </w:tc>
        <w:tc>
          <w:tcPr>
            <w:tcW w:w="1170" w:type="dxa"/>
          </w:tcPr>
          <w:p w14:paraId="2D61D973" w14:textId="72BDC533" w:rsidR="00D55EF6" w:rsidRPr="00EB7A8C" w:rsidRDefault="00D55EF6" w:rsidP="00D55EF6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20"/>
                <w:cs/>
                <w:lang w:bidi="th-TH"/>
              </w:rPr>
            </w:pPr>
            <w:r w:rsidRPr="00EB7A8C">
              <w:rPr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DDFD15E" w14:textId="77777777" w:rsidR="00D55EF6" w:rsidRPr="00EB7A8C" w:rsidRDefault="00D55EF6" w:rsidP="00D55E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1080" w:type="dxa"/>
          </w:tcPr>
          <w:p w14:paraId="2E6FCCA8" w14:textId="77777777" w:rsidR="00D55EF6" w:rsidRPr="00EB7A8C" w:rsidRDefault="00D55EF6" w:rsidP="00D55E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20"/>
                <w:cs/>
                <w:lang w:bidi="th-TH"/>
              </w:rPr>
            </w:pPr>
            <w:r w:rsidRPr="00EB7A8C">
              <w:rPr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20B03C7" w14:textId="77777777" w:rsidR="00D55EF6" w:rsidRPr="00EB7A8C" w:rsidRDefault="00D55EF6" w:rsidP="00D55E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1080" w:type="dxa"/>
          </w:tcPr>
          <w:p w14:paraId="4B9CAC5A" w14:textId="4DD12FD6" w:rsidR="00D55EF6" w:rsidRPr="00D55EF6" w:rsidRDefault="00D55EF6" w:rsidP="00D55EF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sz w:val="20"/>
                <w:szCs w:val="18"/>
                <w:lang w:val="en-US"/>
              </w:rPr>
            </w:pPr>
            <w:r w:rsidRPr="00D55EF6">
              <w:rPr>
                <w:sz w:val="20"/>
                <w:szCs w:val="18"/>
              </w:rPr>
              <w:t xml:space="preserve"> 18,208 </w:t>
            </w:r>
          </w:p>
        </w:tc>
        <w:tc>
          <w:tcPr>
            <w:tcW w:w="180" w:type="dxa"/>
          </w:tcPr>
          <w:p w14:paraId="548CE856" w14:textId="77777777" w:rsidR="00D55EF6" w:rsidRPr="00EB7A8C" w:rsidRDefault="00D55EF6" w:rsidP="00D55E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1170" w:type="dxa"/>
          </w:tcPr>
          <w:p w14:paraId="3CBA1DCF" w14:textId="13506F18" w:rsidR="00D55EF6" w:rsidRPr="00EB7A8C" w:rsidRDefault="00D55EF6" w:rsidP="00D55EF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sz w:val="20"/>
                <w:cs/>
                <w:lang w:bidi="th-TH"/>
              </w:rPr>
            </w:pPr>
            <w:r w:rsidRPr="00EB7A8C">
              <w:rPr>
                <w:sz w:val="20"/>
                <w:lang w:bidi="th-TH"/>
              </w:rPr>
              <w:t>29,310</w:t>
            </w:r>
          </w:p>
        </w:tc>
      </w:tr>
      <w:tr w:rsidR="00EB7A8C" w:rsidRPr="00A82F24" w14:paraId="676B0B79" w14:textId="77777777" w:rsidTr="00051756">
        <w:trPr>
          <w:cantSplit/>
        </w:trPr>
        <w:tc>
          <w:tcPr>
            <w:tcW w:w="4230" w:type="dxa"/>
          </w:tcPr>
          <w:p w14:paraId="34128B48" w14:textId="77777777" w:rsidR="00EB7A8C" w:rsidRPr="00EB7A8C" w:rsidRDefault="00EB7A8C" w:rsidP="00EB7A8C">
            <w:pPr>
              <w:spacing w:line="240" w:lineRule="auto"/>
              <w:rPr>
                <w:sz w:val="20"/>
              </w:rPr>
            </w:pPr>
          </w:p>
        </w:tc>
        <w:tc>
          <w:tcPr>
            <w:tcW w:w="1170" w:type="dxa"/>
          </w:tcPr>
          <w:p w14:paraId="46761FEC" w14:textId="77777777" w:rsidR="00EB7A8C" w:rsidRPr="00EB7A8C" w:rsidRDefault="00EB7A8C" w:rsidP="00EB7A8C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3CB3879D" w14:textId="77777777" w:rsidR="00EB7A8C" w:rsidRPr="00EB7A8C" w:rsidRDefault="00EB7A8C" w:rsidP="00EB7A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1080" w:type="dxa"/>
          </w:tcPr>
          <w:p w14:paraId="4E665492" w14:textId="77777777" w:rsidR="00EB7A8C" w:rsidRPr="00EB7A8C" w:rsidRDefault="00EB7A8C" w:rsidP="00EB7A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46C74A44" w14:textId="77777777" w:rsidR="00EB7A8C" w:rsidRPr="00EB7A8C" w:rsidRDefault="00EB7A8C" w:rsidP="00EB7A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1080" w:type="dxa"/>
          </w:tcPr>
          <w:p w14:paraId="6678FBC0" w14:textId="77777777" w:rsidR="00EB7A8C" w:rsidRPr="00EB7A8C" w:rsidRDefault="00EB7A8C" w:rsidP="00EB7A8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4A5EE7EA" w14:textId="77777777" w:rsidR="00EB7A8C" w:rsidRPr="00EB7A8C" w:rsidRDefault="00EB7A8C" w:rsidP="00EB7A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1170" w:type="dxa"/>
          </w:tcPr>
          <w:p w14:paraId="35F3DCD1" w14:textId="77777777" w:rsidR="00EB7A8C" w:rsidRPr="00EB7A8C" w:rsidRDefault="00EB7A8C" w:rsidP="00A7303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sz w:val="20"/>
                <w:lang w:bidi="th-TH"/>
              </w:rPr>
            </w:pPr>
          </w:p>
        </w:tc>
      </w:tr>
      <w:tr w:rsidR="00EB7A8C" w:rsidRPr="00A82F24" w14:paraId="47225169" w14:textId="77777777" w:rsidTr="00051756">
        <w:trPr>
          <w:cantSplit/>
        </w:trPr>
        <w:tc>
          <w:tcPr>
            <w:tcW w:w="4230" w:type="dxa"/>
          </w:tcPr>
          <w:p w14:paraId="10A42116" w14:textId="77777777" w:rsidR="00EB7A8C" w:rsidRPr="00EB7A8C" w:rsidRDefault="00EB7A8C" w:rsidP="00EB7A8C">
            <w:pPr>
              <w:spacing w:line="240" w:lineRule="auto"/>
              <w:rPr>
                <w:i/>
                <w:iCs/>
                <w:sz w:val="20"/>
              </w:rPr>
            </w:pPr>
            <w:r w:rsidRPr="00EB7A8C">
              <w:rPr>
                <w:b/>
                <w:bCs/>
                <w:i/>
                <w:iCs/>
                <w:sz w:val="20"/>
              </w:rPr>
              <w:t>Key management personnel</w:t>
            </w:r>
          </w:p>
        </w:tc>
        <w:tc>
          <w:tcPr>
            <w:tcW w:w="1170" w:type="dxa"/>
          </w:tcPr>
          <w:p w14:paraId="039613B3" w14:textId="77777777" w:rsidR="00EB7A8C" w:rsidRPr="00EB7A8C" w:rsidRDefault="00EB7A8C" w:rsidP="00EB7A8C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2F7E712D" w14:textId="77777777" w:rsidR="00EB7A8C" w:rsidRPr="00EB7A8C" w:rsidRDefault="00EB7A8C" w:rsidP="00EB7A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1080" w:type="dxa"/>
          </w:tcPr>
          <w:p w14:paraId="20C89933" w14:textId="77777777" w:rsidR="00EB7A8C" w:rsidRPr="00EB7A8C" w:rsidRDefault="00EB7A8C" w:rsidP="00EB7A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4AAA08CD" w14:textId="77777777" w:rsidR="00EB7A8C" w:rsidRPr="00EB7A8C" w:rsidRDefault="00EB7A8C" w:rsidP="00EB7A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1080" w:type="dxa"/>
          </w:tcPr>
          <w:p w14:paraId="7820810D" w14:textId="77777777" w:rsidR="00EB7A8C" w:rsidRPr="00EB7A8C" w:rsidRDefault="00EB7A8C" w:rsidP="00EB7A8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1203D519" w14:textId="77777777" w:rsidR="00EB7A8C" w:rsidRPr="00EB7A8C" w:rsidRDefault="00EB7A8C" w:rsidP="00EB7A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1170" w:type="dxa"/>
          </w:tcPr>
          <w:p w14:paraId="3812DFD9" w14:textId="77777777" w:rsidR="00EB7A8C" w:rsidRPr="00EB7A8C" w:rsidRDefault="00EB7A8C" w:rsidP="00A7303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sz w:val="20"/>
                <w:lang w:bidi="th-TH"/>
              </w:rPr>
            </w:pPr>
          </w:p>
        </w:tc>
      </w:tr>
      <w:tr w:rsidR="00EB7A8C" w:rsidRPr="00A82F24" w14:paraId="2DF9D27F" w14:textId="77777777" w:rsidTr="00051756">
        <w:trPr>
          <w:cantSplit/>
        </w:trPr>
        <w:tc>
          <w:tcPr>
            <w:tcW w:w="4230" w:type="dxa"/>
          </w:tcPr>
          <w:p w14:paraId="0A9A1139" w14:textId="77777777" w:rsidR="00EB7A8C" w:rsidRPr="00EB7A8C" w:rsidRDefault="00EB7A8C" w:rsidP="00EB7A8C">
            <w:pPr>
              <w:spacing w:line="240" w:lineRule="auto"/>
              <w:rPr>
                <w:sz w:val="20"/>
              </w:rPr>
            </w:pPr>
            <w:r w:rsidRPr="00EB7A8C">
              <w:rPr>
                <w:sz w:val="20"/>
              </w:rPr>
              <w:t>Other interest income</w:t>
            </w:r>
          </w:p>
        </w:tc>
        <w:tc>
          <w:tcPr>
            <w:tcW w:w="1170" w:type="dxa"/>
          </w:tcPr>
          <w:p w14:paraId="539376A5" w14:textId="1CF28122" w:rsidR="00EB7A8C" w:rsidRPr="00D55EF6" w:rsidRDefault="00D55EF6" w:rsidP="00EB7A8C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rFonts w:cstheme="minorBidi"/>
                <w:sz w:val="20"/>
                <w:lang w:bidi="th-TH"/>
              </w:rPr>
            </w:pPr>
            <w:r w:rsidRPr="00EB7A8C">
              <w:rPr>
                <w:sz w:val="20"/>
                <w:lang w:bidi="th-TH"/>
              </w:rPr>
              <w:t>2</w:t>
            </w:r>
          </w:p>
        </w:tc>
        <w:tc>
          <w:tcPr>
            <w:tcW w:w="180" w:type="dxa"/>
          </w:tcPr>
          <w:p w14:paraId="5B3B87F5" w14:textId="77777777" w:rsidR="00EB7A8C" w:rsidRPr="00EB7A8C" w:rsidRDefault="00EB7A8C" w:rsidP="00EB7A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1080" w:type="dxa"/>
          </w:tcPr>
          <w:p w14:paraId="15DBB10D" w14:textId="356FCC04" w:rsidR="00EB7A8C" w:rsidRPr="00EB7A8C" w:rsidRDefault="00D55EF6" w:rsidP="00EB7A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20"/>
              </w:rPr>
            </w:pPr>
            <w:r w:rsidRPr="00EB7A8C">
              <w:rPr>
                <w:sz w:val="20"/>
                <w:lang w:bidi="th-TH"/>
              </w:rPr>
              <w:t>2</w:t>
            </w:r>
          </w:p>
        </w:tc>
        <w:tc>
          <w:tcPr>
            <w:tcW w:w="180" w:type="dxa"/>
          </w:tcPr>
          <w:p w14:paraId="2823FA8B" w14:textId="77777777" w:rsidR="00EB7A8C" w:rsidRPr="00EB7A8C" w:rsidRDefault="00EB7A8C" w:rsidP="00EB7A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1080" w:type="dxa"/>
          </w:tcPr>
          <w:p w14:paraId="074F7087" w14:textId="14CC8217" w:rsidR="00EB7A8C" w:rsidRPr="00EB7A8C" w:rsidRDefault="00D55EF6" w:rsidP="00EB7A8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sz w:val="20"/>
              </w:rPr>
            </w:pPr>
            <w:r w:rsidRPr="00EB7A8C">
              <w:rPr>
                <w:sz w:val="20"/>
                <w:lang w:bidi="th-TH"/>
              </w:rPr>
              <w:t>2</w:t>
            </w:r>
          </w:p>
        </w:tc>
        <w:tc>
          <w:tcPr>
            <w:tcW w:w="180" w:type="dxa"/>
          </w:tcPr>
          <w:p w14:paraId="0D9CB035" w14:textId="77777777" w:rsidR="00EB7A8C" w:rsidRPr="00EB7A8C" w:rsidRDefault="00EB7A8C" w:rsidP="00EB7A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1170" w:type="dxa"/>
          </w:tcPr>
          <w:p w14:paraId="4F208777" w14:textId="37DDD8C9" w:rsidR="00EB7A8C" w:rsidRPr="00EB7A8C" w:rsidRDefault="00EB7A8C" w:rsidP="00A7303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sz w:val="20"/>
                <w:lang w:bidi="th-TH"/>
              </w:rPr>
            </w:pPr>
            <w:r w:rsidRPr="00EB7A8C">
              <w:rPr>
                <w:sz w:val="20"/>
                <w:lang w:bidi="th-TH"/>
              </w:rPr>
              <w:t>2</w:t>
            </w:r>
          </w:p>
        </w:tc>
      </w:tr>
      <w:tr w:rsidR="00EB7A8C" w:rsidRPr="00A82F24" w14:paraId="1FB54273" w14:textId="77777777" w:rsidTr="00051756">
        <w:trPr>
          <w:cantSplit/>
          <w:trHeight w:val="245"/>
        </w:trPr>
        <w:tc>
          <w:tcPr>
            <w:tcW w:w="4230" w:type="dxa"/>
          </w:tcPr>
          <w:p w14:paraId="640D2C0C" w14:textId="77777777" w:rsidR="00EB7A8C" w:rsidRPr="00EB7A8C" w:rsidRDefault="00EB7A8C" w:rsidP="00EB7A8C">
            <w:pPr>
              <w:spacing w:line="240" w:lineRule="auto"/>
              <w:rPr>
                <w:sz w:val="20"/>
              </w:rPr>
            </w:pPr>
            <w:r w:rsidRPr="00EB7A8C">
              <w:rPr>
                <w:sz w:val="20"/>
              </w:rPr>
              <w:t xml:space="preserve">Finance cost </w:t>
            </w:r>
            <w:r w:rsidRPr="00EB7A8C">
              <w:rPr>
                <w:sz w:val="20"/>
                <w:lang w:bidi="th-TH"/>
              </w:rPr>
              <w:t>- Interest expense on</w:t>
            </w:r>
            <w:r w:rsidRPr="00EB7A8C">
              <w:rPr>
                <w:sz w:val="20"/>
                <w:cs/>
                <w:lang w:bidi="th-TH"/>
              </w:rPr>
              <w:t xml:space="preserve"> </w:t>
            </w:r>
            <w:r w:rsidRPr="00EB7A8C">
              <w:rPr>
                <w:sz w:val="20"/>
              </w:rPr>
              <w:t>lease liabilities</w:t>
            </w:r>
          </w:p>
        </w:tc>
        <w:tc>
          <w:tcPr>
            <w:tcW w:w="1170" w:type="dxa"/>
          </w:tcPr>
          <w:p w14:paraId="685FC75C" w14:textId="7395BEF0" w:rsidR="00EB7A8C" w:rsidRPr="00EB7A8C" w:rsidRDefault="00D55EF6" w:rsidP="00EB7A8C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20"/>
              </w:rPr>
            </w:pPr>
            <w:r w:rsidRPr="00D55EF6">
              <w:rPr>
                <w:sz w:val="20"/>
              </w:rPr>
              <w:t>452</w:t>
            </w:r>
          </w:p>
        </w:tc>
        <w:tc>
          <w:tcPr>
            <w:tcW w:w="180" w:type="dxa"/>
          </w:tcPr>
          <w:p w14:paraId="3D70100E" w14:textId="77777777" w:rsidR="00EB7A8C" w:rsidRPr="00EB7A8C" w:rsidRDefault="00EB7A8C" w:rsidP="00EB7A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1080" w:type="dxa"/>
          </w:tcPr>
          <w:p w14:paraId="0F24B7B0" w14:textId="4941BBA9" w:rsidR="00EB7A8C" w:rsidRPr="00EB7A8C" w:rsidRDefault="00EB7A8C" w:rsidP="00EB7A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sz w:val="20"/>
                <w:lang w:val="en-US"/>
              </w:rPr>
            </w:pPr>
            <w:r w:rsidRPr="00EB7A8C">
              <w:rPr>
                <w:sz w:val="20"/>
              </w:rPr>
              <w:t>538</w:t>
            </w:r>
          </w:p>
        </w:tc>
        <w:tc>
          <w:tcPr>
            <w:tcW w:w="180" w:type="dxa"/>
          </w:tcPr>
          <w:p w14:paraId="0EA7A32C" w14:textId="77777777" w:rsidR="00EB7A8C" w:rsidRPr="00EB7A8C" w:rsidRDefault="00EB7A8C" w:rsidP="00EB7A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  <w:lang w:val="en-US"/>
              </w:rPr>
            </w:pPr>
          </w:p>
        </w:tc>
        <w:tc>
          <w:tcPr>
            <w:tcW w:w="1080" w:type="dxa"/>
          </w:tcPr>
          <w:p w14:paraId="502B865B" w14:textId="4ED70081" w:rsidR="00EB7A8C" w:rsidRPr="00EB7A8C" w:rsidRDefault="00D55EF6" w:rsidP="00EB7A8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sz w:val="20"/>
              </w:rPr>
            </w:pPr>
            <w:r w:rsidRPr="00D55EF6">
              <w:rPr>
                <w:sz w:val="20"/>
              </w:rPr>
              <w:t>452</w:t>
            </w:r>
          </w:p>
        </w:tc>
        <w:tc>
          <w:tcPr>
            <w:tcW w:w="180" w:type="dxa"/>
          </w:tcPr>
          <w:p w14:paraId="30CE33D1" w14:textId="77777777" w:rsidR="00EB7A8C" w:rsidRPr="00EB7A8C" w:rsidRDefault="00EB7A8C" w:rsidP="00EB7A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1170" w:type="dxa"/>
          </w:tcPr>
          <w:p w14:paraId="71A69BD6" w14:textId="27D8FE40" w:rsidR="00EB7A8C" w:rsidRPr="00EB7A8C" w:rsidRDefault="00EB7A8C" w:rsidP="00A7303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sz w:val="20"/>
                <w:lang w:bidi="th-TH"/>
              </w:rPr>
            </w:pPr>
            <w:r w:rsidRPr="00EB7A8C">
              <w:rPr>
                <w:sz w:val="20"/>
                <w:lang w:bidi="th-TH"/>
              </w:rPr>
              <w:t>538</w:t>
            </w:r>
          </w:p>
        </w:tc>
      </w:tr>
      <w:tr w:rsidR="00EB7A8C" w:rsidRPr="00A82F24" w14:paraId="1AB2455A" w14:textId="77777777" w:rsidTr="00051756">
        <w:trPr>
          <w:cantSplit/>
        </w:trPr>
        <w:tc>
          <w:tcPr>
            <w:tcW w:w="4230" w:type="dxa"/>
          </w:tcPr>
          <w:p w14:paraId="07C30A3A" w14:textId="77777777" w:rsidR="00EB7A8C" w:rsidRPr="00EB7A8C" w:rsidRDefault="00EB7A8C" w:rsidP="00EB7A8C">
            <w:pPr>
              <w:spacing w:line="240" w:lineRule="auto"/>
              <w:ind w:left="371" w:hanging="371"/>
              <w:rPr>
                <w:sz w:val="20"/>
                <w:lang w:bidi="th-TH"/>
              </w:rPr>
            </w:pPr>
            <w:r w:rsidRPr="00EB7A8C">
              <w:rPr>
                <w:sz w:val="20"/>
                <w:lang w:bidi="th-TH"/>
              </w:rPr>
              <w:t xml:space="preserve">Key management personnel compensation </w:t>
            </w:r>
          </w:p>
        </w:tc>
        <w:tc>
          <w:tcPr>
            <w:tcW w:w="1170" w:type="dxa"/>
          </w:tcPr>
          <w:p w14:paraId="606BFB61" w14:textId="77777777" w:rsidR="00EB7A8C" w:rsidRPr="00EB7A8C" w:rsidRDefault="00EB7A8C" w:rsidP="00EB7A8C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2997ADCD" w14:textId="77777777" w:rsidR="00EB7A8C" w:rsidRPr="00EB7A8C" w:rsidRDefault="00EB7A8C" w:rsidP="00EB7A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1080" w:type="dxa"/>
          </w:tcPr>
          <w:p w14:paraId="3AF36B16" w14:textId="77777777" w:rsidR="00EB7A8C" w:rsidRPr="00EB7A8C" w:rsidRDefault="00EB7A8C" w:rsidP="00EB7A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27600E20" w14:textId="77777777" w:rsidR="00EB7A8C" w:rsidRPr="00EB7A8C" w:rsidRDefault="00EB7A8C" w:rsidP="00EB7A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1080" w:type="dxa"/>
          </w:tcPr>
          <w:p w14:paraId="2B0AA104" w14:textId="77777777" w:rsidR="00EB7A8C" w:rsidRPr="00EB7A8C" w:rsidRDefault="00EB7A8C" w:rsidP="00EB7A8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51CFE38E" w14:textId="77777777" w:rsidR="00EB7A8C" w:rsidRPr="00EB7A8C" w:rsidRDefault="00EB7A8C" w:rsidP="00EB7A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1170" w:type="dxa"/>
          </w:tcPr>
          <w:p w14:paraId="2F5994E8" w14:textId="77777777" w:rsidR="00EB7A8C" w:rsidRPr="00EB7A8C" w:rsidRDefault="00EB7A8C" w:rsidP="00A7303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sz w:val="20"/>
                <w:lang w:bidi="th-TH"/>
              </w:rPr>
            </w:pPr>
          </w:p>
        </w:tc>
      </w:tr>
      <w:tr w:rsidR="00D55EF6" w:rsidRPr="00A82F24" w14:paraId="13F58FAA" w14:textId="77777777" w:rsidTr="00051756">
        <w:trPr>
          <w:cantSplit/>
        </w:trPr>
        <w:tc>
          <w:tcPr>
            <w:tcW w:w="4230" w:type="dxa"/>
          </w:tcPr>
          <w:p w14:paraId="441B4298" w14:textId="77777777" w:rsidR="00D55EF6" w:rsidRPr="00EB7A8C" w:rsidRDefault="00D55EF6" w:rsidP="00D55EF6">
            <w:pPr>
              <w:spacing w:line="240" w:lineRule="auto"/>
              <w:ind w:left="382" w:hanging="180"/>
              <w:rPr>
                <w:i/>
                <w:iCs/>
                <w:color w:val="0000FF"/>
                <w:sz w:val="20"/>
                <w:rtl/>
                <w:cs/>
              </w:rPr>
            </w:pPr>
            <w:r w:rsidRPr="00EB7A8C">
              <w:rPr>
                <w:sz w:val="20"/>
                <w:lang w:bidi="th-TH"/>
              </w:rPr>
              <w:t>Short</w:t>
            </w:r>
            <w:r w:rsidRPr="00EB7A8C">
              <w:rPr>
                <w:sz w:val="20"/>
                <w:cs/>
                <w:lang w:bidi="th-TH"/>
              </w:rPr>
              <w:t>-</w:t>
            </w:r>
            <w:r w:rsidRPr="00EB7A8C">
              <w:rPr>
                <w:sz w:val="20"/>
                <w:lang w:bidi="th-TH"/>
              </w:rPr>
              <w:t>term employee benefits</w:t>
            </w:r>
          </w:p>
        </w:tc>
        <w:tc>
          <w:tcPr>
            <w:tcW w:w="1170" w:type="dxa"/>
          </w:tcPr>
          <w:p w14:paraId="64D6A432" w14:textId="5AF330AA" w:rsidR="00D55EF6" w:rsidRPr="00D55EF6" w:rsidRDefault="00D55EF6" w:rsidP="00D55EF6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20"/>
                <w:szCs w:val="18"/>
              </w:rPr>
            </w:pPr>
            <w:r w:rsidRPr="00D55EF6">
              <w:rPr>
                <w:sz w:val="20"/>
                <w:szCs w:val="18"/>
              </w:rPr>
              <w:t xml:space="preserve"> 22,514 </w:t>
            </w:r>
          </w:p>
        </w:tc>
        <w:tc>
          <w:tcPr>
            <w:tcW w:w="180" w:type="dxa"/>
          </w:tcPr>
          <w:p w14:paraId="19661059" w14:textId="77777777" w:rsidR="00D55EF6" w:rsidRPr="00EB7A8C" w:rsidRDefault="00D55EF6" w:rsidP="00D55E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1080" w:type="dxa"/>
          </w:tcPr>
          <w:p w14:paraId="7B8DD54F" w14:textId="355823EF" w:rsidR="00D55EF6" w:rsidRPr="00EB7A8C" w:rsidRDefault="00D55EF6" w:rsidP="00D55E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20"/>
              </w:rPr>
            </w:pPr>
            <w:r w:rsidRPr="00EB7A8C">
              <w:rPr>
                <w:sz w:val="20"/>
              </w:rPr>
              <w:t>24,940</w:t>
            </w:r>
          </w:p>
        </w:tc>
        <w:tc>
          <w:tcPr>
            <w:tcW w:w="180" w:type="dxa"/>
          </w:tcPr>
          <w:p w14:paraId="0B3D33A2" w14:textId="77777777" w:rsidR="00D55EF6" w:rsidRPr="00EB7A8C" w:rsidRDefault="00D55EF6" w:rsidP="00D55E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1080" w:type="dxa"/>
          </w:tcPr>
          <w:p w14:paraId="45F2921C" w14:textId="6747FEDE" w:rsidR="00D55EF6" w:rsidRPr="00EB7A8C" w:rsidRDefault="00D55EF6" w:rsidP="00D55EF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sz w:val="20"/>
              </w:rPr>
            </w:pPr>
            <w:r w:rsidRPr="00D55EF6">
              <w:rPr>
                <w:sz w:val="20"/>
                <w:szCs w:val="18"/>
              </w:rPr>
              <w:t xml:space="preserve"> 22,514 </w:t>
            </w:r>
          </w:p>
        </w:tc>
        <w:tc>
          <w:tcPr>
            <w:tcW w:w="180" w:type="dxa"/>
          </w:tcPr>
          <w:p w14:paraId="05DC2839" w14:textId="77777777" w:rsidR="00D55EF6" w:rsidRPr="00EB7A8C" w:rsidRDefault="00D55EF6" w:rsidP="00D55E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1170" w:type="dxa"/>
          </w:tcPr>
          <w:p w14:paraId="69FFC355" w14:textId="450E0899" w:rsidR="00D55EF6" w:rsidRPr="00EB7A8C" w:rsidRDefault="00D55EF6" w:rsidP="00D55EF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sz w:val="20"/>
                <w:lang w:bidi="th-TH"/>
              </w:rPr>
            </w:pPr>
            <w:r w:rsidRPr="00EB7A8C">
              <w:rPr>
                <w:sz w:val="20"/>
                <w:lang w:bidi="th-TH"/>
              </w:rPr>
              <w:t>24,940</w:t>
            </w:r>
          </w:p>
        </w:tc>
      </w:tr>
      <w:tr w:rsidR="00D55EF6" w:rsidRPr="00A82F24" w14:paraId="6F82AE88" w14:textId="77777777" w:rsidTr="00051756">
        <w:trPr>
          <w:cantSplit/>
        </w:trPr>
        <w:tc>
          <w:tcPr>
            <w:tcW w:w="4230" w:type="dxa"/>
          </w:tcPr>
          <w:p w14:paraId="4E9522EE" w14:textId="77777777" w:rsidR="00D55EF6" w:rsidRPr="00EB7A8C" w:rsidRDefault="00D55EF6" w:rsidP="00D55EF6">
            <w:pPr>
              <w:spacing w:line="240" w:lineRule="auto"/>
              <w:ind w:left="382" w:hanging="180"/>
              <w:rPr>
                <w:sz w:val="20"/>
                <w:lang w:bidi="th-TH"/>
              </w:rPr>
            </w:pPr>
            <w:r w:rsidRPr="00EB7A8C">
              <w:rPr>
                <w:sz w:val="20"/>
                <w:lang w:bidi="th-TH"/>
              </w:rPr>
              <w:t>Post</w:t>
            </w:r>
            <w:r w:rsidRPr="00EB7A8C">
              <w:rPr>
                <w:sz w:val="20"/>
                <w:cs/>
                <w:lang w:bidi="th-TH"/>
              </w:rPr>
              <w:t>-</w:t>
            </w:r>
            <w:r w:rsidRPr="00EB7A8C">
              <w:rPr>
                <w:sz w:val="20"/>
                <w:lang w:bidi="th-TH"/>
              </w:rPr>
              <w:t>employment benefits</w:t>
            </w:r>
          </w:p>
        </w:tc>
        <w:tc>
          <w:tcPr>
            <w:tcW w:w="1170" w:type="dxa"/>
          </w:tcPr>
          <w:p w14:paraId="4A69EAD0" w14:textId="3E9EBF54" w:rsidR="00D55EF6" w:rsidRPr="00D55EF6" w:rsidRDefault="00D55EF6" w:rsidP="00D55EF6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20"/>
                <w:szCs w:val="18"/>
              </w:rPr>
            </w:pPr>
            <w:r w:rsidRPr="00D55EF6">
              <w:rPr>
                <w:sz w:val="20"/>
                <w:szCs w:val="18"/>
              </w:rPr>
              <w:t xml:space="preserve"> 917 </w:t>
            </w:r>
          </w:p>
        </w:tc>
        <w:tc>
          <w:tcPr>
            <w:tcW w:w="180" w:type="dxa"/>
          </w:tcPr>
          <w:p w14:paraId="5C620C0C" w14:textId="77777777" w:rsidR="00D55EF6" w:rsidRPr="00EB7A8C" w:rsidRDefault="00D55EF6" w:rsidP="00D55E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1080" w:type="dxa"/>
          </w:tcPr>
          <w:p w14:paraId="38750413" w14:textId="42DEADAD" w:rsidR="00D55EF6" w:rsidRPr="00EB7A8C" w:rsidRDefault="00D55EF6" w:rsidP="00D55E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20"/>
              </w:rPr>
            </w:pPr>
            <w:r w:rsidRPr="00EB7A8C">
              <w:rPr>
                <w:sz w:val="20"/>
              </w:rPr>
              <w:t>1,007</w:t>
            </w:r>
          </w:p>
        </w:tc>
        <w:tc>
          <w:tcPr>
            <w:tcW w:w="180" w:type="dxa"/>
          </w:tcPr>
          <w:p w14:paraId="7C2A0CF6" w14:textId="77777777" w:rsidR="00D55EF6" w:rsidRPr="00EB7A8C" w:rsidRDefault="00D55EF6" w:rsidP="00D55E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1080" w:type="dxa"/>
          </w:tcPr>
          <w:p w14:paraId="7440452E" w14:textId="500965E9" w:rsidR="00D55EF6" w:rsidRPr="00EB7A8C" w:rsidRDefault="00D55EF6" w:rsidP="00D55EF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sz w:val="20"/>
              </w:rPr>
            </w:pPr>
            <w:r w:rsidRPr="00D55EF6">
              <w:rPr>
                <w:sz w:val="20"/>
                <w:szCs w:val="18"/>
              </w:rPr>
              <w:t xml:space="preserve"> 917 </w:t>
            </w:r>
          </w:p>
        </w:tc>
        <w:tc>
          <w:tcPr>
            <w:tcW w:w="180" w:type="dxa"/>
          </w:tcPr>
          <w:p w14:paraId="60AAF3D0" w14:textId="77777777" w:rsidR="00D55EF6" w:rsidRPr="00EB7A8C" w:rsidRDefault="00D55EF6" w:rsidP="00D55E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1170" w:type="dxa"/>
          </w:tcPr>
          <w:p w14:paraId="19586761" w14:textId="5236980B" w:rsidR="00D55EF6" w:rsidRPr="00EB7A8C" w:rsidRDefault="00D55EF6" w:rsidP="00D55EF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sz w:val="20"/>
                <w:lang w:bidi="th-TH"/>
              </w:rPr>
            </w:pPr>
            <w:r w:rsidRPr="00EB7A8C">
              <w:rPr>
                <w:sz w:val="20"/>
                <w:lang w:bidi="th-TH"/>
              </w:rPr>
              <w:t>1,007</w:t>
            </w:r>
          </w:p>
        </w:tc>
      </w:tr>
      <w:tr w:rsidR="00D55EF6" w:rsidRPr="00A82F24" w14:paraId="026B9D71" w14:textId="77777777" w:rsidTr="00051756">
        <w:trPr>
          <w:cantSplit/>
        </w:trPr>
        <w:tc>
          <w:tcPr>
            <w:tcW w:w="4230" w:type="dxa"/>
          </w:tcPr>
          <w:p w14:paraId="036E7D63" w14:textId="77777777" w:rsidR="00D55EF6" w:rsidRPr="00EB7A8C" w:rsidRDefault="00D55EF6" w:rsidP="00D55EF6">
            <w:pPr>
              <w:spacing w:line="240" w:lineRule="auto"/>
              <w:ind w:left="382" w:hanging="180"/>
              <w:rPr>
                <w:sz w:val="20"/>
                <w:lang w:bidi="th-TH"/>
              </w:rPr>
            </w:pPr>
            <w:r w:rsidRPr="00EB7A8C">
              <w:rPr>
                <w:sz w:val="20"/>
              </w:rPr>
              <w:t>Total key management personnel compensation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CCFAAF" w14:textId="22578411" w:rsidR="00D55EF6" w:rsidRPr="00EB7A8C" w:rsidRDefault="00D55EF6" w:rsidP="00D55EF6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20"/>
              </w:rPr>
            </w:pPr>
            <w:r w:rsidRPr="00D55EF6">
              <w:rPr>
                <w:sz w:val="20"/>
              </w:rPr>
              <w:t>23,431</w:t>
            </w:r>
          </w:p>
        </w:tc>
        <w:tc>
          <w:tcPr>
            <w:tcW w:w="180" w:type="dxa"/>
            <w:vAlign w:val="bottom"/>
          </w:tcPr>
          <w:p w14:paraId="12B9DC80" w14:textId="77777777" w:rsidR="00D55EF6" w:rsidRPr="00EB7A8C" w:rsidRDefault="00D55EF6" w:rsidP="00D55E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4CD491" w14:textId="32C2B986" w:rsidR="00D55EF6" w:rsidRPr="00EB7A8C" w:rsidRDefault="00D55EF6" w:rsidP="00D55E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20"/>
              </w:rPr>
            </w:pPr>
            <w:r w:rsidRPr="00EB7A8C">
              <w:rPr>
                <w:sz w:val="20"/>
              </w:rPr>
              <w:t>25,947</w:t>
            </w:r>
          </w:p>
        </w:tc>
        <w:tc>
          <w:tcPr>
            <w:tcW w:w="180" w:type="dxa"/>
            <w:vAlign w:val="bottom"/>
          </w:tcPr>
          <w:p w14:paraId="4183B61D" w14:textId="77777777" w:rsidR="00D55EF6" w:rsidRPr="00EB7A8C" w:rsidRDefault="00D55EF6" w:rsidP="00D55E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EE3EB0" w14:textId="13977EA1" w:rsidR="00D55EF6" w:rsidRPr="00EB7A8C" w:rsidRDefault="00D55EF6" w:rsidP="00D55EF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sz w:val="20"/>
              </w:rPr>
            </w:pPr>
            <w:r w:rsidRPr="00D55EF6">
              <w:rPr>
                <w:sz w:val="20"/>
              </w:rPr>
              <w:t>23,431</w:t>
            </w:r>
          </w:p>
        </w:tc>
        <w:tc>
          <w:tcPr>
            <w:tcW w:w="180" w:type="dxa"/>
            <w:vAlign w:val="bottom"/>
          </w:tcPr>
          <w:p w14:paraId="72E7E311" w14:textId="77777777" w:rsidR="00D55EF6" w:rsidRPr="00EB7A8C" w:rsidRDefault="00D55EF6" w:rsidP="00D55E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FEEA34" w14:textId="5BD30238" w:rsidR="00D55EF6" w:rsidRPr="00EB7A8C" w:rsidRDefault="00D55EF6" w:rsidP="00D55EF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sz w:val="20"/>
                <w:lang w:bidi="th-TH"/>
              </w:rPr>
            </w:pPr>
            <w:r w:rsidRPr="00EB7A8C">
              <w:rPr>
                <w:sz w:val="20"/>
                <w:lang w:bidi="th-TH"/>
              </w:rPr>
              <w:t>25,947</w:t>
            </w:r>
          </w:p>
        </w:tc>
      </w:tr>
      <w:tr w:rsidR="00EB7A8C" w:rsidRPr="00A82F24" w14:paraId="5FAE7AA7" w14:textId="77777777" w:rsidTr="00051756">
        <w:trPr>
          <w:cantSplit/>
        </w:trPr>
        <w:tc>
          <w:tcPr>
            <w:tcW w:w="4230" w:type="dxa"/>
          </w:tcPr>
          <w:p w14:paraId="7583B5A4" w14:textId="77777777" w:rsidR="00EB7A8C" w:rsidRPr="00EB7A8C" w:rsidRDefault="00EB7A8C" w:rsidP="00EB7A8C">
            <w:pPr>
              <w:spacing w:line="240" w:lineRule="auto"/>
              <w:rPr>
                <w:b/>
                <w:bCs/>
                <w:sz w:val="20"/>
              </w:rPr>
            </w:pPr>
          </w:p>
        </w:tc>
        <w:tc>
          <w:tcPr>
            <w:tcW w:w="1170" w:type="dxa"/>
          </w:tcPr>
          <w:p w14:paraId="58DC3A42" w14:textId="77777777" w:rsidR="00EB7A8C" w:rsidRPr="00EB7A8C" w:rsidRDefault="00EB7A8C" w:rsidP="00EB7A8C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13B3D31E" w14:textId="77777777" w:rsidR="00EB7A8C" w:rsidRPr="00EB7A8C" w:rsidRDefault="00EB7A8C" w:rsidP="00EB7A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1080" w:type="dxa"/>
          </w:tcPr>
          <w:p w14:paraId="74B6D0E8" w14:textId="77777777" w:rsidR="00EB7A8C" w:rsidRPr="00EB7A8C" w:rsidRDefault="00EB7A8C" w:rsidP="00EB7A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2479382A" w14:textId="77777777" w:rsidR="00EB7A8C" w:rsidRPr="00EB7A8C" w:rsidRDefault="00EB7A8C" w:rsidP="00EB7A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1080" w:type="dxa"/>
          </w:tcPr>
          <w:p w14:paraId="596C5BAD" w14:textId="77777777" w:rsidR="00EB7A8C" w:rsidRPr="00EB7A8C" w:rsidRDefault="00EB7A8C" w:rsidP="00EB7A8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2D05F36F" w14:textId="77777777" w:rsidR="00EB7A8C" w:rsidRPr="00EB7A8C" w:rsidRDefault="00EB7A8C" w:rsidP="00EB7A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1170" w:type="dxa"/>
          </w:tcPr>
          <w:p w14:paraId="5858BF44" w14:textId="77777777" w:rsidR="00EB7A8C" w:rsidRPr="00EB7A8C" w:rsidRDefault="00EB7A8C" w:rsidP="00A7303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sz w:val="20"/>
                <w:lang w:bidi="th-TH"/>
              </w:rPr>
            </w:pPr>
          </w:p>
        </w:tc>
      </w:tr>
      <w:tr w:rsidR="00EB7A8C" w:rsidRPr="00A82F24" w14:paraId="4E1A70F2" w14:textId="77777777" w:rsidTr="00051756">
        <w:trPr>
          <w:cantSplit/>
        </w:trPr>
        <w:tc>
          <w:tcPr>
            <w:tcW w:w="4230" w:type="dxa"/>
          </w:tcPr>
          <w:p w14:paraId="43A44889" w14:textId="77777777" w:rsidR="00EB7A8C" w:rsidRPr="00EB7A8C" w:rsidRDefault="00EB7A8C" w:rsidP="00EB7A8C">
            <w:pPr>
              <w:spacing w:line="240" w:lineRule="auto"/>
              <w:rPr>
                <w:b/>
                <w:bCs/>
                <w:i/>
                <w:iCs/>
                <w:sz w:val="20"/>
              </w:rPr>
            </w:pPr>
            <w:r w:rsidRPr="00EB7A8C">
              <w:rPr>
                <w:b/>
                <w:bCs/>
                <w:i/>
                <w:iCs/>
                <w:sz w:val="20"/>
              </w:rPr>
              <w:t>Other related parties</w:t>
            </w:r>
          </w:p>
        </w:tc>
        <w:tc>
          <w:tcPr>
            <w:tcW w:w="1170" w:type="dxa"/>
          </w:tcPr>
          <w:p w14:paraId="107F90E1" w14:textId="77777777" w:rsidR="00EB7A8C" w:rsidRPr="00EB7A8C" w:rsidRDefault="00EB7A8C" w:rsidP="00EB7A8C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08E5CACE" w14:textId="77777777" w:rsidR="00EB7A8C" w:rsidRPr="00EB7A8C" w:rsidRDefault="00EB7A8C" w:rsidP="00EB7A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1080" w:type="dxa"/>
          </w:tcPr>
          <w:p w14:paraId="72A1E3C0" w14:textId="77777777" w:rsidR="00EB7A8C" w:rsidRPr="00EB7A8C" w:rsidRDefault="00EB7A8C" w:rsidP="00EB7A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47AB2F51" w14:textId="77777777" w:rsidR="00EB7A8C" w:rsidRPr="00EB7A8C" w:rsidRDefault="00EB7A8C" w:rsidP="00EB7A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1080" w:type="dxa"/>
          </w:tcPr>
          <w:p w14:paraId="0D4305EE" w14:textId="77777777" w:rsidR="00EB7A8C" w:rsidRPr="00EB7A8C" w:rsidRDefault="00EB7A8C" w:rsidP="00EB7A8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5F472438" w14:textId="77777777" w:rsidR="00EB7A8C" w:rsidRPr="00EB7A8C" w:rsidRDefault="00EB7A8C" w:rsidP="00EB7A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1170" w:type="dxa"/>
          </w:tcPr>
          <w:p w14:paraId="4745715A" w14:textId="77777777" w:rsidR="00EB7A8C" w:rsidRPr="00EB7A8C" w:rsidRDefault="00EB7A8C" w:rsidP="00A7303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sz w:val="20"/>
                <w:lang w:bidi="th-TH"/>
              </w:rPr>
            </w:pPr>
          </w:p>
        </w:tc>
      </w:tr>
      <w:tr w:rsidR="00EB7A8C" w:rsidRPr="00A82F24" w14:paraId="7D6D3FAA" w14:textId="77777777" w:rsidTr="00051756">
        <w:trPr>
          <w:cantSplit/>
        </w:trPr>
        <w:tc>
          <w:tcPr>
            <w:tcW w:w="4230" w:type="dxa"/>
          </w:tcPr>
          <w:p w14:paraId="676BD94A" w14:textId="77777777" w:rsidR="00EB7A8C" w:rsidRPr="00EB7A8C" w:rsidRDefault="00EB7A8C" w:rsidP="00EB7A8C">
            <w:pPr>
              <w:spacing w:line="240" w:lineRule="auto"/>
              <w:rPr>
                <w:sz w:val="20"/>
              </w:rPr>
            </w:pPr>
            <w:r w:rsidRPr="00EB7A8C">
              <w:rPr>
                <w:sz w:val="20"/>
              </w:rPr>
              <w:t>Commission expense</w:t>
            </w:r>
          </w:p>
        </w:tc>
        <w:tc>
          <w:tcPr>
            <w:tcW w:w="1170" w:type="dxa"/>
          </w:tcPr>
          <w:p w14:paraId="2F7BE2DF" w14:textId="5E1C8B61" w:rsidR="00EB7A8C" w:rsidRPr="00EB7A8C" w:rsidRDefault="00D55EF6" w:rsidP="00EB7A8C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20"/>
                <w:lang w:val="en-US"/>
              </w:rPr>
            </w:pPr>
            <w:r w:rsidRPr="00D55EF6">
              <w:rPr>
                <w:sz w:val="20"/>
                <w:lang w:val="en-US"/>
              </w:rPr>
              <w:t>1,189</w:t>
            </w:r>
          </w:p>
        </w:tc>
        <w:tc>
          <w:tcPr>
            <w:tcW w:w="180" w:type="dxa"/>
          </w:tcPr>
          <w:p w14:paraId="3EBB4992" w14:textId="77777777" w:rsidR="00EB7A8C" w:rsidRPr="00EB7A8C" w:rsidRDefault="00EB7A8C" w:rsidP="00EB7A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1080" w:type="dxa"/>
          </w:tcPr>
          <w:p w14:paraId="32024799" w14:textId="7E4AF254" w:rsidR="00EB7A8C" w:rsidRPr="00EB7A8C" w:rsidRDefault="00EB7A8C" w:rsidP="00EB7A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20"/>
              </w:rPr>
            </w:pPr>
            <w:r w:rsidRPr="00EB7A8C">
              <w:rPr>
                <w:sz w:val="20"/>
                <w:lang w:val="en-US"/>
              </w:rPr>
              <w:t>1,188</w:t>
            </w:r>
          </w:p>
        </w:tc>
        <w:tc>
          <w:tcPr>
            <w:tcW w:w="180" w:type="dxa"/>
          </w:tcPr>
          <w:p w14:paraId="1C817F18" w14:textId="77777777" w:rsidR="00EB7A8C" w:rsidRPr="00EB7A8C" w:rsidRDefault="00EB7A8C" w:rsidP="00EB7A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1080" w:type="dxa"/>
          </w:tcPr>
          <w:p w14:paraId="2EF56C46" w14:textId="4FCBF0C8" w:rsidR="00EB7A8C" w:rsidRPr="00EB7A8C" w:rsidRDefault="00D55EF6" w:rsidP="00EB7A8C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sz w:val="20"/>
                <w:cs/>
                <w:lang w:bidi="th-TH"/>
              </w:rPr>
            </w:pPr>
            <w:r w:rsidRPr="00D55EF6">
              <w:rPr>
                <w:sz w:val="20"/>
                <w:lang w:val="en-US"/>
              </w:rPr>
              <w:t>1,189</w:t>
            </w:r>
          </w:p>
        </w:tc>
        <w:tc>
          <w:tcPr>
            <w:tcW w:w="180" w:type="dxa"/>
          </w:tcPr>
          <w:p w14:paraId="184787E2" w14:textId="77777777" w:rsidR="00EB7A8C" w:rsidRPr="00EB7A8C" w:rsidRDefault="00EB7A8C" w:rsidP="00EB7A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1170" w:type="dxa"/>
          </w:tcPr>
          <w:p w14:paraId="0B34A366" w14:textId="7B6D4EFB" w:rsidR="00EB7A8C" w:rsidRPr="00EB7A8C" w:rsidRDefault="00EB7A8C" w:rsidP="00A7303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sz w:val="20"/>
                <w:lang w:bidi="th-TH"/>
              </w:rPr>
            </w:pPr>
            <w:r w:rsidRPr="00EB7A8C">
              <w:rPr>
                <w:sz w:val="20"/>
                <w:lang w:bidi="th-TH"/>
              </w:rPr>
              <w:t>1,188</w:t>
            </w:r>
          </w:p>
        </w:tc>
      </w:tr>
    </w:tbl>
    <w:p w14:paraId="52698800" w14:textId="77777777" w:rsidR="00EB7A8C" w:rsidRPr="004F0992" w:rsidRDefault="00EB7A8C" w:rsidP="00316FAD">
      <w:pPr>
        <w:spacing w:line="240" w:lineRule="auto"/>
        <w:ind w:left="540"/>
        <w:jc w:val="both"/>
        <w:rPr>
          <w:sz w:val="20"/>
        </w:rPr>
      </w:pPr>
    </w:p>
    <w:p w14:paraId="6574309B" w14:textId="77777777" w:rsidR="006A797A" w:rsidRDefault="006A797A" w:rsidP="00066367">
      <w:pPr>
        <w:spacing w:line="240" w:lineRule="auto"/>
        <w:ind w:left="540"/>
        <w:jc w:val="both"/>
        <w:rPr>
          <w:sz w:val="20"/>
          <w:lang w:bidi="th-TH"/>
        </w:rPr>
      </w:pPr>
    </w:p>
    <w:p w14:paraId="14EBB3A8" w14:textId="77777777" w:rsidR="006A797A" w:rsidRPr="00A82F24" w:rsidRDefault="006A797A" w:rsidP="00066367">
      <w:pPr>
        <w:spacing w:line="240" w:lineRule="auto"/>
        <w:ind w:left="540"/>
        <w:jc w:val="both"/>
        <w:rPr>
          <w:sz w:val="20"/>
        </w:rPr>
      </w:pPr>
    </w:p>
    <w:p w14:paraId="5E8779D8" w14:textId="77777777" w:rsidR="00066367" w:rsidRPr="00A82F24" w:rsidRDefault="00066367" w:rsidP="00066367">
      <w:pPr>
        <w:spacing w:line="240" w:lineRule="auto"/>
        <w:rPr>
          <w:sz w:val="20"/>
          <w:lang w:val="en-US"/>
        </w:rPr>
      </w:pPr>
    </w:p>
    <w:p w14:paraId="37F3A74F" w14:textId="77777777" w:rsidR="006071F9" w:rsidRPr="00A82F24" w:rsidRDefault="006071F9" w:rsidP="008C63F6">
      <w:pPr>
        <w:spacing w:line="220" w:lineRule="exact"/>
        <w:ind w:left="540"/>
        <w:rPr>
          <w:sz w:val="20"/>
          <w:szCs w:val="25"/>
          <w:lang w:val="en-US" w:bidi="th-TH"/>
        </w:rPr>
      </w:pPr>
    </w:p>
    <w:p w14:paraId="5D9D5CBA" w14:textId="77777777" w:rsidR="006061A9" w:rsidRDefault="006061A9">
      <w:pPr>
        <w:spacing w:line="240" w:lineRule="auto"/>
        <w:rPr>
          <w:sz w:val="20"/>
          <w:szCs w:val="25"/>
          <w:lang w:val="en-US" w:bidi="th-TH"/>
        </w:rPr>
      </w:pPr>
      <w:r>
        <w:rPr>
          <w:sz w:val="20"/>
          <w:szCs w:val="25"/>
          <w:lang w:val="en-US" w:bidi="th-TH"/>
        </w:rPr>
        <w:br w:type="page"/>
      </w:r>
    </w:p>
    <w:p w14:paraId="22F19B2E" w14:textId="0E74B8E8" w:rsidR="00D90CA6" w:rsidRPr="00A82F24" w:rsidRDefault="00B51EF7" w:rsidP="008C63F6">
      <w:pPr>
        <w:spacing w:line="220" w:lineRule="exact"/>
        <w:ind w:left="540"/>
        <w:rPr>
          <w:sz w:val="20"/>
          <w:lang w:val="en-US"/>
        </w:rPr>
      </w:pPr>
      <w:r w:rsidRPr="00A82F24">
        <w:rPr>
          <w:sz w:val="20"/>
          <w:szCs w:val="25"/>
          <w:lang w:val="en-US" w:bidi="th-TH"/>
        </w:rPr>
        <w:t xml:space="preserve">Significant </w:t>
      </w:r>
      <w:r w:rsidR="005C4FC6" w:rsidRPr="00A82F24">
        <w:rPr>
          <w:sz w:val="20"/>
          <w:lang w:val="en-US"/>
        </w:rPr>
        <w:t>b</w:t>
      </w:r>
      <w:r w:rsidR="00D90CA6" w:rsidRPr="00A82F24">
        <w:rPr>
          <w:sz w:val="20"/>
          <w:lang w:val="en-US"/>
        </w:rPr>
        <w:t>alance</w:t>
      </w:r>
      <w:r w:rsidR="002D102D" w:rsidRPr="00A82F24">
        <w:rPr>
          <w:sz w:val="20"/>
          <w:lang w:val="en-US"/>
        </w:rPr>
        <w:t>s</w:t>
      </w:r>
      <w:r w:rsidR="00D90CA6" w:rsidRPr="00A82F24">
        <w:rPr>
          <w:sz w:val="20"/>
          <w:lang w:val="en-US"/>
        </w:rPr>
        <w:t xml:space="preserve"> as </w:t>
      </w:r>
      <w:proofErr w:type="gramStart"/>
      <w:r w:rsidR="00D90CA6" w:rsidRPr="00A82F24">
        <w:rPr>
          <w:sz w:val="20"/>
          <w:lang w:val="en-US"/>
        </w:rPr>
        <w:t>at</w:t>
      </w:r>
      <w:proofErr w:type="gramEnd"/>
      <w:r w:rsidR="00D90CA6" w:rsidRPr="00A82F24">
        <w:rPr>
          <w:sz w:val="20"/>
          <w:lang w:val="en-US"/>
        </w:rPr>
        <w:t xml:space="preserve"> </w:t>
      </w:r>
      <w:r w:rsidR="00EB7A8C">
        <w:rPr>
          <w:sz w:val="20"/>
          <w:lang w:val="en-US"/>
        </w:rPr>
        <w:t>30 June</w:t>
      </w:r>
      <w:r w:rsidR="00237F18">
        <w:rPr>
          <w:sz w:val="20"/>
          <w:lang w:val="en-US"/>
        </w:rPr>
        <w:t xml:space="preserve"> </w:t>
      </w:r>
      <w:r w:rsidR="00D90CA6" w:rsidRPr="00A82F24">
        <w:rPr>
          <w:sz w:val="20"/>
          <w:lang w:val="en-US"/>
        </w:rPr>
        <w:t>202</w:t>
      </w:r>
      <w:r w:rsidR="00316FAD">
        <w:rPr>
          <w:rFonts w:cs="Angsana New"/>
          <w:sz w:val="20"/>
          <w:szCs w:val="25"/>
          <w:lang w:val="en-US" w:bidi="th-TH"/>
        </w:rPr>
        <w:t>5</w:t>
      </w:r>
      <w:r w:rsidR="00D90CA6" w:rsidRPr="00A82F24">
        <w:rPr>
          <w:sz w:val="20"/>
          <w:lang w:val="en-US"/>
        </w:rPr>
        <w:t xml:space="preserve"> and 31 December 20</w:t>
      </w:r>
      <w:r w:rsidR="00894E08" w:rsidRPr="00A82F24">
        <w:rPr>
          <w:sz w:val="20"/>
          <w:lang w:val="en-US"/>
        </w:rPr>
        <w:t>2</w:t>
      </w:r>
      <w:r w:rsidR="00316FAD">
        <w:rPr>
          <w:rFonts w:cstheme="minorBidi"/>
          <w:sz w:val="20"/>
          <w:szCs w:val="25"/>
          <w:lang w:val="en-US" w:bidi="th-TH"/>
        </w:rPr>
        <w:t>4</w:t>
      </w:r>
      <w:r w:rsidR="00D90CA6" w:rsidRPr="00A82F24">
        <w:rPr>
          <w:sz w:val="20"/>
          <w:lang w:val="en-US"/>
        </w:rPr>
        <w:t xml:space="preserve"> with related parties were as follows</w:t>
      </w:r>
      <w:r w:rsidR="00D90CA6" w:rsidRPr="00A82F24">
        <w:rPr>
          <w:sz w:val="20"/>
          <w:cs/>
          <w:lang w:val="en-US" w:bidi="th-TH"/>
        </w:rPr>
        <w:t>:</w:t>
      </w:r>
    </w:p>
    <w:p w14:paraId="29DAE697" w14:textId="761D767B" w:rsidR="00D90CA6" w:rsidRDefault="00D90CA6" w:rsidP="008C63F6">
      <w:pPr>
        <w:spacing w:line="220" w:lineRule="exact"/>
        <w:ind w:left="540"/>
        <w:rPr>
          <w:color w:val="0000FF"/>
          <w:sz w:val="20"/>
          <w:lang w:val="en-US" w:bidi="th-TH"/>
        </w:rPr>
      </w:pPr>
    </w:p>
    <w:tbl>
      <w:tblPr>
        <w:tblW w:w="936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080"/>
        <w:gridCol w:w="180"/>
        <w:gridCol w:w="1170"/>
        <w:gridCol w:w="183"/>
        <w:gridCol w:w="1171"/>
      </w:tblGrid>
      <w:tr w:rsidR="00EF0894" w:rsidRPr="00630A8F" w14:paraId="34230A71" w14:textId="77777777" w:rsidTr="00F06C44">
        <w:trPr>
          <w:cantSplit/>
          <w:tblHeader/>
        </w:trPr>
        <w:tc>
          <w:tcPr>
            <w:tcW w:w="4230" w:type="dxa"/>
            <w:vAlign w:val="bottom"/>
          </w:tcPr>
          <w:p w14:paraId="71AF193B" w14:textId="77777777" w:rsidR="00EF0894" w:rsidRPr="00630A8F" w:rsidRDefault="00EF0894" w:rsidP="00051756">
            <w:pPr>
              <w:spacing w:line="240" w:lineRule="atLeast"/>
              <w:ind w:left="281" w:hanging="281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2430" w:type="dxa"/>
            <w:gridSpan w:val="3"/>
          </w:tcPr>
          <w:p w14:paraId="6567ED02" w14:textId="77777777" w:rsidR="00EF0894" w:rsidRPr="00630A8F" w:rsidRDefault="00EF0894" w:rsidP="00051756">
            <w:pPr>
              <w:pStyle w:val="acctmergecolhdg"/>
              <w:spacing w:line="240" w:lineRule="atLeast"/>
              <w:rPr>
                <w:sz w:val="20"/>
              </w:rPr>
            </w:pPr>
            <w:r w:rsidRPr="00630A8F">
              <w:rPr>
                <w:sz w:val="20"/>
              </w:rPr>
              <w:t xml:space="preserve">Consolidated </w:t>
            </w:r>
          </w:p>
          <w:p w14:paraId="5EFC5A3D" w14:textId="77777777" w:rsidR="00EF0894" w:rsidRPr="00630A8F" w:rsidRDefault="00EF0894" w:rsidP="00051756">
            <w:pPr>
              <w:pStyle w:val="acctmergecolhdg"/>
              <w:spacing w:line="240" w:lineRule="atLeast"/>
              <w:rPr>
                <w:sz w:val="20"/>
              </w:rPr>
            </w:pPr>
            <w:r w:rsidRPr="00630A8F">
              <w:rPr>
                <w:sz w:val="20"/>
              </w:rPr>
              <w:t>financial statements</w:t>
            </w:r>
          </w:p>
        </w:tc>
        <w:tc>
          <w:tcPr>
            <w:tcW w:w="180" w:type="dxa"/>
          </w:tcPr>
          <w:p w14:paraId="121EC150" w14:textId="77777777" w:rsidR="00EF0894" w:rsidRPr="00630A8F" w:rsidRDefault="00EF0894" w:rsidP="00051756">
            <w:pPr>
              <w:pStyle w:val="acctmergecolhdg"/>
              <w:spacing w:line="240" w:lineRule="atLeast"/>
              <w:rPr>
                <w:sz w:val="20"/>
              </w:rPr>
            </w:pPr>
          </w:p>
        </w:tc>
        <w:tc>
          <w:tcPr>
            <w:tcW w:w="2524" w:type="dxa"/>
            <w:gridSpan w:val="3"/>
          </w:tcPr>
          <w:p w14:paraId="40EAC3CC" w14:textId="77777777" w:rsidR="00EF0894" w:rsidRPr="00630A8F" w:rsidRDefault="00EF0894" w:rsidP="00051756">
            <w:pPr>
              <w:pStyle w:val="acctmergecolhdg"/>
              <w:spacing w:line="240" w:lineRule="atLeast"/>
              <w:rPr>
                <w:sz w:val="20"/>
              </w:rPr>
            </w:pPr>
            <w:r w:rsidRPr="00630A8F">
              <w:rPr>
                <w:sz w:val="20"/>
              </w:rPr>
              <w:t xml:space="preserve">Separate </w:t>
            </w:r>
          </w:p>
          <w:p w14:paraId="0966499F" w14:textId="77777777" w:rsidR="00EF0894" w:rsidRPr="00630A8F" w:rsidRDefault="00EF0894" w:rsidP="00051756">
            <w:pPr>
              <w:pStyle w:val="acctmergecolhdg"/>
              <w:spacing w:line="240" w:lineRule="atLeast"/>
              <w:rPr>
                <w:sz w:val="20"/>
              </w:rPr>
            </w:pPr>
            <w:r w:rsidRPr="00630A8F">
              <w:rPr>
                <w:sz w:val="20"/>
              </w:rPr>
              <w:t>financial statements</w:t>
            </w:r>
          </w:p>
        </w:tc>
      </w:tr>
      <w:tr w:rsidR="00EB7A8C" w:rsidRPr="00630A8F" w14:paraId="5F435B0D" w14:textId="77777777" w:rsidTr="00237F18">
        <w:trPr>
          <w:cantSplit/>
          <w:trHeight w:val="60"/>
          <w:tblHeader/>
        </w:trPr>
        <w:tc>
          <w:tcPr>
            <w:tcW w:w="4230" w:type="dxa"/>
            <w:vAlign w:val="bottom"/>
          </w:tcPr>
          <w:p w14:paraId="3F5454F0" w14:textId="77777777" w:rsidR="00EB7A8C" w:rsidRPr="00630A8F" w:rsidRDefault="00EB7A8C" w:rsidP="00EB7A8C">
            <w:pPr>
              <w:pStyle w:val="acctfourfigures"/>
              <w:spacing w:line="240" w:lineRule="atLeast"/>
              <w:rPr>
                <w:sz w:val="20"/>
              </w:rPr>
            </w:pPr>
          </w:p>
        </w:tc>
        <w:tc>
          <w:tcPr>
            <w:tcW w:w="1170" w:type="dxa"/>
          </w:tcPr>
          <w:p w14:paraId="214B4465" w14:textId="197F35B6" w:rsidR="00EB7A8C" w:rsidRPr="00316FAD" w:rsidRDefault="00EB7A8C" w:rsidP="00EB7A8C">
            <w:pPr>
              <w:pStyle w:val="acctmergecolhdg"/>
              <w:spacing w:line="240" w:lineRule="atLeast"/>
              <w:ind w:left="-80" w:right="-80"/>
              <w:rPr>
                <w:rFonts w:cstheme="minorBidi"/>
                <w:b w:val="0"/>
                <w:bCs/>
                <w:sz w:val="20"/>
                <w:szCs w:val="25"/>
                <w:lang w:val="en-US" w:bidi="th-TH"/>
              </w:rPr>
            </w:pPr>
            <w:r>
              <w:rPr>
                <w:b w:val="0"/>
                <w:bCs/>
                <w:sz w:val="20"/>
              </w:rPr>
              <w:t>30 June</w:t>
            </w:r>
          </w:p>
        </w:tc>
        <w:tc>
          <w:tcPr>
            <w:tcW w:w="180" w:type="dxa"/>
          </w:tcPr>
          <w:p w14:paraId="5F8B9BEC" w14:textId="77777777" w:rsidR="00EB7A8C" w:rsidRPr="00630A8F" w:rsidRDefault="00EB7A8C" w:rsidP="00EB7A8C">
            <w:pPr>
              <w:pStyle w:val="acctmergecolhdg"/>
              <w:spacing w:line="240" w:lineRule="atLeast"/>
              <w:ind w:left="-80" w:right="-80"/>
              <w:rPr>
                <w:b w:val="0"/>
                <w:bCs/>
                <w:sz w:val="20"/>
                <w:cs/>
                <w:lang w:bidi="th-TH"/>
              </w:rPr>
            </w:pPr>
          </w:p>
        </w:tc>
        <w:tc>
          <w:tcPr>
            <w:tcW w:w="1080" w:type="dxa"/>
          </w:tcPr>
          <w:p w14:paraId="09E9A6A5" w14:textId="77777777" w:rsidR="00EB7A8C" w:rsidRPr="00630A8F" w:rsidRDefault="00EB7A8C" w:rsidP="00EB7A8C">
            <w:pPr>
              <w:pStyle w:val="acctmergecolhdg"/>
              <w:spacing w:line="240" w:lineRule="atLeast"/>
              <w:ind w:left="-80" w:right="-80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31 December</w:t>
            </w:r>
          </w:p>
        </w:tc>
        <w:tc>
          <w:tcPr>
            <w:tcW w:w="180" w:type="dxa"/>
          </w:tcPr>
          <w:p w14:paraId="63AACFB9" w14:textId="77777777" w:rsidR="00EB7A8C" w:rsidRPr="00630A8F" w:rsidRDefault="00EB7A8C" w:rsidP="00EB7A8C">
            <w:pPr>
              <w:pStyle w:val="acctmergecolhdg"/>
              <w:spacing w:line="240" w:lineRule="atLeast"/>
              <w:ind w:left="-80" w:right="-80"/>
              <w:rPr>
                <w:b w:val="0"/>
                <w:bCs/>
                <w:sz w:val="20"/>
              </w:rPr>
            </w:pPr>
          </w:p>
        </w:tc>
        <w:tc>
          <w:tcPr>
            <w:tcW w:w="1170" w:type="dxa"/>
          </w:tcPr>
          <w:p w14:paraId="2AEFC67F" w14:textId="609A045B" w:rsidR="00EB7A8C" w:rsidRPr="00630A8F" w:rsidRDefault="00EB7A8C" w:rsidP="00EB7A8C">
            <w:pPr>
              <w:pStyle w:val="acctmergecolhdg"/>
              <w:spacing w:line="240" w:lineRule="atLeast"/>
              <w:ind w:left="-80" w:right="-80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30 June</w:t>
            </w:r>
          </w:p>
        </w:tc>
        <w:tc>
          <w:tcPr>
            <w:tcW w:w="183" w:type="dxa"/>
          </w:tcPr>
          <w:p w14:paraId="4B9ECB41" w14:textId="77777777" w:rsidR="00EB7A8C" w:rsidRPr="00630A8F" w:rsidRDefault="00EB7A8C" w:rsidP="00EB7A8C">
            <w:pPr>
              <w:pStyle w:val="acctmergecolhdg"/>
              <w:spacing w:line="240" w:lineRule="atLeast"/>
              <w:ind w:left="-80" w:right="-80"/>
              <w:rPr>
                <w:b w:val="0"/>
                <w:bCs/>
                <w:sz w:val="20"/>
              </w:rPr>
            </w:pPr>
          </w:p>
        </w:tc>
        <w:tc>
          <w:tcPr>
            <w:tcW w:w="1171" w:type="dxa"/>
          </w:tcPr>
          <w:p w14:paraId="25E863A4" w14:textId="5967418B" w:rsidR="00EB7A8C" w:rsidRPr="00630A8F" w:rsidRDefault="00EB7A8C" w:rsidP="00EB7A8C">
            <w:pPr>
              <w:pStyle w:val="acctmergecolhdg"/>
              <w:spacing w:line="240" w:lineRule="atLeast"/>
              <w:ind w:left="-80" w:right="-80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31 December</w:t>
            </w:r>
          </w:p>
        </w:tc>
      </w:tr>
      <w:tr w:rsidR="00EB7A8C" w:rsidRPr="00630A8F" w14:paraId="272C0D7F" w14:textId="77777777" w:rsidTr="00237F18">
        <w:trPr>
          <w:cantSplit/>
          <w:trHeight w:val="60"/>
          <w:tblHeader/>
        </w:trPr>
        <w:tc>
          <w:tcPr>
            <w:tcW w:w="4230" w:type="dxa"/>
            <w:vAlign w:val="bottom"/>
          </w:tcPr>
          <w:p w14:paraId="3608DEB6" w14:textId="77777777" w:rsidR="00EB7A8C" w:rsidRPr="00630A8F" w:rsidRDefault="00EB7A8C" w:rsidP="00EB7A8C">
            <w:pPr>
              <w:pStyle w:val="acctfourfigures"/>
              <w:spacing w:line="240" w:lineRule="atLeast"/>
              <w:rPr>
                <w:sz w:val="20"/>
              </w:rPr>
            </w:pPr>
          </w:p>
        </w:tc>
        <w:tc>
          <w:tcPr>
            <w:tcW w:w="1170" w:type="dxa"/>
          </w:tcPr>
          <w:p w14:paraId="0D54AF8E" w14:textId="2497ABF7" w:rsidR="00EB7A8C" w:rsidRPr="00630A8F" w:rsidRDefault="00EB7A8C" w:rsidP="00EB7A8C">
            <w:pPr>
              <w:pStyle w:val="acctmergecolhdg"/>
              <w:spacing w:line="240" w:lineRule="atLeast"/>
              <w:ind w:left="-80" w:right="-80"/>
              <w:rPr>
                <w:b w:val="0"/>
                <w:bCs/>
                <w:sz w:val="20"/>
              </w:rPr>
            </w:pPr>
            <w:r w:rsidRPr="00630A8F">
              <w:rPr>
                <w:b w:val="0"/>
                <w:bCs/>
                <w:sz w:val="20"/>
              </w:rPr>
              <w:t>202</w:t>
            </w:r>
            <w:r>
              <w:rPr>
                <w:b w:val="0"/>
                <w:bCs/>
                <w:sz w:val="20"/>
              </w:rPr>
              <w:t>5</w:t>
            </w:r>
          </w:p>
        </w:tc>
        <w:tc>
          <w:tcPr>
            <w:tcW w:w="180" w:type="dxa"/>
          </w:tcPr>
          <w:p w14:paraId="04DFA059" w14:textId="77777777" w:rsidR="00EB7A8C" w:rsidRPr="00630A8F" w:rsidRDefault="00EB7A8C" w:rsidP="00EB7A8C">
            <w:pPr>
              <w:pStyle w:val="acctmergecolhdg"/>
              <w:spacing w:line="240" w:lineRule="atLeast"/>
              <w:ind w:left="-80" w:right="-80"/>
              <w:rPr>
                <w:b w:val="0"/>
                <w:bCs/>
                <w:sz w:val="20"/>
                <w:cs/>
                <w:lang w:bidi="th-TH"/>
              </w:rPr>
            </w:pPr>
          </w:p>
        </w:tc>
        <w:tc>
          <w:tcPr>
            <w:tcW w:w="1080" w:type="dxa"/>
          </w:tcPr>
          <w:p w14:paraId="12172DEF" w14:textId="7D5AD6F8" w:rsidR="00EB7A8C" w:rsidRPr="00630A8F" w:rsidRDefault="00EB7A8C" w:rsidP="00EB7A8C">
            <w:pPr>
              <w:pStyle w:val="acctmergecolhdg"/>
              <w:spacing w:line="240" w:lineRule="atLeast"/>
              <w:ind w:left="-80" w:right="-80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2024</w:t>
            </w:r>
          </w:p>
        </w:tc>
        <w:tc>
          <w:tcPr>
            <w:tcW w:w="180" w:type="dxa"/>
          </w:tcPr>
          <w:p w14:paraId="1E49D4C3" w14:textId="77777777" w:rsidR="00EB7A8C" w:rsidRPr="00630A8F" w:rsidRDefault="00EB7A8C" w:rsidP="00EB7A8C">
            <w:pPr>
              <w:pStyle w:val="acctmergecolhdg"/>
              <w:spacing w:line="240" w:lineRule="atLeast"/>
              <w:ind w:left="-80" w:right="-80"/>
              <w:rPr>
                <w:b w:val="0"/>
                <w:bCs/>
                <w:sz w:val="20"/>
              </w:rPr>
            </w:pPr>
          </w:p>
        </w:tc>
        <w:tc>
          <w:tcPr>
            <w:tcW w:w="1170" w:type="dxa"/>
          </w:tcPr>
          <w:p w14:paraId="1173F364" w14:textId="61307FCF" w:rsidR="00EB7A8C" w:rsidRPr="00630A8F" w:rsidRDefault="00EB7A8C" w:rsidP="00EB7A8C">
            <w:pPr>
              <w:pStyle w:val="acctmergecolhdg"/>
              <w:spacing w:line="240" w:lineRule="atLeast"/>
              <w:ind w:left="-80" w:right="-80"/>
              <w:rPr>
                <w:b w:val="0"/>
                <w:bCs/>
                <w:sz w:val="20"/>
              </w:rPr>
            </w:pPr>
            <w:r w:rsidRPr="00630A8F">
              <w:rPr>
                <w:b w:val="0"/>
                <w:bCs/>
                <w:sz w:val="20"/>
              </w:rPr>
              <w:t>202</w:t>
            </w:r>
            <w:r>
              <w:rPr>
                <w:b w:val="0"/>
                <w:bCs/>
                <w:sz w:val="20"/>
              </w:rPr>
              <w:t>5</w:t>
            </w:r>
          </w:p>
        </w:tc>
        <w:tc>
          <w:tcPr>
            <w:tcW w:w="183" w:type="dxa"/>
          </w:tcPr>
          <w:p w14:paraId="284CFFCC" w14:textId="77777777" w:rsidR="00EB7A8C" w:rsidRPr="00630A8F" w:rsidRDefault="00EB7A8C" w:rsidP="00EB7A8C">
            <w:pPr>
              <w:pStyle w:val="acctmergecolhdg"/>
              <w:spacing w:line="240" w:lineRule="atLeast"/>
              <w:ind w:left="-80" w:right="-80"/>
              <w:rPr>
                <w:b w:val="0"/>
                <w:bCs/>
                <w:sz w:val="20"/>
              </w:rPr>
            </w:pPr>
          </w:p>
        </w:tc>
        <w:tc>
          <w:tcPr>
            <w:tcW w:w="1171" w:type="dxa"/>
          </w:tcPr>
          <w:p w14:paraId="2CFDFEFD" w14:textId="5FF111A0" w:rsidR="00EB7A8C" w:rsidRPr="00630A8F" w:rsidRDefault="00EB7A8C" w:rsidP="00EB7A8C">
            <w:pPr>
              <w:pStyle w:val="acctmergecolhdg"/>
              <w:spacing w:line="240" w:lineRule="atLeast"/>
              <w:ind w:left="-80" w:right="-80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2024</w:t>
            </w:r>
          </w:p>
        </w:tc>
      </w:tr>
      <w:tr w:rsidR="00EB7A8C" w:rsidRPr="00630A8F" w14:paraId="2FCF167D" w14:textId="77777777" w:rsidTr="00F06C44">
        <w:trPr>
          <w:cantSplit/>
          <w:tblHeader/>
        </w:trPr>
        <w:tc>
          <w:tcPr>
            <w:tcW w:w="4230" w:type="dxa"/>
          </w:tcPr>
          <w:p w14:paraId="600E95F4" w14:textId="77777777" w:rsidR="00EB7A8C" w:rsidRPr="00630A8F" w:rsidRDefault="00EB7A8C" w:rsidP="00EB7A8C">
            <w:pPr>
              <w:spacing w:line="240" w:lineRule="atLeast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5134" w:type="dxa"/>
            <w:gridSpan w:val="7"/>
          </w:tcPr>
          <w:p w14:paraId="2A9BA329" w14:textId="46EF1033" w:rsidR="00EB7A8C" w:rsidRPr="00630A8F" w:rsidRDefault="00EB7A8C" w:rsidP="00EB7A8C">
            <w:pPr>
              <w:pStyle w:val="acctfourfigures"/>
              <w:spacing w:line="240" w:lineRule="atLeast"/>
              <w:jc w:val="center"/>
              <w:rPr>
                <w:i/>
                <w:iCs/>
                <w:sz w:val="20"/>
              </w:rPr>
            </w:pPr>
            <w:r w:rsidRPr="00630A8F">
              <w:rPr>
                <w:i/>
                <w:iCs/>
                <w:sz w:val="20"/>
                <w:cs/>
                <w:lang w:bidi="th-TH"/>
              </w:rPr>
              <w:t>(</w:t>
            </w:r>
            <w:r w:rsidRPr="00630A8F">
              <w:rPr>
                <w:i/>
                <w:iCs/>
                <w:sz w:val="20"/>
              </w:rPr>
              <w:t xml:space="preserve">in thousand </w:t>
            </w:r>
            <w:r>
              <w:rPr>
                <w:i/>
                <w:iCs/>
                <w:sz w:val="20"/>
              </w:rPr>
              <w:t>Baht</w:t>
            </w:r>
            <w:r w:rsidRPr="00630A8F">
              <w:rPr>
                <w:i/>
                <w:iCs/>
                <w:sz w:val="20"/>
                <w:cs/>
                <w:lang w:bidi="th-TH"/>
              </w:rPr>
              <w:t>)</w:t>
            </w:r>
          </w:p>
        </w:tc>
      </w:tr>
      <w:tr w:rsidR="00EB7A8C" w:rsidRPr="00630A8F" w14:paraId="6C3E029C" w14:textId="77777777" w:rsidTr="00237F18">
        <w:trPr>
          <w:cantSplit/>
          <w:trHeight w:val="80"/>
        </w:trPr>
        <w:tc>
          <w:tcPr>
            <w:tcW w:w="4230" w:type="dxa"/>
          </w:tcPr>
          <w:p w14:paraId="369E94E6" w14:textId="77777777" w:rsidR="00EB7A8C" w:rsidRPr="00630A8F" w:rsidRDefault="00EB7A8C" w:rsidP="00EB7A8C">
            <w:pPr>
              <w:spacing w:line="240" w:lineRule="atLeast"/>
              <w:rPr>
                <w:b/>
                <w:bCs/>
                <w:i/>
                <w:iCs/>
                <w:sz w:val="20"/>
                <w:lang w:val="en-US"/>
              </w:rPr>
            </w:pPr>
            <w:r w:rsidRPr="00630A8F">
              <w:rPr>
                <w:b/>
                <w:bCs/>
                <w:i/>
                <w:iCs/>
                <w:sz w:val="20"/>
                <w:lang w:val="en-US"/>
              </w:rPr>
              <w:t>Subsidiaries</w:t>
            </w:r>
          </w:p>
        </w:tc>
        <w:tc>
          <w:tcPr>
            <w:tcW w:w="1170" w:type="dxa"/>
          </w:tcPr>
          <w:p w14:paraId="7CC30D13" w14:textId="77777777" w:rsidR="00EB7A8C" w:rsidRPr="00630A8F" w:rsidRDefault="00EB7A8C" w:rsidP="00EB7A8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4"/>
              <w:rPr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1D983B7" w14:textId="77777777" w:rsidR="00EB7A8C" w:rsidRPr="00630A8F" w:rsidRDefault="00EB7A8C" w:rsidP="00EB7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sz w:val="20"/>
              </w:rPr>
            </w:pPr>
          </w:p>
        </w:tc>
        <w:tc>
          <w:tcPr>
            <w:tcW w:w="1080" w:type="dxa"/>
          </w:tcPr>
          <w:p w14:paraId="709F0062" w14:textId="77777777" w:rsidR="00EB7A8C" w:rsidRPr="00C90390" w:rsidRDefault="00EB7A8C" w:rsidP="00EB7A8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EDEA7F0" w14:textId="77777777" w:rsidR="00EB7A8C" w:rsidRPr="00630A8F" w:rsidRDefault="00EB7A8C" w:rsidP="00EB7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1170" w:type="dxa"/>
          </w:tcPr>
          <w:p w14:paraId="5EDD713C" w14:textId="77777777" w:rsidR="00EB7A8C" w:rsidRPr="00630A8F" w:rsidRDefault="00EB7A8C" w:rsidP="00EB7A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sz w:val="20"/>
              </w:rPr>
            </w:pPr>
          </w:p>
        </w:tc>
        <w:tc>
          <w:tcPr>
            <w:tcW w:w="183" w:type="dxa"/>
          </w:tcPr>
          <w:p w14:paraId="704DFCD6" w14:textId="77777777" w:rsidR="00EB7A8C" w:rsidRPr="00630A8F" w:rsidRDefault="00EB7A8C" w:rsidP="00EB7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1171" w:type="dxa"/>
          </w:tcPr>
          <w:p w14:paraId="7AE9891C" w14:textId="77777777" w:rsidR="00EB7A8C" w:rsidRPr="00630A8F" w:rsidRDefault="00EB7A8C" w:rsidP="00EB7A8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sz w:val="20"/>
              </w:rPr>
            </w:pPr>
          </w:p>
        </w:tc>
      </w:tr>
      <w:tr w:rsidR="000F379E" w:rsidRPr="00630A8F" w14:paraId="42978095" w14:textId="77777777" w:rsidTr="00237F18">
        <w:trPr>
          <w:cantSplit/>
          <w:trHeight w:val="80"/>
        </w:trPr>
        <w:tc>
          <w:tcPr>
            <w:tcW w:w="4230" w:type="dxa"/>
          </w:tcPr>
          <w:p w14:paraId="21F71C3A" w14:textId="77777777" w:rsidR="000F379E" w:rsidRPr="00630A8F" w:rsidRDefault="000F379E" w:rsidP="000F379E">
            <w:pPr>
              <w:spacing w:line="240" w:lineRule="atLeast"/>
              <w:rPr>
                <w:sz w:val="20"/>
                <w:lang w:val="en-US"/>
              </w:rPr>
            </w:pPr>
            <w:r w:rsidRPr="00630A8F">
              <w:rPr>
                <w:sz w:val="20"/>
                <w:lang w:val="en-US"/>
              </w:rPr>
              <w:t>Other receivables</w:t>
            </w:r>
          </w:p>
        </w:tc>
        <w:tc>
          <w:tcPr>
            <w:tcW w:w="1170" w:type="dxa"/>
          </w:tcPr>
          <w:p w14:paraId="200292CC" w14:textId="3FBC7D53" w:rsidR="000F379E" w:rsidRPr="00630A8F" w:rsidRDefault="000F379E" w:rsidP="00C2219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24"/>
              <w:rPr>
                <w:sz w:val="20"/>
                <w:lang w:val="en-US" w:bidi="th-TH"/>
              </w:rPr>
            </w:pPr>
            <w:r>
              <w:rPr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DC658A7" w14:textId="77777777" w:rsidR="000F379E" w:rsidRPr="00630A8F" w:rsidRDefault="000F379E" w:rsidP="000F379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sz w:val="20"/>
              </w:rPr>
            </w:pPr>
          </w:p>
        </w:tc>
        <w:tc>
          <w:tcPr>
            <w:tcW w:w="1080" w:type="dxa"/>
          </w:tcPr>
          <w:p w14:paraId="5D43CF84" w14:textId="2E356061" w:rsidR="000F379E" w:rsidRPr="00C90390" w:rsidRDefault="000F379E" w:rsidP="000F379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sz w:val="20"/>
                <w:cs/>
                <w:lang w:bidi="th-TH"/>
              </w:rPr>
            </w:pPr>
            <w:r>
              <w:rPr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D7CD46C" w14:textId="77777777" w:rsidR="000F379E" w:rsidRPr="00630A8F" w:rsidRDefault="000F379E" w:rsidP="000F379E">
            <w:pPr>
              <w:pStyle w:val="acctfourfigures"/>
              <w:tabs>
                <w:tab w:val="clear" w:pos="765"/>
                <w:tab w:val="decimal" w:pos="911"/>
                <w:tab w:val="decimal" w:pos="1004"/>
              </w:tabs>
              <w:spacing w:line="240" w:lineRule="auto"/>
              <w:rPr>
                <w:sz w:val="20"/>
                <w:lang w:val="en-US" w:bidi="th-TH"/>
              </w:rPr>
            </w:pPr>
          </w:p>
        </w:tc>
        <w:tc>
          <w:tcPr>
            <w:tcW w:w="1170" w:type="dxa"/>
          </w:tcPr>
          <w:p w14:paraId="08EDE211" w14:textId="6FA5AE44" w:rsidR="000F379E" w:rsidRPr="000F379E" w:rsidRDefault="000F379E" w:rsidP="00C2219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sz w:val="20"/>
                <w:szCs w:val="18"/>
              </w:rPr>
            </w:pPr>
            <w:r w:rsidRPr="000F379E">
              <w:rPr>
                <w:sz w:val="20"/>
                <w:szCs w:val="18"/>
              </w:rPr>
              <w:t>5,267,355</w:t>
            </w:r>
          </w:p>
        </w:tc>
        <w:tc>
          <w:tcPr>
            <w:tcW w:w="183" w:type="dxa"/>
          </w:tcPr>
          <w:p w14:paraId="29066DCF" w14:textId="77777777" w:rsidR="000F379E" w:rsidRPr="00630A8F" w:rsidRDefault="000F379E" w:rsidP="000F379E">
            <w:pPr>
              <w:pStyle w:val="acctfourfigures"/>
              <w:tabs>
                <w:tab w:val="clear" w:pos="765"/>
                <w:tab w:val="decimal" w:pos="911"/>
                <w:tab w:val="decimal" w:pos="1004"/>
              </w:tabs>
              <w:spacing w:line="240" w:lineRule="auto"/>
              <w:rPr>
                <w:sz w:val="20"/>
                <w:lang w:val="en-US" w:bidi="th-TH"/>
              </w:rPr>
            </w:pPr>
          </w:p>
        </w:tc>
        <w:tc>
          <w:tcPr>
            <w:tcW w:w="1171" w:type="dxa"/>
          </w:tcPr>
          <w:p w14:paraId="76AF6A8C" w14:textId="417A0FF5" w:rsidR="000F379E" w:rsidRPr="00630A8F" w:rsidRDefault="000F379E" w:rsidP="000F379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sz w:val="20"/>
                <w:lang w:val="en-US"/>
              </w:rPr>
            </w:pPr>
            <w:r>
              <w:rPr>
                <w:sz w:val="20"/>
                <w:szCs w:val="18"/>
              </w:rPr>
              <w:t>4,475,777</w:t>
            </w:r>
          </w:p>
        </w:tc>
      </w:tr>
      <w:tr w:rsidR="000F379E" w:rsidRPr="00630A8F" w14:paraId="261C3B6E" w14:textId="77777777" w:rsidTr="00237F18">
        <w:trPr>
          <w:cantSplit/>
          <w:trHeight w:val="80"/>
        </w:trPr>
        <w:tc>
          <w:tcPr>
            <w:tcW w:w="4230" w:type="dxa"/>
          </w:tcPr>
          <w:p w14:paraId="492CBA8E" w14:textId="77777777" w:rsidR="000F379E" w:rsidRPr="00630A8F" w:rsidRDefault="000F379E" w:rsidP="000F379E">
            <w:pPr>
              <w:spacing w:line="240" w:lineRule="atLeast"/>
              <w:rPr>
                <w:sz w:val="20"/>
                <w:lang w:val="en-US"/>
              </w:rPr>
            </w:pPr>
            <w:r w:rsidRPr="00630A8F">
              <w:rPr>
                <w:sz w:val="20"/>
                <w:lang w:val="en-US"/>
              </w:rPr>
              <w:t>Long-term loan</w:t>
            </w:r>
            <w:r>
              <w:rPr>
                <w:sz w:val="20"/>
                <w:lang w:val="en-US"/>
              </w:rPr>
              <w:t>s</w:t>
            </w:r>
          </w:p>
        </w:tc>
        <w:tc>
          <w:tcPr>
            <w:tcW w:w="1170" w:type="dxa"/>
          </w:tcPr>
          <w:p w14:paraId="53FDBF0A" w14:textId="3D20B038" w:rsidR="000F379E" w:rsidRPr="00630A8F" w:rsidRDefault="000F379E" w:rsidP="000F379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24"/>
              <w:rPr>
                <w:sz w:val="20"/>
                <w:lang w:val="en-US" w:bidi="th-TH"/>
              </w:rPr>
            </w:pPr>
            <w:r>
              <w:rPr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896BA39" w14:textId="77777777" w:rsidR="000F379E" w:rsidRPr="00630A8F" w:rsidRDefault="000F379E" w:rsidP="000F379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sz w:val="20"/>
              </w:rPr>
            </w:pPr>
          </w:p>
        </w:tc>
        <w:tc>
          <w:tcPr>
            <w:tcW w:w="1080" w:type="dxa"/>
          </w:tcPr>
          <w:p w14:paraId="59730382" w14:textId="50BF433A" w:rsidR="000F379E" w:rsidRPr="00C90390" w:rsidRDefault="000F379E" w:rsidP="000F379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sz w:val="20"/>
              </w:rPr>
            </w:pPr>
            <w:r>
              <w:rPr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5A7429" w14:textId="77777777" w:rsidR="000F379E" w:rsidRPr="00630A8F" w:rsidRDefault="000F379E" w:rsidP="000F379E">
            <w:pPr>
              <w:pStyle w:val="acctfourfigures"/>
              <w:tabs>
                <w:tab w:val="clear" w:pos="765"/>
                <w:tab w:val="decimal" w:pos="911"/>
                <w:tab w:val="decimal" w:pos="1004"/>
              </w:tabs>
              <w:spacing w:line="240" w:lineRule="auto"/>
              <w:rPr>
                <w:sz w:val="20"/>
                <w:lang w:val="en-US" w:bidi="th-TH"/>
              </w:rPr>
            </w:pPr>
          </w:p>
        </w:tc>
        <w:tc>
          <w:tcPr>
            <w:tcW w:w="1170" w:type="dxa"/>
          </w:tcPr>
          <w:p w14:paraId="25270BE2" w14:textId="421B548C" w:rsidR="000F379E" w:rsidRPr="000F379E" w:rsidRDefault="000F379E" w:rsidP="000F379E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20"/>
                <w:szCs w:val="18"/>
              </w:rPr>
            </w:pPr>
            <w:r w:rsidRPr="000F379E">
              <w:rPr>
                <w:sz w:val="20"/>
                <w:szCs w:val="18"/>
              </w:rPr>
              <w:t>612,500</w:t>
            </w:r>
          </w:p>
        </w:tc>
        <w:tc>
          <w:tcPr>
            <w:tcW w:w="183" w:type="dxa"/>
          </w:tcPr>
          <w:p w14:paraId="65FF9F69" w14:textId="77777777" w:rsidR="000F379E" w:rsidRPr="00630A8F" w:rsidRDefault="000F379E" w:rsidP="000F379E">
            <w:pPr>
              <w:pStyle w:val="acctfourfigures"/>
              <w:tabs>
                <w:tab w:val="clear" w:pos="765"/>
                <w:tab w:val="decimal" w:pos="911"/>
                <w:tab w:val="decimal" w:pos="1004"/>
              </w:tabs>
              <w:spacing w:line="240" w:lineRule="auto"/>
              <w:rPr>
                <w:sz w:val="20"/>
                <w:lang w:val="en-US" w:bidi="th-TH"/>
              </w:rPr>
            </w:pPr>
          </w:p>
        </w:tc>
        <w:tc>
          <w:tcPr>
            <w:tcW w:w="1171" w:type="dxa"/>
          </w:tcPr>
          <w:p w14:paraId="1A9375D5" w14:textId="02C2FBAE" w:rsidR="000F379E" w:rsidRPr="00630A8F" w:rsidRDefault="000F379E" w:rsidP="000F379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sz w:val="20"/>
                <w:lang w:val="en-US"/>
              </w:rPr>
            </w:pPr>
            <w:r>
              <w:rPr>
                <w:sz w:val="20"/>
                <w:szCs w:val="18"/>
              </w:rPr>
              <w:t>862,500</w:t>
            </w:r>
          </w:p>
        </w:tc>
      </w:tr>
      <w:tr w:rsidR="000F379E" w:rsidRPr="00630A8F" w14:paraId="0E62D990" w14:textId="77777777" w:rsidTr="00237F18">
        <w:trPr>
          <w:cantSplit/>
          <w:trHeight w:val="80"/>
        </w:trPr>
        <w:tc>
          <w:tcPr>
            <w:tcW w:w="4230" w:type="dxa"/>
          </w:tcPr>
          <w:p w14:paraId="2420B6A4" w14:textId="77777777" w:rsidR="000F379E" w:rsidRPr="00630A8F" w:rsidRDefault="000F379E" w:rsidP="000F379E">
            <w:pPr>
              <w:spacing w:line="240" w:lineRule="atLeast"/>
              <w:rPr>
                <w:rFonts w:cstheme="minorBidi"/>
                <w:sz w:val="20"/>
                <w:szCs w:val="25"/>
                <w:lang w:val="en-US" w:bidi="th-TH"/>
              </w:rPr>
            </w:pPr>
            <w:r w:rsidRPr="00630A8F">
              <w:rPr>
                <w:rFonts w:cstheme="minorBidi"/>
                <w:sz w:val="20"/>
                <w:szCs w:val="25"/>
                <w:lang w:val="en-US" w:bidi="th-TH"/>
              </w:rPr>
              <w:t>Other current liabilities</w:t>
            </w:r>
          </w:p>
        </w:tc>
        <w:tc>
          <w:tcPr>
            <w:tcW w:w="1170" w:type="dxa"/>
          </w:tcPr>
          <w:p w14:paraId="160B7697" w14:textId="2A1530BB" w:rsidR="000F379E" w:rsidRPr="00630A8F" w:rsidRDefault="000F379E" w:rsidP="000F379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24"/>
              <w:rPr>
                <w:sz w:val="20"/>
                <w:lang w:val="en-US" w:bidi="th-TH"/>
              </w:rPr>
            </w:pPr>
            <w:r>
              <w:rPr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D13D7F" w14:textId="77777777" w:rsidR="000F379E" w:rsidRPr="00630A8F" w:rsidRDefault="000F379E" w:rsidP="000F379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sz w:val="20"/>
              </w:rPr>
            </w:pPr>
          </w:p>
        </w:tc>
        <w:tc>
          <w:tcPr>
            <w:tcW w:w="1080" w:type="dxa"/>
          </w:tcPr>
          <w:p w14:paraId="06310549" w14:textId="5482E7AE" w:rsidR="000F379E" w:rsidRPr="00C90390" w:rsidRDefault="000F379E" w:rsidP="000F379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sz w:val="20"/>
                <w:cs/>
                <w:lang w:bidi="th-TH"/>
              </w:rPr>
            </w:pPr>
            <w:r>
              <w:rPr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1A47453" w14:textId="77777777" w:rsidR="000F379E" w:rsidRPr="00630A8F" w:rsidRDefault="000F379E" w:rsidP="000F379E">
            <w:pPr>
              <w:pStyle w:val="acctfourfigures"/>
              <w:tabs>
                <w:tab w:val="clear" w:pos="765"/>
                <w:tab w:val="decimal" w:pos="911"/>
                <w:tab w:val="decimal" w:pos="1004"/>
              </w:tabs>
              <w:spacing w:line="240" w:lineRule="auto"/>
              <w:rPr>
                <w:sz w:val="20"/>
                <w:lang w:val="en-US" w:bidi="th-TH"/>
              </w:rPr>
            </w:pPr>
          </w:p>
        </w:tc>
        <w:tc>
          <w:tcPr>
            <w:tcW w:w="1170" w:type="dxa"/>
          </w:tcPr>
          <w:p w14:paraId="3D0F4D79" w14:textId="2D8763CA" w:rsidR="000F379E" w:rsidRPr="000F379E" w:rsidRDefault="000F379E" w:rsidP="000F379E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20"/>
                <w:szCs w:val="18"/>
              </w:rPr>
            </w:pPr>
            <w:r w:rsidRPr="000F379E">
              <w:rPr>
                <w:sz w:val="20"/>
                <w:szCs w:val="18"/>
              </w:rPr>
              <w:t>2,360,673</w:t>
            </w:r>
          </w:p>
        </w:tc>
        <w:tc>
          <w:tcPr>
            <w:tcW w:w="183" w:type="dxa"/>
          </w:tcPr>
          <w:p w14:paraId="0F1BF313" w14:textId="77777777" w:rsidR="000F379E" w:rsidRPr="00630A8F" w:rsidRDefault="000F379E" w:rsidP="000F379E">
            <w:pPr>
              <w:pStyle w:val="acctfourfigures"/>
              <w:tabs>
                <w:tab w:val="clear" w:pos="765"/>
                <w:tab w:val="decimal" w:pos="911"/>
                <w:tab w:val="decimal" w:pos="1004"/>
              </w:tabs>
              <w:spacing w:line="240" w:lineRule="auto"/>
              <w:rPr>
                <w:sz w:val="20"/>
                <w:lang w:val="en-US" w:bidi="th-TH"/>
              </w:rPr>
            </w:pPr>
          </w:p>
        </w:tc>
        <w:tc>
          <w:tcPr>
            <w:tcW w:w="1171" w:type="dxa"/>
          </w:tcPr>
          <w:p w14:paraId="3E48EAC2" w14:textId="0D3DF53E" w:rsidR="000F379E" w:rsidRPr="00630A8F" w:rsidRDefault="000F379E" w:rsidP="000F379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sz w:val="20"/>
                <w:lang w:val="en-US"/>
              </w:rPr>
            </w:pPr>
            <w:r>
              <w:rPr>
                <w:sz w:val="20"/>
                <w:szCs w:val="18"/>
              </w:rPr>
              <w:t>1,977,851</w:t>
            </w:r>
          </w:p>
        </w:tc>
      </w:tr>
      <w:tr w:rsidR="00EB7A8C" w:rsidRPr="00630A8F" w14:paraId="6D71874C" w14:textId="77777777" w:rsidTr="00237F18">
        <w:trPr>
          <w:cantSplit/>
          <w:trHeight w:val="80"/>
        </w:trPr>
        <w:tc>
          <w:tcPr>
            <w:tcW w:w="4230" w:type="dxa"/>
          </w:tcPr>
          <w:p w14:paraId="01412EED" w14:textId="77777777" w:rsidR="00EB7A8C" w:rsidRPr="00630A8F" w:rsidRDefault="00EB7A8C" w:rsidP="00EB7A8C">
            <w:pPr>
              <w:spacing w:line="240" w:lineRule="atLeast"/>
              <w:ind w:left="90" w:firstLine="10"/>
              <w:rPr>
                <w:b/>
                <w:bCs/>
                <w:i/>
                <w:iCs/>
                <w:sz w:val="20"/>
                <w:lang w:val="en-US"/>
              </w:rPr>
            </w:pPr>
          </w:p>
        </w:tc>
        <w:tc>
          <w:tcPr>
            <w:tcW w:w="1170" w:type="dxa"/>
          </w:tcPr>
          <w:p w14:paraId="3CB1E3C2" w14:textId="77777777" w:rsidR="00EB7A8C" w:rsidRPr="00630A8F" w:rsidRDefault="00EB7A8C" w:rsidP="00EB7A8C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F7B6305" w14:textId="77777777" w:rsidR="00EB7A8C" w:rsidRPr="00630A8F" w:rsidRDefault="00EB7A8C" w:rsidP="00EB7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sz w:val="20"/>
              </w:rPr>
            </w:pPr>
          </w:p>
        </w:tc>
        <w:tc>
          <w:tcPr>
            <w:tcW w:w="1080" w:type="dxa"/>
          </w:tcPr>
          <w:p w14:paraId="0B927815" w14:textId="77777777" w:rsidR="00EB7A8C" w:rsidRPr="00C90390" w:rsidRDefault="00EB7A8C" w:rsidP="00EB7A8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D157920" w14:textId="77777777" w:rsidR="00EB7A8C" w:rsidRPr="00630A8F" w:rsidRDefault="00EB7A8C" w:rsidP="00EB7A8C">
            <w:pPr>
              <w:pStyle w:val="acctfourfigures"/>
              <w:tabs>
                <w:tab w:val="clear" w:pos="765"/>
                <w:tab w:val="decimal" w:pos="911"/>
                <w:tab w:val="decimal" w:pos="1004"/>
              </w:tabs>
              <w:spacing w:line="240" w:lineRule="auto"/>
              <w:rPr>
                <w:sz w:val="20"/>
                <w:lang w:val="en-US" w:bidi="th-TH"/>
              </w:rPr>
            </w:pPr>
          </w:p>
        </w:tc>
        <w:tc>
          <w:tcPr>
            <w:tcW w:w="1170" w:type="dxa"/>
          </w:tcPr>
          <w:p w14:paraId="0BD47CA5" w14:textId="77777777" w:rsidR="00EB7A8C" w:rsidRPr="00630A8F" w:rsidRDefault="00EB7A8C" w:rsidP="00EB7A8C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71BE8C5F" w14:textId="77777777" w:rsidR="00EB7A8C" w:rsidRPr="00630A8F" w:rsidRDefault="00EB7A8C" w:rsidP="00EB7A8C">
            <w:pPr>
              <w:pStyle w:val="acctfourfigures"/>
              <w:tabs>
                <w:tab w:val="clear" w:pos="765"/>
                <w:tab w:val="decimal" w:pos="911"/>
                <w:tab w:val="decimal" w:pos="1004"/>
              </w:tabs>
              <w:spacing w:line="240" w:lineRule="auto"/>
              <w:rPr>
                <w:sz w:val="20"/>
                <w:lang w:val="en-US" w:bidi="th-TH"/>
              </w:rPr>
            </w:pPr>
          </w:p>
        </w:tc>
        <w:tc>
          <w:tcPr>
            <w:tcW w:w="1171" w:type="dxa"/>
          </w:tcPr>
          <w:p w14:paraId="361C0ED3" w14:textId="77777777" w:rsidR="00EB7A8C" w:rsidRPr="00630A8F" w:rsidRDefault="00EB7A8C" w:rsidP="00EB7A8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sz w:val="20"/>
                <w:lang w:val="en-US"/>
              </w:rPr>
            </w:pPr>
          </w:p>
        </w:tc>
      </w:tr>
      <w:tr w:rsidR="00EB7A8C" w:rsidRPr="00630A8F" w14:paraId="3ACE2426" w14:textId="77777777" w:rsidTr="00237F18">
        <w:trPr>
          <w:cantSplit/>
          <w:trHeight w:val="80"/>
        </w:trPr>
        <w:tc>
          <w:tcPr>
            <w:tcW w:w="4230" w:type="dxa"/>
          </w:tcPr>
          <w:p w14:paraId="376055DD" w14:textId="77777777" w:rsidR="00EB7A8C" w:rsidRPr="00630A8F" w:rsidRDefault="00EB7A8C" w:rsidP="00EB7A8C">
            <w:pPr>
              <w:spacing w:line="240" w:lineRule="atLeast"/>
              <w:rPr>
                <w:b/>
                <w:bCs/>
                <w:i/>
                <w:iCs/>
                <w:sz w:val="20"/>
                <w:lang w:val="en-US"/>
              </w:rPr>
            </w:pPr>
            <w:r w:rsidRPr="00630A8F">
              <w:rPr>
                <w:b/>
                <w:bCs/>
                <w:i/>
                <w:iCs/>
                <w:sz w:val="20"/>
                <w:lang w:val="en-US"/>
              </w:rPr>
              <w:t>Key management personnel</w:t>
            </w:r>
          </w:p>
        </w:tc>
        <w:tc>
          <w:tcPr>
            <w:tcW w:w="1170" w:type="dxa"/>
          </w:tcPr>
          <w:p w14:paraId="05CABE74" w14:textId="77777777" w:rsidR="00EB7A8C" w:rsidRPr="00630A8F" w:rsidRDefault="00EB7A8C" w:rsidP="00EB7A8C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DF92056" w14:textId="77777777" w:rsidR="00EB7A8C" w:rsidRPr="00630A8F" w:rsidRDefault="00EB7A8C" w:rsidP="00EB7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sz w:val="20"/>
              </w:rPr>
            </w:pPr>
          </w:p>
        </w:tc>
        <w:tc>
          <w:tcPr>
            <w:tcW w:w="1080" w:type="dxa"/>
          </w:tcPr>
          <w:p w14:paraId="695A65EC" w14:textId="77777777" w:rsidR="00EB7A8C" w:rsidRPr="00C90390" w:rsidRDefault="00EB7A8C" w:rsidP="00EB7A8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C04F10A" w14:textId="77777777" w:rsidR="00EB7A8C" w:rsidRPr="00630A8F" w:rsidRDefault="00EB7A8C" w:rsidP="00EB7A8C">
            <w:pPr>
              <w:pStyle w:val="acctfourfigures"/>
              <w:tabs>
                <w:tab w:val="clear" w:pos="765"/>
                <w:tab w:val="decimal" w:pos="911"/>
                <w:tab w:val="decimal" w:pos="1004"/>
              </w:tabs>
              <w:spacing w:line="240" w:lineRule="auto"/>
              <w:rPr>
                <w:sz w:val="20"/>
                <w:lang w:val="en-US" w:bidi="th-TH"/>
              </w:rPr>
            </w:pPr>
          </w:p>
        </w:tc>
        <w:tc>
          <w:tcPr>
            <w:tcW w:w="1170" w:type="dxa"/>
          </w:tcPr>
          <w:p w14:paraId="749FF275" w14:textId="77777777" w:rsidR="00EB7A8C" w:rsidRPr="00630A8F" w:rsidRDefault="00EB7A8C" w:rsidP="00EB7A8C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37256CF0" w14:textId="77777777" w:rsidR="00EB7A8C" w:rsidRPr="00630A8F" w:rsidRDefault="00EB7A8C" w:rsidP="00EB7A8C">
            <w:pPr>
              <w:pStyle w:val="acctfourfigures"/>
              <w:tabs>
                <w:tab w:val="clear" w:pos="765"/>
                <w:tab w:val="decimal" w:pos="911"/>
                <w:tab w:val="decimal" w:pos="1004"/>
              </w:tabs>
              <w:spacing w:line="240" w:lineRule="auto"/>
              <w:rPr>
                <w:sz w:val="20"/>
                <w:lang w:val="en-US" w:bidi="th-TH"/>
              </w:rPr>
            </w:pPr>
          </w:p>
        </w:tc>
        <w:tc>
          <w:tcPr>
            <w:tcW w:w="1171" w:type="dxa"/>
          </w:tcPr>
          <w:p w14:paraId="31D10589" w14:textId="77777777" w:rsidR="00EB7A8C" w:rsidRPr="00630A8F" w:rsidRDefault="00EB7A8C" w:rsidP="00EB7A8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sz w:val="20"/>
                <w:lang w:val="en-US"/>
              </w:rPr>
            </w:pPr>
          </w:p>
        </w:tc>
      </w:tr>
      <w:tr w:rsidR="000F379E" w:rsidRPr="00630A8F" w14:paraId="27D88319" w14:textId="77777777" w:rsidTr="00237F18">
        <w:trPr>
          <w:cantSplit/>
          <w:trHeight w:val="80"/>
        </w:trPr>
        <w:tc>
          <w:tcPr>
            <w:tcW w:w="4230" w:type="dxa"/>
          </w:tcPr>
          <w:p w14:paraId="114D954F" w14:textId="77777777" w:rsidR="000F379E" w:rsidRPr="00630A8F" w:rsidRDefault="000F379E" w:rsidP="000F379E">
            <w:pPr>
              <w:spacing w:line="240" w:lineRule="atLeast"/>
              <w:rPr>
                <w:b/>
                <w:bCs/>
                <w:i/>
                <w:iCs/>
                <w:sz w:val="20"/>
                <w:lang w:val="en-US"/>
              </w:rPr>
            </w:pPr>
            <w:r w:rsidRPr="00630A8F">
              <w:rPr>
                <w:sz w:val="20"/>
                <w:lang w:val="en-US"/>
              </w:rPr>
              <w:t>Short-term loan</w:t>
            </w:r>
            <w:r>
              <w:rPr>
                <w:sz w:val="20"/>
                <w:lang w:val="en-US"/>
              </w:rPr>
              <w:t>s</w:t>
            </w:r>
          </w:p>
        </w:tc>
        <w:tc>
          <w:tcPr>
            <w:tcW w:w="1170" w:type="dxa"/>
          </w:tcPr>
          <w:p w14:paraId="6865A075" w14:textId="223D3041" w:rsidR="000F379E" w:rsidRPr="003A6073" w:rsidRDefault="000F379E" w:rsidP="000F379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sz w:val="20"/>
                <w:lang w:val="en-US" w:bidi="th-TH"/>
              </w:rPr>
            </w:pPr>
            <w:r w:rsidRPr="000F379E">
              <w:rPr>
                <w:sz w:val="20"/>
                <w:cs/>
                <w:lang w:val="en-US" w:bidi="th-TH"/>
              </w:rPr>
              <w:t>85</w:t>
            </w:r>
          </w:p>
        </w:tc>
        <w:tc>
          <w:tcPr>
            <w:tcW w:w="180" w:type="dxa"/>
          </w:tcPr>
          <w:p w14:paraId="1DC9A184" w14:textId="77777777" w:rsidR="000F379E" w:rsidRPr="00630A8F" w:rsidRDefault="000F379E" w:rsidP="000F379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sz w:val="20"/>
              </w:rPr>
            </w:pPr>
          </w:p>
        </w:tc>
        <w:tc>
          <w:tcPr>
            <w:tcW w:w="1080" w:type="dxa"/>
          </w:tcPr>
          <w:p w14:paraId="5B4605D7" w14:textId="3CFECF5C" w:rsidR="000F379E" w:rsidRPr="00C90390" w:rsidRDefault="000F379E" w:rsidP="000F379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sz w:val="20"/>
                <w:cs/>
                <w:lang w:bidi="th-TH"/>
              </w:rPr>
            </w:pPr>
            <w:r>
              <w:rPr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85AEE7C" w14:textId="77777777" w:rsidR="000F379E" w:rsidRPr="00630A8F" w:rsidRDefault="000F379E" w:rsidP="000F379E">
            <w:pPr>
              <w:pStyle w:val="acctfourfigures"/>
              <w:tabs>
                <w:tab w:val="clear" w:pos="765"/>
                <w:tab w:val="decimal" w:pos="911"/>
                <w:tab w:val="decimal" w:pos="1004"/>
              </w:tabs>
              <w:spacing w:line="240" w:lineRule="auto"/>
              <w:rPr>
                <w:sz w:val="20"/>
                <w:lang w:val="en-US" w:bidi="th-TH"/>
              </w:rPr>
            </w:pPr>
          </w:p>
        </w:tc>
        <w:tc>
          <w:tcPr>
            <w:tcW w:w="1170" w:type="dxa"/>
          </w:tcPr>
          <w:p w14:paraId="437BDBAB" w14:textId="248EBF42" w:rsidR="000F379E" w:rsidRPr="00630A8F" w:rsidRDefault="000F379E" w:rsidP="000F379E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20"/>
                <w:lang w:val="en-US" w:bidi="th-TH"/>
              </w:rPr>
            </w:pPr>
            <w:r w:rsidRPr="000F379E">
              <w:rPr>
                <w:sz w:val="20"/>
                <w:cs/>
                <w:lang w:val="en-US" w:bidi="th-TH"/>
              </w:rPr>
              <w:t>85</w:t>
            </w:r>
          </w:p>
        </w:tc>
        <w:tc>
          <w:tcPr>
            <w:tcW w:w="183" w:type="dxa"/>
          </w:tcPr>
          <w:p w14:paraId="01A71A0C" w14:textId="77777777" w:rsidR="000F379E" w:rsidRPr="00630A8F" w:rsidRDefault="000F379E" w:rsidP="000F379E">
            <w:pPr>
              <w:pStyle w:val="acctfourfigures"/>
              <w:tabs>
                <w:tab w:val="clear" w:pos="765"/>
                <w:tab w:val="decimal" w:pos="911"/>
                <w:tab w:val="decimal" w:pos="1004"/>
              </w:tabs>
              <w:spacing w:line="240" w:lineRule="auto"/>
              <w:rPr>
                <w:sz w:val="20"/>
                <w:lang w:val="en-US" w:bidi="th-TH"/>
              </w:rPr>
            </w:pPr>
          </w:p>
        </w:tc>
        <w:tc>
          <w:tcPr>
            <w:tcW w:w="1171" w:type="dxa"/>
          </w:tcPr>
          <w:p w14:paraId="029EF98F" w14:textId="1CF5F364" w:rsidR="000F379E" w:rsidRPr="00630A8F" w:rsidRDefault="000F379E" w:rsidP="000F379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sz w:val="20"/>
                <w:lang w:val="en-US"/>
              </w:rPr>
            </w:pPr>
            <w:r>
              <w:rPr>
                <w:sz w:val="20"/>
                <w:lang w:val="en-US" w:bidi="th-TH"/>
              </w:rPr>
              <w:t>-</w:t>
            </w:r>
          </w:p>
        </w:tc>
      </w:tr>
      <w:tr w:rsidR="000742E9" w:rsidRPr="00630A8F" w14:paraId="007877D2" w14:textId="77777777" w:rsidTr="00237F18">
        <w:trPr>
          <w:cantSplit/>
          <w:trHeight w:val="80"/>
        </w:trPr>
        <w:tc>
          <w:tcPr>
            <w:tcW w:w="4230" w:type="dxa"/>
          </w:tcPr>
          <w:p w14:paraId="382A1223" w14:textId="77777777" w:rsidR="000742E9" w:rsidRPr="00630A8F" w:rsidRDefault="000742E9" w:rsidP="000742E9">
            <w:pPr>
              <w:spacing w:line="240" w:lineRule="atLeast"/>
              <w:rPr>
                <w:sz w:val="20"/>
                <w:lang w:val="en-US"/>
              </w:rPr>
            </w:pPr>
            <w:r w:rsidRPr="00630A8F">
              <w:rPr>
                <w:sz w:val="20"/>
                <w:lang w:val="en-US"/>
              </w:rPr>
              <w:t>Right-of-use assets</w:t>
            </w:r>
          </w:p>
        </w:tc>
        <w:tc>
          <w:tcPr>
            <w:tcW w:w="1170" w:type="dxa"/>
          </w:tcPr>
          <w:p w14:paraId="41068ECF" w14:textId="7863B280" w:rsidR="000742E9" w:rsidRPr="003A6073" w:rsidRDefault="000742E9" w:rsidP="000742E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sz w:val="20"/>
                <w:lang w:val="en-US" w:bidi="th-TH"/>
              </w:rPr>
            </w:pPr>
            <w:r w:rsidRPr="000742E9">
              <w:rPr>
                <w:sz w:val="20"/>
                <w:szCs w:val="18"/>
              </w:rPr>
              <w:t xml:space="preserve"> 17,843 </w:t>
            </w:r>
          </w:p>
        </w:tc>
        <w:tc>
          <w:tcPr>
            <w:tcW w:w="180" w:type="dxa"/>
          </w:tcPr>
          <w:p w14:paraId="33A1854C" w14:textId="77777777" w:rsidR="000742E9" w:rsidRPr="00630A8F" w:rsidRDefault="000742E9" w:rsidP="000742E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sz w:val="20"/>
              </w:rPr>
            </w:pPr>
          </w:p>
        </w:tc>
        <w:tc>
          <w:tcPr>
            <w:tcW w:w="1080" w:type="dxa"/>
          </w:tcPr>
          <w:p w14:paraId="5683963D" w14:textId="1665CB66" w:rsidR="000742E9" w:rsidRPr="00C90390" w:rsidRDefault="000742E9" w:rsidP="000742E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sz w:val="20"/>
                <w:cs/>
                <w:lang w:bidi="th-TH"/>
              </w:rPr>
            </w:pPr>
            <w:r>
              <w:rPr>
                <w:sz w:val="20"/>
                <w:lang w:val="en-US" w:bidi="th-TH"/>
              </w:rPr>
              <w:t>19,859</w:t>
            </w:r>
          </w:p>
        </w:tc>
        <w:tc>
          <w:tcPr>
            <w:tcW w:w="180" w:type="dxa"/>
          </w:tcPr>
          <w:p w14:paraId="11279601" w14:textId="77777777" w:rsidR="000742E9" w:rsidRPr="00630A8F" w:rsidRDefault="000742E9" w:rsidP="000742E9">
            <w:pPr>
              <w:pStyle w:val="acctfourfigures"/>
              <w:tabs>
                <w:tab w:val="clear" w:pos="765"/>
                <w:tab w:val="decimal" w:pos="911"/>
                <w:tab w:val="decimal" w:pos="1004"/>
              </w:tabs>
              <w:spacing w:line="240" w:lineRule="auto"/>
              <w:rPr>
                <w:sz w:val="20"/>
                <w:lang w:val="en-US" w:bidi="th-TH"/>
              </w:rPr>
            </w:pPr>
          </w:p>
        </w:tc>
        <w:tc>
          <w:tcPr>
            <w:tcW w:w="1170" w:type="dxa"/>
          </w:tcPr>
          <w:p w14:paraId="36B250CC" w14:textId="1F9548D0" w:rsidR="000742E9" w:rsidRPr="00630A8F" w:rsidRDefault="000742E9" w:rsidP="000742E9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20"/>
                <w:lang w:val="en-US" w:bidi="th-TH"/>
              </w:rPr>
            </w:pPr>
            <w:r w:rsidRPr="000742E9">
              <w:rPr>
                <w:sz w:val="20"/>
                <w:szCs w:val="18"/>
              </w:rPr>
              <w:t xml:space="preserve"> 17,843 </w:t>
            </w:r>
          </w:p>
        </w:tc>
        <w:tc>
          <w:tcPr>
            <w:tcW w:w="183" w:type="dxa"/>
          </w:tcPr>
          <w:p w14:paraId="71D270EE" w14:textId="77777777" w:rsidR="000742E9" w:rsidRPr="00630A8F" w:rsidRDefault="000742E9" w:rsidP="000742E9">
            <w:pPr>
              <w:pStyle w:val="acctfourfigures"/>
              <w:tabs>
                <w:tab w:val="clear" w:pos="765"/>
                <w:tab w:val="decimal" w:pos="911"/>
                <w:tab w:val="decimal" w:pos="1004"/>
              </w:tabs>
              <w:spacing w:line="240" w:lineRule="auto"/>
              <w:rPr>
                <w:sz w:val="20"/>
                <w:lang w:val="en-US" w:bidi="th-TH"/>
              </w:rPr>
            </w:pPr>
          </w:p>
        </w:tc>
        <w:tc>
          <w:tcPr>
            <w:tcW w:w="1171" w:type="dxa"/>
          </w:tcPr>
          <w:p w14:paraId="31435DF6" w14:textId="2286FFB7" w:rsidR="000742E9" w:rsidRPr="00630A8F" w:rsidRDefault="000742E9" w:rsidP="000742E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sz w:val="20"/>
                <w:lang w:val="en-US"/>
              </w:rPr>
            </w:pPr>
            <w:r>
              <w:rPr>
                <w:sz w:val="20"/>
                <w:lang w:val="en-US" w:bidi="th-TH"/>
              </w:rPr>
              <w:t>19,859</w:t>
            </w:r>
          </w:p>
        </w:tc>
      </w:tr>
      <w:tr w:rsidR="000742E9" w:rsidRPr="00630A8F" w14:paraId="40065DF7" w14:textId="77777777" w:rsidTr="00237F18">
        <w:trPr>
          <w:cantSplit/>
          <w:trHeight w:val="80"/>
        </w:trPr>
        <w:tc>
          <w:tcPr>
            <w:tcW w:w="4230" w:type="dxa"/>
          </w:tcPr>
          <w:p w14:paraId="28995169" w14:textId="77777777" w:rsidR="000742E9" w:rsidRPr="00630A8F" w:rsidRDefault="000742E9" w:rsidP="000742E9">
            <w:pPr>
              <w:spacing w:line="240" w:lineRule="atLeast"/>
              <w:rPr>
                <w:sz w:val="20"/>
                <w:lang w:val="en-US"/>
              </w:rPr>
            </w:pPr>
            <w:r w:rsidRPr="00630A8F">
              <w:rPr>
                <w:sz w:val="20"/>
                <w:lang w:val="en-US"/>
              </w:rPr>
              <w:t>Lease liabilities</w:t>
            </w:r>
          </w:p>
        </w:tc>
        <w:tc>
          <w:tcPr>
            <w:tcW w:w="1170" w:type="dxa"/>
          </w:tcPr>
          <w:p w14:paraId="1CD503BD" w14:textId="09DB7386" w:rsidR="000742E9" w:rsidRPr="003A6073" w:rsidRDefault="000742E9" w:rsidP="000742E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sz w:val="20"/>
                <w:lang w:val="en-US" w:bidi="th-TH"/>
              </w:rPr>
            </w:pPr>
            <w:r w:rsidRPr="000742E9">
              <w:rPr>
                <w:sz w:val="20"/>
                <w:szCs w:val="18"/>
              </w:rPr>
              <w:t xml:space="preserve"> 18,4</w:t>
            </w:r>
            <w:r w:rsidR="00711681">
              <w:rPr>
                <w:sz w:val="20"/>
                <w:szCs w:val="18"/>
              </w:rPr>
              <w:t>84</w:t>
            </w:r>
            <w:r w:rsidRPr="000742E9">
              <w:rPr>
                <w:sz w:val="20"/>
                <w:szCs w:val="18"/>
              </w:rPr>
              <w:t xml:space="preserve"> </w:t>
            </w:r>
          </w:p>
        </w:tc>
        <w:tc>
          <w:tcPr>
            <w:tcW w:w="180" w:type="dxa"/>
          </w:tcPr>
          <w:p w14:paraId="32FD196E" w14:textId="77777777" w:rsidR="000742E9" w:rsidRPr="00630A8F" w:rsidRDefault="000742E9" w:rsidP="000742E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sz w:val="20"/>
              </w:rPr>
            </w:pPr>
          </w:p>
        </w:tc>
        <w:tc>
          <w:tcPr>
            <w:tcW w:w="1080" w:type="dxa"/>
          </w:tcPr>
          <w:p w14:paraId="32C54FCA" w14:textId="5A38CCC3" w:rsidR="000742E9" w:rsidRPr="00C90390" w:rsidRDefault="000742E9" w:rsidP="000742E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sz w:val="20"/>
                <w:cs/>
                <w:lang w:bidi="th-TH"/>
              </w:rPr>
            </w:pPr>
            <w:r>
              <w:rPr>
                <w:sz w:val="20"/>
                <w:lang w:val="en-US" w:bidi="th-TH"/>
              </w:rPr>
              <w:t>20,262</w:t>
            </w:r>
          </w:p>
        </w:tc>
        <w:tc>
          <w:tcPr>
            <w:tcW w:w="180" w:type="dxa"/>
          </w:tcPr>
          <w:p w14:paraId="5692CAC4" w14:textId="77777777" w:rsidR="000742E9" w:rsidRPr="00630A8F" w:rsidRDefault="000742E9" w:rsidP="000742E9">
            <w:pPr>
              <w:pStyle w:val="acctfourfigures"/>
              <w:tabs>
                <w:tab w:val="clear" w:pos="765"/>
                <w:tab w:val="decimal" w:pos="911"/>
                <w:tab w:val="decimal" w:pos="1004"/>
              </w:tabs>
              <w:spacing w:line="240" w:lineRule="auto"/>
              <w:rPr>
                <w:sz w:val="20"/>
                <w:lang w:val="en-US" w:bidi="th-TH"/>
              </w:rPr>
            </w:pPr>
          </w:p>
        </w:tc>
        <w:tc>
          <w:tcPr>
            <w:tcW w:w="1170" w:type="dxa"/>
          </w:tcPr>
          <w:p w14:paraId="5879A33F" w14:textId="4F63DC65" w:rsidR="000742E9" w:rsidRPr="00630A8F" w:rsidRDefault="000742E9" w:rsidP="000742E9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20"/>
                <w:lang w:val="en-US" w:bidi="th-TH"/>
              </w:rPr>
            </w:pPr>
            <w:r w:rsidRPr="000742E9">
              <w:rPr>
                <w:sz w:val="20"/>
                <w:szCs w:val="18"/>
              </w:rPr>
              <w:t xml:space="preserve"> 18,4</w:t>
            </w:r>
            <w:r w:rsidR="00711681">
              <w:rPr>
                <w:sz w:val="20"/>
                <w:szCs w:val="18"/>
              </w:rPr>
              <w:t>84</w:t>
            </w:r>
            <w:r w:rsidRPr="000742E9">
              <w:rPr>
                <w:sz w:val="20"/>
                <w:szCs w:val="18"/>
              </w:rPr>
              <w:t xml:space="preserve"> </w:t>
            </w:r>
          </w:p>
        </w:tc>
        <w:tc>
          <w:tcPr>
            <w:tcW w:w="183" w:type="dxa"/>
          </w:tcPr>
          <w:p w14:paraId="4D78888B" w14:textId="77777777" w:rsidR="000742E9" w:rsidRPr="00630A8F" w:rsidRDefault="000742E9" w:rsidP="000742E9">
            <w:pPr>
              <w:pStyle w:val="acctfourfigures"/>
              <w:tabs>
                <w:tab w:val="clear" w:pos="765"/>
                <w:tab w:val="decimal" w:pos="911"/>
                <w:tab w:val="decimal" w:pos="1004"/>
              </w:tabs>
              <w:spacing w:line="240" w:lineRule="auto"/>
              <w:rPr>
                <w:sz w:val="20"/>
                <w:lang w:val="en-US" w:bidi="th-TH"/>
              </w:rPr>
            </w:pPr>
          </w:p>
        </w:tc>
        <w:tc>
          <w:tcPr>
            <w:tcW w:w="1171" w:type="dxa"/>
          </w:tcPr>
          <w:p w14:paraId="241B227A" w14:textId="300CC325" w:rsidR="000742E9" w:rsidRPr="00630A8F" w:rsidRDefault="000742E9" w:rsidP="000742E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sz w:val="20"/>
                <w:lang w:val="en-US"/>
              </w:rPr>
            </w:pPr>
            <w:r>
              <w:rPr>
                <w:sz w:val="20"/>
                <w:lang w:val="en-US" w:bidi="th-TH"/>
              </w:rPr>
              <w:t>20,262</w:t>
            </w:r>
          </w:p>
        </w:tc>
      </w:tr>
      <w:tr w:rsidR="00EB7A8C" w:rsidRPr="00630A8F" w14:paraId="6D81691A" w14:textId="77777777" w:rsidTr="00237F18">
        <w:trPr>
          <w:cantSplit/>
          <w:trHeight w:val="80"/>
        </w:trPr>
        <w:tc>
          <w:tcPr>
            <w:tcW w:w="4230" w:type="dxa"/>
          </w:tcPr>
          <w:p w14:paraId="4F4F96AF" w14:textId="77777777" w:rsidR="00EB7A8C" w:rsidRPr="00630A8F" w:rsidRDefault="00EB7A8C" w:rsidP="00EB7A8C">
            <w:pPr>
              <w:spacing w:line="240" w:lineRule="atLeast"/>
              <w:ind w:left="90" w:firstLine="10"/>
              <w:rPr>
                <w:b/>
                <w:bCs/>
                <w:i/>
                <w:iCs/>
                <w:sz w:val="20"/>
                <w:lang w:val="en-US"/>
              </w:rPr>
            </w:pPr>
          </w:p>
        </w:tc>
        <w:tc>
          <w:tcPr>
            <w:tcW w:w="1170" w:type="dxa"/>
          </w:tcPr>
          <w:p w14:paraId="3B549C21" w14:textId="77777777" w:rsidR="00EB7A8C" w:rsidRPr="00630A8F" w:rsidRDefault="00EB7A8C" w:rsidP="00EB7A8C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7F66EB0" w14:textId="77777777" w:rsidR="00EB7A8C" w:rsidRPr="00630A8F" w:rsidRDefault="00EB7A8C" w:rsidP="00EB7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sz w:val="20"/>
              </w:rPr>
            </w:pPr>
          </w:p>
        </w:tc>
        <w:tc>
          <w:tcPr>
            <w:tcW w:w="1080" w:type="dxa"/>
          </w:tcPr>
          <w:p w14:paraId="04012178" w14:textId="77777777" w:rsidR="00EB7A8C" w:rsidRPr="00C90390" w:rsidRDefault="00EB7A8C" w:rsidP="00EB7A8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A6DAFAB" w14:textId="77777777" w:rsidR="00EB7A8C" w:rsidRPr="00630A8F" w:rsidRDefault="00EB7A8C" w:rsidP="00EB7A8C">
            <w:pPr>
              <w:pStyle w:val="acctfourfigures"/>
              <w:tabs>
                <w:tab w:val="clear" w:pos="765"/>
                <w:tab w:val="decimal" w:pos="911"/>
                <w:tab w:val="decimal" w:pos="1004"/>
              </w:tabs>
              <w:spacing w:line="240" w:lineRule="auto"/>
              <w:rPr>
                <w:sz w:val="20"/>
                <w:lang w:val="en-US" w:bidi="th-TH"/>
              </w:rPr>
            </w:pPr>
          </w:p>
        </w:tc>
        <w:tc>
          <w:tcPr>
            <w:tcW w:w="1170" w:type="dxa"/>
          </w:tcPr>
          <w:p w14:paraId="1CF8FA01" w14:textId="77777777" w:rsidR="00EB7A8C" w:rsidRPr="00630A8F" w:rsidRDefault="00EB7A8C" w:rsidP="00EB7A8C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169BCBC3" w14:textId="77777777" w:rsidR="00EB7A8C" w:rsidRPr="00630A8F" w:rsidRDefault="00EB7A8C" w:rsidP="00EB7A8C">
            <w:pPr>
              <w:pStyle w:val="acctfourfigures"/>
              <w:tabs>
                <w:tab w:val="clear" w:pos="765"/>
                <w:tab w:val="decimal" w:pos="911"/>
                <w:tab w:val="decimal" w:pos="1004"/>
              </w:tabs>
              <w:spacing w:line="240" w:lineRule="auto"/>
              <w:rPr>
                <w:sz w:val="20"/>
                <w:lang w:val="en-US" w:bidi="th-TH"/>
              </w:rPr>
            </w:pPr>
          </w:p>
        </w:tc>
        <w:tc>
          <w:tcPr>
            <w:tcW w:w="1171" w:type="dxa"/>
          </w:tcPr>
          <w:p w14:paraId="71E4B1AF" w14:textId="77777777" w:rsidR="00EB7A8C" w:rsidRPr="00630A8F" w:rsidRDefault="00EB7A8C" w:rsidP="00EB7A8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sz w:val="20"/>
                <w:lang w:val="en-US"/>
              </w:rPr>
            </w:pPr>
          </w:p>
        </w:tc>
      </w:tr>
      <w:tr w:rsidR="00EB7A8C" w:rsidRPr="00630A8F" w14:paraId="289C924E" w14:textId="77777777" w:rsidTr="00237F18">
        <w:trPr>
          <w:cantSplit/>
          <w:trHeight w:val="80"/>
        </w:trPr>
        <w:tc>
          <w:tcPr>
            <w:tcW w:w="4230" w:type="dxa"/>
          </w:tcPr>
          <w:p w14:paraId="18AA0541" w14:textId="77777777" w:rsidR="00EB7A8C" w:rsidRPr="00630A8F" w:rsidRDefault="00EB7A8C" w:rsidP="00EB7A8C">
            <w:pPr>
              <w:spacing w:line="240" w:lineRule="atLeast"/>
              <w:rPr>
                <w:b/>
                <w:bCs/>
                <w:i/>
                <w:iCs/>
                <w:sz w:val="20"/>
                <w:lang w:val="en-US"/>
              </w:rPr>
            </w:pPr>
            <w:r w:rsidRPr="00630A8F">
              <w:rPr>
                <w:b/>
                <w:bCs/>
                <w:i/>
                <w:iCs/>
                <w:sz w:val="20"/>
                <w:lang w:val="en-US"/>
              </w:rPr>
              <w:t>Other related parties</w:t>
            </w:r>
          </w:p>
        </w:tc>
        <w:tc>
          <w:tcPr>
            <w:tcW w:w="1170" w:type="dxa"/>
          </w:tcPr>
          <w:p w14:paraId="4D985D5D" w14:textId="77777777" w:rsidR="00EB7A8C" w:rsidRPr="00630A8F" w:rsidRDefault="00EB7A8C" w:rsidP="00EB7A8C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9428EF3" w14:textId="77777777" w:rsidR="00EB7A8C" w:rsidRPr="00630A8F" w:rsidRDefault="00EB7A8C" w:rsidP="00EB7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sz w:val="20"/>
              </w:rPr>
            </w:pPr>
          </w:p>
        </w:tc>
        <w:tc>
          <w:tcPr>
            <w:tcW w:w="1080" w:type="dxa"/>
          </w:tcPr>
          <w:p w14:paraId="3972FC22" w14:textId="77777777" w:rsidR="00EB7A8C" w:rsidRPr="00C90390" w:rsidRDefault="00EB7A8C" w:rsidP="00EB7A8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B3F87DC" w14:textId="77777777" w:rsidR="00EB7A8C" w:rsidRPr="00630A8F" w:rsidRDefault="00EB7A8C" w:rsidP="00EB7A8C">
            <w:pPr>
              <w:pStyle w:val="acctfourfigures"/>
              <w:tabs>
                <w:tab w:val="clear" w:pos="765"/>
                <w:tab w:val="decimal" w:pos="911"/>
                <w:tab w:val="decimal" w:pos="1004"/>
              </w:tabs>
              <w:spacing w:line="240" w:lineRule="auto"/>
              <w:rPr>
                <w:sz w:val="20"/>
                <w:lang w:val="en-US" w:bidi="th-TH"/>
              </w:rPr>
            </w:pPr>
          </w:p>
        </w:tc>
        <w:tc>
          <w:tcPr>
            <w:tcW w:w="1170" w:type="dxa"/>
          </w:tcPr>
          <w:p w14:paraId="1F4BBECB" w14:textId="77777777" w:rsidR="00EB7A8C" w:rsidRPr="00630A8F" w:rsidRDefault="00EB7A8C" w:rsidP="00EB7A8C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37E32A3E" w14:textId="77777777" w:rsidR="00EB7A8C" w:rsidRPr="00630A8F" w:rsidRDefault="00EB7A8C" w:rsidP="00EB7A8C">
            <w:pPr>
              <w:pStyle w:val="acctfourfigures"/>
              <w:tabs>
                <w:tab w:val="clear" w:pos="765"/>
                <w:tab w:val="decimal" w:pos="911"/>
                <w:tab w:val="decimal" w:pos="1004"/>
              </w:tabs>
              <w:spacing w:line="240" w:lineRule="auto"/>
              <w:rPr>
                <w:sz w:val="20"/>
                <w:lang w:val="en-US" w:bidi="th-TH"/>
              </w:rPr>
            </w:pPr>
          </w:p>
        </w:tc>
        <w:tc>
          <w:tcPr>
            <w:tcW w:w="1171" w:type="dxa"/>
          </w:tcPr>
          <w:p w14:paraId="20D864B7" w14:textId="77777777" w:rsidR="00EB7A8C" w:rsidRPr="00630A8F" w:rsidRDefault="00EB7A8C" w:rsidP="00EB7A8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sz w:val="20"/>
                <w:lang w:val="en-US"/>
              </w:rPr>
            </w:pPr>
          </w:p>
        </w:tc>
      </w:tr>
      <w:tr w:rsidR="00EB7A8C" w:rsidRPr="00630A8F" w14:paraId="6AC42AD3" w14:textId="77777777" w:rsidTr="00237F18">
        <w:trPr>
          <w:cantSplit/>
          <w:trHeight w:val="60"/>
        </w:trPr>
        <w:tc>
          <w:tcPr>
            <w:tcW w:w="4230" w:type="dxa"/>
          </w:tcPr>
          <w:p w14:paraId="19A57B4D" w14:textId="77777777" w:rsidR="00EB7A8C" w:rsidRPr="00630A8F" w:rsidRDefault="00EB7A8C" w:rsidP="00EB7A8C">
            <w:pPr>
              <w:spacing w:line="240" w:lineRule="atLeast"/>
              <w:rPr>
                <w:sz w:val="20"/>
                <w:lang w:val="en-US"/>
              </w:rPr>
            </w:pPr>
            <w:r w:rsidRPr="00630A8F">
              <w:rPr>
                <w:sz w:val="20"/>
                <w:lang w:val="en-US"/>
              </w:rPr>
              <w:t>Other current liabilities</w:t>
            </w:r>
          </w:p>
        </w:tc>
        <w:tc>
          <w:tcPr>
            <w:tcW w:w="1170" w:type="dxa"/>
          </w:tcPr>
          <w:p w14:paraId="7C77FEF4" w14:textId="635FCF3E" w:rsidR="00EB7A8C" w:rsidRPr="00E64135" w:rsidRDefault="000F379E" w:rsidP="00EB7A8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sz w:val="20"/>
                <w:lang w:val="en-US" w:bidi="th-TH"/>
              </w:rPr>
            </w:pPr>
            <w:r w:rsidRPr="000F379E">
              <w:rPr>
                <w:sz w:val="20"/>
                <w:cs/>
                <w:lang w:val="en-US" w:bidi="th-TH"/>
              </w:rPr>
              <w:t>216</w:t>
            </w:r>
          </w:p>
        </w:tc>
        <w:tc>
          <w:tcPr>
            <w:tcW w:w="180" w:type="dxa"/>
          </w:tcPr>
          <w:p w14:paraId="227CC982" w14:textId="77777777" w:rsidR="00EB7A8C" w:rsidRPr="00630A8F" w:rsidRDefault="00EB7A8C" w:rsidP="00EB7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sz w:val="20"/>
              </w:rPr>
            </w:pPr>
          </w:p>
        </w:tc>
        <w:tc>
          <w:tcPr>
            <w:tcW w:w="1080" w:type="dxa"/>
          </w:tcPr>
          <w:p w14:paraId="284B453D" w14:textId="50144455" w:rsidR="00EB7A8C" w:rsidRPr="00C90390" w:rsidRDefault="00EB7A8C" w:rsidP="00EB7A8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sz w:val="20"/>
                <w:cs/>
                <w:lang w:bidi="th-TH"/>
              </w:rPr>
            </w:pPr>
            <w:r>
              <w:rPr>
                <w:sz w:val="20"/>
                <w:lang w:val="en-US" w:bidi="th-TH"/>
              </w:rPr>
              <w:t>194</w:t>
            </w:r>
          </w:p>
        </w:tc>
        <w:tc>
          <w:tcPr>
            <w:tcW w:w="180" w:type="dxa"/>
          </w:tcPr>
          <w:p w14:paraId="6AABF3CC" w14:textId="77777777" w:rsidR="00EB7A8C" w:rsidRPr="00630A8F" w:rsidRDefault="00EB7A8C" w:rsidP="00EB7A8C">
            <w:pPr>
              <w:pStyle w:val="acctfourfigures"/>
              <w:tabs>
                <w:tab w:val="clear" w:pos="765"/>
                <w:tab w:val="decimal" w:pos="911"/>
                <w:tab w:val="decimal" w:pos="1004"/>
              </w:tabs>
              <w:spacing w:line="240" w:lineRule="auto"/>
              <w:rPr>
                <w:sz w:val="20"/>
                <w:lang w:val="en-US" w:bidi="th-TH"/>
              </w:rPr>
            </w:pPr>
          </w:p>
        </w:tc>
        <w:tc>
          <w:tcPr>
            <w:tcW w:w="1170" w:type="dxa"/>
          </w:tcPr>
          <w:p w14:paraId="61B4D39E" w14:textId="5F8B4BE9" w:rsidR="00EB7A8C" w:rsidRPr="00630A8F" w:rsidRDefault="000F379E" w:rsidP="00EB7A8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sz w:val="20"/>
                <w:lang w:val="en-US" w:bidi="th-TH"/>
              </w:rPr>
            </w:pPr>
            <w:r w:rsidRPr="000F379E">
              <w:rPr>
                <w:sz w:val="20"/>
                <w:cs/>
                <w:lang w:val="en-US" w:bidi="th-TH"/>
              </w:rPr>
              <w:t>216</w:t>
            </w:r>
          </w:p>
        </w:tc>
        <w:tc>
          <w:tcPr>
            <w:tcW w:w="183" w:type="dxa"/>
          </w:tcPr>
          <w:p w14:paraId="71272D8F" w14:textId="77777777" w:rsidR="00EB7A8C" w:rsidRPr="00630A8F" w:rsidRDefault="00EB7A8C" w:rsidP="00EB7A8C">
            <w:pPr>
              <w:pStyle w:val="acctfourfigures"/>
              <w:tabs>
                <w:tab w:val="clear" w:pos="765"/>
                <w:tab w:val="decimal" w:pos="911"/>
                <w:tab w:val="decimal" w:pos="1004"/>
              </w:tabs>
              <w:spacing w:line="240" w:lineRule="auto"/>
              <w:rPr>
                <w:sz w:val="20"/>
                <w:lang w:val="en-US" w:bidi="th-TH"/>
              </w:rPr>
            </w:pPr>
          </w:p>
        </w:tc>
        <w:tc>
          <w:tcPr>
            <w:tcW w:w="1171" w:type="dxa"/>
          </w:tcPr>
          <w:p w14:paraId="070BCD00" w14:textId="74A73259" w:rsidR="00EB7A8C" w:rsidRPr="00630A8F" w:rsidRDefault="00EB7A8C" w:rsidP="00EB7A8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sz w:val="20"/>
                <w:lang w:val="en-US"/>
              </w:rPr>
            </w:pPr>
            <w:r>
              <w:rPr>
                <w:sz w:val="20"/>
                <w:lang w:val="en-US" w:bidi="th-TH"/>
              </w:rPr>
              <w:t>194</w:t>
            </w:r>
          </w:p>
        </w:tc>
      </w:tr>
    </w:tbl>
    <w:p w14:paraId="1B03FE09" w14:textId="0335719F" w:rsidR="00EB2C6E" w:rsidRPr="00A82F24" w:rsidRDefault="00EB2C6E" w:rsidP="008C63F6">
      <w:pPr>
        <w:spacing w:line="220" w:lineRule="exact"/>
        <w:ind w:left="540"/>
        <w:rPr>
          <w:color w:val="0000FF"/>
          <w:sz w:val="20"/>
          <w:lang w:val="en-US" w:bidi="th-TH"/>
        </w:rPr>
      </w:pPr>
    </w:p>
    <w:p w14:paraId="6E88427B" w14:textId="6D6CB9BB" w:rsidR="00550594" w:rsidRPr="00A82F24" w:rsidRDefault="00550594" w:rsidP="00550594">
      <w:pPr>
        <w:spacing w:line="240" w:lineRule="atLeast"/>
        <w:ind w:left="540"/>
        <w:rPr>
          <w:b/>
          <w:bCs/>
          <w:i/>
          <w:iCs/>
          <w:sz w:val="20"/>
          <w:lang w:val="en-US"/>
        </w:rPr>
      </w:pPr>
      <w:r w:rsidRPr="00A82F24">
        <w:rPr>
          <w:b/>
          <w:bCs/>
          <w:i/>
          <w:iCs/>
          <w:sz w:val="20"/>
          <w:lang w:val="en-US"/>
        </w:rPr>
        <w:t>Significant agreements with related parties</w:t>
      </w:r>
    </w:p>
    <w:p w14:paraId="38673A77" w14:textId="77777777" w:rsidR="00550594" w:rsidRPr="00A82F24" w:rsidRDefault="00550594" w:rsidP="00B67E99">
      <w:pPr>
        <w:spacing w:line="240" w:lineRule="atLeast"/>
        <w:rPr>
          <w:sz w:val="20"/>
          <w:lang w:val="en-US" w:bidi="th-TH"/>
        </w:rPr>
      </w:pPr>
    </w:p>
    <w:p w14:paraId="68EC31EA" w14:textId="49220898" w:rsidR="008A1781" w:rsidRPr="00A040DF" w:rsidRDefault="008A1781" w:rsidP="008A1781">
      <w:pPr>
        <w:spacing w:line="240" w:lineRule="atLeast"/>
        <w:ind w:left="540"/>
        <w:jc w:val="both"/>
        <w:rPr>
          <w:sz w:val="20"/>
          <w:cs/>
          <w:lang w:val="en-US" w:bidi="th-TH"/>
        </w:rPr>
      </w:pPr>
      <w:r w:rsidRPr="00A040DF">
        <w:rPr>
          <w:sz w:val="20"/>
          <w:lang w:val="en-US"/>
        </w:rPr>
        <w:t xml:space="preserve">As </w:t>
      </w:r>
      <w:proofErr w:type="gramStart"/>
      <w:r w:rsidRPr="00A040DF">
        <w:rPr>
          <w:sz w:val="20"/>
          <w:lang w:val="en-US"/>
        </w:rPr>
        <w:t>at</w:t>
      </w:r>
      <w:proofErr w:type="gramEnd"/>
      <w:r w:rsidRPr="00A040DF">
        <w:rPr>
          <w:sz w:val="20"/>
          <w:lang w:val="en-US"/>
        </w:rPr>
        <w:t xml:space="preserve"> </w:t>
      </w:r>
      <w:r w:rsidR="00EB7A8C" w:rsidRPr="00A040DF">
        <w:rPr>
          <w:sz w:val="20"/>
          <w:lang w:val="en-US"/>
        </w:rPr>
        <w:t>30 June</w:t>
      </w:r>
      <w:r w:rsidRPr="00A040DF">
        <w:rPr>
          <w:sz w:val="20"/>
          <w:lang w:val="en-US"/>
        </w:rPr>
        <w:t xml:space="preserve"> 202</w:t>
      </w:r>
      <w:r w:rsidRPr="00A040DF">
        <w:rPr>
          <w:sz w:val="20"/>
          <w:lang w:val="en-US" w:bidi="th-TH"/>
        </w:rPr>
        <w:t>5</w:t>
      </w:r>
      <w:r w:rsidRPr="00A040DF">
        <w:rPr>
          <w:sz w:val="20"/>
          <w:lang w:val="en-US"/>
        </w:rPr>
        <w:t>, interest rates on short</w:t>
      </w:r>
      <w:r w:rsidRPr="00A040DF">
        <w:rPr>
          <w:sz w:val="20"/>
          <w:cs/>
          <w:lang w:val="en-US" w:bidi="th-TH"/>
        </w:rPr>
        <w:t>-</w:t>
      </w:r>
      <w:r w:rsidRPr="00A040DF">
        <w:rPr>
          <w:sz w:val="20"/>
          <w:lang w:val="en-US"/>
        </w:rPr>
        <w:t xml:space="preserve">term loans to key management </w:t>
      </w:r>
      <w:proofErr w:type="gramStart"/>
      <w:r w:rsidRPr="00A040DF">
        <w:rPr>
          <w:sz w:val="20"/>
          <w:lang w:val="en-US"/>
        </w:rPr>
        <w:t>personal</w:t>
      </w:r>
      <w:proofErr w:type="gramEnd"/>
      <w:r w:rsidRPr="00A040DF">
        <w:rPr>
          <w:sz w:val="20"/>
          <w:lang w:val="en-US"/>
        </w:rPr>
        <w:t xml:space="preserve"> were</w:t>
      </w:r>
      <w:r w:rsidRPr="00A040DF">
        <w:rPr>
          <w:sz w:val="20"/>
          <w:cs/>
          <w:lang w:val="en-US" w:bidi="th-TH"/>
        </w:rPr>
        <w:t xml:space="preserve"> </w:t>
      </w:r>
      <w:r w:rsidR="0006511D" w:rsidRPr="0006511D">
        <w:rPr>
          <w:rFonts w:hint="cs"/>
          <w:sz w:val="20"/>
          <w:cs/>
          <w:lang w:val="en-US" w:bidi="th-TH"/>
        </w:rPr>
        <w:t>8</w:t>
      </w:r>
      <w:r w:rsidRPr="00A040DF">
        <w:rPr>
          <w:sz w:val="20"/>
          <w:lang w:val="en-US" w:bidi="th-TH"/>
        </w:rPr>
        <w:t xml:space="preserve">% </w:t>
      </w:r>
      <w:r w:rsidRPr="00A040DF">
        <w:rPr>
          <w:sz w:val="20"/>
          <w:lang w:val="en-US"/>
        </w:rPr>
        <w:t xml:space="preserve">per annum </w:t>
      </w:r>
      <w:r w:rsidRPr="00A040DF">
        <w:rPr>
          <w:sz w:val="20"/>
          <w:lang w:val="en-US"/>
        </w:rPr>
        <w:br/>
      </w:r>
      <w:r w:rsidRPr="00A040DF">
        <w:rPr>
          <w:i/>
          <w:iCs/>
          <w:sz w:val="20"/>
          <w:cs/>
          <w:lang w:val="en-US" w:bidi="th-TH"/>
        </w:rPr>
        <w:t>(</w:t>
      </w:r>
      <w:r w:rsidRPr="00A040DF">
        <w:rPr>
          <w:i/>
          <w:iCs/>
          <w:sz w:val="20"/>
          <w:lang w:val="en-US"/>
        </w:rPr>
        <w:t>31 December 2024</w:t>
      </w:r>
      <w:r w:rsidRPr="00A040DF">
        <w:rPr>
          <w:i/>
          <w:iCs/>
          <w:sz w:val="20"/>
          <w:cs/>
          <w:lang w:val="en-US" w:bidi="th-TH"/>
        </w:rPr>
        <w:t>:</w:t>
      </w:r>
      <w:r w:rsidRPr="00A040DF">
        <w:rPr>
          <w:i/>
          <w:iCs/>
          <w:sz w:val="20"/>
          <w:lang w:val="en-US" w:bidi="th-TH"/>
        </w:rPr>
        <w:t xml:space="preserve"> </w:t>
      </w:r>
      <w:r w:rsidR="00850AA7" w:rsidRPr="00A040DF">
        <w:rPr>
          <w:i/>
          <w:iCs/>
          <w:sz w:val="20"/>
          <w:lang w:val="en-US" w:bidi="th-TH"/>
        </w:rPr>
        <w:t xml:space="preserve">there are no </w:t>
      </w:r>
      <w:r w:rsidR="00850AA7" w:rsidRPr="00A040DF">
        <w:rPr>
          <w:i/>
          <w:iCs/>
          <w:sz w:val="20"/>
          <w:lang w:val="en-US"/>
        </w:rPr>
        <w:t xml:space="preserve">outstanding short-term </w:t>
      </w:r>
      <w:proofErr w:type="gramStart"/>
      <w:r w:rsidR="00850AA7" w:rsidRPr="00A040DF">
        <w:rPr>
          <w:i/>
          <w:iCs/>
          <w:sz w:val="20"/>
          <w:lang w:val="en-US"/>
        </w:rPr>
        <w:t>loan</w:t>
      </w:r>
      <w:proofErr w:type="gramEnd"/>
      <w:r w:rsidR="00850AA7" w:rsidRPr="00A040DF">
        <w:rPr>
          <w:i/>
          <w:iCs/>
          <w:sz w:val="20"/>
          <w:lang w:val="en-US"/>
        </w:rPr>
        <w:t xml:space="preserve"> to key management </w:t>
      </w:r>
      <w:proofErr w:type="gramStart"/>
      <w:r w:rsidR="00850AA7" w:rsidRPr="00A040DF">
        <w:rPr>
          <w:i/>
          <w:iCs/>
          <w:sz w:val="20"/>
          <w:lang w:val="en-US"/>
        </w:rPr>
        <w:t>personal</w:t>
      </w:r>
      <w:proofErr w:type="gramEnd"/>
      <w:r w:rsidR="00850AA7" w:rsidRPr="00A040DF">
        <w:rPr>
          <w:i/>
          <w:iCs/>
          <w:sz w:val="20"/>
          <w:cs/>
          <w:lang w:val="en-US" w:bidi="th-TH"/>
        </w:rPr>
        <w:t>)</w:t>
      </w:r>
      <w:r w:rsidR="00B848AB">
        <w:rPr>
          <w:sz w:val="20"/>
          <w:lang w:val="en-US" w:bidi="th-TH"/>
        </w:rPr>
        <w:t>.</w:t>
      </w:r>
    </w:p>
    <w:p w14:paraId="2F819731" w14:textId="77777777" w:rsidR="008A1781" w:rsidRPr="00850AA7" w:rsidRDefault="008A1781" w:rsidP="00550594">
      <w:pPr>
        <w:spacing w:line="240" w:lineRule="atLeast"/>
        <w:ind w:left="540"/>
        <w:jc w:val="both"/>
        <w:rPr>
          <w:sz w:val="20"/>
          <w:lang w:val="en-US" w:bidi="th-TH"/>
        </w:rPr>
      </w:pPr>
    </w:p>
    <w:p w14:paraId="6B3AA8B7" w14:textId="0DA01BD5" w:rsidR="00550594" w:rsidRDefault="00550594" w:rsidP="00550594">
      <w:pPr>
        <w:spacing w:line="240" w:lineRule="atLeast"/>
        <w:ind w:left="540"/>
        <w:jc w:val="both"/>
        <w:rPr>
          <w:sz w:val="20"/>
          <w:lang w:val="en-US" w:bidi="th-TH"/>
        </w:rPr>
      </w:pPr>
      <w:r w:rsidRPr="00A82F24">
        <w:rPr>
          <w:sz w:val="20"/>
          <w:lang w:val="en-US" w:bidi="th-TH"/>
        </w:rPr>
        <w:t xml:space="preserve">As </w:t>
      </w:r>
      <w:proofErr w:type="gramStart"/>
      <w:r w:rsidRPr="00A82F24">
        <w:rPr>
          <w:sz w:val="20"/>
          <w:lang w:val="en-US" w:bidi="th-TH"/>
        </w:rPr>
        <w:t>at</w:t>
      </w:r>
      <w:proofErr w:type="gramEnd"/>
      <w:r w:rsidRPr="00A82F24">
        <w:rPr>
          <w:sz w:val="20"/>
          <w:lang w:val="en-US" w:bidi="th-TH"/>
        </w:rPr>
        <w:t xml:space="preserve"> </w:t>
      </w:r>
      <w:r w:rsidR="00EB7A8C">
        <w:rPr>
          <w:sz w:val="20"/>
          <w:lang w:val="en-US"/>
        </w:rPr>
        <w:t>30 June</w:t>
      </w:r>
      <w:r w:rsidR="00EB7A8C" w:rsidRPr="00A82F24">
        <w:rPr>
          <w:sz w:val="20"/>
          <w:lang w:val="en-US"/>
        </w:rPr>
        <w:t xml:space="preserve"> </w:t>
      </w:r>
      <w:r w:rsidRPr="00A82F24">
        <w:rPr>
          <w:sz w:val="20"/>
          <w:lang w:val="en-US" w:bidi="th-TH"/>
        </w:rPr>
        <w:t>202</w:t>
      </w:r>
      <w:r w:rsidR="004C126B">
        <w:rPr>
          <w:sz w:val="20"/>
          <w:lang w:val="en-US" w:bidi="th-TH"/>
        </w:rPr>
        <w:t>5</w:t>
      </w:r>
      <w:r w:rsidRPr="00A82F24">
        <w:rPr>
          <w:sz w:val="20"/>
          <w:lang w:val="en-US" w:bidi="th-TH"/>
        </w:rPr>
        <w:t>, long-term loan</w:t>
      </w:r>
      <w:r w:rsidR="00F3286B">
        <w:rPr>
          <w:sz w:val="20"/>
          <w:lang w:val="en-US" w:bidi="th-TH"/>
        </w:rPr>
        <w:t>s</w:t>
      </w:r>
      <w:r w:rsidRPr="00A82F24">
        <w:rPr>
          <w:sz w:val="20"/>
          <w:lang w:val="en-US" w:bidi="th-TH"/>
        </w:rPr>
        <w:t xml:space="preserve"> to </w:t>
      </w:r>
      <w:r w:rsidR="00F3286B">
        <w:rPr>
          <w:sz w:val="20"/>
          <w:lang w:val="en-US" w:bidi="th-TH"/>
        </w:rPr>
        <w:t>subsidiaries</w:t>
      </w:r>
      <w:r w:rsidRPr="00A82F24">
        <w:rPr>
          <w:sz w:val="20"/>
          <w:lang w:val="en-US" w:bidi="th-TH"/>
        </w:rPr>
        <w:t xml:space="preserve"> </w:t>
      </w:r>
      <w:proofErr w:type="gramStart"/>
      <w:r w:rsidRPr="00A82F24">
        <w:rPr>
          <w:sz w:val="20"/>
          <w:lang w:val="en-US" w:bidi="th-TH"/>
        </w:rPr>
        <w:t>was</w:t>
      </w:r>
      <w:proofErr w:type="gramEnd"/>
      <w:r w:rsidRPr="00A82F24">
        <w:rPr>
          <w:sz w:val="20"/>
          <w:lang w:val="en-US" w:bidi="th-TH"/>
        </w:rPr>
        <w:t xml:space="preserve"> </w:t>
      </w:r>
      <w:r w:rsidR="007041B8">
        <w:rPr>
          <w:sz w:val="20"/>
          <w:lang w:val="en-US" w:bidi="th-TH"/>
        </w:rPr>
        <w:t>Baht</w:t>
      </w:r>
      <w:r w:rsidR="00910DB9" w:rsidRPr="00A82F24">
        <w:rPr>
          <w:sz w:val="20"/>
          <w:lang w:val="en-US" w:bidi="th-TH"/>
        </w:rPr>
        <w:t xml:space="preserve"> </w:t>
      </w:r>
      <w:r w:rsidR="004509F3" w:rsidRPr="00711681">
        <w:rPr>
          <w:sz w:val="20"/>
          <w:lang w:val="en-US" w:bidi="th-TH"/>
        </w:rPr>
        <w:t>612.5</w:t>
      </w:r>
      <w:r w:rsidR="008D383A">
        <w:rPr>
          <w:rFonts w:cstheme="minorBidi" w:hint="cs"/>
          <w:sz w:val="20"/>
          <w:cs/>
          <w:lang w:val="en-US" w:bidi="th-TH"/>
        </w:rPr>
        <w:t xml:space="preserve"> </w:t>
      </w:r>
      <w:r w:rsidRPr="00A82F24">
        <w:rPr>
          <w:sz w:val="20"/>
          <w:lang w:val="en-US" w:bidi="th-TH"/>
        </w:rPr>
        <w:t xml:space="preserve">million </w:t>
      </w:r>
      <w:r w:rsidRPr="00A82F24">
        <w:rPr>
          <w:i/>
          <w:iCs/>
          <w:sz w:val="20"/>
          <w:lang w:val="en-US" w:bidi="th-TH"/>
        </w:rPr>
        <w:t>(31 December 202</w:t>
      </w:r>
      <w:r w:rsidR="004C126B">
        <w:rPr>
          <w:i/>
          <w:iCs/>
          <w:sz w:val="20"/>
          <w:lang w:val="en-US" w:bidi="th-TH"/>
        </w:rPr>
        <w:t>4</w:t>
      </w:r>
      <w:r w:rsidRPr="00A82F24">
        <w:rPr>
          <w:i/>
          <w:iCs/>
          <w:sz w:val="20"/>
          <w:lang w:val="en-US" w:bidi="th-TH"/>
        </w:rPr>
        <w:t xml:space="preserve">: </w:t>
      </w:r>
      <w:r w:rsidR="007041B8">
        <w:rPr>
          <w:i/>
          <w:iCs/>
          <w:sz w:val="20"/>
          <w:lang w:val="en-US" w:bidi="th-TH"/>
        </w:rPr>
        <w:t>Baht</w:t>
      </w:r>
      <w:r w:rsidR="00D360FE">
        <w:rPr>
          <w:i/>
          <w:iCs/>
          <w:sz w:val="20"/>
          <w:lang w:val="en-US" w:bidi="th-TH"/>
        </w:rPr>
        <w:t xml:space="preserve"> </w:t>
      </w:r>
      <w:r w:rsidR="004C126B" w:rsidRPr="004C126B">
        <w:rPr>
          <w:i/>
          <w:iCs/>
          <w:sz w:val="20"/>
          <w:lang w:val="en-US" w:bidi="th-TH"/>
        </w:rPr>
        <w:t>862.5</w:t>
      </w:r>
      <w:r w:rsidR="004C126B">
        <w:rPr>
          <w:sz w:val="20"/>
          <w:lang w:val="en-US" w:bidi="th-TH"/>
        </w:rPr>
        <w:t xml:space="preserve"> </w:t>
      </w:r>
      <w:r w:rsidRPr="00A82F24">
        <w:rPr>
          <w:i/>
          <w:iCs/>
          <w:sz w:val="20"/>
          <w:lang w:val="en-US" w:bidi="th-TH"/>
        </w:rPr>
        <w:t>million)</w:t>
      </w:r>
      <w:r w:rsidRPr="00A82F24">
        <w:rPr>
          <w:sz w:val="20"/>
          <w:lang w:val="en-US" w:bidi="th-TH"/>
        </w:rPr>
        <w:t xml:space="preserve"> where the principal is repayable </w:t>
      </w:r>
      <w:r w:rsidR="0007645D" w:rsidRPr="004509F3">
        <w:rPr>
          <w:sz w:val="20"/>
          <w:lang w:val="en-US" w:bidi="th-TH"/>
        </w:rPr>
        <w:t>every 3 months</w:t>
      </w:r>
      <w:r w:rsidRPr="004509F3">
        <w:rPr>
          <w:sz w:val="20"/>
          <w:lang w:val="en-US" w:bidi="th-TH"/>
        </w:rPr>
        <w:t xml:space="preserve"> and the interest is repayable monthly until</w:t>
      </w:r>
      <w:r w:rsidR="00717D2E" w:rsidRPr="004509F3">
        <w:rPr>
          <w:rFonts w:cstheme="minorBidi" w:hint="cs"/>
          <w:sz w:val="20"/>
          <w:cs/>
          <w:lang w:val="en-US" w:bidi="th-TH"/>
        </w:rPr>
        <w:t xml:space="preserve"> </w:t>
      </w:r>
      <w:r w:rsidR="00F3286B" w:rsidRPr="004509F3">
        <w:rPr>
          <w:sz w:val="20"/>
          <w:lang w:val="en-US" w:bidi="th-TH"/>
        </w:rPr>
        <w:t>June 2027</w:t>
      </w:r>
      <w:r w:rsidR="00316E31" w:rsidRPr="00E5605C">
        <w:rPr>
          <w:sz w:val="20"/>
          <w:lang w:val="en-US" w:bidi="th-TH"/>
        </w:rPr>
        <w:t xml:space="preserve"> </w:t>
      </w:r>
      <w:r w:rsidR="00717D2E">
        <w:rPr>
          <w:rFonts w:cstheme="minorBidi"/>
          <w:sz w:val="20"/>
          <w:cs/>
          <w:lang w:val="en-US" w:bidi="th-TH"/>
        </w:rPr>
        <w:br/>
      </w:r>
      <w:r w:rsidR="009A3042" w:rsidRPr="00E5605C">
        <w:rPr>
          <w:i/>
          <w:iCs/>
          <w:sz w:val="20"/>
          <w:lang w:val="en-US" w:bidi="th-TH"/>
        </w:rPr>
        <w:t>(31 December 202</w:t>
      </w:r>
      <w:r w:rsidR="004C126B" w:rsidRPr="00E5605C">
        <w:rPr>
          <w:i/>
          <w:iCs/>
          <w:sz w:val="20"/>
          <w:lang w:val="en-US" w:bidi="th-TH"/>
        </w:rPr>
        <w:t>4</w:t>
      </w:r>
      <w:r w:rsidR="009A3042" w:rsidRPr="00E5605C">
        <w:rPr>
          <w:i/>
          <w:iCs/>
          <w:sz w:val="20"/>
          <w:lang w:val="en-US" w:bidi="th-TH"/>
        </w:rPr>
        <w:t xml:space="preserve">: </w:t>
      </w:r>
      <w:r w:rsidR="00E25CDD" w:rsidRPr="00E5605C">
        <w:rPr>
          <w:i/>
          <w:iCs/>
          <w:sz w:val="20"/>
          <w:lang w:val="en-US" w:bidi="th-TH"/>
        </w:rPr>
        <w:t>June 2027</w:t>
      </w:r>
      <w:r w:rsidR="00EF7AF7" w:rsidRPr="00E5605C">
        <w:rPr>
          <w:i/>
          <w:iCs/>
          <w:sz w:val="20"/>
          <w:lang w:val="en-US" w:bidi="th-TH"/>
        </w:rPr>
        <w:t>)</w:t>
      </w:r>
      <w:r w:rsidR="00EF7AF7" w:rsidRPr="00E5605C">
        <w:rPr>
          <w:sz w:val="20"/>
          <w:lang w:val="en-US" w:bidi="th-TH"/>
        </w:rPr>
        <w:t>.</w:t>
      </w:r>
      <w:r w:rsidR="00EF7AF7" w:rsidRPr="00E5605C">
        <w:rPr>
          <w:i/>
          <w:iCs/>
          <w:sz w:val="20"/>
          <w:lang w:val="en-US" w:bidi="th-TH"/>
        </w:rPr>
        <w:t xml:space="preserve"> </w:t>
      </w:r>
      <w:r w:rsidRPr="00E5605C">
        <w:rPr>
          <w:sz w:val="20"/>
          <w:lang w:val="en-US" w:bidi="th-TH"/>
        </w:rPr>
        <w:t>The interest rate</w:t>
      </w:r>
      <w:r w:rsidR="00375A4D" w:rsidRPr="00E5605C">
        <w:rPr>
          <w:sz w:val="20"/>
          <w:lang w:val="en-US" w:bidi="th-TH"/>
        </w:rPr>
        <w:t>s are</w:t>
      </w:r>
      <w:r w:rsidRPr="00E5605C">
        <w:rPr>
          <w:sz w:val="20"/>
          <w:lang w:val="en-US" w:bidi="th-TH"/>
        </w:rPr>
        <w:t xml:space="preserve"> as specified in the contract</w:t>
      </w:r>
      <w:r w:rsidR="009A3042" w:rsidRPr="00E5605C">
        <w:rPr>
          <w:sz w:val="20"/>
          <w:lang w:val="en-US" w:bidi="th-TH"/>
        </w:rPr>
        <w:t>s</w:t>
      </w:r>
      <w:r w:rsidRPr="00E5605C">
        <w:rPr>
          <w:sz w:val="20"/>
          <w:lang w:val="en-US" w:bidi="th-TH"/>
        </w:rPr>
        <w:t>.</w:t>
      </w:r>
    </w:p>
    <w:p w14:paraId="502CD61C" w14:textId="631EDDA5" w:rsidR="00F3286B" w:rsidRDefault="00F3286B" w:rsidP="00550594">
      <w:pPr>
        <w:spacing w:line="240" w:lineRule="atLeast"/>
        <w:ind w:left="540"/>
        <w:jc w:val="both"/>
        <w:rPr>
          <w:sz w:val="20"/>
          <w:lang w:val="en-US" w:bidi="th-TH"/>
        </w:rPr>
      </w:pPr>
    </w:p>
    <w:p w14:paraId="36BF0913" w14:textId="709FE3B6" w:rsidR="00F3286B" w:rsidRPr="000F5049" w:rsidRDefault="00F3286B" w:rsidP="00F3286B">
      <w:pPr>
        <w:autoSpaceDE w:val="0"/>
        <w:autoSpaceDN w:val="0"/>
        <w:adjustRightInd w:val="0"/>
        <w:spacing w:line="240" w:lineRule="atLeast"/>
        <w:ind w:left="547"/>
        <w:jc w:val="both"/>
        <w:rPr>
          <w:color w:val="000000"/>
          <w:sz w:val="20"/>
          <w:lang w:val="en-US"/>
        </w:rPr>
      </w:pPr>
      <w:r w:rsidRPr="000F5049">
        <w:rPr>
          <w:color w:val="000000"/>
          <w:sz w:val="20"/>
          <w:lang w:val="en-US"/>
        </w:rPr>
        <w:t xml:space="preserve">As </w:t>
      </w:r>
      <w:proofErr w:type="gramStart"/>
      <w:r w:rsidRPr="000F5049">
        <w:rPr>
          <w:color w:val="000000"/>
          <w:sz w:val="20"/>
          <w:lang w:val="en-US"/>
        </w:rPr>
        <w:t>at</w:t>
      </w:r>
      <w:proofErr w:type="gramEnd"/>
      <w:r w:rsidRPr="000F5049">
        <w:rPr>
          <w:color w:val="000000"/>
          <w:sz w:val="20"/>
          <w:lang w:val="en-US"/>
        </w:rPr>
        <w:t xml:space="preserve"> </w:t>
      </w:r>
      <w:r w:rsidR="00EB7A8C">
        <w:rPr>
          <w:color w:val="000000"/>
          <w:sz w:val="20"/>
          <w:lang w:val="en-US"/>
        </w:rPr>
        <w:t>30 June</w:t>
      </w:r>
      <w:r w:rsidRPr="000F5049">
        <w:rPr>
          <w:color w:val="000000"/>
          <w:sz w:val="20"/>
          <w:lang w:val="en-US"/>
        </w:rPr>
        <w:t xml:space="preserve"> 202</w:t>
      </w:r>
      <w:r w:rsidR="004C126B">
        <w:rPr>
          <w:color w:val="000000"/>
          <w:sz w:val="20"/>
          <w:lang w:val="en-US"/>
        </w:rPr>
        <w:t>5</w:t>
      </w:r>
      <w:r w:rsidRPr="000F5049">
        <w:rPr>
          <w:color w:val="000000"/>
          <w:sz w:val="20"/>
          <w:lang w:val="en-US"/>
        </w:rPr>
        <w:t>, the Company had several service agreements with subsidiaries</w:t>
      </w:r>
      <w:r w:rsidRPr="000F5049">
        <w:rPr>
          <w:color w:val="000000"/>
          <w:sz w:val="20"/>
          <w:cs/>
          <w:lang w:val="en-US" w:bidi="th-TH"/>
        </w:rPr>
        <w:t xml:space="preserve">. </w:t>
      </w:r>
      <w:r w:rsidRPr="000F5049">
        <w:rPr>
          <w:color w:val="000000"/>
          <w:sz w:val="20"/>
          <w:lang w:val="en-US"/>
        </w:rPr>
        <w:t xml:space="preserve">The scope of services comprises of providing insurance broker, </w:t>
      </w:r>
      <w:proofErr w:type="spellStart"/>
      <w:r w:rsidRPr="000F5049">
        <w:rPr>
          <w:color w:val="000000"/>
          <w:sz w:val="20"/>
          <w:lang w:val="en-US"/>
        </w:rPr>
        <w:t>authorisation</w:t>
      </w:r>
      <w:proofErr w:type="spellEnd"/>
      <w:r w:rsidRPr="000F5049">
        <w:rPr>
          <w:color w:val="000000"/>
          <w:sz w:val="20"/>
          <w:lang w:val="en-US"/>
        </w:rPr>
        <w:t xml:space="preserve"> on hire purchase and personal loan contracts, repayment, debt collection, collateral seizure, collateral auction, accounting including information technology</w:t>
      </w:r>
      <w:r w:rsidR="00B848AB">
        <w:rPr>
          <w:color w:val="000000"/>
          <w:sz w:val="20"/>
          <w:lang w:val="en-US"/>
        </w:rPr>
        <w:t xml:space="preserve">, </w:t>
      </w:r>
      <w:r w:rsidR="00B848AB" w:rsidRPr="004509F3">
        <w:rPr>
          <w:color w:val="000000"/>
          <w:sz w:val="20"/>
          <w:lang w:val="en-US"/>
        </w:rPr>
        <w:t>managerial services,</w:t>
      </w:r>
      <w:r w:rsidRPr="004509F3">
        <w:rPr>
          <w:color w:val="000000"/>
          <w:sz w:val="20"/>
          <w:lang w:val="en-US"/>
        </w:rPr>
        <w:t xml:space="preserve"> and information service</w:t>
      </w:r>
      <w:r w:rsidRPr="004509F3">
        <w:rPr>
          <w:color w:val="000000"/>
          <w:sz w:val="20"/>
          <w:cs/>
          <w:lang w:val="en-US" w:bidi="th-TH"/>
        </w:rPr>
        <w:t xml:space="preserve">. </w:t>
      </w:r>
      <w:r w:rsidRPr="004509F3">
        <w:rPr>
          <w:color w:val="000000"/>
          <w:sz w:val="20"/>
          <w:lang w:val="en-US"/>
        </w:rPr>
        <w:t>The agreement is effective until termination</w:t>
      </w:r>
      <w:r w:rsidRPr="004509F3">
        <w:rPr>
          <w:color w:val="000000"/>
          <w:sz w:val="20"/>
          <w:cs/>
          <w:lang w:val="en-US" w:bidi="th-TH"/>
        </w:rPr>
        <w:t xml:space="preserve">. </w:t>
      </w:r>
      <w:r w:rsidRPr="004509F3">
        <w:rPr>
          <w:color w:val="000000"/>
          <w:sz w:val="20"/>
          <w:lang w:val="en-US"/>
        </w:rPr>
        <w:t>The Company receives the service</w:t>
      </w:r>
      <w:r w:rsidRPr="000F5049">
        <w:rPr>
          <w:color w:val="000000"/>
          <w:sz w:val="20"/>
          <w:lang w:val="en-US"/>
        </w:rPr>
        <w:t xml:space="preserve"> fee as specified in the agreements</w:t>
      </w:r>
      <w:r w:rsidRPr="000F5049">
        <w:rPr>
          <w:color w:val="000000"/>
          <w:sz w:val="20"/>
          <w:cs/>
          <w:lang w:val="en-US" w:bidi="th-TH"/>
        </w:rPr>
        <w:t>.</w:t>
      </w:r>
    </w:p>
    <w:p w14:paraId="59CBED8D" w14:textId="77777777" w:rsidR="00F3286B" w:rsidRPr="00F3286B" w:rsidRDefault="00F3286B" w:rsidP="00F3286B">
      <w:pPr>
        <w:autoSpaceDE w:val="0"/>
        <w:autoSpaceDN w:val="0"/>
        <w:adjustRightInd w:val="0"/>
        <w:spacing w:line="220" w:lineRule="exact"/>
        <w:ind w:left="547"/>
        <w:jc w:val="both"/>
        <w:rPr>
          <w:color w:val="000000"/>
          <w:sz w:val="20"/>
          <w:highlight w:val="yellow"/>
          <w:lang w:val="en-US" w:bidi="th-TH"/>
        </w:rPr>
      </w:pPr>
    </w:p>
    <w:p w14:paraId="7F651748" w14:textId="6BDA7A56" w:rsidR="00F3286B" w:rsidRPr="00473E01" w:rsidRDefault="00F3286B" w:rsidP="00F3286B">
      <w:pPr>
        <w:spacing w:line="240" w:lineRule="atLeast"/>
        <w:ind w:left="540"/>
        <w:jc w:val="both"/>
        <w:rPr>
          <w:sz w:val="20"/>
          <w:lang w:val="en-US"/>
        </w:rPr>
      </w:pPr>
      <w:r w:rsidRPr="00473E01">
        <w:rPr>
          <w:sz w:val="20"/>
          <w:lang w:val="en-US"/>
        </w:rPr>
        <w:t xml:space="preserve">As </w:t>
      </w:r>
      <w:proofErr w:type="gramStart"/>
      <w:r w:rsidRPr="00473E01">
        <w:rPr>
          <w:sz w:val="20"/>
          <w:lang w:val="en-US"/>
        </w:rPr>
        <w:t>at</w:t>
      </w:r>
      <w:proofErr w:type="gramEnd"/>
      <w:r w:rsidRPr="00473E01">
        <w:rPr>
          <w:sz w:val="20"/>
          <w:lang w:val="en-US"/>
        </w:rPr>
        <w:t xml:space="preserve"> </w:t>
      </w:r>
      <w:r w:rsidR="00EB7A8C">
        <w:rPr>
          <w:color w:val="000000"/>
          <w:sz w:val="20"/>
          <w:lang w:val="en-US"/>
        </w:rPr>
        <w:t>30 June</w:t>
      </w:r>
      <w:r w:rsidR="004C126B" w:rsidRPr="000F5049">
        <w:rPr>
          <w:color w:val="000000"/>
          <w:sz w:val="20"/>
          <w:lang w:val="en-US"/>
        </w:rPr>
        <w:t xml:space="preserve"> 202</w:t>
      </w:r>
      <w:r w:rsidR="004C126B">
        <w:rPr>
          <w:color w:val="000000"/>
          <w:sz w:val="20"/>
          <w:lang w:val="en-US"/>
        </w:rPr>
        <w:t>5</w:t>
      </w:r>
      <w:r w:rsidRPr="00473E01">
        <w:rPr>
          <w:sz w:val="20"/>
          <w:lang w:val="en-US"/>
        </w:rPr>
        <w:t xml:space="preserve">, the Company had several office space rental agreements with subsidiaries for periods </w:t>
      </w:r>
      <w:r w:rsidRPr="00473E01">
        <w:rPr>
          <w:sz w:val="20"/>
          <w:lang w:val="en-US"/>
        </w:rPr>
        <w:br/>
      </w:r>
      <w:r w:rsidRPr="004509F3">
        <w:rPr>
          <w:sz w:val="20"/>
          <w:lang w:val="en-US"/>
        </w:rPr>
        <w:t xml:space="preserve">of 3 years commencing from </w:t>
      </w:r>
      <w:r w:rsidR="00BE51E6" w:rsidRPr="004509F3">
        <w:rPr>
          <w:sz w:val="20"/>
          <w:lang w:val="en-US"/>
        </w:rPr>
        <w:t>1</w:t>
      </w:r>
      <w:r w:rsidR="0016207A" w:rsidRPr="004509F3">
        <w:rPr>
          <w:sz w:val="20"/>
          <w:lang w:val="en-US"/>
        </w:rPr>
        <w:t xml:space="preserve"> March 2024</w:t>
      </w:r>
      <w:r w:rsidRPr="004509F3">
        <w:rPr>
          <w:sz w:val="20"/>
          <w:lang w:val="en-US"/>
        </w:rPr>
        <w:t xml:space="preserve"> to </w:t>
      </w:r>
      <w:r w:rsidR="00CF657C" w:rsidRPr="004509F3">
        <w:rPr>
          <w:rFonts w:hint="cs"/>
          <w:sz w:val="20"/>
          <w:cs/>
          <w:lang w:val="en-US" w:bidi="th-TH"/>
        </w:rPr>
        <w:t>31</w:t>
      </w:r>
      <w:r w:rsidRPr="004509F3">
        <w:rPr>
          <w:sz w:val="20"/>
          <w:lang w:val="en-US" w:bidi="th-TH"/>
        </w:rPr>
        <w:t xml:space="preserve"> </w:t>
      </w:r>
      <w:r w:rsidR="00CF657C" w:rsidRPr="004509F3">
        <w:rPr>
          <w:sz w:val="20"/>
          <w:lang w:val="en-US" w:bidi="th-TH"/>
        </w:rPr>
        <w:t>D</w:t>
      </w:r>
      <w:r w:rsidR="00CF657C" w:rsidRPr="004509F3">
        <w:rPr>
          <w:rFonts w:cs="Angsana New"/>
          <w:sz w:val="20"/>
          <w:szCs w:val="25"/>
          <w:lang w:val="en-US" w:bidi="th-TH"/>
        </w:rPr>
        <w:t>ecember</w:t>
      </w:r>
      <w:r w:rsidRPr="004509F3">
        <w:rPr>
          <w:sz w:val="20"/>
          <w:lang w:val="en-US"/>
        </w:rPr>
        <w:t xml:space="preserve"> 202</w:t>
      </w:r>
      <w:r w:rsidRPr="004509F3">
        <w:rPr>
          <w:rFonts w:cs="Angsana New"/>
          <w:sz w:val="20"/>
          <w:szCs w:val="25"/>
          <w:lang w:val="en-US" w:bidi="th-TH"/>
        </w:rPr>
        <w:t>7</w:t>
      </w:r>
      <w:r w:rsidRPr="00473E01">
        <w:rPr>
          <w:sz w:val="20"/>
          <w:lang w:val="en-US"/>
        </w:rPr>
        <w:t xml:space="preserve"> </w:t>
      </w:r>
      <w:r w:rsidRPr="00ED30A6">
        <w:rPr>
          <w:i/>
          <w:iCs/>
          <w:sz w:val="20"/>
          <w:lang w:val="en-US"/>
        </w:rPr>
        <w:t>(31 December 202</w:t>
      </w:r>
      <w:r w:rsidR="004C126B">
        <w:rPr>
          <w:i/>
          <w:iCs/>
          <w:sz w:val="20"/>
          <w:lang w:val="en-US"/>
        </w:rPr>
        <w:t>4</w:t>
      </w:r>
      <w:r w:rsidRPr="00ED30A6">
        <w:rPr>
          <w:i/>
          <w:iCs/>
          <w:sz w:val="20"/>
          <w:lang w:val="en-US"/>
        </w:rPr>
        <w:t xml:space="preserve">: </w:t>
      </w:r>
      <w:r w:rsidR="004C126B" w:rsidRPr="004C126B">
        <w:rPr>
          <w:i/>
          <w:iCs/>
          <w:color w:val="000000"/>
          <w:sz w:val="20"/>
          <w:lang w:val="en-US"/>
        </w:rPr>
        <w:t>3 years commencing from 1 January 2022 to 28 February 2027</w:t>
      </w:r>
      <w:r w:rsidRPr="00ED30A6">
        <w:rPr>
          <w:i/>
          <w:iCs/>
          <w:sz w:val="20"/>
          <w:lang w:val="en-US"/>
        </w:rPr>
        <w:t>)</w:t>
      </w:r>
      <w:r w:rsidRPr="00ED30A6">
        <w:rPr>
          <w:i/>
          <w:iCs/>
          <w:sz w:val="20"/>
          <w:cs/>
          <w:lang w:val="en-US" w:bidi="th-TH"/>
        </w:rPr>
        <w:t>.</w:t>
      </w:r>
      <w:r w:rsidRPr="00473E01">
        <w:rPr>
          <w:sz w:val="20"/>
          <w:cs/>
          <w:lang w:val="en-US" w:bidi="th-TH"/>
        </w:rPr>
        <w:t xml:space="preserve"> </w:t>
      </w:r>
      <w:r w:rsidRPr="00473E01">
        <w:rPr>
          <w:sz w:val="20"/>
          <w:lang w:val="en-US"/>
        </w:rPr>
        <w:t>The subsidiaries have the right to renew the lease at the end of lease period</w:t>
      </w:r>
      <w:r w:rsidRPr="00473E01">
        <w:rPr>
          <w:sz w:val="20"/>
          <w:cs/>
          <w:lang w:val="en-US" w:bidi="th-TH"/>
        </w:rPr>
        <w:t xml:space="preserve">. </w:t>
      </w:r>
      <w:r w:rsidRPr="00473E01">
        <w:rPr>
          <w:sz w:val="20"/>
          <w:lang w:val="en-US"/>
        </w:rPr>
        <w:t>The Company receives rental fees as specified in the agreements. Rental fees will be revisited every time the contract is due</w:t>
      </w:r>
      <w:r w:rsidRPr="00473E01">
        <w:rPr>
          <w:sz w:val="20"/>
          <w:cs/>
          <w:lang w:val="en-US" w:bidi="th-TH"/>
        </w:rPr>
        <w:t>.</w:t>
      </w:r>
    </w:p>
    <w:p w14:paraId="643B15EC" w14:textId="77777777" w:rsidR="00F3286B" w:rsidRPr="00F3286B" w:rsidRDefault="00F3286B" w:rsidP="00F3286B">
      <w:pPr>
        <w:spacing w:line="240" w:lineRule="atLeast"/>
        <w:ind w:left="540"/>
        <w:jc w:val="both"/>
        <w:rPr>
          <w:sz w:val="20"/>
          <w:highlight w:val="yellow"/>
          <w:lang w:val="en-US"/>
        </w:rPr>
      </w:pPr>
    </w:p>
    <w:p w14:paraId="49C4E6CF" w14:textId="6FF08DFE" w:rsidR="00F3286B" w:rsidRPr="005A482B" w:rsidRDefault="00F3286B" w:rsidP="00F3286B">
      <w:pPr>
        <w:spacing w:line="240" w:lineRule="atLeast"/>
        <w:ind w:left="540"/>
        <w:jc w:val="both"/>
        <w:rPr>
          <w:sz w:val="20"/>
          <w:lang w:val="en-US"/>
        </w:rPr>
      </w:pPr>
      <w:r w:rsidRPr="00473E01">
        <w:rPr>
          <w:sz w:val="20"/>
          <w:lang w:val="en-US"/>
        </w:rPr>
        <w:t xml:space="preserve">As </w:t>
      </w:r>
      <w:proofErr w:type="gramStart"/>
      <w:r w:rsidRPr="00473E01">
        <w:rPr>
          <w:sz w:val="20"/>
          <w:lang w:val="en-US"/>
        </w:rPr>
        <w:t>at</w:t>
      </w:r>
      <w:proofErr w:type="gramEnd"/>
      <w:r w:rsidRPr="00473E01">
        <w:rPr>
          <w:sz w:val="20"/>
          <w:lang w:val="en-US"/>
        </w:rPr>
        <w:t xml:space="preserve"> </w:t>
      </w:r>
      <w:r w:rsidR="00EB7A8C">
        <w:rPr>
          <w:color w:val="000000"/>
          <w:sz w:val="20"/>
          <w:lang w:val="en-US"/>
        </w:rPr>
        <w:t>30 June</w:t>
      </w:r>
      <w:r w:rsidR="004C126B" w:rsidRPr="000F5049">
        <w:rPr>
          <w:color w:val="000000"/>
          <w:sz w:val="20"/>
          <w:lang w:val="en-US"/>
        </w:rPr>
        <w:t xml:space="preserve"> 202</w:t>
      </w:r>
      <w:r w:rsidR="004C126B">
        <w:rPr>
          <w:color w:val="000000"/>
          <w:sz w:val="20"/>
          <w:lang w:val="en-US"/>
        </w:rPr>
        <w:t>5</w:t>
      </w:r>
      <w:r w:rsidRPr="00473E01">
        <w:rPr>
          <w:sz w:val="20"/>
          <w:lang w:val="en-US"/>
        </w:rPr>
        <w:t>, the Company had several office building lease agreements with related parties</w:t>
      </w:r>
      <w:r w:rsidRPr="00473E01">
        <w:rPr>
          <w:sz w:val="20"/>
          <w:cs/>
          <w:lang w:val="en-US" w:bidi="th-TH"/>
        </w:rPr>
        <w:t>.</w:t>
      </w:r>
      <w:r w:rsidRPr="00473E01">
        <w:rPr>
          <w:sz w:val="20"/>
          <w:lang w:val="en-US" w:bidi="th-TH"/>
        </w:rPr>
        <w:br/>
      </w:r>
      <w:r w:rsidRPr="00473E01">
        <w:rPr>
          <w:sz w:val="20"/>
          <w:lang w:val="en-US"/>
        </w:rPr>
        <w:t xml:space="preserve">The </w:t>
      </w:r>
      <w:r w:rsidRPr="00CA4207">
        <w:rPr>
          <w:sz w:val="20"/>
          <w:lang w:val="en-US"/>
        </w:rPr>
        <w:t xml:space="preserve">lease period </w:t>
      </w:r>
      <w:r w:rsidRPr="004509F3">
        <w:rPr>
          <w:sz w:val="20"/>
          <w:lang w:val="en-US"/>
        </w:rPr>
        <w:t xml:space="preserve">was 3 years commencing from </w:t>
      </w:r>
      <w:r w:rsidRPr="004509F3">
        <w:rPr>
          <w:sz w:val="20"/>
          <w:cs/>
          <w:lang w:val="en-US" w:bidi="th-TH"/>
        </w:rPr>
        <w:t>1</w:t>
      </w:r>
      <w:r w:rsidRPr="004509F3">
        <w:rPr>
          <w:sz w:val="20"/>
          <w:lang w:val="en-US"/>
        </w:rPr>
        <w:t xml:space="preserve"> November 2022 to </w:t>
      </w:r>
      <w:r w:rsidRPr="004509F3">
        <w:rPr>
          <w:sz w:val="20"/>
          <w:cs/>
          <w:lang w:val="en-US" w:bidi="th-TH"/>
        </w:rPr>
        <w:t>31</w:t>
      </w:r>
      <w:r w:rsidRPr="004509F3">
        <w:rPr>
          <w:sz w:val="20"/>
          <w:lang w:val="en-US"/>
        </w:rPr>
        <w:t xml:space="preserve"> December 2026</w:t>
      </w:r>
      <w:r w:rsidRPr="00847BEC">
        <w:rPr>
          <w:sz w:val="20"/>
          <w:lang w:val="en-US"/>
        </w:rPr>
        <w:t xml:space="preserve"> </w:t>
      </w:r>
      <w:r w:rsidRPr="00847BEC">
        <w:rPr>
          <w:i/>
          <w:iCs/>
          <w:sz w:val="20"/>
          <w:cs/>
          <w:lang w:val="en-US" w:bidi="th-TH"/>
        </w:rPr>
        <w:t>(</w:t>
      </w:r>
      <w:r w:rsidRPr="00ED30A6">
        <w:rPr>
          <w:i/>
          <w:iCs/>
          <w:sz w:val="20"/>
          <w:lang w:val="en-US"/>
        </w:rPr>
        <w:t>31 December 202</w:t>
      </w:r>
      <w:r w:rsidR="004C126B">
        <w:rPr>
          <w:i/>
          <w:iCs/>
          <w:sz w:val="20"/>
          <w:lang w:val="en-US"/>
        </w:rPr>
        <w:t>4</w:t>
      </w:r>
      <w:r w:rsidRPr="00ED30A6">
        <w:rPr>
          <w:i/>
          <w:iCs/>
          <w:sz w:val="20"/>
          <w:lang w:val="en-US"/>
        </w:rPr>
        <w:t>:</w:t>
      </w:r>
      <w:r w:rsidR="003738B3">
        <w:rPr>
          <w:i/>
          <w:iCs/>
          <w:sz w:val="20"/>
          <w:lang w:val="en-US"/>
        </w:rPr>
        <w:br/>
      </w:r>
      <w:r w:rsidR="004C126B" w:rsidRPr="004C126B">
        <w:rPr>
          <w:i/>
          <w:iCs/>
          <w:color w:val="000000"/>
          <w:sz w:val="20"/>
          <w:lang w:val="en-US"/>
        </w:rPr>
        <w:t xml:space="preserve">3 years commencing from </w:t>
      </w:r>
      <w:r w:rsidR="004C126B" w:rsidRPr="004C126B">
        <w:rPr>
          <w:rFonts w:cs="Angsana New"/>
          <w:i/>
          <w:iCs/>
          <w:color w:val="000000"/>
          <w:sz w:val="20"/>
          <w:lang w:val="en-US" w:bidi="th-TH"/>
        </w:rPr>
        <w:t>1</w:t>
      </w:r>
      <w:r w:rsidR="004C126B" w:rsidRPr="004C126B">
        <w:rPr>
          <w:i/>
          <w:iCs/>
          <w:color w:val="000000"/>
          <w:sz w:val="20"/>
          <w:lang w:val="en-US" w:bidi="th-TH"/>
        </w:rPr>
        <w:t xml:space="preserve"> November 2022 </w:t>
      </w:r>
      <w:r w:rsidR="004C126B" w:rsidRPr="004C126B">
        <w:rPr>
          <w:i/>
          <w:iCs/>
          <w:color w:val="000000"/>
          <w:sz w:val="20"/>
          <w:lang w:val="en-US"/>
        </w:rPr>
        <w:t xml:space="preserve">to </w:t>
      </w:r>
      <w:r w:rsidR="004C126B" w:rsidRPr="004C126B">
        <w:rPr>
          <w:rFonts w:cs="Angsana New"/>
          <w:i/>
          <w:iCs/>
          <w:color w:val="000000"/>
          <w:sz w:val="20"/>
          <w:lang w:val="en-US" w:bidi="th-TH"/>
        </w:rPr>
        <w:t>31</w:t>
      </w:r>
      <w:r w:rsidR="004C126B" w:rsidRPr="004C126B">
        <w:rPr>
          <w:i/>
          <w:iCs/>
          <w:color w:val="000000"/>
          <w:sz w:val="20"/>
          <w:lang w:val="en-US" w:bidi="th-TH"/>
        </w:rPr>
        <w:t xml:space="preserve"> December 2026</w:t>
      </w:r>
      <w:r w:rsidRPr="00ED30A6">
        <w:rPr>
          <w:i/>
          <w:iCs/>
          <w:sz w:val="20"/>
          <w:cs/>
          <w:lang w:val="en-US" w:bidi="th-TH"/>
        </w:rPr>
        <w:t>).</w:t>
      </w:r>
      <w:r w:rsidRPr="00473E01">
        <w:rPr>
          <w:sz w:val="20"/>
          <w:lang w:val="en-US"/>
        </w:rPr>
        <w:t xml:space="preserve"> The Company pays rental fees as specified in the agreements.</w:t>
      </w:r>
    </w:p>
    <w:p w14:paraId="1742B37E" w14:textId="77777777" w:rsidR="006061A9" w:rsidRDefault="006061A9" w:rsidP="009A3042">
      <w:pPr>
        <w:autoSpaceDE w:val="0"/>
        <w:autoSpaceDN w:val="0"/>
        <w:adjustRightInd w:val="0"/>
        <w:spacing w:line="240" w:lineRule="atLeast"/>
        <w:ind w:left="547"/>
        <w:jc w:val="both"/>
        <w:rPr>
          <w:color w:val="000000"/>
          <w:sz w:val="20"/>
          <w:lang w:val="en-US"/>
        </w:rPr>
      </w:pPr>
    </w:p>
    <w:p w14:paraId="3C57E613" w14:textId="77777777" w:rsidR="00F3286B" w:rsidRDefault="00F3286B">
      <w:pPr>
        <w:spacing w:line="240" w:lineRule="auto"/>
        <w:rPr>
          <w:b/>
          <w:sz w:val="24"/>
          <w:szCs w:val="30"/>
          <w:lang w:val="en-US" w:bidi="th-TH"/>
        </w:rPr>
      </w:pPr>
      <w:r>
        <w:rPr>
          <w:szCs w:val="30"/>
          <w:lang w:val="en-US"/>
        </w:rPr>
        <w:br w:type="page"/>
      </w:r>
    </w:p>
    <w:p w14:paraId="4BA36E4C" w14:textId="2A092833" w:rsidR="00135948" w:rsidRPr="003738B3" w:rsidRDefault="00535FFD" w:rsidP="002D0B87">
      <w:pPr>
        <w:pStyle w:val="Heading1"/>
        <w:rPr>
          <w:sz w:val="20"/>
          <w:szCs w:val="20"/>
        </w:rPr>
      </w:pPr>
      <w:r>
        <w:rPr>
          <w:szCs w:val="30"/>
          <w:lang w:val="en-US"/>
        </w:rPr>
        <w:t>3</w:t>
      </w:r>
      <w:r w:rsidR="00135948" w:rsidRPr="003738B3">
        <w:rPr>
          <w:sz w:val="20"/>
          <w:szCs w:val="20"/>
        </w:rPr>
        <w:tab/>
      </w:r>
      <w:r w:rsidR="00135948" w:rsidRPr="006511C0">
        <w:t>Loan receivables and hire purchase receivables</w:t>
      </w:r>
    </w:p>
    <w:p w14:paraId="57CB2789" w14:textId="77777777" w:rsidR="00135948" w:rsidRPr="003738B3" w:rsidRDefault="00135948" w:rsidP="00135948">
      <w:pPr>
        <w:pStyle w:val="index"/>
        <w:numPr>
          <w:ilvl w:val="0"/>
          <w:numId w:val="0"/>
        </w:numPr>
        <w:spacing w:after="0" w:line="240" w:lineRule="atLeast"/>
        <w:ind w:left="547"/>
        <w:jc w:val="both"/>
        <w:rPr>
          <w:i/>
          <w:iCs/>
          <w:sz w:val="20"/>
          <w:lang w:bidi="th-TH"/>
        </w:rPr>
      </w:pPr>
    </w:p>
    <w:p w14:paraId="27B88904" w14:textId="082B6333" w:rsidR="00135948" w:rsidRPr="002B305F" w:rsidRDefault="00535FFD" w:rsidP="00CB112B">
      <w:pPr>
        <w:tabs>
          <w:tab w:val="left" w:pos="540"/>
        </w:tabs>
        <w:rPr>
          <w:b/>
          <w:bCs/>
        </w:rPr>
      </w:pPr>
      <w:r w:rsidRPr="002B305F">
        <w:rPr>
          <w:b/>
          <w:bCs/>
        </w:rPr>
        <w:t>3</w:t>
      </w:r>
      <w:r w:rsidR="00135948" w:rsidRPr="002B305F">
        <w:rPr>
          <w:b/>
          <w:bCs/>
        </w:rPr>
        <w:t>.1</w:t>
      </w:r>
      <w:r w:rsidR="00135948" w:rsidRPr="002B305F">
        <w:rPr>
          <w:b/>
          <w:bCs/>
        </w:rPr>
        <w:tab/>
        <w:t>Classified by type</w:t>
      </w:r>
    </w:p>
    <w:p w14:paraId="6D6D148D" w14:textId="43797CAD" w:rsidR="00135948" w:rsidRPr="003738B3" w:rsidRDefault="00135948" w:rsidP="00135948">
      <w:pPr>
        <w:pStyle w:val="index"/>
        <w:numPr>
          <w:ilvl w:val="0"/>
          <w:numId w:val="0"/>
        </w:numPr>
        <w:spacing w:line="220" w:lineRule="exact"/>
        <w:rPr>
          <w:sz w:val="20"/>
          <w:lang w:val="en-US" w:bidi="th-TH"/>
        </w:rPr>
      </w:pPr>
    </w:p>
    <w:tbl>
      <w:tblPr>
        <w:tblW w:w="954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430"/>
        <w:gridCol w:w="1170"/>
        <w:gridCol w:w="1260"/>
        <w:gridCol w:w="1260"/>
        <w:gridCol w:w="1170"/>
        <w:gridCol w:w="1083"/>
        <w:gridCol w:w="1170"/>
      </w:tblGrid>
      <w:tr w:rsidR="00EF0894" w:rsidRPr="003738B3" w14:paraId="63BBCD37" w14:textId="77777777" w:rsidTr="000D3787">
        <w:tc>
          <w:tcPr>
            <w:tcW w:w="2430" w:type="dxa"/>
          </w:tcPr>
          <w:p w14:paraId="63D5749D" w14:textId="77777777" w:rsidR="00EF0894" w:rsidRPr="003738B3" w:rsidRDefault="00EF0894" w:rsidP="00866B4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38"/>
              <w:rPr>
                <w:rFonts w:cs="Times New Roman"/>
                <w:sz w:val="18"/>
                <w:szCs w:val="18"/>
                <w:lang w:val="en-US"/>
              </w:rPr>
            </w:pPr>
          </w:p>
        </w:tc>
        <w:tc>
          <w:tcPr>
            <w:tcW w:w="7113" w:type="dxa"/>
            <w:gridSpan w:val="6"/>
            <w:vAlign w:val="bottom"/>
          </w:tcPr>
          <w:p w14:paraId="0EE78A92" w14:textId="77777777" w:rsidR="00EF0894" w:rsidRPr="003738B3" w:rsidRDefault="00EF0894" w:rsidP="00866B4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b/>
                <w:bCs/>
                <w:sz w:val="18"/>
                <w:szCs w:val="18"/>
                <w:lang w:bidi="th-TH"/>
              </w:rPr>
            </w:pPr>
            <w:r w:rsidRPr="003738B3">
              <w:rPr>
                <w:b/>
                <w:bCs/>
                <w:sz w:val="18"/>
                <w:szCs w:val="18"/>
              </w:rPr>
              <w:t>Consolidated financial statements</w:t>
            </w:r>
          </w:p>
        </w:tc>
      </w:tr>
      <w:tr w:rsidR="00EF0894" w:rsidRPr="003738B3" w14:paraId="5DE25558" w14:textId="77777777" w:rsidTr="000D3787">
        <w:tc>
          <w:tcPr>
            <w:tcW w:w="2430" w:type="dxa"/>
          </w:tcPr>
          <w:p w14:paraId="36BCB071" w14:textId="77777777" w:rsidR="00EF0894" w:rsidRPr="003738B3" w:rsidRDefault="00EF0894" w:rsidP="00866B4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38"/>
              <w:rPr>
                <w:rFonts w:cs="Times New Roman"/>
                <w:sz w:val="18"/>
                <w:szCs w:val="18"/>
                <w:lang w:val="en-US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7FC9A362" w14:textId="79A28963" w:rsidR="00EF0894" w:rsidRPr="003738B3" w:rsidRDefault="00EB7A8C" w:rsidP="00866B4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>
              <w:rPr>
                <w:sz w:val="18"/>
                <w:szCs w:val="18"/>
                <w:lang w:val="en-US"/>
              </w:rPr>
              <w:t>30 June</w:t>
            </w:r>
            <w:r w:rsidR="004C126B">
              <w:rPr>
                <w:sz w:val="18"/>
                <w:szCs w:val="18"/>
                <w:lang w:val="en-US"/>
              </w:rPr>
              <w:t xml:space="preserve"> 2025</w:t>
            </w:r>
          </w:p>
        </w:tc>
        <w:tc>
          <w:tcPr>
            <w:tcW w:w="3423" w:type="dxa"/>
            <w:gridSpan w:val="3"/>
            <w:vAlign w:val="bottom"/>
          </w:tcPr>
          <w:p w14:paraId="758DD99D" w14:textId="00272840" w:rsidR="00EF0894" w:rsidRPr="003738B3" w:rsidRDefault="00EF0894" w:rsidP="00866B4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 w:rsidRPr="003738B3">
              <w:rPr>
                <w:sz w:val="18"/>
                <w:szCs w:val="18"/>
              </w:rPr>
              <w:t>31 December 202</w:t>
            </w:r>
            <w:r w:rsidR="004C126B">
              <w:rPr>
                <w:sz w:val="18"/>
                <w:szCs w:val="18"/>
              </w:rPr>
              <w:t>4</w:t>
            </w:r>
          </w:p>
        </w:tc>
      </w:tr>
      <w:tr w:rsidR="00EF0894" w:rsidRPr="003738B3" w14:paraId="62E682A0" w14:textId="77777777" w:rsidTr="000D3787">
        <w:tc>
          <w:tcPr>
            <w:tcW w:w="2430" w:type="dxa"/>
          </w:tcPr>
          <w:p w14:paraId="4EF0EDCE" w14:textId="77777777" w:rsidR="00EF0894" w:rsidRPr="003738B3" w:rsidRDefault="00EF0894" w:rsidP="00866B4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38"/>
              <w:rPr>
                <w:rFonts w:cs="Times New Roman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BDFD3B4" w14:textId="77777777" w:rsidR="00EF0894" w:rsidRPr="003738B3" w:rsidRDefault="00EF0894" w:rsidP="00866B4A">
            <w:pPr>
              <w:pStyle w:val="acctfourfigures"/>
              <w:tabs>
                <w:tab w:val="clear" w:pos="765"/>
              </w:tabs>
              <w:spacing w:line="240" w:lineRule="atLeast"/>
              <w:ind w:left="-195" w:right="-105" w:firstLine="90"/>
              <w:jc w:val="center"/>
              <w:rPr>
                <w:sz w:val="18"/>
                <w:szCs w:val="18"/>
                <w:lang w:bidi="th-TH"/>
              </w:rPr>
            </w:pPr>
            <w:r w:rsidRPr="003738B3">
              <w:rPr>
                <w:sz w:val="18"/>
                <w:szCs w:val="18"/>
                <w:lang w:bidi="th-TH"/>
              </w:rPr>
              <w:t xml:space="preserve">Portion due </w:t>
            </w:r>
          </w:p>
          <w:p w14:paraId="24C94808" w14:textId="77777777" w:rsidR="00EF0894" w:rsidRPr="003738B3" w:rsidRDefault="00EF0894" w:rsidP="00866B4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 w:rsidRPr="003738B3">
              <w:rPr>
                <w:sz w:val="18"/>
                <w:szCs w:val="18"/>
                <w:lang w:bidi="th-TH"/>
              </w:rPr>
              <w:t xml:space="preserve">within </w:t>
            </w:r>
          </w:p>
          <w:p w14:paraId="58DD11C1" w14:textId="77777777" w:rsidR="00EF0894" w:rsidRPr="003738B3" w:rsidRDefault="00EF0894" w:rsidP="00866B4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sz w:val="18"/>
                <w:szCs w:val="18"/>
                <w:lang w:val="en-US" w:bidi="th-TH"/>
              </w:rPr>
            </w:pPr>
            <w:r w:rsidRPr="003738B3">
              <w:rPr>
                <w:sz w:val="18"/>
                <w:szCs w:val="18"/>
                <w:lang w:bidi="th-TH"/>
              </w:rPr>
              <w:t>one year</w:t>
            </w:r>
            <w:r w:rsidRPr="003738B3">
              <w:rPr>
                <w:sz w:val="18"/>
                <w:szCs w:val="18"/>
                <w:vertAlign w:val="superscript"/>
                <w:cs/>
                <w:lang w:bidi="th-TH"/>
              </w:rPr>
              <w:t xml:space="preserve"> (</w:t>
            </w:r>
            <w:r w:rsidRPr="003738B3">
              <w:rPr>
                <w:sz w:val="18"/>
                <w:szCs w:val="18"/>
                <w:vertAlign w:val="superscript"/>
                <w:lang w:bidi="th-TH"/>
              </w:rPr>
              <w:t>1</w:t>
            </w:r>
            <w:r w:rsidRPr="003738B3">
              <w:rPr>
                <w:sz w:val="18"/>
                <w:szCs w:val="18"/>
                <w:vertAlign w:val="superscript"/>
                <w:cs/>
                <w:lang w:bidi="th-TH"/>
              </w:rPr>
              <w:t>)</w:t>
            </w:r>
          </w:p>
        </w:tc>
        <w:tc>
          <w:tcPr>
            <w:tcW w:w="1260" w:type="dxa"/>
            <w:vAlign w:val="bottom"/>
          </w:tcPr>
          <w:p w14:paraId="33FEF174" w14:textId="77777777" w:rsidR="00EF0894" w:rsidRPr="003738B3" w:rsidRDefault="00EF0894" w:rsidP="00866B4A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sz w:val="18"/>
                <w:szCs w:val="18"/>
                <w:lang w:bidi="th-TH"/>
              </w:rPr>
            </w:pPr>
            <w:r w:rsidRPr="003738B3">
              <w:rPr>
                <w:sz w:val="18"/>
                <w:szCs w:val="18"/>
                <w:lang w:bidi="th-TH"/>
              </w:rPr>
              <w:t xml:space="preserve">Portion due </w:t>
            </w:r>
          </w:p>
          <w:p w14:paraId="5681CEE6" w14:textId="77777777" w:rsidR="00EF0894" w:rsidRPr="003738B3" w:rsidRDefault="00EF0894" w:rsidP="00866B4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 w:rsidRPr="003738B3">
              <w:rPr>
                <w:sz w:val="18"/>
                <w:szCs w:val="18"/>
                <w:lang w:bidi="th-TH"/>
              </w:rPr>
              <w:t xml:space="preserve">over </w:t>
            </w:r>
          </w:p>
          <w:p w14:paraId="4CEB2CA3" w14:textId="77777777" w:rsidR="00EF0894" w:rsidRPr="003738B3" w:rsidRDefault="00EF0894" w:rsidP="00866B4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 w:rsidRPr="003738B3">
              <w:rPr>
                <w:sz w:val="18"/>
                <w:szCs w:val="18"/>
                <w:lang w:bidi="th-TH"/>
              </w:rPr>
              <w:t>one year</w:t>
            </w:r>
          </w:p>
        </w:tc>
        <w:tc>
          <w:tcPr>
            <w:tcW w:w="1260" w:type="dxa"/>
            <w:vAlign w:val="bottom"/>
          </w:tcPr>
          <w:p w14:paraId="751C564F" w14:textId="77777777" w:rsidR="00EF0894" w:rsidRPr="003738B3" w:rsidRDefault="00EF0894" w:rsidP="00866B4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 w:rsidRPr="003738B3">
              <w:rPr>
                <w:sz w:val="18"/>
                <w:szCs w:val="18"/>
                <w:lang w:bidi="th-TH"/>
              </w:rPr>
              <w:t>Total</w:t>
            </w:r>
          </w:p>
        </w:tc>
        <w:tc>
          <w:tcPr>
            <w:tcW w:w="1170" w:type="dxa"/>
            <w:vAlign w:val="bottom"/>
          </w:tcPr>
          <w:p w14:paraId="5B280085" w14:textId="77777777" w:rsidR="00EF0894" w:rsidRPr="003738B3" w:rsidRDefault="00EF0894" w:rsidP="00866B4A">
            <w:pPr>
              <w:pStyle w:val="acctfourfigures"/>
              <w:tabs>
                <w:tab w:val="clear" w:pos="765"/>
              </w:tabs>
              <w:spacing w:line="240" w:lineRule="atLeast"/>
              <w:ind w:left="-195" w:right="-105" w:firstLine="90"/>
              <w:jc w:val="center"/>
              <w:rPr>
                <w:sz w:val="18"/>
                <w:szCs w:val="18"/>
                <w:lang w:bidi="th-TH"/>
              </w:rPr>
            </w:pPr>
            <w:r w:rsidRPr="003738B3">
              <w:rPr>
                <w:sz w:val="18"/>
                <w:szCs w:val="18"/>
                <w:lang w:bidi="th-TH"/>
              </w:rPr>
              <w:t xml:space="preserve">Portion due </w:t>
            </w:r>
          </w:p>
          <w:p w14:paraId="28A8D6D8" w14:textId="77777777" w:rsidR="00EF0894" w:rsidRPr="003738B3" w:rsidRDefault="00EF0894" w:rsidP="00866B4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 w:rsidRPr="003738B3">
              <w:rPr>
                <w:sz w:val="18"/>
                <w:szCs w:val="18"/>
                <w:lang w:bidi="th-TH"/>
              </w:rPr>
              <w:t xml:space="preserve">within </w:t>
            </w:r>
          </w:p>
          <w:p w14:paraId="7046DEDA" w14:textId="77777777" w:rsidR="00EF0894" w:rsidRPr="003738B3" w:rsidRDefault="00EF0894" w:rsidP="00866B4A">
            <w:pPr>
              <w:pStyle w:val="acctfourfigures"/>
              <w:tabs>
                <w:tab w:val="clear" w:pos="765"/>
              </w:tabs>
              <w:spacing w:line="240" w:lineRule="atLeast"/>
              <w:ind w:left="-17" w:right="-108"/>
              <w:jc w:val="center"/>
              <w:rPr>
                <w:sz w:val="18"/>
                <w:szCs w:val="18"/>
                <w:lang w:bidi="th-TH"/>
              </w:rPr>
            </w:pPr>
            <w:r w:rsidRPr="003738B3">
              <w:rPr>
                <w:sz w:val="18"/>
                <w:szCs w:val="18"/>
                <w:lang w:bidi="th-TH"/>
              </w:rPr>
              <w:t>one year</w:t>
            </w:r>
            <w:r w:rsidRPr="003738B3">
              <w:rPr>
                <w:sz w:val="18"/>
                <w:szCs w:val="18"/>
                <w:vertAlign w:val="superscript"/>
                <w:cs/>
                <w:lang w:bidi="th-TH"/>
              </w:rPr>
              <w:t xml:space="preserve"> (</w:t>
            </w:r>
            <w:r w:rsidRPr="003738B3">
              <w:rPr>
                <w:sz w:val="18"/>
                <w:szCs w:val="18"/>
                <w:vertAlign w:val="superscript"/>
                <w:lang w:bidi="th-TH"/>
              </w:rPr>
              <w:t>1</w:t>
            </w:r>
            <w:r w:rsidRPr="003738B3">
              <w:rPr>
                <w:sz w:val="18"/>
                <w:szCs w:val="18"/>
                <w:vertAlign w:val="superscript"/>
                <w:cs/>
                <w:lang w:bidi="th-TH"/>
              </w:rPr>
              <w:t>)</w:t>
            </w:r>
          </w:p>
        </w:tc>
        <w:tc>
          <w:tcPr>
            <w:tcW w:w="1083" w:type="dxa"/>
            <w:vAlign w:val="bottom"/>
          </w:tcPr>
          <w:p w14:paraId="69E04ED9" w14:textId="77777777" w:rsidR="00EF0894" w:rsidRPr="003738B3" w:rsidRDefault="00EF0894" w:rsidP="00866B4A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sz w:val="18"/>
                <w:szCs w:val="18"/>
                <w:lang w:bidi="th-TH"/>
              </w:rPr>
            </w:pPr>
            <w:r w:rsidRPr="003738B3">
              <w:rPr>
                <w:sz w:val="18"/>
                <w:szCs w:val="18"/>
                <w:lang w:bidi="th-TH"/>
              </w:rPr>
              <w:t xml:space="preserve">Portion due </w:t>
            </w:r>
          </w:p>
          <w:p w14:paraId="5D3DCC32" w14:textId="77777777" w:rsidR="00EF0894" w:rsidRPr="003738B3" w:rsidRDefault="00EF0894" w:rsidP="00866B4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 w:rsidRPr="003738B3">
              <w:rPr>
                <w:sz w:val="18"/>
                <w:szCs w:val="18"/>
                <w:lang w:bidi="th-TH"/>
              </w:rPr>
              <w:t xml:space="preserve">over </w:t>
            </w:r>
          </w:p>
          <w:p w14:paraId="26CF938D" w14:textId="77777777" w:rsidR="00EF0894" w:rsidRPr="003738B3" w:rsidRDefault="00EF0894" w:rsidP="00866B4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 w:rsidRPr="003738B3">
              <w:rPr>
                <w:sz w:val="18"/>
                <w:szCs w:val="18"/>
                <w:lang w:bidi="th-TH"/>
              </w:rPr>
              <w:t>one year</w:t>
            </w:r>
          </w:p>
        </w:tc>
        <w:tc>
          <w:tcPr>
            <w:tcW w:w="1170" w:type="dxa"/>
            <w:vAlign w:val="bottom"/>
          </w:tcPr>
          <w:p w14:paraId="045C4598" w14:textId="77777777" w:rsidR="00EF0894" w:rsidRPr="003738B3" w:rsidRDefault="00EF0894" w:rsidP="00866B4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 w:rsidRPr="003738B3">
              <w:rPr>
                <w:sz w:val="18"/>
                <w:szCs w:val="18"/>
                <w:lang w:bidi="th-TH"/>
              </w:rPr>
              <w:t>Total</w:t>
            </w:r>
          </w:p>
        </w:tc>
      </w:tr>
      <w:tr w:rsidR="00EF0894" w:rsidRPr="003738B3" w14:paraId="4E751D8B" w14:textId="77777777" w:rsidTr="000D3787">
        <w:tc>
          <w:tcPr>
            <w:tcW w:w="2430" w:type="dxa"/>
          </w:tcPr>
          <w:p w14:paraId="402E2CFC" w14:textId="77777777" w:rsidR="00EF0894" w:rsidRPr="003738B3" w:rsidRDefault="00EF0894" w:rsidP="00866B4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38"/>
              <w:rPr>
                <w:rFonts w:cs="Times New Roman"/>
                <w:sz w:val="18"/>
                <w:szCs w:val="18"/>
                <w:lang w:val="en-US"/>
              </w:rPr>
            </w:pPr>
          </w:p>
        </w:tc>
        <w:tc>
          <w:tcPr>
            <w:tcW w:w="7113" w:type="dxa"/>
            <w:gridSpan w:val="6"/>
          </w:tcPr>
          <w:p w14:paraId="468098DC" w14:textId="486F2D54" w:rsidR="00EF0894" w:rsidRPr="003738B3" w:rsidRDefault="00EF0894" w:rsidP="00866B4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 w:rsidRPr="003738B3">
              <w:rPr>
                <w:i/>
                <w:iCs/>
                <w:sz w:val="18"/>
                <w:szCs w:val="18"/>
                <w:cs/>
                <w:lang w:bidi="th-TH"/>
              </w:rPr>
              <w:t>(</w:t>
            </w:r>
            <w:r w:rsidRPr="003738B3">
              <w:rPr>
                <w:i/>
                <w:iCs/>
                <w:sz w:val="18"/>
                <w:szCs w:val="18"/>
              </w:rPr>
              <w:t xml:space="preserve">in thousand </w:t>
            </w:r>
            <w:r w:rsidR="007041B8">
              <w:rPr>
                <w:i/>
                <w:iCs/>
                <w:sz w:val="18"/>
                <w:szCs w:val="18"/>
              </w:rPr>
              <w:t>Baht</w:t>
            </w:r>
            <w:r w:rsidRPr="003738B3">
              <w:rPr>
                <w:i/>
                <w:iCs/>
                <w:sz w:val="18"/>
                <w:szCs w:val="18"/>
                <w:cs/>
                <w:lang w:bidi="th-TH"/>
              </w:rPr>
              <w:t>)</w:t>
            </w:r>
          </w:p>
        </w:tc>
      </w:tr>
      <w:tr w:rsidR="00995DD5" w:rsidRPr="003738B3" w14:paraId="5E27177C" w14:textId="77777777" w:rsidTr="000D3787">
        <w:tc>
          <w:tcPr>
            <w:tcW w:w="2430" w:type="dxa"/>
          </w:tcPr>
          <w:p w14:paraId="7DFB2D5E" w14:textId="77777777" w:rsidR="00995DD5" w:rsidRPr="00B67E99" w:rsidRDefault="00995DD5" w:rsidP="00995DD5">
            <w:pPr>
              <w:spacing w:line="240" w:lineRule="atLeast"/>
              <w:ind w:left="27" w:right="38" w:hanging="113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B67E99">
              <w:rPr>
                <w:sz w:val="18"/>
                <w:szCs w:val="18"/>
              </w:rPr>
              <w:t>Loan receivables</w:t>
            </w:r>
          </w:p>
        </w:tc>
        <w:tc>
          <w:tcPr>
            <w:tcW w:w="1170" w:type="dxa"/>
          </w:tcPr>
          <w:p w14:paraId="2808611E" w14:textId="5CD39B5A" w:rsidR="00995DD5" w:rsidRPr="00C22196" w:rsidRDefault="00995DD5" w:rsidP="00995DD5">
            <w:pPr>
              <w:tabs>
                <w:tab w:val="decimal" w:pos="952"/>
              </w:tabs>
              <w:spacing w:line="240" w:lineRule="atLeast"/>
              <w:ind w:left="-108" w:right="-108"/>
              <w:rPr>
                <w:sz w:val="18"/>
                <w:szCs w:val="18"/>
              </w:rPr>
            </w:pPr>
            <w:r w:rsidRPr="00C22196">
              <w:rPr>
                <w:sz w:val="18"/>
                <w:szCs w:val="18"/>
              </w:rPr>
              <w:t xml:space="preserve"> 77,546,462 </w:t>
            </w:r>
          </w:p>
        </w:tc>
        <w:tc>
          <w:tcPr>
            <w:tcW w:w="1260" w:type="dxa"/>
          </w:tcPr>
          <w:p w14:paraId="64827A03" w14:textId="3CFBC228" w:rsidR="00995DD5" w:rsidRPr="00C22196" w:rsidRDefault="00995DD5" w:rsidP="00C22196">
            <w:pPr>
              <w:tabs>
                <w:tab w:val="decimal" w:pos="1041"/>
              </w:tabs>
              <w:spacing w:line="240" w:lineRule="atLeast"/>
              <w:ind w:left="-108" w:right="-108"/>
              <w:rPr>
                <w:sz w:val="18"/>
                <w:szCs w:val="18"/>
              </w:rPr>
            </w:pPr>
            <w:r w:rsidRPr="00C22196">
              <w:rPr>
                <w:sz w:val="18"/>
                <w:szCs w:val="18"/>
              </w:rPr>
              <w:t xml:space="preserve"> 91,075,379 </w:t>
            </w:r>
          </w:p>
        </w:tc>
        <w:tc>
          <w:tcPr>
            <w:tcW w:w="1260" w:type="dxa"/>
          </w:tcPr>
          <w:p w14:paraId="7C8FB52E" w14:textId="2154590B" w:rsidR="00995DD5" w:rsidRPr="00C22196" w:rsidRDefault="00995DD5" w:rsidP="00995DD5">
            <w:pPr>
              <w:tabs>
                <w:tab w:val="decimal" w:pos="1052"/>
              </w:tabs>
              <w:spacing w:line="240" w:lineRule="atLeast"/>
              <w:ind w:left="-108" w:right="-108"/>
              <w:rPr>
                <w:sz w:val="18"/>
                <w:szCs w:val="18"/>
              </w:rPr>
            </w:pPr>
            <w:r w:rsidRPr="00C22196">
              <w:rPr>
                <w:sz w:val="18"/>
                <w:szCs w:val="18"/>
              </w:rPr>
              <w:t xml:space="preserve"> 168,621,841 </w:t>
            </w:r>
          </w:p>
        </w:tc>
        <w:tc>
          <w:tcPr>
            <w:tcW w:w="1170" w:type="dxa"/>
          </w:tcPr>
          <w:p w14:paraId="30269BB9" w14:textId="49F7C559" w:rsidR="00995DD5" w:rsidRPr="00B67E99" w:rsidRDefault="00995DD5" w:rsidP="00995DD5">
            <w:pPr>
              <w:tabs>
                <w:tab w:val="decimal" w:pos="960"/>
              </w:tabs>
              <w:spacing w:line="240" w:lineRule="atLeast"/>
              <w:ind w:left="-108" w:right="-108"/>
              <w:rPr>
                <w:sz w:val="18"/>
                <w:szCs w:val="18"/>
              </w:rPr>
            </w:pPr>
            <w:r w:rsidRPr="00B67E99">
              <w:rPr>
                <w:sz w:val="18"/>
                <w:szCs w:val="18"/>
              </w:rPr>
              <w:t>73,831,174</w:t>
            </w:r>
          </w:p>
        </w:tc>
        <w:tc>
          <w:tcPr>
            <w:tcW w:w="1083" w:type="dxa"/>
          </w:tcPr>
          <w:p w14:paraId="5430E558" w14:textId="415AB795" w:rsidR="00995DD5" w:rsidRPr="00B67E99" w:rsidRDefault="00995DD5" w:rsidP="00995DD5">
            <w:pPr>
              <w:tabs>
                <w:tab w:val="decimal" w:pos="885"/>
              </w:tabs>
              <w:spacing w:line="240" w:lineRule="atLeast"/>
              <w:ind w:left="-108" w:right="-108"/>
              <w:rPr>
                <w:sz w:val="18"/>
                <w:szCs w:val="18"/>
              </w:rPr>
            </w:pPr>
            <w:r w:rsidRPr="00B67E99">
              <w:rPr>
                <w:sz w:val="18"/>
                <w:szCs w:val="18"/>
              </w:rPr>
              <w:t xml:space="preserve"> 84,332,525 </w:t>
            </w:r>
          </w:p>
        </w:tc>
        <w:tc>
          <w:tcPr>
            <w:tcW w:w="1170" w:type="dxa"/>
          </w:tcPr>
          <w:p w14:paraId="72DB3257" w14:textId="50419736" w:rsidR="00995DD5" w:rsidRPr="00B67E99" w:rsidRDefault="00995DD5" w:rsidP="00995DD5">
            <w:pPr>
              <w:tabs>
                <w:tab w:val="decimal" w:pos="963"/>
              </w:tabs>
              <w:spacing w:line="240" w:lineRule="atLeast"/>
              <w:ind w:left="-38" w:right="-108"/>
              <w:rPr>
                <w:sz w:val="18"/>
                <w:szCs w:val="18"/>
                <w:cs/>
                <w:lang w:bidi="th-TH"/>
              </w:rPr>
            </w:pPr>
            <w:r w:rsidRPr="00B67E99">
              <w:rPr>
                <w:sz w:val="18"/>
                <w:szCs w:val="18"/>
              </w:rPr>
              <w:t xml:space="preserve"> 158,163,699 </w:t>
            </w:r>
          </w:p>
        </w:tc>
      </w:tr>
      <w:tr w:rsidR="00E06064" w:rsidRPr="003738B3" w14:paraId="1E445EF4" w14:textId="77777777" w:rsidTr="000D3787">
        <w:trPr>
          <w:trHeight w:val="524"/>
        </w:trPr>
        <w:tc>
          <w:tcPr>
            <w:tcW w:w="2430" w:type="dxa"/>
          </w:tcPr>
          <w:p w14:paraId="4FDF2341" w14:textId="77777777" w:rsidR="00205BC4" w:rsidRDefault="00205BC4" w:rsidP="00505F5C">
            <w:pPr>
              <w:spacing w:line="240" w:lineRule="atLeast"/>
              <w:ind w:left="345" w:right="38" w:hanging="417"/>
              <w:rPr>
                <w:sz w:val="18"/>
                <w:szCs w:val="18"/>
              </w:rPr>
            </w:pPr>
            <w:proofErr w:type="gramStart"/>
            <w:r w:rsidRPr="00726AF5">
              <w:rPr>
                <w:i/>
                <w:iCs/>
                <w:sz w:val="18"/>
                <w:szCs w:val="18"/>
                <w:lang w:val="en-US" w:bidi="th-TH"/>
              </w:rPr>
              <w:t>Add</w:t>
            </w:r>
            <w:r w:rsidRPr="00726AF5">
              <w:rPr>
                <w:sz w:val="18"/>
                <w:szCs w:val="18"/>
                <w:cs/>
                <w:lang w:bidi="th-TH"/>
              </w:rPr>
              <w:t xml:space="preserve"> </w:t>
            </w:r>
            <w:r>
              <w:rPr>
                <w:sz w:val="18"/>
                <w:szCs w:val="18"/>
                <w:lang w:bidi="th-TH"/>
              </w:rPr>
              <w:t xml:space="preserve"> </w:t>
            </w:r>
            <w:r w:rsidRPr="00726AF5">
              <w:rPr>
                <w:sz w:val="18"/>
                <w:szCs w:val="18"/>
              </w:rPr>
              <w:t>accrued</w:t>
            </w:r>
            <w:proofErr w:type="gramEnd"/>
            <w:r w:rsidRPr="00726AF5">
              <w:rPr>
                <w:sz w:val="18"/>
                <w:szCs w:val="18"/>
              </w:rPr>
              <w:t xml:space="preserve"> interest</w:t>
            </w:r>
          </w:p>
          <w:p w14:paraId="158F2766" w14:textId="77777777" w:rsidR="00205BC4" w:rsidRDefault="00205BC4" w:rsidP="00505F5C">
            <w:pPr>
              <w:spacing w:line="240" w:lineRule="atLeast"/>
              <w:ind w:left="345" w:right="38" w:hanging="417"/>
              <w:rPr>
                <w:sz w:val="18"/>
                <w:szCs w:val="18"/>
                <w:lang w:val="en-US" w:bidi="th-TH"/>
              </w:rPr>
            </w:pPr>
            <w:r>
              <w:rPr>
                <w:i/>
                <w:iCs/>
                <w:sz w:val="18"/>
                <w:szCs w:val="18"/>
                <w:lang w:val="en-US" w:bidi="th-TH"/>
              </w:rPr>
              <w:t xml:space="preserve">         </w:t>
            </w:r>
            <w:r w:rsidRPr="00726AF5">
              <w:rPr>
                <w:sz w:val="18"/>
                <w:szCs w:val="18"/>
              </w:rPr>
              <w:t>receivables</w:t>
            </w:r>
            <w:r w:rsidRPr="00726AF5">
              <w:rPr>
                <w:sz w:val="18"/>
                <w:szCs w:val="18"/>
                <w:cs/>
                <w:lang w:bidi="th-TH"/>
              </w:rPr>
              <w:t xml:space="preserve"> </w:t>
            </w:r>
            <w:r w:rsidRPr="00726AF5">
              <w:rPr>
                <w:sz w:val="18"/>
                <w:szCs w:val="18"/>
                <w:lang w:val="en-US" w:bidi="th-TH"/>
              </w:rPr>
              <w:t>and undu</w:t>
            </w:r>
            <w:r>
              <w:rPr>
                <w:sz w:val="18"/>
                <w:szCs w:val="18"/>
                <w:lang w:val="en-US" w:bidi="th-TH"/>
              </w:rPr>
              <w:t>e</w:t>
            </w:r>
          </w:p>
          <w:p w14:paraId="1CBCCED5" w14:textId="2EAD2201" w:rsidR="00E06064" w:rsidRPr="00B67E99" w:rsidRDefault="00205BC4" w:rsidP="00DA078A">
            <w:pPr>
              <w:spacing w:line="240" w:lineRule="atLeast"/>
              <w:ind w:left="345" w:right="38" w:hanging="417"/>
              <w:rPr>
                <w:sz w:val="18"/>
                <w:szCs w:val="18"/>
                <w:lang w:val="en-US" w:bidi="th-TH"/>
              </w:rPr>
            </w:pPr>
            <w:r>
              <w:rPr>
                <w:sz w:val="18"/>
                <w:szCs w:val="18"/>
                <w:lang w:val="en-US" w:bidi="th-TH"/>
              </w:rPr>
              <w:t xml:space="preserve">         </w:t>
            </w:r>
            <w:r w:rsidRPr="00726AF5">
              <w:rPr>
                <w:sz w:val="18"/>
                <w:szCs w:val="18"/>
                <w:lang w:val="en-US" w:bidi="th-TH"/>
              </w:rPr>
              <w:t>interest income</w:t>
            </w:r>
          </w:p>
        </w:tc>
        <w:tc>
          <w:tcPr>
            <w:tcW w:w="1170" w:type="dxa"/>
            <w:vAlign w:val="bottom"/>
          </w:tcPr>
          <w:p w14:paraId="1257929B" w14:textId="2903D93E" w:rsidR="00E06064" w:rsidRPr="00C22196" w:rsidRDefault="00995DD5" w:rsidP="00C22196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240" w:lineRule="atLeast"/>
              <w:ind w:left="-108" w:right="-108"/>
              <w:rPr>
                <w:sz w:val="18"/>
                <w:szCs w:val="18"/>
              </w:rPr>
            </w:pPr>
            <w:r w:rsidRPr="00C22196">
              <w:rPr>
                <w:sz w:val="18"/>
                <w:szCs w:val="18"/>
              </w:rPr>
              <w:t>2,196,733</w:t>
            </w:r>
          </w:p>
        </w:tc>
        <w:tc>
          <w:tcPr>
            <w:tcW w:w="1260" w:type="dxa"/>
            <w:vAlign w:val="bottom"/>
          </w:tcPr>
          <w:p w14:paraId="449FF3E3" w14:textId="13B1F492" w:rsidR="00E06064" w:rsidRPr="00C22196" w:rsidRDefault="00995DD5" w:rsidP="00C22196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240" w:lineRule="atLeast"/>
              <w:ind w:left="-108" w:right="-108"/>
              <w:rPr>
                <w:sz w:val="18"/>
                <w:szCs w:val="18"/>
              </w:rPr>
            </w:pPr>
            <w:r w:rsidRPr="00C22196">
              <w:rPr>
                <w:rFonts w:hint="cs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1260" w:type="dxa"/>
            <w:vAlign w:val="bottom"/>
          </w:tcPr>
          <w:p w14:paraId="475C326B" w14:textId="4200BE0F" w:rsidR="00E06064" w:rsidRPr="00C22196" w:rsidRDefault="00995DD5" w:rsidP="00C22196">
            <w:pPr>
              <w:pBdr>
                <w:bottom w:val="single" w:sz="4" w:space="1" w:color="auto"/>
              </w:pBdr>
              <w:tabs>
                <w:tab w:val="decimal" w:pos="1052"/>
              </w:tabs>
              <w:spacing w:line="240" w:lineRule="atLeast"/>
              <w:ind w:left="-108" w:right="-108"/>
              <w:rPr>
                <w:sz w:val="18"/>
                <w:szCs w:val="18"/>
                <w:cs/>
                <w:lang w:bidi="th-TH"/>
              </w:rPr>
            </w:pPr>
            <w:r w:rsidRPr="00C22196">
              <w:rPr>
                <w:sz w:val="18"/>
                <w:szCs w:val="18"/>
              </w:rPr>
              <w:t>2,196,733</w:t>
            </w:r>
          </w:p>
        </w:tc>
        <w:tc>
          <w:tcPr>
            <w:tcW w:w="1170" w:type="dxa"/>
            <w:vAlign w:val="bottom"/>
          </w:tcPr>
          <w:p w14:paraId="3706FC60" w14:textId="018C30E2" w:rsidR="00E06064" w:rsidRPr="00B67E99" w:rsidRDefault="00E06064" w:rsidP="00E06064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40" w:lineRule="atLeast"/>
              <w:ind w:left="-5" w:right="-108"/>
              <w:rPr>
                <w:sz w:val="18"/>
                <w:szCs w:val="18"/>
              </w:rPr>
            </w:pPr>
            <w:r w:rsidRPr="00B67E99">
              <w:rPr>
                <w:sz w:val="18"/>
                <w:szCs w:val="18"/>
              </w:rPr>
              <w:t>2,183,042</w:t>
            </w:r>
          </w:p>
        </w:tc>
        <w:tc>
          <w:tcPr>
            <w:tcW w:w="1083" w:type="dxa"/>
            <w:vAlign w:val="bottom"/>
          </w:tcPr>
          <w:p w14:paraId="220CCFFC" w14:textId="7A3BF702" w:rsidR="00E06064" w:rsidRPr="00B67E99" w:rsidRDefault="00E06064" w:rsidP="00A73036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40" w:lineRule="atLeast"/>
              <w:ind w:left="-17" w:right="-108"/>
              <w:rPr>
                <w:sz w:val="18"/>
                <w:szCs w:val="18"/>
              </w:rPr>
            </w:pPr>
            <w:r w:rsidRPr="00B67E99">
              <w:rPr>
                <w:sz w:val="18"/>
                <w:szCs w:val="18"/>
              </w:rPr>
              <w:t>-</w:t>
            </w:r>
          </w:p>
        </w:tc>
        <w:tc>
          <w:tcPr>
            <w:tcW w:w="1170" w:type="dxa"/>
            <w:vAlign w:val="bottom"/>
          </w:tcPr>
          <w:p w14:paraId="6093B99B" w14:textId="69800EAC" w:rsidR="00E06064" w:rsidRPr="00B67E99" w:rsidRDefault="00E06064" w:rsidP="00E06064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240" w:lineRule="atLeast"/>
              <w:ind w:left="-38" w:right="-108"/>
              <w:rPr>
                <w:sz w:val="18"/>
                <w:szCs w:val="18"/>
                <w:lang w:bidi="th-TH"/>
              </w:rPr>
            </w:pPr>
            <w:r w:rsidRPr="00B67E99">
              <w:rPr>
                <w:sz w:val="18"/>
                <w:szCs w:val="18"/>
              </w:rPr>
              <w:t>2,183,042</w:t>
            </w:r>
          </w:p>
        </w:tc>
      </w:tr>
      <w:tr w:rsidR="00995DD5" w:rsidRPr="003738B3" w14:paraId="4E840C7E" w14:textId="77777777" w:rsidTr="00051756">
        <w:tc>
          <w:tcPr>
            <w:tcW w:w="2430" w:type="dxa"/>
          </w:tcPr>
          <w:p w14:paraId="3FFB82D8" w14:textId="77777777" w:rsidR="00995DD5" w:rsidRPr="00B67E99" w:rsidRDefault="00995DD5" w:rsidP="00995DD5">
            <w:pPr>
              <w:spacing w:line="240" w:lineRule="atLeast"/>
              <w:ind w:left="27" w:right="38" w:hanging="113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bookmarkStart w:id="0" w:name="_Hlk195700443"/>
            <w:r w:rsidRPr="00B67E99">
              <w:rPr>
                <w:b/>
                <w:bCs/>
                <w:sz w:val="18"/>
                <w:szCs w:val="18"/>
                <w:lang w:val="en-US"/>
              </w:rPr>
              <w:t>Total</w:t>
            </w:r>
          </w:p>
        </w:tc>
        <w:tc>
          <w:tcPr>
            <w:tcW w:w="1170" w:type="dxa"/>
          </w:tcPr>
          <w:p w14:paraId="2ED767E5" w14:textId="3CBB600F" w:rsidR="00995DD5" w:rsidRPr="00C22196" w:rsidRDefault="00995DD5" w:rsidP="00995DD5">
            <w:pPr>
              <w:tabs>
                <w:tab w:val="decimal" w:pos="952"/>
              </w:tabs>
              <w:spacing w:line="240" w:lineRule="atLeast"/>
              <w:ind w:left="-108" w:right="-108"/>
              <w:rPr>
                <w:b/>
                <w:bCs/>
                <w:sz w:val="18"/>
                <w:szCs w:val="18"/>
              </w:rPr>
            </w:pPr>
            <w:r w:rsidRPr="00C22196">
              <w:rPr>
                <w:b/>
                <w:bCs/>
                <w:sz w:val="18"/>
                <w:szCs w:val="18"/>
              </w:rPr>
              <w:t xml:space="preserve"> 79,743,195 </w:t>
            </w:r>
          </w:p>
        </w:tc>
        <w:tc>
          <w:tcPr>
            <w:tcW w:w="1260" w:type="dxa"/>
          </w:tcPr>
          <w:p w14:paraId="18B9845A" w14:textId="7B60F337" w:rsidR="00995DD5" w:rsidRPr="00C22196" w:rsidRDefault="00995DD5" w:rsidP="00995DD5">
            <w:pPr>
              <w:tabs>
                <w:tab w:val="decimal" w:pos="1041"/>
              </w:tabs>
              <w:spacing w:line="240" w:lineRule="atLeast"/>
              <w:ind w:left="-108" w:right="-108"/>
              <w:rPr>
                <w:b/>
                <w:bCs/>
                <w:sz w:val="18"/>
                <w:szCs w:val="18"/>
                <w:cs/>
                <w:lang w:bidi="th-TH"/>
              </w:rPr>
            </w:pPr>
            <w:r w:rsidRPr="00C22196">
              <w:rPr>
                <w:b/>
                <w:bCs/>
                <w:sz w:val="18"/>
                <w:szCs w:val="18"/>
              </w:rPr>
              <w:t xml:space="preserve"> 91,075,379 </w:t>
            </w:r>
          </w:p>
        </w:tc>
        <w:tc>
          <w:tcPr>
            <w:tcW w:w="1260" w:type="dxa"/>
          </w:tcPr>
          <w:p w14:paraId="2017211A" w14:textId="515F8808" w:rsidR="00995DD5" w:rsidRPr="00C22196" w:rsidRDefault="00995DD5" w:rsidP="00995DD5">
            <w:pPr>
              <w:tabs>
                <w:tab w:val="decimal" w:pos="1052"/>
              </w:tabs>
              <w:spacing w:line="240" w:lineRule="atLeast"/>
              <w:ind w:left="-108" w:right="-103"/>
              <w:rPr>
                <w:b/>
                <w:bCs/>
                <w:sz w:val="18"/>
                <w:szCs w:val="18"/>
              </w:rPr>
            </w:pPr>
            <w:r w:rsidRPr="00C22196">
              <w:rPr>
                <w:b/>
                <w:bCs/>
                <w:sz w:val="18"/>
                <w:szCs w:val="18"/>
              </w:rPr>
              <w:t xml:space="preserve"> 170,818,574 </w:t>
            </w:r>
          </w:p>
        </w:tc>
        <w:tc>
          <w:tcPr>
            <w:tcW w:w="1170" w:type="dxa"/>
            <w:vAlign w:val="bottom"/>
          </w:tcPr>
          <w:p w14:paraId="325DA2F6" w14:textId="70BFC71B" w:rsidR="00995DD5" w:rsidRPr="00B67E99" w:rsidRDefault="00995DD5" w:rsidP="00995DD5">
            <w:pPr>
              <w:tabs>
                <w:tab w:val="decimal" w:pos="960"/>
              </w:tabs>
              <w:spacing w:line="240" w:lineRule="atLeast"/>
              <w:ind w:right="-108"/>
              <w:rPr>
                <w:b/>
                <w:bCs/>
                <w:sz w:val="18"/>
                <w:szCs w:val="18"/>
              </w:rPr>
            </w:pPr>
            <w:r w:rsidRPr="00B67E99">
              <w:rPr>
                <w:b/>
                <w:bCs/>
                <w:sz w:val="18"/>
                <w:szCs w:val="18"/>
              </w:rPr>
              <w:t>76,014,216</w:t>
            </w:r>
          </w:p>
        </w:tc>
        <w:tc>
          <w:tcPr>
            <w:tcW w:w="1083" w:type="dxa"/>
            <w:vAlign w:val="bottom"/>
          </w:tcPr>
          <w:p w14:paraId="4D4179E7" w14:textId="084642DC" w:rsidR="00995DD5" w:rsidRPr="00B67E99" w:rsidRDefault="00995DD5" w:rsidP="00995DD5">
            <w:pPr>
              <w:tabs>
                <w:tab w:val="decimal" w:pos="885"/>
              </w:tabs>
              <w:spacing w:line="240" w:lineRule="atLeast"/>
              <w:ind w:right="-108" w:hanging="18"/>
              <w:rPr>
                <w:b/>
                <w:bCs/>
                <w:sz w:val="18"/>
                <w:szCs w:val="18"/>
              </w:rPr>
            </w:pPr>
            <w:r w:rsidRPr="00B67E99">
              <w:rPr>
                <w:b/>
                <w:bCs/>
                <w:sz w:val="18"/>
                <w:szCs w:val="18"/>
              </w:rPr>
              <w:t>84,332,525</w:t>
            </w:r>
          </w:p>
        </w:tc>
        <w:tc>
          <w:tcPr>
            <w:tcW w:w="1170" w:type="dxa"/>
            <w:vAlign w:val="bottom"/>
          </w:tcPr>
          <w:p w14:paraId="63EE7825" w14:textId="0A7FA2B4" w:rsidR="00995DD5" w:rsidRPr="00B67E99" w:rsidRDefault="00995DD5" w:rsidP="00995DD5">
            <w:pPr>
              <w:tabs>
                <w:tab w:val="decimal" w:pos="952"/>
              </w:tabs>
              <w:spacing w:line="240" w:lineRule="atLeast"/>
              <w:ind w:left="-38" w:right="-108"/>
              <w:rPr>
                <w:b/>
                <w:bCs/>
                <w:sz w:val="18"/>
                <w:szCs w:val="18"/>
                <w:lang w:bidi="th-TH"/>
              </w:rPr>
            </w:pPr>
            <w:r w:rsidRPr="00B67E99">
              <w:rPr>
                <w:b/>
                <w:bCs/>
                <w:sz w:val="18"/>
                <w:szCs w:val="18"/>
              </w:rPr>
              <w:t>160,346,741</w:t>
            </w:r>
          </w:p>
        </w:tc>
      </w:tr>
      <w:tr w:rsidR="00E06064" w:rsidRPr="003738B3" w14:paraId="5CB5E1C5" w14:textId="77777777" w:rsidTr="000D3787">
        <w:tc>
          <w:tcPr>
            <w:tcW w:w="2430" w:type="dxa"/>
          </w:tcPr>
          <w:p w14:paraId="1853A942" w14:textId="1A8519B2" w:rsidR="00E06064" w:rsidRPr="00B67E99" w:rsidRDefault="00E06064" w:rsidP="00E06064">
            <w:pPr>
              <w:spacing w:line="240" w:lineRule="atLeast"/>
              <w:ind w:left="27" w:right="38" w:hanging="113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bookmarkStart w:id="1" w:name="_Hlk195700746"/>
            <w:bookmarkEnd w:id="0"/>
            <w:proofErr w:type="gramStart"/>
            <w:r w:rsidRPr="00B67E99">
              <w:rPr>
                <w:i/>
                <w:iCs/>
                <w:sz w:val="18"/>
                <w:szCs w:val="18"/>
              </w:rPr>
              <w:t>Less</w:t>
            </w:r>
            <w:r w:rsidRPr="00B67E99">
              <w:rPr>
                <w:sz w:val="18"/>
                <w:szCs w:val="18"/>
                <w:cs/>
                <w:lang w:bidi="th-TH"/>
              </w:rPr>
              <w:t xml:space="preserve"> </w:t>
            </w:r>
            <w:r w:rsidR="00505F5C">
              <w:rPr>
                <w:sz w:val="18"/>
                <w:szCs w:val="18"/>
                <w:lang w:bidi="th-TH"/>
              </w:rPr>
              <w:t xml:space="preserve"> </w:t>
            </w:r>
            <w:r w:rsidRPr="00B67E99" w:rsidDel="00161F2D">
              <w:rPr>
                <w:sz w:val="18"/>
                <w:szCs w:val="18"/>
              </w:rPr>
              <w:t>allowance</w:t>
            </w:r>
            <w:proofErr w:type="gramEnd"/>
            <w:r w:rsidRPr="00B67E99" w:rsidDel="00161F2D">
              <w:rPr>
                <w:sz w:val="18"/>
                <w:szCs w:val="18"/>
              </w:rPr>
              <w:t xml:space="preserve"> for </w:t>
            </w:r>
            <w:r w:rsidRPr="00B67E99">
              <w:rPr>
                <w:sz w:val="18"/>
                <w:szCs w:val="18"/>
              </w:rPr>
              <w:t>expected</w:t>
            </w:r>
          </w:p>
        </w:tc>
        <w:tc>
          <w:tcPr>
            <w:tcW w:w="1170" w:type="dxa"/>
          </w:tcPr>
          <w:p w14:paraId="5C9114CD" w14:textId="77777777" w:rsidR="00E06064" w:rsidRPr="00C22196" w:rsidRDefault="00E06064" w:rsidP="00C22196">
            <w:pPr>
              <w:tabs>
                <w:tab w:val="decimal" w:pos="952"/>
              </w:tabs>
              <w:spacing w:line="240" w:lineRule="atLeast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14:paraId="44D7F5C8" w14:textId="77777777" w:rsidR="00E06064" w:rsidRPr="00C22196" w:rsidRDefault="00E06064" w:rsidP="00C22196">
            <w:pPr>
              <w:tabs>
                <w:tab w:val="decimal" w:pos="1041"/>
              </w:tabs>
              <w:spacing w:line="240" w:lineRule="atLeast"/>
              <w:ind w:left="-108" w:right="-108"/>
              <w:rPr>
                <w:sz w:val="18"/>
                <w:szCs w:val="18"/>
                <w:cs/>
                <w:lang w:bidi="th-TH"/>
              </w:rPr>
            </w:pPr>
          </w:p>
        </w:tc>
        <w:tc>
          <w:tcPr>
            <w:tcW w:w="1260" w:type="dxa"/>
          </w:tcPr>
          <w:p w14:paraId="2BFCD66B" w14:textId="77777777" w:rsidR="00E06064" w:rsidRPr="00C22196" w:rsidRDefault="00E06064" w:rsidP="00C22196">
            <w:pPr>
              <w:tabs>
                <w:tab w:val="decimal" w:pos="1052"/>
              </w:tabs>
              <w:spacing w:line="240" w:lineRule="atLeast"/>
              <w:ind w:left="-108" w:right="-103"/>
              <w:rPr>
                <w:sz w:val="18"/>
                <w:szCs w:val="18"/>
              </w:rPr>
            </w:pPr>
          </w:p>
        </w:tc>
        <w:tc>
          <w:tcPr>
            <w:tcW w:w="1170" w:type="dxa"/>
          </w:tcPr>
          <w:p w14:paraId="1DBA9BC4" w14:textId="77777777" w:rsidR="00E06064" w:rsidRPr="00B67E99" w:rsidRDefault="00E06064" w:rsidP="00E06064">
            <w:pPr>
              <w:tabs>
                <w:tab w:val="decimal" w:pos="960"/>
              </w:tabs>
              <w:spacing w:line="240" w:lineRule="atLeast"/>
              <w:ind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3" w:type="dxa"/>
          </w:tcPr>
          <w:p w14:paraId="1AF68054" w14:textId="77777777" w:rsidR="00E06064" w:rsidRPr="00B67E99" w:rsidRDefault="00E06064" w:rsidP="00E06064">
            <w:pPr>
              <w:tabs>
                <w:tab w:val="decimal" w:pos="885"/>
              </w:tabs>
              <w:spacing w:line="240" w:lineRule="atLeast"/>
              <w:ind w:right="-108" w:hanging="18"/>
              <w:rPr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170" w:type="dxa"/>
          </w:tcPr>
          <w:p w14:paraId="7DA5CCFC" w14:textId="77777777" w:rsidR="00E06064" w:rsidRPr="00B67E99" w:rsidRDefault="00E06064" w:rsidP="00E06064">
            <w:pPr>
              <w:tabs>
                <w:tab w:val="decimal" w:pos="952"/>
              </w:tabs>
              <w:spacing w:line="240" w:lineRule="atLeast"/>
              <w:ind w:left="-38" w:right="-108"/>
              <w:rPr>
                <w:b/>
                <w:bCs/>
                <w:sz w:val="18"/>
                <w:szCs w:val="18"/>
              </w:rPr>
            </w:pPr>
          </w:p>
        </w:tc>
      </w:tr>
      <w:tr w:rsidR="00E06064" w:rsidRPr="003738B3" w14:paraId="54488229" w14:textId="77777777" w:rsidTr="00051756">
        <w:trPr>
          <w:trHeight w:val="80"/>
        </w:trPr>
        <w:tc>
          <w:tcPr>
            <w:tcW w:w="2430" w:type="dxa"/>
          </w:tcPr>
          <w:p w14:paraId="3AE00A93" w14:textId="62C8E488" w:rsidR="00E06064" w:rsidRPr="00B67E99" w:rsidRDefault="00E06064" w:rsidP="00E06064">
            <w:pPr>
              <w:spacing w:line="240" w:lineRule="atLeast"/>
              <w:ind w:left="421" w:right="38" w:hanging="507"/>
              <w:rPr>
                <w:sz w:val="18"/>
                <w:szCs w:val="18"/>
              </w:rPr>
            </w:pPr>
            <w:r w:rsidRPr="00B67E99">
              <w:rPr>
                <w:sz w:val="18"/>
                <w:szCs w:val="18"/>
                <w:lang w:val="en-US" w:bidi="th-TH"/>
              </w:rPr>
              <w:t xml:space="preserve">        </w:t>
            </w:r>
            <w:r w:rsidR="00505F5C">
              <w:rPr>
                <w:sz w:val="18"/>
                <w:szCs w:val="18"/>
                <w:lang w:val="en-US" w:bidi="th-TH"/>
              </w:rPr>
              <w:t xml:space="preserve"> </w:t>
            </w:r>
            <w:r w:rsidRPr="00B67E99">
              <w:rPr>
                <w:sz w:val="18"/>
                <w:szCs w:val="18"/>
                <w:lang w:val="en-US" w:bidi="th-TH"/>
              </w:rPr>
              <w:t>credit loss</w:t>
            </w:r>
          </w:p>
        </w:tc>
        <w:tc>
          <w:tcPr>
            <w:tcW w:w="1170" w:type="dxa"/>
          </w:tcPr>
          <w:p w14:paraId="40028A36" w14:textId="4BC45C54" w:rsidR="00E06064" w:rsidRPr="00995DD5" w:rsidRDefault="00995DD5" w:rsidP="00C22196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240" w:lineRule="atLeast"/>
              <w:ind w:left="-108" w:right="-108"/>
              <w:rPr>
                <w:sz w:val="18"/>
                <w:szCs w:val="18"/>
                <w:cs/>
                <w:lang w:bidi="th-TH"/>
              </w:rPr>
            </w:pPr>
            <w:r w:rsidRPr="00995DD5">
              <w:rPr>
                <w:sz w:val="18"/>
                <w:szCs w:val="18"/>
                <w:cs/>
                <w:lang w:bidi="th-TH"/>
              </w:rPr>
              <w:t>(4</w:t>
            </w:r>
            <w:r w:rsidRPr="00995DD5">
              <w:rPr>
                <w:sz w:val="18"/>
                <w:szCs w:val="18"/>
              </w:rPr>
              <w:t>,</w:t>
            </w:r>
            <w:r w:rsidRPr="00995DD5">
              <w:rPr>
                <w:sz w:val="18"/>
                <w:szCs w:val="18"/>
                <w:cs/>
                <w:lang w:bidi="th-TH"/>
              </w:rPr>
              <w:t>429</w:t>
            </w:r>
            <w:r w:rsidRPr="00995DD5">
              <w:rPr>
                <w:sz w:val="18"/>
                <w:szCs w:val="18"/>
              </w:rPr>
              <w:t>,</w:t>
            </w:r>
            <w:r w:rsidRPr="00995DD5">
              <w:rPr>
                <w:sz w:val="18"/>
                <w:szCs w:val="18"/>
                <w:cs/>
                <w:lang w:bidi="th-TH"/>
              </w:rPr>
              <w:t>022)</w:t>
            </w:r>
          </w:p>
        </w:tc>
        <w:tc>
          <w:tcPr>
            <w:tcW w:w="1260" w:type="dxa"/>
          </w:tcPr>
          <w:p w14:paraId="3C7D072B" w14:textId="7FD5BEBA" w:rsidR="00E06064" w:rsidRPr="00B67E99" w:rsidRDefault="00995DD5" w:rsidP="00C22196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240" w:lineRule="atLeast"/>
              <w:ind w:left="-108" w:right="-108"/>
              <w:rPr>
                <w:sz w:val="18"/>
                <w:szCs w:val="18"/>
                <w:cs/>
                <w:lang w:bidi="th-TH"/>
              </w:rPr>
            </w:pPr>
            <w:r w:rsidRPr="00995DD5">
              <w:rPr>
                <w:sz w:val="18"/>
                <w:szCs w:val="18"/>
                <w:cs/>
                <w:lang w:bidi="th-TH"/>
              </w:rPr>
              <w:t>(1</w:t>
            </w:r>
            <w:r w:rsidRPr="00995DD5">
              <w:rPr>
                <w:sz w:val="18"/>
                <w:szCs w:val="18"/>
              </w:rPr>
              <w:t>,</w:t>
            </w:r>
            <w:r w:rsidRPr="00995DD5">
              <w:rPr>
                <w:sz w:val="18"/>
                <w:szCs w:val="18"/>
                <w:cs/>
                <w:lang w:bidi="th-TH"/>
              </w:rPr>
              <w:t>779</w:t>
            </w:r>
            <w:r w:rsidRPr="00995DD5">
              <w:rPr>
                <w:sz w:val="18"/>
                <w:szCs w:val="18"/>
              </w:rPr>
              <w:t>,</w:t>
            </w:r>
            <w:r w:rsidRPr="00995DD5">
              <w:rPr>
                <w:sz w:val="18"/>
                <w:szCs w:val="18"/>
                <w:cs/>
                <w:lang w:bidi="th-TH"/>
              </w:rPr>
              <w:t>171)</w:t>
            </w:r>
          </w:p>
        </w:tc>
        <w:tc>
          <w:tcPr>
            <w:tcW w:w="1260" w:type="dxa"/>
          </w:tcPr>
          <w:p w14:paraId="2388D663" w14:textId="2AA70A4A" w:rsidR="00E06064" w:rsidRPr="00B67E99" w:rsidRDefault="00995DD5" w:rsidP="00C22196">
            <w:pPr>
              <w:pBdr>
                <w:bottom w:val="single" w:sz="4" w:space="1" w:color="auto"/>
              </w:pBdr>
              <w:tabs>
                <w:tab w:val="decimal" w:pos="1052"/>
              </w:tabs>
              <w:spacing w:line="240" w:lineRule="atLeast"/>
              <w:ind w:left="-108" w:right="-108"/>
              <w:rPr>
                <w:sz w:val="18"/>
                <w:szCs w:val="18"/>
              </w:rPr>
            </w:pPr>
            <w:r w:rsidRPr="00995DD5">
              <w:rPr>
                <w:sz w:val="18"/>
                <w:szCs w:val="18"/>
                <w:cs/>
                <w:lang w:bidi="th-TH"/>
              </w:rPr>
              <w:t>(6</w:t>
            </w:r>
            <w:r w:rsidRPr="00995DD5">
              <w:rPr>
                <w:sz w:val="18"/>
                <w:szCs w:val="18"/>
              </w:rPr>
              <w:t>,</w:t>
            </w:r>
            <w:r w:rsidRPr="00995DD5">
              <w:rPr>
                <w:sz w:val="18"/>
                <w:szCs w:val="18"/>
                <w:cs/>
                <w:lang w:bidi="th-TH"/>
              </w:rPr>
              <w:t>208</w:t>
            </w:r>
            <w:r w:rsidRPr="00995DD5">
              <w:rPr>
                <w:sz w:val="18"/>
                <w:szCs w:val="18"/>
              </w:rPr>
              <w:t>,</w:t>
            </w:r>
            <w:r w:rsidRPr="00995DD5">
              <w:rPr>
                <w:sz w:val="18"/>
                <w:szCs w:val="18"/>
                <w:cs/>
                <w:lang w:bidi="th-TH"/>
              </w:rPr>
              <w:t>193)</w:t>
            </w:r>
          </w:p>
        </w:tc>
        <w:tc>
          <w:tcPr>
            <w:tcW w:w="1170" w:type="dxa"/>
            <w:vAlign w:val="bottom"/>
          </w:tcPr>
          <w:p w14:paraId="245DA3A2" w14:textId="1BDF89DB" w:rsidR="00E06064" w:rsidRPr="00B67E99" w:rsidRDefault="00E06064" w:rsidP="00E60CC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40" w:lineRule="atLeast"/>
              <w:ind w:right="-108"/>
              <w:rPr>
                <w:sz w:val="18"/>
                <w:szCs w:val="18"/>
              </w:rPr>
            </w:pPr>
            <w:r w:rsidRPr="00B67E99">
              <w:rPr>
                <w:sz w:val="18"/>
                <w:szCs w:val="18"/>
              </w:rPr>
              <w:t>(4,229,470)</w:t>
            </w:r>
          </w:p>
        </w:tc>
        <w:tc>
          <w:tcPr>
            <w:tcW w:w="1083" w:type="dxa"/>
            <w:vAlign w:val="bottom"/>
          </w:tcPr>
          <w:p w14:paraId="447407AA" w14:textId="5DC94F45" w:rsidR="00E06064" w:rsidRPr="00B67E99" w:rsidRDefault="00E06064" w:rsidP="00E60CC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tLeast"/>
              <w:ind w:right="-108"/>
              <w:rPr>
                <w:sz w:val="18"/>
                <w:szCs w:val="18"/>
              </w:rPr>
            </w:pPr>
            <w:r w:rsidRPr="00B67E99">
              <w:rPr>
                <w:sz w:val="18"/>
                <w:szCs w:val="18"/>
              </w:rPr>
              <w:t>(1,663,985)</w:t>
            </w:r>
          </w:p>
        </w:tc>
        <w:tc>
          <w:tcPr>
            <w:tcW w:w="1170" w:type="dxa"/>
            <w:vAlign w:val="bottom"/>
          </w:tcPr>
          <w:p w14:paraId="4AA9199D" w14:textId="0EF2E0E9" w:rsidR="00E06064" w:rsidRPr="00B67E99" w:rsidRDefault="00E06064" w:rsidP="00E06064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240" w:lineRule="atLeast"/>
              <w:ind w:right="-108"/>
              <w:rPr>
                <w:sz w:val="18"/>
                <w:szCs w:val="18"/>
              </w:rPr>
            </w:pPr>
            <w:r w:rsidRPr="00B67E99">
              <w:rPr>
                <w:sz w:val="18"/>
                <w:szCs w:val="18"/>
              </w:rPr>
              <w:t>(5,893,455)</w:t>
            </w:r>
          </w:p>
        </w:tc>
      </w:tr>
      <w:bookmarkEnd w:id="1"/>
      <w:tr w:rsidR="00995DD5" w:rsidRPr="003738B3" w14:paraId="1BEEAFB8" w14:textId="77777777" w:rsidTr="00051756">
        <w:trPr>
          <w:trHeight w:val="80"/>
        </w:trPr>
        <w:tc>
          <w:tcPr>
            <w:tcW w:w="2430" w:type="dxa"/>
            <w:vAlign w:val="center"/>
          </w:tcPr>
          <w:p w14:paraId="7CB64ED6" w14:textId="77777777" w:rsidR="00995DD5" w:rsidRPr="00B67E99" w:rsidRDefault="00995DD5" w:rsidP="00995DD5">
            <w:pPr>
              <w:spacing w:line="240" w:lineRule="atLeast"/>
              <w:ind w:left="27" w:right="38" w:hanging="113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B67E99">
              <w:rPr>
                <w:b/>
                <w:bCs/>
                <w:sz w:val="18"/>
                <w:szCs w:val="18"/>
              </w:rPr>
              <w:t>Loan receivables, net</w:t>
            </w:r>
          </w:p>
        </w:tc>
        <w:tc>
          <w:tcPr>
            <w:tcW w:w="1170" w:type="dxa"/>
          </w:tcPr>
          <w:p w14:paraId="78FB4FD0" w14:textId="483CE2FB" w:rsidR="00995DD5" w:rsidRPr="00C22196" w:rsidRDefault="00995DD5" w:rsidP="00C22196">
            <w:pPr>
              <w:pBdr>
                <w:bottom w:val="double" w:sz="4" w:space="1" w:color="auto"/>
              </w:pBdr>
              <w:tabs>
                <w:tab w:val="decimal" w:pos="952"/>
              </w:tabs>
              <w:spacing w:line="240" w:lineRule="atLeast"/>
              <w:ind w:left="-108" w:right="-108"/>
              <w:rPr>
                <w:b/>
                <w:bCs/>
                <w:sz w:val="18"/>
                <w:szCs w:val="18"/>
              </w:rPr>
            </w:pPr>
            <w:r w:rsidRPr="00C22196">
              <w:rPr>
                <w:b/>
                <w:bCs/>
                <w:sz w:val="18"/>
                <w:szCs w:val="18"/>
              </w:rPr>
              <w:t xml:space="preserve"> 75,314,173 </w:t>
            </w:r>
          </w:p>
        </w:tc>
        <w:tc>
          <w:tcPr>
            <w:tcW w:w="1260" w:type="dxa"/>
          </w:tcPr>
          <w:p w14:paraId="5C31EA4D" w14:textId="62DC82B6" w:rsidR="00995DD5" w:rsidRPr="00C22196" w:rsidRDefault="00995DD5" w:rsidP="00C22196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240" w:lineRule="atLeast"/>
              <w:ind w:left="-108" w:right="-108"/>
              <w:rPr>
                <w:b/>
                <w:bCs/>
                <w:sz w:val="18"/>
                <w:szCs w:val="18"/>
              </w:rPr>
            </w:pPr>
            <w:r w:rsidRPr="00C22196">
              <w:rPr>
                <w:b/>
                <w:bCs/>
                <w:sz w:val="18"/>
                <w:szCs w:val="18"/>
              </w:rPr>
              <w:t xml:space="preserve"> 89,296,208 </w:t>
            </w:r>
          </w:p>
        </w:tc>
        <w:tc>
          <w:tcPr>
            <w:tcW w:w="1260" w:type="dxa"/>
          </w:tcPr>
          <w:p w14:paraId="01F6830A" w14:textId="408F5D8E" w:rsidR="00995DD5" w:rsidRPr="00C22196" w:rsidRDefault="00995DD5" w:rsidP="00C22196">
            <w:pPr>
              <w:pBdr>
                <w:bottom w:val="double" w:sz="4" w:space="1" w:color="auto"/>
              </w:pBdr>
              <w:tabs>
                <w:tab w:val="decimal" w:pos="1052"/>
              </w:tabs>
              <w:spacing w:line="240" w:lineRule="atLeast"/>
              <w:ind w:left="-108" w:right="-108"/>
              <w:rPr>
                <w:b/>
                <w:bCs/>
                <w:sz w:val="18"/>
                <w:szCs w:val="18"/>
              </w:rPr>
            </w:pPr>
            <w:r w:rsidRPr="00C22196">
              <w:rPr>
                <w:b/>
                <w:bCs/>
                <w:sz w:val="18"/>
                <w:szCs w:val="18"/>
              </w:rPr>
              <w:t xml:space="preserve"> 164,610,381 </w:t>
            </w:r>
          </w:p>
        </w:tc>
        <w:tc>
          <w:tcPr>
            <w:tcW w:w="1170" w:type="dxa"/>
            <w:vAlign w:val="bottom"/>
          </w:tcPr>
          <w:p w14:paraId="690DBBCC" w14:textId="526AF7AE" w:rsidR="00995DD5" w:rsidRPr="00B67E99" w:rsidRDefault="00995DD5" w:rsidP="00995DD5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40" w:lineRule="atLeast"/>
              <w:ind w:right="-108"/>
              <w:rPr>
                <w:b/>
                <w:bCs/>
                <w:sz w:val="18"/>
                <w:szCs w:val="18"/>
              </w:rPr>
            </w:pPr>
            <w:r w:rsidRPr="00B67E99">
              <w:rPr>
                <w:b/>
                <w:bCs/>
                <w:sz w:val="18"/>
                <w:szCs w:val="18"/>
              </w:rPr>
              <w:t>71,784,746</w:t>
            </w:r>
          </w:p>
        </w:tc>
        <w:tc>
          <w:tcPr>
            <w:tcW w:w="1083" w:type="dxa"/>
            <w:vAlign w:val="bottom"/>
          </w:tcPr>
          <w:p w14:paraId="4EEA5E8C" w14:textId="6CACBD1A" w:rsidR="00995DD5" w:rsidRPr="00B67E99" w:rsidRDefault="00995DD5" w:rsidP="00995DD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tLeast"/>
              <w:ind w:right="-108" w:hanging="18"/>
              <w:rPr>
                <w:b/>
                <w:bCs/>
                <w:sz w:val="18"/>
                <w:szCs w:val="18"/>
              </w:rPr>
            </w:pPr>
            <w:r w:rsidRPr="00B67E99">
              <w:rPr>
                <w:b/>
                <w:bCs/>
                <w:sz w:val="18"/>
                <w:szCs w:val="18"/>
              </w:rPr>
              <w:t>82,668,540</w:t>
            </w:r>
          </w:p>
        </w:tc>
        <w:tc>
          <w:tcPr>
            <w:tcW w:w="1170" w:type="dxa"/>
            <w:vAlign w:val="bottom"/>
          </w:tcPr>
          <w:p w14:paraId="1039FEBF" w14:textId="39DF880E" w:rsidR="00995DD5" w:rsidRPr="00B67E99" w:rsidRDefault="00995DD5" w:rsidP="00995DD5">
            <w:pPr>
              <w:pBdr>
                <w:bottom w:val="double" w:sz="4" w:space="1" w:color="auto"/>
              </w:pBdr>
              <w:tabs>
                <w:tab w:val="decimal" w:pos="952"/>
              </w:tabs>
              <w:spacing w:line="240" w:lineRule="atLeast"/>
              <w:ind w:left="-38" w:right="-108"/>
              <w:rPr>
                <w:b/>
                <w:bCs/>
                <w:sz w:val="18"/>
                <w:szCs w:val="18"/>
              </w:rPr>
            </w:pPr>
            <w:r w:rsidRPr="00B67E99">
              <w:rPr>
                <w:b/>
                <w:bCs/>
                <w:sz w:val="18"/>
                <w:szCs w:val="18"/>
              </w:rPr>
              <w:t>154,453,286</w:t>
            </w:r>
          </w:p>
        </w:tc>
      </w:tr>
      <w:tr w:rsidR="00E06064" w:rsidRPr="003738B3" w14:paraId="3E9627D3" w14:textId="77777777" w:rsidTr="000D3787">
        <w:tc>
          <w:tcPr>
            <w:tcW w:w="2430" w:type="dxa"/>
          </w:tcPr>
          <w:p w14:paraId="2ED7E084" w14:textId="77777777" w:rsidR="00E06064" w:rsidRPr="00B67E99" w:rsidRDefault="00E06064" w:rsidP="00E06064">
            <w:pPr>
              <w:spacing w:line="240" w:lineRule="atLeast"/>
              <w:ind w:left="27" w:right="38" w:hanging="52"/>
              <w:jc w:val="both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</w:tcPr>
          <w:p w14:paraId="2ACCE40C" w14:textId="77777777" w:rsidR="00E06064" w:rsidRPr="00C22196" w:rsidRDefault="00E06064" w:rsidP="00C22196">
            <w:pPr>
              <w:tabs>
                <w:tab w:val="decimal" w:pos="960"/>
              </w:tabs>
              <w:spacing w:line="240" w:lineRule="atLeast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14:paraId="11556DC3" w14:textId="77777777" w:rsidR="00E06064" w:rsidRPr="00C22196" w:rsidRDefault="00E06064" w:rsidP="00C22196">
            <w:pPr>
              <w:tabs>
                <w:tab w:val="decimal" w:pos="960"/>
              </w:tabs>
              <w:spacing w:line="240" w:lineRule="atLeast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14:paraId="15609DAC" w14:textId="77777777" w:rsidR="00E06064" w:rsidRPr="00C22196" w:rsidRDefault="00E06064" w:rsidP="00C22196">
            <w:pPr>
              <w:tabs>
                <w:tab w:val="decimal" w:pos="960"/>
              </w:tabs>
              <w:spacing w:line="240" w:lineRule="atLeast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1170" w:type="dxa"/>
          </w:tcPr>
          <w:p w14:paraId="368D7C11" w14:textId="77777777" w:rsidR="00E06064" w:rsidRPr="00B67E99" w:rsidRDefault="00E06064" w:rsidP="00E06064">
            <w:pPr>
              <w:tabs>
                <w:tab w:val="decimal" w:pos="960"/>
              </w:tabs>
              <w:spacing w:line="240" w:lineRule="atLeast"/>
              <w:ind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3" w:type="dxa"/>
          </w:tcPr>
          <w:p w14:paraId="6CDD74EF" w14:textId="77777777" w:rsidR="00E06064" w:rsidRPr="00B67E99" w:rsidRDefault="00E06064" w:rsidP="00E06064">
            <w:pPr>
              <w:tabs>
                <w:tab w:val="decimal" w:pos="885"/>
              </w:tabs>
              <w:spacing w:line="240" w:lineRule="atLeast"/>
              <w:ind w:right="-108" w:hanging="1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</w:tcPr>
          <w:p w14:paraId="06DBF016" w14:textId="77777777" w:rsidR="00E06064" w:rsidRPr="00B67E99" w:rsidRDefault="00E06064" w:rsidP="00E06064">
            <w:pPr>
              <w:tabs>
                <w:tab w:val="decimal" w:pos="885"/>
              </w:tabs>
              <w:spacing w:line="240" w:lineRule="atLeast"/>
              <w:ind w:left="-38" w:right="-108"/>
              <w:rPr>
                <w:b/>
                <w:bCs/>
                <w:sz w:val="18"/>
                <w:szCs w:val="18"/>
              </w:rPr>
            </w:pPr>
          </w:p>
        </w:tc>
      </w:tr>
      <w:tr w:rsidR="00896939" w:rsidRPr="003738B3" w14:paraId="56432F62" w14:textId="77777777" w:rsidTr="00051756">
        <w:tc>
          <w:tcPr>
            <w:tcW w:w="2430" w:type="dxa"/>
          </w:tcPr>
          <w:p w14:paraId="2182AD76" w14:textId="2C1F523D" w:rsidR="00896939" w:rsidRPr="00B67E99" w:rsidRDefault="00896939" w:rsidP="00896939">
            <w:pPr>
              <w:spacing w:line="240" w:lineRule="atLeast"/>
              <w:ind w:left="27" w:right="38" w:hanging="113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B67E99">
              <w:rPr>
                <w:sz w:val="18"/>
                <w:szCs w:val="18"/>
              </w:rPr>
              <w:t>Hire purchase receivables</w:t>
            </w:r>
          </w:p>
        </w:tc>
        <w:tc>
          <w:tcPr>
            <w:tcW w:w="1170" w:type="dxa"/>
          </w:tcPr>
          <w:p w14:paraId="2D45393F" w14:textId="35DC1FC0" w:rsidR="00896939" w:rsidRPr="00C22196" w:rsidRDefault="00896939" w:rsidP="00C22196">
            <w:pPr>
              <w:tabs>
                <w:tab w:val="decimal" w:pos="952"/>
              </w:tabs>
              <w:spacing w:line="240" w:lineRule="atLeast"/>
              <w:ind w:left="-108" w:right="-108"/>
              <w:rPr>
                <w:sz w:val="18"/>
                <w:szCs w:val="18"/>
              </w:rPr>
            </w:pPr>
            <w:r w:rsidRPr="00C22196">
              <w:rPr>
                <w:sz w:val="18"/>
                <w:szCs w:val="18"/>
              </w:rPr>
              <w:t xml:space="preserve"> 2,587,116 </w:t>
            </w:r>
          </w:p>
        </w:tc>
        <w:tc>
          <w:tcPr>
            <w:tcW w:w="1260" w:type="dxa"/>
          </w:tcPr>
          <w:p w14:paraId="53B1F443" w14:textId="58BACBA9" w:rsidR="00896939" w:rsidRPr="00C22196" w:rsidRDefault="00896939" w:rsidP="00C22196">
            <w:pPr>
              <w:tabs>
                <w:tab w:val="decimal" w:pos="1041"/>
              </w:tabs>
              <w:spacing w:line="240" w:lineRule="atLeast"/>
              <w:ind w:left="-108" w:right="-108"/>
              <w:rPr>
                <w:sz w:val="18"/>
                <w:szCs w:val="18"/>
              </w:rPr>
            </w:pPr>
            <w:r w:rsidRPr="00C22196">
              <w:rPr>
                <w:sz w:val="18"/>
                <w:szCs w:val="18"/>
              </w:rPr>
              <w:t xml:space="preserve"> 2,480,490 </w:t>
            </w:r>
          </w:p>
        </w:tc>
        <w:tc>
          <w:tcPr>
            <w:tcW w:w="1260" w:type="dxa"/>
          </w:tcPr>
          <w:p w14:paraId="6CF48807" w14:textId="1123F41B" w:rsidR="00896939" w:rsidRPr="00C22196" w:rsidRDefault="00896939" w:rsidP="00C22196">
            <w:pPr>
              <w:tabs>
                <w:tab w:val="decimal" w:pos="1052"/>
              </w:tabs>
              <w:spacing w:line="240" w:lineRule="atLeast"/>
              <w:ind w:left="-108" w:right="-108"/>
              <w:rPr>
                <w:sz w:val="18"/>
                <w:szCs w:val="18"/>
              </w:rPr>
            </w:pPr>
            <w:r w:rsidRPr="00C22196">
              <w:rPr>
                <w:sz w:val="18"/>
                <w:szCs w:val="18"/>
              </w:rPr>
              <w:t xml:space="preserve"> 5,067,606 </w:t>
            </w:r>
          </w:p>
        </w:tc>
        <w:tc>
          <w:tcPr>
            <w:tcW w:w="1170" w:type="dxa"/>
            <w:vAlign w:val="bottom"/>
          </w:tcPr>
          <w:p w14:paraId="7C135EA3" w14:textId="34B2100C" w:rsidR="00896939" w:rsidRPr="00B67E99" w:rsidRDefault="00896939" w:rsidP="00896939">
            <w:pPr>
              <w:tabs>
                <w:tab w:val="decimal" w:pos="960"/>
              </w:tabs>
              <w:spacing w:line="240" w:lineRule="atLeast"/>
              <w:ind w:right="-108"/>
              <w:rPr>
                <w:sz w:val="18"/>
                <w:szCs w:val="18"/>
              </w:rPr>
            </w:pPr>
            <w:r w:rsidRPr="00B67E99">
              <w:rPr>
                <w:sz w:val="18"/>
                <w:szCs w:val="18"/>
              </w:rPr>
              <w:t>2,461,43</w:t>
            </w:r>
            <w:r w:rsidRPr="00B67E99">
              <w:rPr>
                <w:sz w:val="18"/>
                <w:szCs w:val="18"/>
                <w:lang w:val="en-US" w:bidi="th-TH"/>
              </w:rPr>
              <w:t>8</w:t>
            </w:r>
          </w:p>
        </w:tc>
        <w:tc>
          <w:tcPr>
            <w:tcW w:w="1083" w:type="dxa"/>
            <w:vAlign w:val="bottom"/>
          </w:tcPr>
          <w:p w14:paraId="0E229B37" w14:textId="2E1E608C" w:rsidR="00896939" w:rsidRPr="00B67E99" w:rsidRDefault="00896939" w:rsidP="00896939">
            <w:pPr>
              <w:tabs>
                <w:tab w:val="decimal" w:pos="885"/>
              </w:tabs>
              <w:spacing w:line="240" w:lineRule="atLeast"/>
              <w:ind w:right="-108" w:hanging="18"/>
              <w:rPr>
                <w:sz w:val="18"/>
                <w:szCs w:val="18"/>
              </w:rPr>
            </w:pPr>
            <w:r w:rsidRPr="00B67E99">
              <w:rPr>
                <w:sz w:val="18"/>
                <w:szCs w:val="18"/>
              </w:rPr>
              <w:t>2,479,957</w:t>
            </w:r>
          </w:p>
        </w:tc>
        <w:tc>
          <w:tcPr>
            <w:tcW w:w="1170" w:type="dxa"/>
            <w:vAlign w:val="bottom"/>
          </w:tcPr>
          <w:p w14:paraId="60A9342B" w14:textId="5E6A9993" w:rsidR="00896939" w:rsidRPr="00B67E99" w:rsidRDefault="00896939" w:rsidP="00896939">
            <w:pPr>
              <w:tabs>
                <w:tab w:val="decimal" w:pos="952"/>
              </w:tabs>
              <w:spacing w:line="240" w:lineRule="atLeast"/>
              <w:ind w:left="-38" w:right="-108"/>
              <w:rPr>
                <w:sz w:val="18"/>
                <w:szCs w:val="18"/>
              </w:rPr>
            </w:pPr>
            <w:r w:rsidRPr="00B67E99">
              <w:rPr>
                <w:sz w:val="18"/>
                <w:szCs w:val="18"/>
              </w:rPr>
              <w:t>4,941,395</w:t>
            </w:r>
          </w:p>
        </w:tc>
      </w:tr>
      <w:tr w:rsidR="00896939" w:rsidRPr="003738B3" w14:paraId="2FABCC3E" w14:textId="77777777" w:rsidTr="00051756">
        <w:trPr>
          <w:trHeight w:val="59"/>
        </w:trPr>
        <w:tc>
          <w:tcPr>
            <w:tcW w:w="2430" w:type="dxa"/>
          </w:tcPr>
          <w:p w14:paraId="6A7DB3AB" w14:textId="32EC0BCB" w:rsidR="00896939" w:rsidRPr="00B67E99" w:rsidRDefault="00896939" w:rsidP="00896939">
            <w:pPr>
              <w:spacing w:line="240" w:lineRule="atLeast"/>
              <w:ind w:left="426" w:right="-142" w:hanging="512"/>
              <w:rPr>
                <w:sz w:val="18"/>
                <w:szCs w:val="18"/>
              </w:rPr>
            </w:pPr>
            <w:proofErr w:type="gramStart"/>
            <w:r w:rsidRPr="00B67E99">
              <w:rPr>
                <w:i/>
                <w:iCs/>
                <w:sz w:val="18"/>
                <w:szCs w:val="18"/>
              </w:rPr>
              <w:t>Less</w:t>
            </w:r>
            <w:r w:rsidRPr="00B67E99">
              <w:rPr>
                <w:sz w:val="18"/>
                <w:szCs w:val="18"/>
                <w:cs/>
                <w:lang w:bidi="th-TH"/>
              </w:rPr>
              <w:t xml:space="preserve"> </w:t>
            </w:r>
            <w:r>
              <w:rPr>
                <w:sz w:val="18"/>
                <w:szCs w:val="18"/>
                <w:lang w:bidi="th-TH"/>
              </w:rPr>
              <w:t xml:space="preserve"> </w:t>
            </w:r>
            <w:r w:rsidRPr="00B67E99">
              <w:rPr>
                <w:sz w:val="18"/>
                <w:szCs w:val="18"/>
              </w:rPr>
              <w:t>unearned</w:t>
            </w:r>
            <w:proofErr w:type="gramEnd"/>
            <w:r w:rsidRPr="00B67E99">
              <w:rPr>
                <w:sz w:val="18"/>
                <w:szCs w:val="18"/>
              </w:rPr>
              <w:t xml:space="preserve"> interest income</w:t>
            </w:r>
          </w:p>
        </w:tc>
        <w:tc>
          <w:tcPr>
            <w:tcW w:w="1170" w:type="dxa"/>
          </w:tcPr>
          <w:p w14:paraId="736284A1" w14:textId="6A1D20FE" w:rsidR="00896939" w:rsidRPr="00C22196" w:rsidRDefault="00896939" w:rsidP="00C22196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240" w:lineRule="atLeast"/>
              <w:ind w:left="-108" w:right="-108"/>
              <w:rPr>
                <w:sz w:val="18"/>
                <w:szCs w:val="18"/>
                <w:cs/>
                <w:lang w:bidi="th-TH"/>
              </w:rPr>
            </w:pPr>
            <w:r w:rsidRPr="00C22196">
              <w:rPr>
                <w:sz w:val="18"/>
                <w:szCs w:val="18"/>
              </w:rPr>
              <w:t xml:space="preserve"> (650,188)</w:t>
            </w:r>
          </w:p>
        </w:tc>
        <w:tc>
          <w:tcPr>
            <w:tcW w:w="1260" w:type="dxa"/>
          </w:tcPr>
          <w:p w14:paraId="258708B4" w14:textId="7A8794AD" w:rsidR="00896939" w:rsidRPr="00C22196" w:rsidRDefault="00896939" w:rsidP="00C22196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240" w:lineRule="atLeast"/>
              <w:ind w:left="-108" w:right="-108"/>
              <w:rPr>
                <w:sz w:val="18"/>
                <w:szCs w:val="18"/>
              </w:rPr>
            </w:pPr>
            <w:r w:rsidRPr="00C22196">
              <w:rPr>
                <w:sz w:val="18"/>
                <w:szCs w:val="18"/>
              </w:rPr>
              <w:t xml:space="preserve"> (428,812)</w:t>
            </w:r>
          </w:p>
        </w:tc>
        <w:tc>
          <w:tcPr>
            <w:tcW w:w="1260" w:type="dxa"/>
          </w:tcPr>
          <w:p w14:paraId="4865B0BD" w14:textId="3E5F99F9" w:rsidR="00896939" w:rsidRPr="00C22196" w:rsidRDefault="00896939" w:rsidP="00C22196">
            <w:pPr>
              <w:pBdr>
                <w:bottom w:val="single" w:sz="4" w:space="1" w:color="auto"/>
              </w:pBdr>
              <w:tabs>
                <w:tab w:val="decimal" w:pos="1052"/>
              </w:tabs>
              <w:spacing w:line="240" w:lineRule="atLeast"/>
              <w:ind w:left="-108" w:right="-108"/>
              <w:rPr>
                <w:sz w:val="18"/>
                <w:szCs w:val="18"/>
              </w:rPr>
            </w:pPr>
            <w:r w:rsidRPr="00C22196">
              <w:rPr>
                <w:sz w:val="18"/>
                <w:szCs w:val="18"/>
              </w:rPr>
              <w:t xml:space="preserve"> (1,079,000)</w:t>
            </w:r>
          </w:p>
        </w:tc>
        <w:tc>
          <w:tcPr>
            <w:tcW w:w="1170" w:type="dxa"/>
            <w:vAlign w:val="bottom"/>
          </w:tcPr>
          <w:p w14:paraId="52723481" w14:textId="499F0ABD" w:rsidR="00896939" w:rsidRPr="00B67E99" w:rsidRDefault="00896939" w:rsidP="0089693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40" w:lineRule="atLeast"/>
              <w:ind w:right="-108"/>
              <w:rPr>
                <w:sz w:val="18"/>
                <w:szCs w:val="18"/>
              </w:rPr>
            </w:pPr>
            <w:r w:rsidRPr="00B67E99">
              <w:rPr>
                <w:sz w:val="18"/>
                <w:szCs w:val="18"/>
              </w:rPr>
              <w:t>(619,337)</w:t>
            </w:r>
          </w:p>
        </w:tc>
        <w:tc>
          <w:tcPr>
            <w:tcW w:w="1083" w:type="dxa"/>
            <w:vAlign w:val="bottom"/>
          </w:tcPr>
          <w:p w14:paraId="16A12D98" w14:textId="756BCB20" w:rsidR="00896939" w:rsidRPr="00B67E99" w:rsidRDefault="00896939" w:rsidP="0089693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tLeast"/>
              <w:ind w:right="-108" w:hanging="18"/>
              <w:rPr>
                <w:sz w:val="18"/>
                <w:szCs w:val="18"/>
              </w:rPr>
            </w:pPr>
            <w:r w:rsidRPr="00B67E99">
              <w:rPr>
                <w:sz w:val="18"/>
                <w:szCs w:val="18"/>
              </w:rPr>
              <w:t>(426,434)</w:t>
            </w:r>
          </w:p>
        </w:tc>
        <w:tc>
          <w:tcPr>
            <w:tcW w:w="1170" w:type="dxa"/>
            <w:vAlign w:val="bottom"/>
          </w:tcPr>
          <w:p w14:paraId="14FFAD66" w14:textId="435C7BFE" w:rsidR="00896939" w:rsidRPr="00B67E99" w:rsidRDefault="00896939" w:rsidP="00896939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240" w:lineRule="atLeast"/>
              <w:ind w:left="-38" w:right="-108"/>
              <w:rPr>
                <w:sz w:val="18"/>
                <w:szCs w:val="18"/>
              </w:rPr>
            </w:pPr>
            <w:r w:rsidRPr="00B67E99">
              <w:rPr>
                <w:sz w:val="18"/>
                <w:szCs w:val="18"/>
              </w:rPr>
              <w:t>(1,045,771)</w:t>
            </w:r>
          </w:p>
        </w:tc>
      </w:tr>
      <w:tr w:rsidR="00896939" w:rsidRPr="00B67E99" w14:paraId="3A71B088" w14:textId="77777777" w:rsidTr="00051756">
        <w:tc>
          <w:tcPr>
            <w:tcW w:w="2430" w:type="dxa"/>
          </w:tcPr>
          <w:p w14:paraId="235F52E2" w14:textId="77777777" w:rsidR="00896939" w:rsidRPr="00B67E99" w:rsidRDefault="00896939" w:rsidP="00896939">
            <w:pPr>
              <w:spacing w:line="240" w:lineRule="atLeast"/>
              <w:ind w:left="27" w:right="38" w:hanging="113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B67E99">
              <w:rPr>
                <w:b/>
                <w:bCs/>
                <w:sz w:val="18"/>
                <w:szCs w:val="18"/>
                <w:lang w:val="en-US"/>
              </w:rPr>
              <w:t>Total</w:t>
            </w:r>
          </w:p>
        </w:tc>
        <w:tc>
          <w:tcPr>
            <w:tcW w:w="1170" w:type="dxa"/>
          </w:tcPr>
          <w:p w14:paraId="1AFB762E" w14:textId="2908D340" w:rsidR="00896939" w:rsidRPr="00C22196" w:rsidRDefault="00896939" w:rsidP="00C22196">
            <w:pPr>
              <w:tabs>
                <w:tab w:val="decimal" w:pos="952"/>
              </w:tabs>
              <w:spacing w:line="240" w:lineRule="atLeast"/>
              <w:ind w:left="-108" w:right="-108"/>
              <w:rPr>
                <w:b/>
                <w:bCs/>
                <w:sz w:val="18"/>
                <w:szCs w:val="18"/>
              </w:rPr>
            </w:pPr>
            <w:r w:rsidRPr="00C22196">
              <w:rPr>
                <w:b/>
                <w:bCs/>
                <w:sz w:val="18"/>
                <w:szCs w:val="18"/>
              </w:rPr>
              <w:t xml:space="preserve"> 1,936,928 </w:t>
            </w:r>
          </w:p>
        </w:tc>
        <w:tc>
          <w:tcPr>
            <w:tcW w:w="1260" w:type="dxa"/>
          </w:tcPr>
          <w:p w14:paraId="3BF18087" w14:textId="529D170A" w:rsidR="00896939" w:rsidRPr="00C22196" w:rsidRDefault="00896939" w:rsidP="00C22196">
            <w:pPr>
              <w:tabs>
                <w:tab w:val="decimal" w:pos="1041"/>
              </w:tabs>
              <w:spacing w:line="240" w:lineRule="atLeast"/>
              <w:ind w:left="-108" w:right="-108"/>
              <w:rPr>
                <w:b/>
                <w:bCs/>
                <w:sz w:val="18"/>
                <w:szCs w:val="18"/>
                <w:cs/>
                <w:lang w:bidi="th-TH"/>
              </w:rPr>
            </w:pPr>
            <w:r w:rsidRPr="00C22196">
              <w:rPr>
                <w:b/>
                <w:bCs/>
                <w:sz w:val="18"/>
                <w:szCs w:val="18"/>
              </w:rPr>
              <w:t xml:space="preserve"> 2,051,678 </w:t>
            </w:r>
          </w:p>
        </w:tc>
        <w:tc>
          <w:tcPr>
            <w:tcW w:w="1260" w:type="dxa"/>
          </w:tcPr>
          <w:p w14:paraId="3ADC8F43" w14:textId="6F89BDD6" w:rsidR="00896939" w:rsidRPr="00C22196" w:rsidRDefault="00896939" w:rsidP="00C22196">
            <w:pPr>
              <w:tabs>
                <w:tab w:val="decimal" w:pos="1052"/>
              </w:tabs>
              <w:spacing w:line="240" w:lineRule="atLeast"/>
              <w:ind w:left="-108" w:right="-103"/>
              <w:rPr>
                <w:b/>
                <w:bCs/>
                <w:sz w:val="18"/>
                <w:szCs w:val="18"/>
              </w:rPr>
            </w:pPr>
            <w:r w:rsidRPr="00C22196">
              <w:rPr>
                <w:b/>
                <w:bCs/>
                <w:sz w:val="18"/>
                <w:szCs w:val="18"/>
              </w:rPr>
              <w:t xml:space="preserve"> 3,988,606 </w:t>
            </w:r>
          </w:p>
        </w:tc>
        <w:tc>
          <w:tcPr>
            <w:tcW w:w="1170" w:type="dxa"/>
            <w:vAlign w:val="bottom"/>
          </w:tcPr>
          <w:p w14:paraId="3A70DD79" w14:textId="373D3586" w:rsidR="00896939" w:rsidRPr="00B67E99" w:rsidRDefault="00896939" w:rsidP="00896939">
            <w:pPr>
              <w:tabs>
                <w:tab w:val="decimal" w:pos="960"/>
              </w:tabs>
              <w:spacing w:line="240" w:lineRule="atLeast"/>
              <w:ind w:right="-108"/>
              <w:rPr>
                <w:rFonts w:cs="Angsana New"/>
                <w:b/>
                <w:bCs/>
                <w:sz w:val="18"/>
                <w:szCs w:val="18"/>
                <w:lang w:val="en-US" w:bidi="th-TH"/>
              </w:rPr>
            </w:pPr>
            <w:r w:rsidRPr="00B67E99">
              <w:rPr>
                <w:rFonts w:cs="Angsana New"/>
                <w:b/>
                <w:bCs/>
                <w:sz w:val="18"/>
                <w:szCs w:val="18"/>
                <w:lang w:val="en-US" w:bidi="th-TH"/>
              </w:rPr>
              <w:t>1,842,101</w:t>
            </w:r>
          </w:p>
        </w:tc>
        <w:tc>
          <w:tcPr>
            <w:tcW w:w="1083" w:type="dxa"/>
            <w:vAlign w:val="bottom"/>
          </w:tcPr>
          <w:p w14:paraId="16ED4686" w14:textId="00A876FD" w:rsidR="00896939" w:rsidRPr="00B67E99" w:rsidRDefault="00896939" w:rsidP="00896939">
            <w:pPr>
              <w:tabs>
                <w:tab w:val="decimal" w:pos="885"/>
              </w:tabs>
              <w:spacing w:line="240" w:lineRule="atLeast"/>
              <w:ind w:right="-108" w:hanging="18"/>
              <w:rPr>
                <w:b/>
                <w:bCs/>
                <w:sz w:val="18"/>
                <w:szCs w:val="18"/>
              </w:rPr>
            </w:pPr>
            <w:r w:rsidRPr="00B67E99">
              <w:rPr>
                <w:b/>
                <w:bCs/>
                <w:sz w:val="18"/>
                <w:szCs w:val="18"/>
              </w:rPr>
              <w:t>2,053,523</w:t>
            </w:r>
          </w:p>
        </w:tc>
        <w:tc>
          <w:tcPr>
            <w:tcW w:w="1170" w:type="dxa"/>
            <w:vAlign w:val="bottom"/>
          </w:tcPr>
          <w:p w14:paraId="27B734CF" w14:textId="01F1024B" w:rsidR="00896939" w:rsidRPr="00B67E99" w:rsidRDefault="00896939" w:rsidP="00896939">
            <w:pPr>
              <w:tabs>
                <w:tab w:val="decimal" w:pos="952"/>
              </w:tabs>
              <w:spacing w:line="240" w:lineRule="atLeast"/>
              <w:ind w:left="-38" w:right="-108"/>
              <w:rPr>
                <w:b/>
                <w:bCs/>
                <w:sz w:val="18"/>
                <w:szCs w:val="18"/>
                <w:lang w:bidi="th-TH"/>
              </w:rPr>
            </w:pPr>
            <w:r w:rsidRPr="00B67E99">
              <w:rPr>
                <w:b/>
                <w:bCs/>
                <w:sz w:val="18"/>
                <w:szCs w:val="18"/>
              </w:rPr>
              <w:t>3,895,624</w:t>
            </w:r>
          </w:p>
        </w:tc>
      </w:tr>
      <w:tr w:rsidR="00B67E99" w:rsidRPr="00B67E99" w14:paraId="27DD95B3" w14:textId="77777777" w:rsidTr="00051756">
        <w:tc>
          <w:tcPr>
            <w:tcW w:w="2430" w:type="dxa"/>
          </w:tcPr>
          <w:p w14:paraId="5745FDBD" w14:textId="24256C1F" w:rsidR="00B67E99" w:rsidRPr="00B67E99" w:rsidRDefault="00B67E99" w:rsidP="00051756">
            <w:pPr>
              <w:spacing w:line="240" w:lineRule="atLeast"/>
              <w:ind w:left="27" w:right="38" w:hanging="113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proofErr w:type="gramStart"/>
            <w:r w:rsidRPr="00B67E99">
              <w:rPr>
                <w:i/>
                <w:iCs/>
                <w:sz w:val="18"/>
                <w:szCs w:val="18"/>
              </w:rPr>
              <w:t>Less</w:t>
            </w:r>
            <w:r w:rsidR="00505F5C">
              <w:rPr>
                <w:i/>
                <w:iCs/>
                <w:sz w:val="18"/>
                <w:szCs w:val="18"/>
              </w:rPr>
              <w:t xml:space="preserve"> </w:t>
            </w:r>
            <w:r w:rsidRPr="00B67E99">
              <w:rPr>
                <w:sz w:val="18"/>
                <w:szCs w:val="18"/>
                <w:cs/>
                <w:lang w:bidi="th-TH"/>
              </w:rPr>
              <w:t xml:space="preserve"> </w:t>
            </w:r>
            <w:r w:rsidRPr="00B67E99" w:rsidDel="00161F2D">
              <w:rPr>
                <w:sz w:val="18"/>
                <w:szCs w:val="18"/>
              </w:rPr>
              <w:t>allowance</w:t>
            </w:r>
            <w:proofErr w:type="gramEnd"/>
            <w:r w:rsidRPr="00B67E99" w:rsidDel="00161F2D">
              <w:rPr>
                <w:sz w:val="18"/>
                <w:szCs w:val="18"/>
              </w:rPr>
              <w:t xml:space="preserve"> for </w:t>
            </w:r>
            <w:r w:rsidRPr="00B67E99">
              <w:rPr>
                <w:sz w:val="18"/>
                <w:szCs w:val="18"/>
              </w:rPr>
              <w:t>expected</w:t>
            </w:r>
          </w:p>
        </w:tc>
        <w:tc>
          <w:tcPr>
            <w:tcW w:w="1170" w:type="dxa"/>
          </w:tcPr>
          <w:p w14:paraId="33241F3E" w14:textId="77777777" w:rsidR="00B67E99" w:rsidRPr="00C22196" w:rsidRDefault="00B67E99" w:rsidP="00C22196">
            <w:pPr>
              <w:tabs>
                <w:tab w:val="decimal" w:pos="952"/>
              </w:tabs>
              <w:spacing w:line="240" w:lineRule="atLeast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14:paraId="0BCF505D" w14:textId="77777777" w:rsidR="00B67E99" w:rsidRPr="00C22196" w:rsidRDefault="00B67E99" w:rsidP="00C22196">
            <w:pPr>
              <w:tabs>
                <w:tab w:val="decimal" w:pos="1041"/>
              </w:tabs>
              <w:spacing w:line="240" w:lineRule="atLeast"/>
              <w:ind w:left="-108" w:right="-108"/>
              <w:rPr>
                <w:sz w:val="18"/>
                <w:szCs w:val="18"/>
                <w:cs/>
                <w:lang w:bidi="th-TH"/>
              </w:rPr>
            </w:pPr>
          </w:p>
        </w:tc>
        <w:tc>
          <w:tcPr>
            <w:tcW w:w="1260" w:type="dxa"/>
          </w:tcPr>
          <w:p w14:paraId="2B4AB429" w14:textId="77777777" w:rsidR="00B67E99" w:rsidRPr="00C22196" w:rsidRDefault="00B67E99" w:rsidP="00C22196">
            <w:pPr>
              <w:tabs>
                <w:tab w:val="decimal" w:pos="1052"/>
              </w:tabs>
              <w:spacing w:line="240" w:lineRule="atLeast"/>
              <w:ind w:left="-108" w:right="-103"/>
              <w:rPr>
                <w:sz w:val="18"/>
                <w:szCs w:val="18"/>
              </w:rPr>
            </w:pPr>
          </w:p>
        </w:tc>
        <w:tc>
          <w:tcPr>
            <w:tcW w:w="1170" w:type="dxa"/>
          </w:tcPr>
          <w:p w14:paraId="6BEE6175" w14:textId="77777777" w:rsidR="00B67E99" w:rsidRPr="00B67E99" w:rsidRDefault="00B67E99" w:rsidP="00051756">
            <w:pPr>
              <w:tabs>
                <w:tab w:val="decimal" w:pos="960"/>
              </w:tabs>
              <w:spacing w:line="240" w:lineRule="atLeast"/>
              <w:ind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3" w:type="dxa"/>
          </w:tcPr>
          <w:p w14:paraId="331DBA2B" w14:textId="77777777" w:rsidR="00B67E99" w:rsidRPr="00B67E99" w:rsidRDefault="00B67E99" w:rsidP="00051756">
            <w:pPr>
              <w:tabs>
                <w:tab w:val="decimal" w:pos="885"/>
              </w:tabs>
              <w:spacing w:line="240" w:lineRule="atLeast"/>
              <w:ind w:right="-108" w:hanging="18"/>
              <w:rPr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170" w:type="dxa"/>
          </w:tcPr>
          <w:p w14:paraId="167BD66B" w14:textId="77777777" w:rsidR="00B67E99" w:rsidRPr="00B67E99" w:rsidRDefault="00B67E99" w:rsidP="00051756">
            <w:pPr>
              <w:tabs>
                <w:tab w:val="decimal" w:pos="952"/>
              </w:tabs>
              <w:spacing w:line="240" w:lineRule="atLeast"/>
              <w:ind w:left="-38" w:right="-108"/>
              <w:rPr>
                <w:b/>
                <w:bCs/>
                <w:sz w:val="18"/>
                <w:szCs w:val="18"/>
              </w:rPr>
            </w:pPr>
          </w:p>
        </w:tc>
      </w:tr>
      <w:tr w:rsidR="00B67E99" w:rsidRPr="00B67E99" w14:paraId="7CC0F86B" w14:textId="77777777" w:rsidTr="00051756">
        <w:trPr>
          <w:trHeight w:val="80"/>
        </w:trPr>
        <w:tc>
          <w:tcPr>
            <w:tcW w:w="2430" w:type="dxa"/>
          </w:tcPr>
          <w:p w14:paraId="7AC4AACC" w14:textId="2E6521F8" w:rsidR="00B67E99" w:rsidRPr="00B67E99" w:rsidRDefault="00B67E99" w:rsidP="00051756">
            <w:pPr>
              <w:spacing w:line="240" w:lineRule="atLeast"/>
              <w:ind w:left="421" w:right="38" w:hanging="507"/>
              <w:rPr>
                <w:sz w:val="18"/>
                <w:szCs w:val="18"/>
              </w:rPr>
            </w:pPr>
            <w:r w:rsidRPr="00B67E99">
              <w:rPr>
                <w:sz w:val="18"/>
                <w:szCs w:val="18"/>
                <w:lang w:val="en-US" w:bidi="th-TH"/>
              </w:rPr>
              <w:t xml:space="preserve">       </w:t>
            </w:r>
            <w:r w:rsidR="00505F5C">
              <w:rPr>
                <w:sz w:val="18"/>
                <w:szCs w:val="18"/>
                <w:lang w:val="en-US" w:bidi="th-TH"/>
              </w:rPr>
              <w:t xml:space="preserve"> </w:t>
            </w:r>
            <w:r w:rsidRPr="00B67E99">
              <w:rPr>
                <w:sz w:val="18"/>
                <w:szCs w:val="18"/>
                <w:lang w:val="en-US" w:bidi="th-TH"/>
              </w:rPr>
              <w:t xml:space="preserve"> credit loss</w:t>
            </w:r>
          </w:p>
        </w:tc>
        <w:tc>
          <w:tcPr>
            <w:tcW w:w="1170" w:type="dxa"/>
          </w:tcPr>
          <w:p w14:paraId="65D94BD8" w14:textId="0BE84EA5" w:rsidR="00B67E99" w:rsidRPr="007F2127" w:rsidRDefault="007F2127" w:rsidP="00C22196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240" w:lineRule="atLeast"/>
              <w:ind w:left="-108" w:right="-108"/>
              <w:rPr>
                <w:sz w:val="18"/>
                <w:szCs w:val="18"/>
                <w:cs/>
                <w:lang w:bidi="th-TH"/>
              </w:rPr>
            </w:pPr>
            <w:r w:rsidRPr="007F2127">
              <w:rPr>
                <w:sz w:val="18"/>
                <w:szCs w:val="18"/>
                <w:cs/>
                <w:lang w:bidi="th-TH"/>
              </w:rPr>
              <w:t>(135</w:t>
            </w:r>
            <w:r w:rsidRPr="007F2127">
              <w:rPr>
                <w:sz w:val="18"/>
                <w:szCs w:val="18"/>
              </w:rPr>
              <w:t>,</w:t>
            </w:r>
            <w:r w:rsidRPr="007F2127">
              <w:rPr>
                <w:sz w:val="18"/>
                <w:szCs w:val="18"/>
                <w:cs/>
                <w:lang w:bidi="th-TH"/>
              </w:rPr>
              <w:t>437)</w:t>
            </w:r>
          </w:p>
        </w:tc>
        <w:tc>
          <w:tcPr>
            <w:tcW w:w="1260" w:type="dxa"/>
          </w:tcPr>
          <w:p w14:paraId="5C3F817F" w14:textId="37A49E5F" w:rsidR="00B67E99" w:rsidRPr="00B67E99" w:rsidRDefault="007F2127" w:rsidP="00C22196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240" w:lineRule="atLeast"/>
              <w:ind w:left="-108" w:right="-108"/>
              <w:rPr>
                <w:sz w:val="18"/>
                <w:szCs w:val="18"/>
                <w:cs/>
                <w:lang w:bidi="th-TH"/>
              </w:rPr>
            </w:pPr>
            <w:r w:rsidRPr="007F2127">
              <w:rPr>
                <w:sz w:val="18"/>
                <w:szCs w:val="18"/>
                <w:cs/>
                <w:lang w:bidi="th-TH"/>
              </w:rPr>
              <w:t>(30</w:t>
            </w:r>
            <w:r w:rsidRPr="007F2127">
              <w:rPr>
                <w:sz w:val="18"/>
                <w:szCs w:val="18"/>
              </w:rPr>
              <w:t>,</w:t>
            </w:r>
            <w:r w:rsidRPr="007F2127">
              <w:rPr>
                <w:sz w:val="18"/>
                <w:szCs w:val="18"/>
                <w:cs/>
                <w:lang w:bidi="th-TH"/>
              </w:rPr>
              <w:t>155)</w:t>
            </w:r>
          </w:p>
        </w:tc>
        <w:tc>
          <w:tcPr>
            <w:tcW w:w="1260" w:type="dxa"/>
          </w:tcPr>
          <w:p w14:paraId="0B57D1C9" w14:textId="4F2EA0D0" w:rsidR="00B67E99" w:rsidRPr="00B67E99" w:rsidRDefault="007F2127" w:rsidP="00C22196">
            <w:pPr>
              <w:pBdr>
                <w:bottom w:val="single" w:sz="4" w:space="1" w:color="auto"/>
              </w:pBdr>
              <w:tabs>
                <w:tab w:val="decimal" w:pos="1052"/>
              </w:tabs>
              <w:spacing w:line="240" w:lineRule="atLeast"/>
              <w:ind w:left="-108" w:right="-108"/>
              <w:rPr>
                <w:sz w:val="18"/>
                <w:szCs w:val="18"/>
              </w:rPr>
            </w:pPr>
            <w:r w:rsidRPr="007F2127">
              <w:rPr>
                <w:sz w:val="18"/>
                <w:szCs w:val="18"/>
                <w:cs/>
                <w:lang w:bidi="th-TH"/>
              </w:rPr>
              <w:t>(165</w:t>
            </w:r>
            <w:r w:rsidRPr="007F2127">
              <w:rPr>
                <w:sz w:val="18"/>
                <w:szCs w:val="18"/>
              </w:rPr>
              <w:t>,</w:t>
            </w:r>
            <w:r w:rsidRPr="007F2127">
              <w:rPr>
                <w:sz w:val="18"/>
                <w:szCs w:val="18"/>
                <w:cs/>
                <w:lang w:bidi="th-TH"/>
              </w:rPr>
              <w:t>592)</w:t>
            </w:r>
          </w:p>
        </w:tc>
        <w:tc>
          <w:tcPr>
            <w:tcW w:w="1170" w:type="dxa"/>
            <w:vAlign w:val="bottom"/>
          </w:tcPr>
          <w:p w14:paraId="4317CE08" w14:textId="1C894555" w:rsidR="00B67E99" w:rsidRPr="00B67E99" w:rsidRDefault="00B67E99" w:rsidP="0005175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40" w:lineRule="atLeast"/>
              <w:ind w:right="-108"/>
              <w:rPr>
                <w:sz w:val="18"/>
                <w:szCs w:val="18"/>
              </w:rPr>
            </w:pPr>
            <w:r w:rsidRPr="00B67E99">
              <w:rPr>
                <w:sz w:val="18"/>
                <w:szCs w:val="18"/>
              </w:rPr>
              <w:t>(171,047)</w:t>
            </w:r>
          </w:p>
        </w:tc>
        <w:tc>
          <w:tcPr>
            <w:tcW w:w="1083" w:type="dxa"/>
            <w:vAlign w:val="bottom"/>
          </w:tcPr>
          <w:p w14:paraId="0347E3B9" w14:textId="4D31AC7C" w:rsidR="00B67E99" w:rsidRPr="00B67E99" w:rsidRDefault="00B67E99" w:rsidP="0005175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tLeast"/>
              <w:ind w:right="-108"/>
              <w:rPr>
                <w:sz w:val="18"/>
                <w:szCs w:val="18"/>
              </w:rPr>
            </w:pPr>
            <w:r w:rsidRPr="00B67E99">
              <w:rPr>
                <w:sz w:val="18"/>
                <w:szCs w:val="18"/>
              </w:rPr>
              <w:t>(47,409)</w:t>
            </w:r>
          </w:p>
        </w:tc>
        <w:tc>
          <w:tcPr>
            <w:tcW w:w="1170" w:type="dxa"/>
            <w:vAlign w:val="bottom"/>
          </w:tcPr>
          <w:p w14:paraId="77F7E960" w14:textId="4B30D741" w:rsidR="00B67E99" w:rsidRPr="00B67E99" w:rsidRDefault="00B67E99" w:rsidP="00051756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240" w:lineRule="atLeast"/>
              <w:ind w:right="-108"/>
              <w:rPr>
                <w:sz w:val="18"/>
                <w:szCs w:val="18"/>
              </w:rPr>
            </w:pPr>
            <w:r w:rsidRPr="00B67E99">
              <w:rPr>
                <w:sz w:val="18"/>
                <w:szCs w:val="18"/>
              </w:rPr>
              <w:t>(218,456)</w:t>
            </w:r>
          </w:p>
        </w:tc>
      </w:tr>
      <w:tr w:rsidR="007F2127" w:rsidRPr="003738B3" w14:paraId="5B6AA2DC" w14:textId="77777777" w:rsidTr="00051756">
        <w:tc>
          <w:tcPr>
            <w:tcW w:w="2430" w:type="dxa"/>
          </w:tcPr>
          <w:p w14:paraId="3CABBE2B" w14:textId="3BE2E1C6" w:rsidR="007F2127" w:rsidRPr="00B67E99" w:rsidRDefault="007F2127" w:rsidP="007F2127">
            <w:pPr>
              <w:spacing w:line="240" w:lineRule="atLeast"/>
              <w:ind w:left="426" w:right="-194" w:hanging="575"/>
              <w:rPr>
                <w:i/>
                <w:iCs/>
                <w:sz w:val="18"/>
                <w:szCs w:val="18"/>
              </w:rPr>
            </w:pPr>
            <w:r w:rsidRPr="00B67E99">
              <w:rPr>
                <w:b/>
                <w:bCs/>
                <w:sz w:val="18"/>
                <w:szCs w:val="18"/>
              </w:rPr>
              <w:t xml:space="preserve"> Hire purchase receivables, net</w:t>
            </w:r>
          </w:p>
        </w:tc>
        <w:tc>
          <w:tcPr>
            <w:tcW w:w="1170" w:type="dxa"/>
          </w:tcPr>
          <w:p w14:paraId="23AB3A02" w14:textId="724BEB9B" w:rsidR="007F2127" w:rsidRPr="00C22196" w:rsidRDefault="007F2127" w:rsidP="00C22196">
            <w:pPr>
              <w:pBdr>
                <w:bottom w:val="double" w:sz="4" w:space="1" w:color="auto"/>
              </w:pBdr>
              <w:tabs>
                <w:tab w:val="decimal" w:pos="952"/>
              </w:tabs>
              <w:spacing w:line="240" w:lineRule="atLeast"/>
              <w:ind w:left="-108" w:right="-108"/>
              <w:rPr>
                <w:b/>
                <w:bCs/>
                <w:sz w:val="18"/>
                <w:szCs w:val="18"/>
              </w:rPr>
            </w:pPr>
            <w:r w:rsidRPr="00C22196">
              <w:rPr>
                <w:b/>
                <w:bCs/>
                <w:sz w:val="18"/>
                <w:szCs w:val="18"/>
              </w:rPr>
              <w:t xml:space="preserve"> 1,801,491 </w:t>
            </w:r>
          </w:p>
        </w:tc>
        <w:tc>
          <w:tcPr>
            <w:tcW w:w="1260" w:type="dxa"/>
          </w:tcPr>
          <w:p w14:paraId="7ADD3604" w14:textId="659A9EE7" w:rsidR="007F2127" w:rsidRPr="00C22196" w:rsidRDefault="007F2127" w:rsidP="00C22196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240" w:lineRule="atLeast"/>
              <w:ind w:left="-108" w:right="-108"/>
              <w:rPr>
                <w:b/>
                <w:bCs/>
                <w:sz w:val="18"/>
                <w:szCs w:val="18"/>
              </w:rPr>
            </w:pPr>
            <w:r w:rsidRPr="00C22196">
              <w:rPr>
                <w:b/>
                <w:bCs/>
                <w:sz w:val="18"/>
                <w:szCs w:val="18"/>
              </w:rPr>
              <w:t xml:space="preserve"> 2,021,523 </w:t>
            </w:r>
          </w:p>
        </w:tc>
        <w:tc>
          <w:tcPr>
            <w:tcW w:w="1260" w:type="dxa"/>
          </w:tcPr>
          <w:p w14:paraId="136E28BF" w14:textId="77CEFF06" w:rsidR="007F2127" w:rsidRPr="00C22196" w:rsidRDefault="007F2127" w:rsidP="00C22196">
            <w:pPr>
              <w:pBdr>
                <w:bottom w:val="double" w:sz="4" w:space="1" w:color="auto"/>
              </w:pBdr>
              <w:tabs>
                <w:tab w:val="decimal" w:pos="1052"/>
              </w:tabs>
              <w:spacing w:line="240" w:lineRule="atLeast"/>
              <w:ind w:left="-108" w:right="-108"/>
              <w:rPr>
                <w:b/>
                <w:bCs/>
                <w:sz w:val="18"/>
                <w:szCs w:val="18"/>
              </w:rPr>
            </w:pPr>
            <w:r w:rsidRPr="00C22196">
              <w:rPr>
                <w:b/>
                <w:bCs/>
                <w:sz w:val="18"/>
                <w:szCs w:val="18"/>
              </w:rPr>
              <w:t xml:space="preserve"> 3,823,014 </w:t>
            </w:r>
          </w:p>
        </w:tc>
        <w:tc>
          <w:tcPr>
            <w:tcW w:w="1170" w:type="dxa"/>
            <w:vAlign w:val="bottom"/>
          </w:tcPr>
          <w:p w14:paraId="0C10F78B" w14:textId="451819A1" w:rsidR="007F2127" w:rsidRPr="00B67E99" w:rsidRDefault="007F2127" w:rsidP="007F212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40" w:lineRule="atLeast"/>
              <w:ind w:right="-108"/>
              <w:rPr>
                <w:b/>
                <w:bCs/>
                <w:sz w:val="18"/>
                <w:szCs w:val="18"/>
              </w:rPr>
            </w:pPr>
            <w:r w:rsidRPr="00B67E99">
              <w:rPr>
                <w:b/>
                <w:bCs/>
                <w:sz w:val="18"/>
                <w:szCs w:val="18"/>
                <w:lang w:bidi="th-TH"/>
              </w:rPr>
              <w:t>1,671,054</w:t>
            </w:r>
          </w:p>
        </w:tc>
        <w:tc>
          <w:tcPr>
            <w:tcW w:w="1083" w:type="dxa"/>
            <w:vAlign w:val="bottom"/>
          </w:tcPr>
          <w:p w14:paraId="37ACEC6D" w14:textId="489C04FD" w:rsidR="007F2127" w:rsidRPr="00B67E99" w:rsidRDefault="007F2127" w:rsidP="007F212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tLeast"/>
              <w:ind w:right="-108"/>
              <w:rPr>
                <w:b/>
                <w:bCs/>
                <w:sz w:val="18"/>
                <w:szCs w:val="18"/>
              </w:rPr>
            </w:pPr>
            <w:r w:rsidRPr="00B67E99">
              <w:rPr>
                <w:b/>
                <w:bCs/>
                <w:sz w:val="18"/>
                <w:szCs w:val="18"/>
              </w:rPr>
              <w:t>2,006,114</w:t>
            </w:r>
          </w:p>
        </w:tc>
        <w:tc>
          <w:tcPr>
            <w:tcW w:w="1170" w:type="dxa"/>
            <w:vAlign w:val="bottom"/>
          </w:tcPr>
          <w:p w14:paraId="3BF5AFEB" w14:textId="24782D09" w:rsidR="007F2127" w:rsidRPr="00B67E99" w:rsidRDefault="007F2127" w:rsidP="007F2127">
            <w:pPr>
              <w:pBdr>
                <w:bottom w:val="double" w:sz="4" w:space="1" w:color="auto"/>
              </w:pBdr>
              <w:tabs>
                <w:tab w:val="decimal" w:pos="952"/>
              </w:tabs>
              <w:spacing w:line="240" w:lineRule="atLeast"/>
              <w:ind w:right="-108"/>
              <w:rPr>
                <w:b/>
                <w:bCs/>
                <w:sz w:val="18"/>
                <w:szCs w:val="18"/>
              </w:rPr>
            </w:pPr>
            <w:r w:rsidRPr="00B67E99">
              <w:rPr>
                <w:b/>
                <w:bCs/>
                <w:sz w:val="18"/>
                <w:szCs w:val="18"/>
              </w:rPr>
              <w:t>3,677,168</w:t>
            </w:r>
          </w:p>
        </w:tc>
      </w:tr>
      <w:tr w:rsidR="00E06064" w:rsidRPr="003738B3" w14:paraId="50E7722C" w14:textId="77777777" w:rsidTr="000D3787">
        <w:tc>
          <w:tcPr>
            <w:tcW w:w="2430" w:type="dxa"/>
          </w:tcPr>
          <w:p w14:paraId="24F6BF9E" w14:textId="77777777" w:rsidR="00E06064" w:rsidRPr="00B67E99" w:rsidRDefault="00E06064" w:rsidP="00E06064">
            <w:pPr>
              <w:spacing w:line="240" w:lineRule="atLeast"/>
              <w:ind w:left="426" w:right="38" w:hanging="435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70" w:type="dxa"/>
          </w:tcPr>
          <w:p w14:paraId="2921E73E" w14:textId="77777777" w:rsidR="00E06064" w:rsidRPr="00C22196" w:rsidRDefault="00E06064" w:rsidP="00C22196">
            <w:pPr>
              <w:tabs>
                <w:tab w:val="decimal" w:pos="960"/>
              </w:tabs>
              <w:spacing w:line="240" w:lineRule="atLeast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14:paraId="14B0FD02" w14:textId="77777777" w:rsidR="00E06064" w:rsidRPr="00C22196" w:rsidRDefault="00E06064" w:rsidP="00C22196">
            <w:pPr>
              <w:tabs>
                <w:tab w:val="decimal" w:pos="960"/>
              </w:tabs>
              <w:spacing w:line="240" w:lineRule="atLeast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14:paraId="64E6F424" w14:textId="77777777" w:rsidR="00E06064" w:rsidRPr="00C22196" w:rsidRDefault="00E06064" w:rsidP="00C22196">
            <w:pPr>
              <w:tabs>
                <w:tab w:val="decimal" w:pos="960"/>
              </w:tabs>
              <w:spacing w:line="240" w:lineRule="atLeast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1170" w:type="dxa"/>
          </w:tcPr>
          <w:p w14:paraId="0B30EEAF" w14:textId="77777777" w:rsidR="00E06064" w:rsidRPr="00B67E99" w:rsidRDefault="00E06064" w:rsidP="00E06064">
            <w:pPr>
              <w:tabs>
                <w:tab w:val="decimal" w:pos="960"/>
              </w:tabs>
              <w:spacing w:line="240" w:lineRule="atLeast"/>
              <w:ind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3" w:type="dxa"/>
          </w:tcPr>
          <w:p w14:paraId="6F416EBC" w14:textId="77777777" w:rsidR="00E06064" w:rsidRPr="00B67E99" w:rsidRDefault="00E06064" w:rsidP="00E06064">
            <w:pPr>
              <w:tabs>
                <w:tab w:val="decimal" w:pos="885"/>
              </w:tabs>
              <w:spacing w:line="240" w:lineRule="atLeast"/>
              <w:ind w:right="-108" w:hanging="1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</w:tcPr>
          <w:p w14:paraId="3C422738" w14:textId="77777777" w:rsidR="00E06064" w:rsidRPr="00B67E99" w:rsidRDefault="00E06064" w:rsidP="00E06064">
            <w:pPr>
              <w:tabs>
                <w:tab w:val="decimal" w:pos="885"/>
              </w:tabs>
              <w:spacing w:line="240" w:lineRule="atLeast"/>
              <w:ind w:left="-38" w:right="-108"/>
              <w:rPr>
                <w:b/>
                <w:bCs/>
                <w:sz w:val="18"/>
                <w:szCs w:val="18"/>
              </w:rPr>
            </w:pPr>
          </w:p>
        </w:tc>
      </w:tr>
      <w:tr w:rsidR="00E06064" w:rsidRPr="003738B3" w14:paraId="45001F4F" w14:textId="77777777" w:rsidTr="00051756">
        <w:trPr>
          <w:trHeight w:val="362"/>
        </w:trPr>
        <w:tc>
          <w:tcPr>
            <w:tcW w:w="2430" w:type="dxa"/>
          </w:tcPr>
          <w:p w14:paraId="50E52683" w14:textId="77777777" w:rsidR="00E06064" w:rsidRPr="00B67E99" w:rsidRDefault="00E06064" w:rsidP="00E06064">
            <w:pPr>
              <w:spacing w:line="240" w:lineRule="atLeast"/>
              <w:ind w:left="432" w:right="38" w:hanging="581"/>
              <w:rPr>
                <w:b/>
                <w:bCs/>
                <w:sz w:val="18"/>
                <w:szCs w:val="18"/>
              </w:rPr>
            </w:pPr>
            <w:r w:rsidRPr="00B67E99">
              <w:rPr>
                <w:b/>
                <w:bCs/>
                <w:sz w:val="18"/>
                <w:szCs w:val="18"/>
              </w:rPr>
              <w:t xml:space="preserve"> Total loan receivables and</w:t>
            </w:r>
          </w:p>
          <w:p w14:paraId="0DA9FC2D" w14:textId="66177991" w:rsidR="00E06064" w:rsidRPr="00B67E99" w:rsidRDefault="00E06064" w:rsidP="00E06064">
            <w:pPr>
              <w:spacing w:line="240" w:lineRule="atLeast"/>
              <w:ind w:left="432" w:right="38" w:hanging="581"/>
              <w:rPr>
                <w:b/>
                <w:bCs/>
                <w:sz w:val="18"/>
                <w:szCs w:val="18"/>
              </w:rPr>
            </w:pPr>
            <w:r w:rsidRPr="00B67E99">
              <w:rPr>
                <w:sz w:val="18"/>
                <w:szCs w:val="18"/>
                <w:lang w:val="en-US" w:bidi="th-TH"/>
              </w:rPr>
              <w:t xml:space="preserve">         </w:t>
            </w:r>
            <w:r w:rsidR="00482593">
              <w:rPr>
                <w:sz w:val="18"/>
                <w:szCs w:val="18"/>
                <w:lang w:val="en-US" w:bidi="th-TH"/>
              </w:rPr>
              <w:t xml:space="preserve">  </w:t>
            </w:r>
            <w:r w:rsidRPr="00B67E99">
              <w:rPr>
                <w:b/>
                <w:bCs/>
                <w:sz w:val="18"/>
                <w:szCs w:val="18"/>
              </w:rPr>
              <w:t>hire purchase</w:t>
            </w:r>
          </w:p>
          <w:p w14:paraId="5A13F23A" w14:textId="2692638D" w:rsidR="00E06064" w:rsidRPr="00B67E99" w:rsidRDefault="00E06064" w:rsidP="00E06064">
            <w:pPr>
              <w:spacing w:line="240" w:lineRule="atLeast"/>
              <w:ind w:left="432" w:right="38" w:hanging="581"/>
              <w:rPr>
                <w:b/>
                <w:bCs/>
                <w:sz w:val="18"/>
                <w:szCs w:val="18"/>
                <w:lang w:val="en-US"/>
              </w:rPr>
            </w:pPr>
            <w:r w:rsidRPr="00B67E99">
              <w:rPr>
                <w:sz w:val="18"/>
                <w:szCs w:val="18"/>
                <w:lang w:val="en-US" w:bidi="th-TH"/>
              </w:rPr>
              <w:t xml:space="preserve">         </w:t>
            </w:r>
            <w:r w:rsidR="00482593">
              <w:rPr>
                <w:sz w:val="18"/>
                <w:szCs w:val="18"/>
                <w:lang w:val="en-US" w:bidi="th-TH"/>
              </w:rPr>
              <w:t xml:space="preserve">  </w:t>
            </w:r>
            <w:r w:rsidRPr="00B67E99">
              <w:rPr>
                <w:b/>
                <w:bCs/>
                <w:sz w:val="18"/>
                <w:szCs w:val="18"/>
              </w:rPr>
              <w:t>receivables, net</w:t>
            </w:r>
          </w:p>
        </w:tc>
        <w:tc>
          <w:tcPr>
            <w:tcW w:w="1170" w:type="dxa"/>
          </w:tcPr>
          <w:p w14:paraId="0495FC05" w14:textId="77777777" w:rsidR="00E06064" w:rsidRPr="00C22196" w:rsidRDefault="00E06064" w:rsidP="00C22196">
            <w:pPr>
              <w:pBdr>
                <w:bottom w:val="double" w:sz="4" w:space="1" w:color="auto"/>
              </w:pBdr>
              <w:tabs>
                <w:tab w:val="decimal" w:pos="952"/>
              </w:tabs>
              <w:spacing w:line="240" w:lineRule="atLeast"/>
              <w:ind w:left="-108" w:right="-108"/>
              <w:rPr>
                <w:b/>
                <w:bCs/>
                <w:sz w:val="18"/>
                <w:szCs w:val="18"/>
              </w:rPr>
            </w:pPr>
          </w:p>
          <w:p w14:paraId="066B1B74" w14:textId="77777777" w:rsidR="00EB7A8C" w:rsidRPr="00C22196" w:rsidRDefault="00EB7A8C" w:rsidP="00C22196">
            <w:pPr>
              <w:pBdr>
                <w:bottom w:val="double" w:sz="4" w:space="1" w:color="auto"/>
              </w:pBdr>
              <w:tabs>
                <w:tab w:val="decimal" w:pos="952"/>
              </w:tabs>
              <w:spacing w:line="240" w:lineRule="atLeast"/>
              <w:ind w:left="-108" w:right="-108"/>
              <w:rPr>
                <w:b/>
                <w:bCs/>
                <w:sz w:val="18"/>
                <w:szCs w:val="18"/>
              </w:rPr>
            </w:pPr>
          </w:p>
          <w:p w14:paraId="09580B5A" w14:textId="3EC9F977" w:rsidR="00EB7A8C" w:rsidRPr="00C22196" w:rsidRDefault="005D0972" w:rsidP="00C22196">
            <w:pPr>
              <w:pBdr>
                <w:bottom w:val="double" w:sz="4" w:space="1" w:color="auto"/>
              </w:pBdr>
              <w:tabs>
                <w:tab w:val="decimal" w:pos="952"/>
              </w:tabs>
              <w:spacing w:line="240" w:lineRule="atLeast"/>
              <w:ind w:left="-108" w:right="-108"/>
              <w:rPr>
                <w:b/>
                <w:bCs/>
                <w:sz w:val="18"/>
                <w:szCs w:val="18"/>
              </w:rPr>
            </w:pPr>
            <w:r w:rsidRPr="00C22196">
              <w:rPr>
                <w:b/>
                <w:bCs/>
                <w:sz w:val="18"/>
                <w:szCs w:val="18"/>
              </w:rPr>
              <w:t>77,115,664</w:t>
            </w:r>
          </w:p>
        </w:tc>
        <w:tc>
          <w:tcPr>
            <w:tcW w:w="1260" w:type="dxa"/>
          </w:tcPr>
          <w:p w14:paraId="4793A9A4" w14:textId="77777777" w:rsidR="00E06064" w:rsidRPr="00C22196" w:rsidRDefault="00E06064" w:rsidP="00C22196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240" w:lineRule="atLeast"/>
              <w:ind w:left="-108" w:right="-108"/>
              <w:rPr>
                <w:b/>
                <w:bCs/>
                <w:sz w:val="18"/>
                <w:szCs w:val="18"/>
              </w:rPr>
            </w:pPr>
          </w:p>
          <w:p w14:paraId="2FFD7EA3" w14:textId="77777777" w:rsidR="00EB7A8C" w:rsidRPr="00C22196" w:rsidRDefault="00EB7A8C" w:rsidP="00C22196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240" w:lineRule="atLeast"/>
              <w:ind w:left="-108" w:right="-108"/>
              <w:rPr>
                <w:b/>
                <w:bCs/>
                <w:sz w:val="18"/>
                <w:szCs w:val="18"/>
              </w:rPr>
            </w:pPr>
          </w:p>
          <w:p w14:paraId="343A5E09" w14:textId="6F75670F" w:rsidR="00EB7A8C" w:rsidRPr="00C22196" w:rsidRDefault="005D0972" w:rsidP="00C22196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240" w:lineRule="atLeast"/>
              <w:ind w:left="-108" w:right="-108"/>
              <w:rPr>
                <w:b/>
                <w:bCs/>
                <w:sz w:val="18"/>
                <w:szCs w:val="18"/>
              </w:rPr>
            </w:pPr>
            <w:r w:rsidRPr="00C22196">
              <w:rPr>
                <w:b/>
                <w:bCs/>
                <w:sz w:val="18"/>
                <w:szCs w:val="18"/>
              </w:rPr>
              <w:t>91,317,731</w:t>
            </w:r>
          </w:p>
        </w:tc>
        <w:tc>
          <w:tcPr>
            <w:tcW w:w="1260" w:type="dxa"/>
          </w:tcPr>
          <w:p w14:paraId="543EDD0B" w14:textId="77777777" w:rsidR="00E06064" w:rsidRPr="00C22196" w:rsidRDefault="00E06064" w:rsidP="00C22196">
            <w:pPr>
              <w:pBdr>
                <w:bottom w:val="double" w:sz="4" w:space="1" w:color="auto"/>
              </w:pBdr>
              <w:tabs>
                <w:tab w:val="decimal" w:pos="1052"/>
              </w:tabs>
              <w:spacing w:line="240" w:lineRule="atLeast"/>
              <w:ind w:left="-108" w:right="-108"/>
              <w:rPr>
                <w:b/>
                <w:bCs/>
                <w:sz w:val="18"/>
                <w:szCs w:val="18"/>
              </w:rPr>
            </w:pPr>
          </w:p>
          <w:p w14:paraId="5648A2B9" w14:textId="77777777" w:rsidR="00EB7A8C" w:rsidRPr="00C22196" w:rsidRDefault="00EB7A8C" w:rsidP="00C22196">
            <w:pPr>
              <w:pBdr>
                <w:bottom w:val="double" w:sz="4" w:space="1" w:color="auto"/>
              </w:pBdr>
              <w:tabs>
                <w:tab w:val="decimal" w:pos="1052"/>
              </w:tabs>
              <w:spacing w:line="240" w:lineRule="atLeast"/>
              <w:ind w:left="-108" w:right="-108"/>
              <w:rPr>
                <w:b/>
                <w:bCs/>
                <w:sz w:val="18"/>
                <w:szCs w:val="18"/>
              </w:rPr>
            </w:pPr>
          </w:p>
          <w:p w14:paraId="215EC4DA" w14:textId="7300BBA1" w:rsidR="00EB7A8C" w:rsidRPr="00C22196" w:rsidRDefault="005D0972" w:rsidP="00C22196">
            <w:pPr>
              <w:pBdr>
                <w:bottom w:val="double" w:sz="4" w:space="1" w:color="auto"/>
              </w:pBdr>
              <w:tabs>
                <w:tab w:val="decimal" w:pos="1052"/>
              </w:tabs>
              <w:spacing w:line="240" w:lineRule="atLeast"/>
              <w:ind w:left="-108" w:right="-108"/>
              <w:rPr>
                <w:b/>
                <w:bCs/>
                <w:sz w:val="18"/>
                <w:szCs w:val="18"/>
              </w:rPr>
            </w:pPr>
            <w:r w:rsidRPr="00C22196">
              <w:rPr>
                <w:b/>
                <w:bCs/>
                <w:sz w:val="18"/>
                <w:szCs w:val="18"/>
              </w:rPr>
              <w:t>168,433,395</w:t>
            </w:r>
          </w:p>
        </w:tc>
        <w:tc>
          <w:tcPr>
            <w:tcW w:w="1170" w:type="dxa"/>
            <w:vAlign w:val="bottom"/>
          </w:tcPr>
          <w:p w14:paraId="40611B7C" w14:textId="77777777" w:rsidR="00E06064" w:rsidRPr="00B67E99" w:rsidRDefault="00E06064" w:rsidP="00E06064">
            <w:pPr>
              <w:pBdr>
                <w:bottom w:val="double" w:sz="4" w:space="1" w:color="auto"/>
              </w:pBdr>
              <w:tabs>
                <w:tab w:val="decimal" w:pos="952"/>
              </w:tabs>
              <w:ind w:right="-108"/>
              <w:rPr>
                <w:b/>
                <w:bCs/>
                <w:sz w:val="18"/>
                <w:szCs w:val="18"/>
              </w:rPr>
            </w:pPr>
          </w:p>
          <w:p w14:paraId="3F72D5E4" w14:textId="68684D78" w:rsidR="00E06064" w:rsidRPr="00B67E99" w:rsidRDefault="00E06064" w:rsidP="00E06064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40" w:lineRule="atLeast"/>
              <w:ind w:right="-108"/>
              <w:rPr>
                <w:b/>
                <w:bCs/>
                <w:sz w:val="18"/>
                <w:szCs w:val="18"/>
                <w:lang w:val="en-US"/>
              </w:rPr>
            </w:pPr>
            <w:r w:rsidRPr="00B67E99">
              <w:rPr>
                <w:b/>
                <w:bCs/>
                <w:sz w:val="18"/>
                <w:szCs w:val="18"/>
              </w:rPr>
              <w:t>73,455,800</w:t>
            </w:r>
          </w:p>
        </w:tc>
        <w:tc>
          <w:tcPr>
            <w:tcW w:w="1083" w:type="dxa"/>
            <w:vAlign w:val="bottom"/>
          </w:tcPr>
          <w:p w14:paraId="027815DB" w14:textId="0470E43E" w:rsidR="00E06064" w:rsidRPr="00B67E99" w:rsidRDefault="00E06064" w:rsidP="00E060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tLeast"/>
              <w:ind w:right="-107" w:hanging="18"/>
              <w:rPr>
                <w:b/>
                <w:bCs/>
                <w:sz w:val="18"/>
                <w:szCs w:val="18"/>
                <w:lang w:val="en-US"/>
              </w:rPr>
            </w:pPr>
            <w:r w:rsidRPr="00B67E99">
              <w:rPr>
                <w:b/>
                <w:bCs/>
                <w:sz w:val="18"/>
                <w:szCs w:val="18"/>
              </w:rPr>
              <w:t>84,674,654</w:t>
            </w:r>
          </w:p>
        </w:tc>
        <w:tc>
          <w:tcPr>
            <w:tcW w:w="1170" w:type="dxa"/>
            <w:vAlign w:val="bottom"/>
          </w:tcPr>
          <w:p w14:paraId="05F28C61" w14:textId="79F0C45C" w:rsidR="00E06064" w:rsidRPr="00B67E99" w:rsidRDefault="00E06064" w:rsidP="00E06064">
            <w:pPr>
              <w:pBdr>
                <w:bottom w:val="double" w:sz="4" w:space="1" w:color="auto"/>
              </w:pBdr>
              <w:tabs>
                <w:tab w:val="decimal" w:pos="963"/>
              </w:tabs>
              <w:spacing w:line="240" w:lineRule="atLeast"/>
              <w:ind w:left="-38" w:right="-108"/>
              <w:rPr>
                <w:b/>
                <w:bCs/>
                <w:sz w:val="18"/>
                <w:szCs w:val="18"/>
                <w:lang w:bidi="th-TH"/>
              </w:rPr>
            </w:pPr>
            <w:r w:rsidRPr="00B67E99">
              <w:rPr>
                <w:b/>
                <w:bCs/>
                <w:sz w:val="18"/>
                <w:szCs w:val="18"/>
                <w:cs/>
                <w:lang w:bidi="th-TH"/>
              </w:rPr>
              <w:t>158</w:t>
            </w:r>
            <w:r w:rsidRPr="00B67E99">
              <w:rPr>
                <w:b/>
                <w:bCs/>
                <w:sz w:val="18"/>
                <w:szCs w:val="18"/>
              </w:rPr>
              <w:t>,</w:t>
            </w:r>
            <w:r w:rsidRPr="00B67E99">
              <w:rPr>
                <w:b/>
                <w:bCs/>
                <w:sz w:val="18"/>
                <w:szCs w:val="18"/>
                <w:cs/>
                <w:lang w:bidi="th-TH"/>
              </w:rPr>
              <w:t>130</w:t>
            </w:r>
            <w:r w:rsidRPr="00B67E99">
              <w:rPr>
                <w:b/>
                <w:bCs/>
                <w:sz w:val="18"/>
                <w:szCs w:val="18"/>
              </w:rPr>
              <w:t>,</w:t>
            </w:r>
            <w:r w:rsidRPr="00B67E99">
              <w:rPr>
                <w:b/>
                <w:bCs/>
                <w:sz w:val="18"/>
                <w:szCs w:val="18"/>
                <w:cs/>
                <w:lang w:bidi="th-TH"/>
              </w:rPr>
              <w:t>454</w:t>
            </w:r>
          </w:p>
        </w:tc>
      </w:tr>
    </w:tbl>
    <w:p w14:paraId="21D58597" w14:textId="77777777" w:rsidR="00135948" w:rsidRPr="00A82F24" w:rsidRDefault="00135948" w:rsidP="00135948">
      <w:pPr>
        <w:pStyle w:val="index"/>
        <w:numPr>
          <w:ilvl w:val="0"/>
          <w:numId w:val="0"/>
        </w:numPr>
        <w:spacing w:line="220" w:lineRule="exact"/>
        <w:rPr>
          <w:sz w:val="20"/>
          <w:lang w:bidi="th-TH"/>
        </w:rPr>
      </w:pPr>
    </w:p>
    <w:p w14:paraId="1772AFF9" w14:textId="77777777" w:rsidR="00135948" w:rsidRPr="00A82F24" w:rsidRDefault="00135948" w:rsidP="00135948">
      <w:pPr>
        <w:tabs>
          <w:tab w:val="left" w:pos="810"/>
        </w:tabs>
        <w:ind w:firstLine="540"/>
        <w:jc w:val="thaiDistribute"/>
        <w:rPr>
          <w:sz w:val="16"/>
          <w:szCs w:val="16"/>
          <w:lang w:bidi="th-TH"/>
        </w:rPr>
      </w:pPr>
      <w:r w:rsidRPr="00A82F24">
        <w:rPr>
          <w:sz w:val="16"/>
          <w:szCs w:val="16"/>
          <w:vertAlign w:val="superscript"/>
          <w:cs/>
          <w:lang w:bidi="th-TH"/>
        </w:rPr>
        <w:t>(</w:t>
      </w:r>
      <w:r w:rsidRPr="00A82F24">
        <w:rPr>
          <w:sz w:val="16"/>
          <w:szCs w:val="16"/>
          <w:vertAlign w:val="superscript"/>
          <w:lang w:bidi="th-TH"/>
        </w:rPr>
        <w:t>1</w:t>
      </w:r>
      <w:r w:rsidRPr="00A82F24">
        <w:rPr>
          <w:sz w:val="16"/>
          <w:szCs w:val="16"/>
          <w:vertAlign w:val="superscript"/>
          <w:cs/>
          <w:lang w:bidi="th-TH"/>
        </w:rPr>
        <w:t>)</w:t>
      </w:r>
      <w:r w:rsidRPr="00A82F24">
        <w:rPr>
          <w:sz w:val="16"/>
          <w:szCs w:val="16"/>
          <w:vertAlign w:val="superscript"/>
          <w:lang w:bidi="th-TH"/>
        </w:rPr>
        <w:tab/>
      </w:r>
      <w:r w:rsidRPr="00A82F24">
        <w:rPr>
          <w:sz w:val="16"/>
          <w:szCs w:val="16"/>
        </w:rPr>
        <w:t>The balance of loan receivables and hire purchase receivables due within 1 year include receivables that are credit</w:t>
      </w:r>
      <w:r w:rsidRPr="00A82F24">
        <w:rPr>
          <w:sz w:val="16"/>
          <w:szCs w:val="16"/>
          <w:cs/>
          <w:lang w:bidi="th-TH"/>
        </w:rPr>
        <w:t>-</w:t>
      </w:r>
      <w:r w:rsidRPr="00A82F24">
        <w:rPr>
          <w:sz w:val="16"/>
          <w:szCs w:val="16"/>
        </w:rPr>
        <w:t>impaired</w:t>
      </w:r>
      <w:r w:rsidRPr="00A82F24">
        <w:rPr>
          <w:sz w:val="16"/>
          <w:szCs w:val="16"/>
          <w:cs/>
          <w:lang w:bidi="th-TH"/>
        </w:rPr>
        <w:t>.</w:t>
      </w:r>
    </w:p>
    <w:p w14:paraId="25D5AD30" w14:textId="77777777" w:rsidR="00135948" w:rsidRPr="00A82F24" w:rsidRDefault="00135948" w:rsidP="00135948">
      <w:pPr>
        <w:spacing w:line="240" w:lineRule="auto"/>
        <w:rPr>
          <w:sz w:val="20"/>
          <w:lang w:bidi="th-TH"/>
        </w:rPr>
      </w:pPr>
      <w:r w:rsidRPr="00A82F24">
        <w:rPr>
          <w:sz w:val="20"/>
          <w:lang w:bidi="th-TH"/>
        </w:rPr>
        <w:br w:type="page"/>
      </w:r>
    </w:p>
    <w:tbl>
      <w:tblPr>
        <w:tblW w:w="9626" w:type="dxa"/>
        <w:tblInd w:w="454" w:type="dxa"/>
        <w:tblLayout w:type="fixed"/>
        <w:tblLook w:val="0000" w:firstRow="0" w:lastRow="0" w:firstColumn="0" w:lastColumn="0" w:noHBand="0" w:noVBand="0"/>
      </w:tblPr>
      <w:tblGrid>
        <w:gridCol w:w="2516"/>
        <w:gridCol w:w="1170"/>
        <w:gridCol w:w="1260"/>
        <w:gridCol w:w="1260"/>
        <w:gridCol w:w="1170"/>
        <w:gridCol w:w="1083"/>
        <w:gridCol w:w="1167"/>
      </w:tblGrid>
      <w:tr w:rsidR="000A68EF" w:rsidRPr="000D3787" w14:paraId="31AE2531" w14:textId="77777777" w:rsidTr="00E30A3C">
        <w:tc>
          <w:tcPr>
            <w:tcW w:w="2516" w:type="dxa"/>
          </w:tcPr>
          <w:p w14:paraId="60A7C9CE" w14:textId="77777777" w:rsidR="000A68EF" w:rsidRPr="000D3787" w:rsidRDefault="000A68EF" w:rsidP="0005175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4" w:lineRule="exact"/>
              <w:ind w:right="38"/>
              <w:rPr>
                <w:rFonts w:cs="Times New Roman"/>
                <w:sz w:val="18"/>
                <w:szCs w:val="18"/>
                <w:lang w:val="en-US"/>
              </w:rPr>
            </w:pPr>
            <w:bookmarkStart w:id="2" w:name="_Hlk38921864"/>
          </w:p>
        </w:tc>
        <w:tc>
          <w:tcPr>
            <w:tcW w:w="7110" w:type="dxa"/>
            <w:gridSpan w:val="6"/>
            <w:vAlign w:val="bottom"/>
          </w:tcPr>
          <w:p w14:paraId="1FF5BF07" w14:textId="77777777" w:rsidR="000A68EF" w:rsidRPr="000D3787" w:rsidRDefault="000A68EF" w:rsidP="00051756">
            <w:pPr>
              <w:pStyle w:val="acctfourfigures"/>
              <w:tabs>
                <w:tab w:val="clear" w:pos="765"/>
              </w:tabs>
              <w:spacing w:line="244" w:lineRule="exact"/>
              <w:ind w:left="-110" w:right="-110"/>
              <w:jc w:val="center"/>
              <w:rPr>
                <w:b/>
                <w:bCs/>
                <w:sz w:val="18"/>
                <w:szCs w:val="18"/>
                <w:lang w:bidi="th-TH"/>
              </w:rPr>
            </w:pPr>
            <w:r w:rsidRPr="000D3787">
              <w:rPr>
                <w:b/>
                <w:bCs/>
                <w:sz w:val="18"/>
                <w:szCs w:val="18"/>
              </w:rPr>
              <w:t>Separate financial statements</w:t>
            </w:r>
          </w:p>
        </w:tc>
      </w:tr>
      <w:tr w:rsidR="000A68EF" w:rsidRPr="000D3787" w14:paraId="5AEE59FB" w14:textId="77777777" w:rsidTr="00E30A3C">
        <w:tc>
          <w:tcPr>
            <w:tcW w:w="2516" w:type="dxa"/>
          </w:tcPr>
          <w:p w14:paraId="00D5A4BE" w14:textId="77777777" w:rsidR="000A68EF" w:rsidRPr="000D3787" w:rsidRDefault="000A68EF" w:rsidP="0005175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4" w:lineRule="exact"/>
              <w:ind w:right="38"/>
              <w:rPr>
                <w:rFonts w:cs="Times New Roman"/>
                <w:sz w:val="18"/>
                <w:szCs w:val="18"/>
                <w:lang w:val="en-US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1F1DBBA2" w14:textId="16878CF0" w:rsidR="000A68EF" w:rsidRPr="000D3787" w:rsidRDefault="00CB112B" w:rsidP="00051756">
            <w:pPr>
              <w:pStyle w:val="acctfourfigures"/>
              <w:tabs>
                <w:tab w:val="clear" w:pos="765"/>
              </w:tabs>
              <w:spacing w:line="244" w:lineRule="exac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>
              <w:rPr>
                <w:sz w:val="18"/>
                <w:szCs w:val="18"/>
              </w:rPr>
              <w:t>30 June</w:t>
            </w:r>
            <w:r w:rsidR="000A68EF" w:rsidRPr="000D3787">
              <w:rPr>
                <w:sz w:val="18"/>
                <w:szCs w:val="18"/>
              </w:rPr>
              <w:t xml:space="preserve"> 202</w:t>
            </w:r>
            <w:r w:rsidR="00FC6F84">
              <w:rPr>
                <w:sz w:val="18"/>
                <w:szCs w:val="18"/>
              </w:rPr>
              <w:t>5</w:t>
            </w:r>
          </w:p>
        </w:tc>
        <w:tc>
          <w:tcPr>
            <w:tcW w:w="3420" w:type="dxa"/>
            <w:gridSpan w:val="3"/>
            <w:vAlign w:val="bottom"/>
          </w:tcPr>
          <w:p w14:paraId="52B3E894" w14:textId="7891EE56" w:rsidR="000A68EF" w:rsidRPr="000D3787" w:rsidRDefault="000A68EF" w:rsidP="00051756">
            <w:pPr>
              <w:pStyle w:val="acctfourfigures"/>
              <w:tabs>
                <w:tab w:val="clear" w:pos="765"/>
              </w:tabs>
              <w:spacing w:line="244" w:lineRule="exac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 w:rsidRPr="000D3787">
              <w:rPr>
                <w:sz w:val="18"/>
                <w:szCs w:val="18"/>
              </w:rPr>
              <w:t>31 December 202</w:t>
            </w:r>
            <w:r w:rsidR="00FC6F84">
              <w:rPr>
                <w:sz w:val="18"/>
                <w:szCs w:val="18"/>
              </w:rPr>
              <w:t>4</w:t>
            </w:r>
          </w:p>
        </w:tc>
      </w:tr>
      <w:tr w:rsidR="000A68EF" w:rsidRPr="000D3787" w14:paraId="7E2468BC" w14:textId="77777777" w:rsidTr="00E30A3C">
        <w:tc>
          <w:tcPr>
            <w:tcW w:w="2516" w:type="dxa"/>
          </w:tcPr>
          <w:p w14:paraId="04FEDD09" w14:textId="77777777" w:rsidR="000A68EF" w:rsidRPr="000D3787" w:rsidRDefault="000A68EF" w:rsidP="0005175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4" w:lineRule="exact"/>
              <w:ind w:right="38"/>
              <w:rPr>
                <w:rFonts w:cs="Times New Roman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072567F" w14:textId="77777777" w:rsidR="000A68EF" w:rsidRPr="000D3787" w:rsidRDefault="000A68EF" w:rsidP="00051756">
            <w:pPr>
              <w:pStyle w:val="acctfourfigures"/>
              <w:tabs>
                <w:tab w:val="clear" w:pos="765"/>
              </w:tabs>
              <w:spacing w:line="244" w:lineRule="exact"/>
              <w:ind w:left="-195" w:right="-105" w:firstLine="90"/>
              <w:jc w:val="center"/>
              <w:rPr>
                <w:sz w:val="18"/>
                <w:szCs w:val="18"/>
                <w:lang w:bidi="th-TH"/>
              </w:rPr>
            </w:pPr>
            <w:r w:rsidRPr="000D3787">
              <w:rPr>
                <w:sz w:val="18"/>
                <w:szCs w:val="18"/>
                <w:lang w:bidi="th-TH"/>
              </w:rPr>
              <w:t xml:space="preserve">Portion due </w:t>
            </w:r>
          </w:p>
          <w:p w14:paraId="7D6D10C3" w14:textId="77777777" w:rsidR="000A68EF" w:rsidRPr="000D3787" w:rsidRDefault="000A68EF" w:rsidP="00051756">
            <w:pPr>
              <w:pStyle w:val="acctfourfigures"/>
              <w:tabs>
                <w:tab w:val="clear" w:pos="765"/>
              </w:tabs>
              <w:spacing w:line="244" w:lineRule="exac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 w:rsidRPr="000D3787">
              <w:rPr>
                <w:sz w:val="18"/>
                <w:szCs w:val="18"/>
                <w:lang w:bidi="th-TH"/>
              </w:rPr>
              <w:t xml:space="preserve">within </w:t>
            </w:r>
          </w:p>
          <w:p w14:paraId="5C2905BE" w14:textId="77777777" w:rsidR="000A68EF" w:rsidRPr="000D3787" w:rsidRDefault="000A68EF" w:rsidP="00051756">
            <w:pPr>
              <w:pStyle w:val="acctfourfigures"/>
              <w:tabs>
                <w:tab w:val="clear" w:pos="765"/>
              </w:tabs>
              <w:spacing w:line="244" w:lineRule="exact"/>
              <w:ind w:left="-110" w:right="-110"/>
              <w:jc w:val="center"/>
              <w:rPr>
                <w:sz w:val="18"/>
                <w:szCs w:val="18"/>
                <w:lang w:val="en-US" w:bidi="th-TH"/>
              </w:rPr>
            </w:pPr>
            <w:r w:rsidRPr="000D3787">
              <w:rPr>
                <w:sz w:val="18"/>
                <w:szCs w:val="18"/>
                <w:lang w:bidi="th-TH"/>
              </w:rPr>
              <w:t>one year</w:t>
            </w:r>
            <w:r w:rsidRPr="000D3787">
              <w:rPr>
                <w:sz w:val="18"/>
                <w:szCs w:val="18"/>
                <w:vertAlign w:val="superscript"/>
                <w:cs/>
                <w:lang w:bidi="th-TH"/>
              </w:rPr>
              <w:t xml:space="preserve"> (</w:t>
            </w:r>
            <w:r w:rsidRPr="000D3787">
              <w:rPr>
                <w:sz w:val="18"/>
                <w:szCs w:val="18"/>
                <w:vertAlign w:val="superscript"/>
                <w:lang w:bidi="th-TH"/>
              </w:rPr>
              <w:t>1</w:t>
            </w:r>
            <w:r w:rsidRPr="000D3787">
              <w:rPr>
                <w:sz w:val="18"/>
                <w:szCs w:val="18"/>
                <w:vertAlign w:val="superscript"/>
                <w:cs/>
                <w:lang w:bidi="th-TH"/>
              </w:rPr>
              <w:t>)</w:t>
            </w:r>
          </w:p>
        </w:tc>
        <w:tc>
          <w:tcPr>
            <w:tcW w:w="1260" w:type="dxa"/>
            <w:vAlign w:val="bottom"/>
          </w:tcPr>
          <w:p w14:paraId="2CCE426F" w14:textId="77777777" w:rsidR="000A68EF" w:rsidRPr="000D3787" w:rsidRDefault="000A68EF" w:rsidP="00051756">
            <w:pPr>
              <w:pStyle w:val="acctfourfigures"/>
              <w:tabs>
                <w:tab w:val="clear" w:pos="765"/>
              </w:tabs>
              <w:spacing w:line="244" w:lineRule="exact"/>
              <w:ind w:right="-90"/>
              <w:jc w:val="center"/>
              <w:rPr>
                <w:sz w:val="18"/>
                <w:szCs w:val="18"/>
                <w:lang w:bidi="th-TH"/>
              </w:rPr>
            </w:pPr>
            <w:r w:rsidRPr="000D3787">
              <w:rPr>
                <w:sz w:val="18"/>
                <w:szCs w:val="18"/>
                <w:lang w:bidi="th-TH"/>
              </w:rPr>
              <w:t xml:space="preserve">Portion due </w:t>
            </w:r>
          </w:p>
          <w:p w14:paraId="7FD77230" w14:textId="77777777" w:rsidR="000A68EF" w:rsidRPr="000D3787" w:rsidRDefault="000A68EF" w:rsidP="00051756">
            <w:pPr>
              <w:pStyle w:val="acctfourfigures"/>
              <w:tabs>
                <w:tab w:val="clear" w:pos="765"/>
              </w:tabs>
              <w:spacing w:line="244" w:lineRule="exac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 w:rsidRPr="000D3787">
              <w:rPr>
                <w:sz w:val="18"/>
                <w:szCs w:val="18"/>
                <w:lang w:bidi="th-TH"/>
              </w:rPr>
              <w:t xml:space="preserve">over </w:t>
            </w:r>
          </w:p>
          <w:p w14:paraId="0744A1CA" w14:textId="77777777" w:rsidR="000A68EF" w:rsidRPr="000D3787" w:rsidRDefault="000A68EF" w:rsidP="00051756">
            <w:pPr>
              <w:pStyle w:val="acctfourfigures"/>
              <w:tabs>
                <w:tab w:val="clear" w:pos="765"/>
              </w:tabs>
              <w:spacing w:line="244" w:lineRule="exac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 w:rsidRPr="000D3787">
              <w:rPr>
                <w:sz w:val="18"/>
                <w:szCs w:val="18"/>
                <w:lang w:bidi="th-TH"/>
              </w:rPr>
              <w:t>one year</w:t>
            </w:r>
          </w:p>
        </w:tc>
        <w:tc>
          <w:tcPr>
            <w:tcW w:w="1260" w:type="dxa"/>
            <w:vAlign w:val="bottom"/>
          </w:tcPr>
          <w:p w14:paraId="6EFF69B8" w14:textId="77777777" w:rsidR="000A68EF" w:rsidRPr="000D3787" w:rsidRDefault="000A68EF" w:rsidP="00051756">
            <w:pPr>
              <w:pStyle w:val="acctfourfigures"/>
              <w:tabs>
                <w:tab w:val="clear" w:pos="765"/>
              </w:tabs>
              <w:spacing w:line="244" w:lineRule="exac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 w:rsidRPr="000D3787">
              <w:rPr>
                <w:sz w:val="18"/>
                <w:szCs w:val="18"/>
                <w:lang w:bidi="th-TH"/>
              </w:rPr>
              <w:t>Total</w:t>
            </w:r>
          </w:p>
        </w:tc>
        <w:tc>
          <w:tcPr>
            <w:tcW w:w="1170" w:type="dxa"/>
            <w:vAlign w:val="bottom"/>
          </w:tcPr>
          <w:p w14:paraId="57879F8B" w14:textId="77777777" w:rsidR="000A68EF" w:rsidRPr="000D3787" w:rsidRDefault="000A68EF" w:rsidP="00051756">
            <w:pPr>
              <w:pStyle w:val="acctfourfigures"/>
              <w:tabs>
                <w:tab w:val="clear" w:pos="765"/>
              </w:tabs>
              <w:spacing w:line="244" w:lineRule="exact"/>
              <w:ind w:left="-195" w:right="-105" w:firstLine="90"/>
              <w:jc w:val="center"/>
              <w:rPr>
                <w:sz w:val="18"/>
                <w:szCs w:val="18"/>
                <w:lang w:bidi="th-TH"/>
              </w:rPr>
            </w:pPr>
            <w:r w:rsidRPr="000D3787">
              <w:rPr>
                <w:sz w:val="18"/>
                <w:szCs w:val="18"/>
                <w:lang w:bidi="th-TH"/>
              </w:rPr>
              <w:t xml:space="preserve">Portion due </w:t>
            </w:r>
          </w:p>
          <w:p w14:paraId="09008053" w14:textId="77777777" w:rsidR="000A68EF" w:rsidRPr="000D3787" w:rsidRDefault="000A68EF" w:rsidP="00051756">
            <w:pPr>
              <w:pStyle w:val="acctfourfigures"/>
              <w:tabs>
                <w:tab w:val="clear" w:pos="765"/>
              </w:tabs>
              <w:spacing w:line="244" w:lineRule="exac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 w:rsidRPr="000D3787">
              <w:rPr>
                <w:sz w:val="18"/>
                <w:szCs w:val="18"/>
                <w:lang w:bidi="th-TH"/>
              </w:rPr>
              <w:t xml:space="preserve">within </w:t>
            </w:r>
          </w:p>
          <w:p w14:paraId="7347A80C" w14:textId="77777777" w:rsidR="000A68EF" w:rsidRPr="000D3787" w:rsidRDefault="000A68EF" w:rsidP="00051756">
            <w:pPr>
              <w:pStyle w:val="acctfourfigures"/>
              <w:tabs>
                <w:tab w:val="clear" w:pos="765"/>
              </w:tabs>
              <w:spacing w:line="244" w:lineRule="exact"/>
              <w:ind w:left="-17" w:right="-108"/>
              <w:jc w:val="center"/>
              <w:rPr>
                <w:sz w:val="18"/>
                <w:szCs w:val="18"/>
                <w:lang w:bidi="th-TH"/>
              </w:rPr>
            </w:pPr>
            <w:r w:rsidRPr="000D3787">
              <w:rPr>
                <w:sz w:val="18"/>
                <w:szCs w:val="18"/>
                <w:lang w:bidi="th-TH"/>
              </w:rPr>
              <w:t>one year</w:t>
            </w:r>
            <w:r w:rsidRPr="000D3787">
              <w:rPr>
                <w:sz w:val="18"/>
                <w:szCs w:val="18"/>
                <w:vertAlign w:val="superscript"/>
                <w:cs/>
                <w:lang w:bidi="th-TH"/>
              </w:rPr>
              <w:t xml:space="preserve"> (</w:t>
            </w:r>
            <w:r w:rsidRPr="000D3787">
              <w:rPr>
                <w:sz w:val="18"/>
                <w:szCs w:val="18"/>
                <w:vertAlign w:val="superscript"/>
                <w:lang w:bidi="th-TH"/>
              </w:rPr>
              <w:t>1</w:t>
            </w:r>
            <w:r w:rsidRPr="000D3787">
              <w:rPr>
                <w:sz w:val="18"/>
                <w:szCs w:val="18"/>
                <w:vertAlign w:val="superscript"/>
                <w:cs/>
                <w:lang w:bidi="th-TH"/>
              </w:rPr>
              <w:t>)</w:t>
            </w:r>
          </w:p>
        </w:tc>
        <w:tc>
          <w:tcPr>
            <w:tcW w:w="1083" w:type="dxa"/>
            <w:vAlign w:val="bottom"/>
          </w:tcPr>
          <w:p w14:paraId="1F06C188" w14:textId="77777777" w:rsidR="000A68EF" w:rsidRPr="000D3787" w:rsidRDefault="000A68EF" w:rsidP="00051756">
            <w:pPr>
              <w:pStyle w:val="acctfourfigures"/>
              <w:tabs>
                <w:tab w:val="clear" w:pos="765"/>
              </w:tabs>
              <w:spacing w:line="244" w:lineRule="exact"/>
              <w:ind w:right="-90"/>
              <w:jc w:val="center"/>
              <w:rPr>
                <w:sz w:val="18"/>
                <w:szCs w:val="18"/>
                <w:lang w:bidi="th-TH"/>
              </w:rPr>
            </w:pPr>
            <w:r w:rsidRPr="000D3787">
              <w:rPr>
                <w:sz w:val="18"/>
                <w:szCs w:val="18"/>
                <w:lang w:bidi="th-TH"/>
              </w:rPr>
              <w:t xml:space="preserve">Portion due </w:t>
            </w:r>
          </w:p>
          <w:p w14:paraId="613B4AE8" w14:textId="77777777" w:rsidR="000A68EF" w:rsidRPr="000D3787" w:rsidRDefault="000A68EF" w:rsidP="00051756">
            <w:pPr>
              <w:pStyle w:val="acctfourfigures"/>
              <w:tabs>
                <w:tab w:val="clear" w:pos="765"/>
              </w:tabs>
              <w:spacing w:line="244" w:lineRule="exac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 w:rsidRPr="000D3787">
              <w:rPr>
                <w:sz w:val="18"/>
                <w:szCs w:val="18"/>
                <w:lang w:bidi="th-TH"/>
              </w:rPr>
              <w:t xml:space="preserve">over </w:t>
            </w:r>
          </w:p>
          <w:p w14:paraId="3AB59194" w14:textId="77777777" w:rsidR="000A68EF" w:rsidRPr="000D3787" w:rsidRDefault="000A68EF" w:rsidP="00051756">
            <w:pPr>
              <w:pStyle w:val="acctfourfigures"/>
              <w:tabs>
                <w:tab w:val="clear" w:pos="765"/>
              </w:tabs>
              <w:spacing w:line="244" w:lineRule="exac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 w:rsidRPr="000D3787">
              <w:rPr>
                <w:sz w:val="18"/>
                <w:szCs w:val="18"/>
                <w:lang w:bidi="th-TH"/>
              </w:rPr>
              <w:t>one year</w:t>
            </w:r>
          </w:p>
        </w:tc>
        <w:tc>
          <w:tcPr>
            <w:tcW w:w="1167" w:type="dxa"/>
            <w:vAlign w:val="bottom"/>
          </w:tcPr>
          <w:p w14:paraId="629EB8CD" w14:textId="77777777" w:rsidR="000A68EF" w:rsidRPr="000D3787" w:rsidRDefault="000A68EF" w:rsidP="00051756">
            <w:pPr>
              <w:pStyle w:val="acctfourfigures"/>
              <w:tabs>
                <w:tab w:val="clear" w:pos="765"/>
              </w:tabs>
              <w:spacing w:line="244" w:lineRule="exac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 w:rsidRPr="000D3787">
              <w:rPr>
                <w:sz w:val="18"/>
                <w:szCs w:val="18"/>
                <w:lang w:bidi="th-TH"/>
              </w:rPr>
              <w:t>Total</w:t>
            </w:r>
          </w:p>
        </w:tc>
      </w:tr>
      <w:tr w:rsidR="000A68EF" w:rsidRPr="000D3787" w14:paraId="5AA21AC6" w14:textId="77777777" w:rsidTr="00E30A3C">
        <w:tc>
          <w:tcPr>
            <w:tcW w:w="2516" w:type="dxa"/>
          </w:tcPr>
          <w:p w14:paraId="55D2F373" w14:textId="77777777" w:rsidR="000A68EF" w:rsidRPr="000D3787" w:rsidRDefault="000A68EF" w:rsidP="0005175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4" w:lineRule="exact"/>
              <w:ind w:right="38"/>
              <w:rPr>
                <w:rFonts w:cs="Times New Roman"/>
                <w:sz w:val="18"/>
                <w:szCs w:val="18"/>
                <w:lang w:val="en-US"/>
              </w:rPr>
            </w:pPr>
          </w:p>
        </w:tc>
        <w:tc>
          <w:tcPr>
            <w:tcW w:w="7110" w:type="dxa"/>
            <w:gridSpan w:val="6"/>
          </w:tcPr>
          <w:p w14:paraId="18D2660F" w14:textId="4363F83C" w:rsidR="000A68EF" w:rsidRPr="000D3787" w:rsidRDefault="000A68EF" w:rsidP="00051756">
            <w:pPr>
              <w:pStyle w:val="acctfourfigures"/>
              <w:tabs>
                <w:tab w:val="clear" w:pos="765"/>
              </w:tabs>
              <w:spacing w:line="244" w:lineRule="exac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 w:rsidRPr="000D3787">
              <w:rPr>
                <w:i/>
                <w:iCs/>
                <w:sz w:val="18"/>
                <w:szCs w:val="18"/>
                <w:cs/>
                <w:lang w:bidi="th-TH"/>
              </w:rPr>
              <w:t>(</w:t>
            </w:r>
            <w:r w:rsidRPr="000D3787">
              <w:rPr>
                <w:i/>
                <w:iCs/>
                <w:sz w:val="18"/>
                <w:szCs w:val="18"/>
              </w:rPr>
              <w:t xml:space="preserve">in thousand </w:t>
            </w:r>
            <w:r w:rsidR="007041B8">
              <w:rPr>
                <w:i/>
                <w:iCs/>
                <w:sz w:val="18"/>
                <w:szCs w:val="18"/>
              </w:rPr>
              <w:t>Baht</w:t>
            </w:r>
            <w:r w:rsidRPr="000D3787">
              <w:rPr>
                <w:i/>
                <w:iCs/>
                <w:sz w:val="18"/>
                <w:szCs w:val="18"/>
                <w:cs/>
                <w:lang w:bidi="th-TH"/>
              </w:rPr>
              <w:t>)</w:t>
            </w:r>
          </w:p>
        </w:tc>
      </w:tr>
      <w:tr w:rsidR="00416A88" w:rsidRPr="003738B3" w14:paraId="794C01B9" w14:textId="77777777" w:rsidTr="00E30A3C">
        <w:tc>
          <w:tcPr>
            <w:tcW w:w="2516" w:type="dxa"/>
          </w:tcPr>
          <w:p w14:paraId="17EA0928" w14:textId="77777777" w:rsidR="00416A88" w:rsidRPr="00726AF5" w:rsidRDefault="00416A88" w:rsidP="00416A88">
            <w:pPr>
              <w:tabs>
                <w:tab w:val="left" w:pos="428"/>
              </w:tabs>
              <w:spacing w:line="244" w:lineRule="exact"/>
              <w:ind w:left="27" w:right="38" w:hanging="52"/>
              <w:rPr>
                <w:b/>
                <w:bCs/>
                <w:sz w:val="18"/>
                <w:szCs w:val="18"/>
                <w:lang w:val="en-US"/>
              </w:rPr>
            </w:pPr>
            <w:r w:rsidRPr="00726AF5">
              <w:rPr>
                <w:sz w:val="18"/>
                <w:szCs w:val="18"/>
              </w:rPr>
              <w:t>Loan receivables</w:t>
            </w:r>
          </w:p>
        </w:tc>
        <w:tc>
          <w:tcPr>
            <w:tcW w:w="1170" w:type="dxa"/>
          </w:tcPr>
          <w:p w14:paraId="086DF43D" w14:textId="54A245E8" w:rsidR="00416A88" w:rsidRPr="00C22196" w:rsidRDefault="00416A88" w:rsidP="00416A88">
            <w:pPr>
              <w:tabs>
                <w:tab w:val="decimal" w:pos="952"/>
              </w:tabs>
              <w:spacing w:line="244" w:lineRule="exact"/>
              <w:ind w:left="-108" w:right="-108"/>
              <w:rPr>
                <w:sz w:val="18"/>
                <w:szCs w:val="18"/>
              </w:rPr>
            </w:pPr>
            <w:r w:rsidRPr="00C22196">
              <w:rPr>
                <w:sz w:val="18"/>
                <w:szCs w:val="18"/>
              </w:rPr>
              <w:t xml:space="preserve"> 75,916,408 </w:t>
            </w:r>
          </w:p>
        </w:tc>
        <w:tc>
          <w:tcPr>
            <w:tcW w:w="1260" w:type="dxa"/>
          </w:tcPr>
          <w:p w14:paraId="7D3F7E2E" w14:textId="7060BC61" w:rsidR="00416A88" w:rsidRPr="00C22196" w:rsidRDefault="00416A88" w:rsidP="00416A88">
            <w:pPr>
              <w:tabs>
                <w:tab w:val="decimal" w:pos="1041"/>
              </w:tabs>
              <w:spacing w:line="244" w:lineRule="exact"/>
              <w:ind w:left="-108" w:right="-108"/>
              <w:rPr>
                <w:sz w:val="18"/>
                <w:szCs w:val="18"/>
              </w:rPr>
            </w:pPr>
            <w:r w:rsidRPr="00C22196">
              <w:rPr>
                <w:sz w:val="18"/>
                <w:szCs w:val="18"/>
              </w:rPr>
              <w:t xml:space="preserve"> 89,524,359 </w:t>
            </w:r>
          </w:p>
        </w:tc>
        <w:tc>
          <w:tcPr>
            <w:tcW w:w="1260" w:type="dxa"/>
          </w:tcPr>
          <w:p w14:paraId="07D8A97E" w14:textId="4A27D30B" w:rsidR="00416A88" w:rsidRPr="00C22196" w:rsidRDefault="00416A88" w:rsidP="00416A88">
            <w:pPr>
              <w:tabs>
                <w:tab w:val="decimal" w:pos="1062"/>
              </w:tabs>
              <w:spacing w:line="244" w:lineRule="exact"/>
              <w:ind w:left="-108" w:right="-108"/>
              <w:rPr>
                <w:sz w:val="18"/>
                <w:szCs w:val="18"/>
              </w:rPr>
            </w:pPr>
            <w:r w:rsidRPr="00C22196">
              <w:rPr>
                <w:sz w:val="18"/>
                <w:szCs w:val="18"/>
              </w:rPr>
              <w:t xml:space="preserve"> 165,440,767 </w:t>
            </w:r>
          </w:p>
        </w:tc>
        <w:tc>
          <w:tcPr>
            <w:tcW w:w="1170" w:type="dxa"/>
          </w:tcPr>
          <w:p w14:paraId="1DEB0724" w14:textId="5CD79674" w:rsidR="00416A88" w:rsidRPr="00726AF5" w:rsidRDefault="00416A88" w:rsidP="00416A88">
            <w:pPr>
              <w:tabs>
                <w:tab w:val="decimal" w:pos="960"/>
              </w:tabs>
              <w:spacing w:line="244" w:lineRule="exact"/>
              <w:ind w:left="-108" w:right="-108"/>
              <w:rPr>
                <w:sz w:val="18"/>
                <w:szCs w:val="18"/>
              </w:rPr>
            </w:pPr>
            <w:r w:rsidRPr="00726AF5">
              <w:rPr>
                <w:sz w:val="18"/>
                <w:szCs w:val="18"/>
              </w:rPr>
              <w:t>72,321,373</w:t>
            </w:r>
          </w:p>
        </w:tc>
        <w:tc>
          <w:tcPr>
            <w:tcW w:w="1083" w:type="dxa"/>
          </w:tcPr>
          <w:p w14:paraId="5C7DA4AD" w14:textId="55B3C285" w:rsidR="00416A88" w:rsidRPr="00726AF5" w:rsidRDefault="00416A88" w:rsidP="00416A88">
            <w:pPr>
              <w:tabs>
                <w:tab w:val="decimal" w:pos="885"/>
              </w:tabs>
              <w:spacing w:line="244" w:lineRule="exact"/>
              <w:ind w:left="-108" w:right="-108"/>
              <w:rPr>
                <w:sz w:val="18"/>
                <w:szCs w:val="18"/>
              </w:rPr>
            </w:pPr>
            <w:r w:rsidRPr="00726AF5">
              <w:rPr>
                <w:sz w:val="18"/>
                <w:szCs w:val="18"/>
              </w:rPr>
              <w:t xml:space="preserve"> 82,940,258 </w:t>
            </w:r>
          </w:p>
        </w:tc>
        <w:tc>
          <w:tcPr>
            <w:tcW w:w="1167" w:type="dxa"/>
          </w:tcPr>
          <w:p w14:paraId="5B236E51" w14:textId="6C3A551C" w:rsidR="00416A88" w:rsidRPr="00726AF5" w:rsidRDefault="00416A88" w:rsidP="00416A88">
            <w:pPr>
              <w:tabs>
                <w:tab w:val="decimal" w:pos="955"/>
              </w:tabs>
              <w:spacing w:line="244" w:lineRule="exact"/>
              <w:ind w:left="-38" w:right="-108"/>
              <w:rPr>
                <w:sz w:val="18"/>
                <w:szCs w:val="18"/>
                <w:cs/>
                <w:lang w:bidi="th-TH"/>
              </w:rPr>
            </w:pPr>
            <w:r w:rsidRPr="00726AF5">
              <w:rPr>
                <w:sz w:val="18"/>
                <w:szCs w:val="18"/>
              </w:rPr>
              <w:t xml:space="preserve"> 155,261,631 </w:t>
            </w:r>
          </w:p>
        </w:tc>
      </w:tr>
      <w:tr w:rsidR="00FC6F84" w:rsidRPr="003738B3" w14:paraId="3C38643B" w14:textId="77777777" w:rsidTr="00E30A3C">
        <w:tc>
          <w:tcPr>
            <w:tcW w:w="2516" w:type="dxa"/>
          </w:tcPr>
          <w:p w14:paraId="2934FBCA" w14:textId="77777777" w:rsidR="00205BC4" w:rsidRPr="00205BC4" w:rsidRDefault="00205BC4" w:rsidP="00205BC4">
            <w:pPr>
              <w:tabs>
                <w:tab w:val="left" w:pos="1141"/>
              </w:tabs>
              <w:spacing w:line="244" w:lineRule="exact"/>
              <w:ind w:left="421" w:right="38" w:hanging="421"/>
              <w:rPr>
                <w:sz w:val="18"/>
                <w:szCs w:val="18"/>
                <w:lang w:val="en-US" w:bidi="th-TH"/>
              </w:rPr>
            </w:pPr>
            <w:proofErr w:type="gramStart"/>
            <w:r w:rsidRPr="00205BC4">
              <w:rPr>
                <w:i/>
                <w:iCs/>
                <w:sz w:val="18"/>
                <w:szCs w:val="18"/>
                <w:lang w:val="en-US" w:bidi="th-TH"/>
              </w:rPr>
              <w:t>Add</w:t>
            </w:r>
            <w:r w:rsidRPr="00205BC4">
              <w:rPr>
                <w:sz w:val="18"/>
                <w:szCs w:val="18"/>
                <w:lang w:val="en-US" w:bidi="th-TH"/>
              </w:rPr>
              <w:t xml:space="preserve">  accrued</w:t>
            </w:r>
            <w:proofErr w:type="gramEnd"/>
            <w:r w:rsidRPr="00205BC4">
              <w:rPr>
                <w:sz w:val="18"/>
                <w:szCs w:val="18"/>
                <w:lang w:val="en-US" w:bidi="th-TH"/>
              </w:rPr>
              <w:t xml:space="preserve"> interest</w:t>
            </w:r>
          </w:p>
          <w:p w14:paraId="70AC441B" w14:textId="77777777" w:rsidR="00205BC4" w:rsidRPr="00205BC4" w:rsidRDefault="00205BC4" w:rsidP="00205BC4">
            <w:pPr>
              <w:tabs>
                <w:tab w:val="left" w:pos="1141"/>
              </w:tabs>
              <w:spacing w:line="244" w:lineRule="exact"/>
              <w:ind w:left="421" w:right="38" w:hanging="421"/>
              <w:rPr>
                <w:sz w:val="18"/>
                <w:szCs w:val="18"/>
                <w:lang w:val="en-US" w:bidi="th-TH"/>
              </w:rPr>
            </w:pPr>
            <w:r w:rsidRPr="00205BC4">
              <w:rPr>
                <w:sz w:val="18"/>
                <w:szCs w:val="18"/>
                <w:lang w:val="en-US" w:bidi="th-TH"/>
              </w:rPr>
              <w:t xml:space="preserve">         receivables and undue</w:t>
            </w:r>
          </w:p>
          <w:p w14:paraId="73EB106A" w14:textId="1BBDA3D7" w:rsidR="00FC6F84" w:rsidRPr="00205BC4" w:rsidRDefault="00205BC4" w:rsidP="00205BC4">
            <w:pPr>
              <w:tabs>
                <w:tab w:val="left" w:pos="1141"/>
              </w:tabs>
              <w:spacing w:line="244" w:lineRule="exact"/>
              <w:ind w:left="421" w:right="38" w:hanging="421"/>
              <w:rPr>
                <w:sz w:val="18"/>
                <w:szCs w:val="18"/>
                <w:lang w:val="en-US" w:bidi="th-TH"/>
              </w:rPr>
            </w:pPr>
            <w:r w:rsidRPr="00205BC4">
              <w:rPr>
                <w:sz w:val="18"/>
                <w:szCs w:val="18"/>
                <w:lang w:val="en-US" w:bidi="th-TH"/>
              </w:rPr>
              <w:t xml:space="preserve">         interest income</w:t>
            </w:r>
          </w:p>
        </w:tc>
        <w:tc>
          <w:tcPr>
            <w:tcW w:w="1170" w:type="dxa"/>
            <w:vAlign w:val="bottom"/>
          </w:tcPr>
          <w:p w14:paraId="1BE1963D" w14:textId="7644838C" w:rsidR="00FC6F84" w:rsidRPr="00C22196" w:rsidRDefault="00416A88" w:rsidP="00C22196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244" w:lineRule="exact"/>
              <w:ind w:left="-108" w:right="-108"/>
              <w:rPr>
                <w:sz w:val="18"/>
                <w:szCs w:val="18"/>
              </w:rPr>
            </w:pPr>
            <w:r w:rsidRPr="00C22196">
              <w:rPr>
                <w:sz w:val="18"/>
                <w:szCs w:val="18"/>
              </w:rPr>
              <w:t>2,169,380</w:t>
            </w:r>
          </w:p>
        </w:tc>
        <w:tc>
          <w:tcPr>
            <w:tcW w:w="1260" w:type="dxa"/>
            <w:vAlign w:val="bottom"/>
          </w:tcPr>
          <w:p w14:paraId="384D7302" w14:textId="305DDFE9" w:rsidR="00FC6F84" w:rsidRPr="00C22196" w:rsidRDefault="00416A88" w:rsidP="00C22196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244" w:lineRule="exact"/>
              <w:ind w:left="-108" w:right="-108"/>
              <w:rPr>
                <w:sz w:val="18"/>
                <w:szCs w:val="18"/>
              </w:rPr>
            </w:pPr>
            <w:r w:rsidRPr="00C22196">
              <w:rPr>
                <w:rFonts w:hint="cs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1260" w:type="dxa"/>
            <w:vAlign w:val="bottom"/>
          </w:tcPr>
          <w:p w14:paraId="0E41ED32" w14:textId="08AB580F" w:rsidR="00FC6F84" w:rsidRPr="00C22196" w:rsidRDefault="00416A88" w:rsidP="00C221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4" w:lineRule="exact"/>
              <w:ind w:left="-108" w:right="-108"/>
              <w:rPr>
                <w:sz w:val="18"/>
                <w:szCs w:val="18"/>
              </w:rPr>
            </w:pPr>
            <w:r w:rsidRPr="00C22196">
              <w:rPr>
                <w:sz w:val="18"/>
                <w:szCs w:val="18"/>
              </w:rPr>
              <w:t>2,169,380</w:t>
            </w:r>
          </w:p>
        </w:tc>
        <w:tc>
          <w:tcPr>
            <w:tcW w:w="1170" w:type="dxa"/>
            <w:vAlign w:val="bottom"/>
          </w:tcPr>
          <w:p w14:paraId="123545FF" w14:textId="14E0097D" w:rsidR="00FC6F84" w:rsidRPr="00726AF5" w:rsidRDefault="00FC6F84" w:rsidP="00FC6F84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44" w:lineRule="exact"/>
              <w:ind w:right="-108"/>
              <w:rPr>
                <w:sz w:val="18"/>
                <w:szCs w:val="18"/>
              </w:rPr>
            </w:pPr>
            <w:r w:rsidRPr="00726AF5">
              <w:rPr>
                <w:sz w:val="18"/>
                <w:szCs w:val="18"/>
                <w:lang w:val="en-US"/>
              </w:rPr>
              <w:t>2,155,826</w:t>
            </w:r>
          </w:p>
        </w:tc>
        <w:tc>
          <w:tcPr>
            <w:tcW w:w="1083" w:type="dxa"/>
            <w:vAlign w:val="bottom"/>
          </w:tcPr>
          <w:p w14:paraId="20CB0F45" w14:textId="71D8ACB1" w:rsidR="00FC6F84" w:rsidRPr="00726AF5" w:rsidRDefault="00FC6F84" w:rsidP="00FC6F84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44" w:lineRule="exact"/>
              <w:ind w:right="-108"/>
              <w:rPr>
                <w:sz w:val="18"/>
                <w:szCs w:val="18"/>
              </w:rPr>
            </w:pPr>
            <w:r w:rsidRPr="00726AF5">
              <w:rPr>
                <w:rFonts w:hint="cs"/>
                <w:sz w:val="18"/>
                <w:szCs w:val="18"/>
                <w:cs/>
                <w:lang w:val="en-US" w:bidi="th-TH"/>
              </w:rPr>
              <w:t>-</w:t>
            </w:r>
          </w:p>
        </w:tc>
        <w:tc>
          <w:tcPr>
            <w:tcW w:w="1167" w:type="dxa"/>
            <w:vAlign w:val="bottom"/>
          </w:tcPr>
          <w:p w14:paraId="2915966C" w14:textId="2065E98E" w:rsidR="00FC6F84" w:rsidRPr="00726AF5" w:rsidRDefault="00FC6F84" w:rsidP="00A73036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244" w:lineRule="exact"/>
              <w:ind w:left="-38" w:right="-108"/>
              <w:rPr>
                <w:sz w:val="18"/>
                <w:szCs w:val="18"/>
                <w:lang w:bidi="th-TH"/>
              </w:rPr>
            </w:pPr>
            <w:r w:rsidRPr="00726AF5">
              <w:rPr>
                <w:sz w:val="18"/>
                <w:szCs w:val="18"/>
                <w:lang w:val="en-US"/>
              </w:rPr>
              <w:t>2,155,826</w:t>
            </w:r>
          </w:p>
        </w:tc>
      </w:tr>
      <w:tr w:rsidR="00416A88" w:rsidRPr="003738B3" w14:paraId="016D5763" w14:textId="77777777" w:rsidTr="00051756">
        <w:tc>
          <w:tcPr>
            <w:tcW w:w="2516" w:type="dxa"/>
          </w:tcPr>
          <w:p w14:paraId="5A6A11B6" w14:textId="77777777" w:rsidR="00416A88" w:rsidRPr="00726AF5" w:rsidRDefault="00416A88" w:rsidP="00416A88">
            <w:pPr>
              <w:spacing w:line="244" w:lineRule="exact"/>
              <w:ind w:left="27" w:right="38" w:hanging="52"/>
              <w:rPr>
                <w:b/>
                <w:bCs/>
                <w:sz w:val="18"/>
                <w:szCs w:val="18"/>
                <w:lang w:val="en-US"/>
              </w:rPr>
            </w:pPr>
            <w:r w:rsidRPr="00726AF5">
              <w:rPr>
                <w:b/>
                <w:bCs/>
                <w:sz w:val="18"/>
                <w:szCs w:val="18"/>
                <w:lang w:val="en-US"/>
              </w:rPr>
              <w:t>Total</w:t>
            </w:r>
          </w:p>
        </w:tc>
        <w:tc>
          <w:tcPr>
            <w:tcW w:w="1170" w:type="dxa"/>
          </w:tcPr>
          <w:p w14:paraId="32364AA2" w14:textId="24FBE894" w:rsidR="00416A88" w:rsidRPr="00C22196" w:rsidRDefault="00416A88" w:rsidP="00C22196">
            <w:pPr>
              <w:tabs>
                <w:tab w:val="decimal" w:pos="952"/>
              </w:tabs>
              <w:spacing w:line="244" w:lineRule="exact"/>
              <w:ind w:left="-108" w:right="-108"/>
              <w:rPr>
                <w:b/>
                <w:bCs/>
                <w:sz w:val="18"/>
                <w:szCs w:val="18"/>
              </w:rPr>
            </w:pPr>
            <w:r w:rsidRPr="00C22196">
              <w:rPr>
                <w:b/>
                <w:bCs/>
                <w:sz w:val="18"/>
                <w:szCs w:val="18"/>
              </w:rPr>
              <w:t xml:space="preserve"> 78,085,788 </w:t>
            </w:r>
          </w:p>
        </w:tc>
        <w:tc>
          <w:tcPr>
            <w:tcW w:w="1260" w:type="dxa"/>
          </w:tcPr>
          <w:p w14:paraId="67DA08AF" w14:textId="6F1636E0" w:rsidR="00416A88" w:rsidRPr="00C22196" w:rsidRDefault="00416A88" w:rsidP="00C22196">
            <w:pPr>
              <w:tabs>
                <w:tab w:val="decimal" w:pos="1058"/>
              </w:tabs>
              <w:spacing w:line="244" w:lineRule="exact"/>
              <w:ind w:left="-108" w:right="-108"/>
              <w:rPr>
                <w:b/>
                <w:bCs/>
                <w:sz w:val="18"/>
                <w:szCs w:val="18"/>
              </w:rPr>
            </w:pPr>
            <w:r w:rsidRPr="00C22196">
              <w:rPr>
                <w:b/>
                <w:bCs/>
                <w:sz w:val="18"/>
                <w:szCs w:val="18"/>
              </w:rPr>
              <w:t xml:space="preserve"> 89,524,359 </w:t>
            </w:r>
          </w:p>
        </w:tc>
        <w:tc>
          <w:tcPr>
            <w:tcW w:w="1260" w:type="dxa"/>
          </w:tcPr>
          <w:p w14:paraId="328C07A1" w14:textId="424429A8" w:rsidR="00416A88" w:rsidRPr="00C22196" w:rsidRDefault="00416A88" w:rsidP="00C22196">
            <w:pPr>
              <w:tabs>
                <w:tab w:val="decimal" w:pos="1062"/>
              </w:tabs>
              <w:spacing w:line="244" w:lineRule="exact"/>
              <w:ind w:left="-108" w:right="-108"/>
              <w:rPr>
                <w:b/>
                <w:bCs/>
                <w:sz w:val="18"/>
                <w:szCs w:val="18"/>
              </w:rPr>
            </w:pPr>
            <w:r w:rsidRPr="00C22196">
              <w:rPr>
                <w:b/>
                <w:bCs/>
                <w:sz w:val="18"/>
                <w:szCs w:val="18"/>
              </w:rPr>
              <w:t xml:space="preserve"> 167,610,147 </w:t>
            </w:r>
          </w:p>
        </w:tc>
        <w:tc>
          <w:tcPr>
            <w:tcW w:w="1170" w:type="dxa"/>
            <w:vAlign w:val="bottom"/>
          </w:tcPr>
          <w:p w14:paraId="410D6E1A" w14:textId="00BDABC1" w:rsidR="00416A88" w:rsidRPr="00726AF5" w:rsidRDefault="00416A88" w:rsidP="00416A88">
            <w:pPr>
              <w:tabs>
                <w:tab w:val="decimal" w:pos="960"/>
              </w:tabs>
              <w:spacing w:line="244" w:lineRule="exact"/>
              <w:ind w:right="-108"/>
              <w:rPr>
                <w:b/>
                <w:bCs/>
                <w:sz w:val="18"/>
                <w:szCs w:val="18"/>
              </w:rPr>
            </w:pPr>
            <w:r w:rsidRPr="00726AF5">
              <w:rPr>
                <w:b/>
                <w:bCs/>
                <w:sz w:val="18"/>
                <w:szCs w:val="18"/>
                <w:lang w:val="en-US"/>
              </w:rPr>
              <w:t>74,477,199</w:t>
            </w:r>
          </w:p>
        </w:tc>
        <w:tc>
          <w:tcPr>
            <w:tcW w:w="1083" w:type="dxa"/>
            <w:vAlign w:val="bottom"/>
          </w:tcPr>
          <w:p w14:paraId="3B45A147" w14:textId="0772C350" w:rsidR="00416A88" w:rsidRPr="00726AF5" w:rsidRDefault="00416A88" w:rsidP="00416A88">
            <w:pPr>
              <w:tabs>
                <w:tab w:val="decimal" w:pos="885"/>
              </w:tabs>
              <w:spacing w:line="244" w:lineRule="exact"/>
              <w:ind w:right="-108" w:hanging="18"/>
              <w:rPr>
                <w:b/>
                <w:bCs/>
                <w:sz w:val="18"/>
                <w:szCs w:val="18"/>
              </w:rPr>
            </w:pPr>
            <w:r w:rsidRPr="00726AF5">
              <w:rPr>
                <w:b/>
                <w:bCs/>
                <w:sz w:val="18"/>
                <w:szCs w:val="18"/>
                <w:lang w:val="en-US"/>
              </w:rPr>
              <w:t>82,940,258</w:t>
            </w:r>
          </w:p>
        </w:tc>
        <w:tc>
          <w:tcPr>
            <w:tcW w:w="1167" w:type="dxa"/>
            <w:vAlign w:val="bottom"/>
          </w:tcPr>
          <w:p w14:paraId="794905B8" w14:textId="58BB9061" w:rsidR="00416A88" w:rsidRPr="00726AF5" w:rsidRDefault="00416A88" w:rsidP="00416A88">
            <w:pPr>
              <w:tabs>
                <w:tab w:val="decimal" w:pos="955"/>
              </w:tabs>
              <w:spacing w:line="244" w:lineRule="exact"/>
              <w:ind w:left="-38" w:right="-108"/>
              <w:rPr>
                <w:b/>
                <w:bCs/>
                <w:sz w:val="18"/>
                <w:szCs w:val="18"/>
                <w:lang w:bidi="th-TH"/>
              </w:rPr>
            </w:pPr>
            <w:r w:rsidRPr="00726AF5">
              <w:rPr>
                <w:b/>
                <w:bCs/>
                <w:sz w:val="18"/>
                <w:szCs w:val="18"/>
                <w:lang w:val="en-US"/>
              </w:rPr>
              <w:t>157,417,457</w:t>
            </w:r>
          </w:p>
        </w:tc>
      </w:tr>
      <w:tr w:rsidR="00FC6F84" w:rsidRPr="003738B3" w14:paraId="225672AC" w14:textId="77777777" w:rsidTr="00E30A3C">
        <w:trPr>
          <w:trHeight w:val="488"/>
        </w:trPr>
        <w:tc>
          <w:tcPr>
            <w:tcW w:w="2516" w:type="dxa"/>
          </w:tcPr>
          <w:p w14:paraId="7C1C6FEB" w14:textId="58DA7351" w:rsidR="00205BC4" w:rsidRDefault="00FC6F84" w:rsidP="00FC6F84">
            <w:pPr>
              <w:spacing w:line="244" w:lineRule="exact"/>
              <w:ind w:left="426" w:right="38" w:hanging="435"/>
              <w:rPr>
                <w:sz w:val="18"/>
                <w:szCs w:val="18"/>
              </w:rPr>
            </w:pPr>
            <w:proofErr w:type="gramStart"/>
            <w:r w:rsidRPr="00726AF5">
              <w:rPr>
                <w:i/>
                <w:iCs/>
                <w:sz w:val="18"/>
                <w:szCs w:val="18"/>
              </w:rPr>
              <w:t>Less</w:t>
            </w:r>
            <w:r w:rsidRPr="00726AF5">
              <w:rPr>
                <w:sz w:val="18"/>
                <w:szCs w:val="18"/>
                <w:cs/>
                <w:lang w:bidi="th-TH"/>
              </w:rPr>
              <w:t xml:space="preserve"> </w:t>
            </w:r>
            <w:r w:rsidR="00883026">
              <w:rPr>
                <w:sz w:val="18"/>
                <w:szCs w:val="18"/>
                <w:lang w:bidi="th-TH"/>
              </w:rPr>
              <w:t xml:space="preserve"> </w:t>
            </w:r>
            <w:r w:rsidRPr="00726AF5" w:rsidDel="00161F2D">
              <w:rPr>
                <w:sz w:val="18"/>
                <w:szCs w:val="18"/>
              </w:rPr>
              <w:t>allowance</w:t>
            </w:r>
            <w:proofErr w:type="gramEnd"/>
            <w:r w:rsidRPr="00726AF5" w:rsidDel="00161F2D">
              <w:rPr>
                <w:sz w:val="18"/>
                <w:szCs w:val="18"/>
              </w:rPr>
              <w:t xml:space="preserve"> for </w:t>
            </w:r>
            <w:r w:rsidRPr="00726AF5">
              <w:rPr>
                <w:sz w:val="18"/>
                <w:szCs w:val="18"/>
              </w:rPr>
              <w:t>expected</w:t>
            </w:r>
          </w:p>
          <w:p w14:paraId="5ABE2809" w14:textId="16915469" w:rsidR="00FC6F84" w:rsidRPr="00726AF5" w:rsidRDefault="00205BC4" w:rsidP="00FC6F84">
            <w:pPr>
              <w:spacing w:line="244" w:lineRule="exact"/>
              <w:ind w:left="426" w:right="38" w:hanging="435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</w:rPr>
              <w:t xml:space="preserve">      </w:t>
            </w:r>
            <w:r w:rsidR="00883026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 xml:space="preserve">  </w:t>
            </w:r>
            <w:r w:rsidR="00FC6F84" w:rsidRPr="00726AF5">
              <w:rPr>
                <w:sz w:val="18"/>
                <w:szCs w:val="18"/>
              </w:rPr>
              <w:t>credit loss</w:t>
            </w:r>
          </w:p>
        </w:tc>
        <w:tc>
          <w:tcPr>
            <w:tcW w:w="1170" w:type="dxa"/>
            <w:vAlign w:val="bottom"/>
          </w:tcPr>
          <w:p w14:paraId="4C12CE84" w14:textId="7DA25FEC" w:rsidR="00FC6F84" w:rsidRPr="00726AF5" w:rsidRDefault="00416A88" w:rsidP="00C22196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244" w:lineRule="exact"/>
              <w:ind w:left="-108" w:right="-108"/>
              <w:rPr>
                <w:sz w:val="18"/>
                <w:szCs w:val="18"/>
              </w:rPr>
            </w:pPr>
            <w:r w:rsidRPr="00416A88">
              <w:rPr>
                <w:sz w:val="18"/>
                <w:szCs w:val="18"/>
              </w:rPr>
              <w:t>(4,308,393)</w:t>
            </w:r>
          </w:p>
        </w:tc>
        <w:tc>
          <w:tcPr>
            <w:tcW w:w="1260" w:type="dxa"/>
            <w:vAlign w:val="bottom"/>
          </w:tcPr>
          <w:p w14:paraId="08897CD1" w14:textId="0946F8AC" w:rsidR="00FC6F84" w:rsidRPr="00726AF5" w:rsidRDefault="00416A88" w:rsidP="00C22196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244" w:lineRule="exact"/>
              <w:ind w:left="-108" w:right="-108"/>
              <w:rPr>
                <w:sz w:val="18"/>
                <w:szCs w:val="18"/>
              </w:rPr>
            </w:pPr>
            <w:r w:rsidRPr="00416A88">
              <w:rPr>
                <w:sz w:val="18"/>
                <w:szCs w:val="18"/>
              </w:rPr>
              <w:t>(1,764,403)</w:t>
            </w:r>
          </w:p>
        </w:tc>
        <w:tc>
          <w:tcPr>
            <w:tcW w:w="1260" w:type="dxa"/>
            <w:vAlign w:val="bottom"/>
          </w:tcPr>
          <w:p w14:paraId="1D860FC1" w14:textId="78BD42A9" w:rsidR="00FC6F84" w:rsidRPr="00726AF5" w:rsidRDefault="00416A88" w:rsidP="00C2219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244" w:lineRule="exact"/>
              <w:ind w:left="-108" w:right="-108"/>
              <w:rPr>
                <w:sz w:val="18"/>
                <w:szCs w:val="18"/>
              </w:rPr>
            </w:pPr>
            <w:r w:rsidRPr="00416A88">
              <w:rPr>
                <w:sz w:val="18"/>
                <w:szCs w:val="18"/>
              </w:rPr>
              <w:t>(6,072,796)</w:t>
            </w:r>
          </w:p>
        </w:tc>
        <w:tc>
          <w:tcPr>
            <w:tcW w:w="1170" w:type="dxa"/>
            <w:vAlign w:val="bottom"/>
          </w:tcPr>
          <w:p w14:paraId="3B1730F0" w14:textId="2E9EC70C" w:rsidR="00FC6F84" w:rsidRPr="00726AF5" w:rsidRDefault="00FC6F84" w:rsidP="00A7303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44" w:lineRule="exact"/>
              <w:ind w:right="-108"/>
              <w:rPr>
                <w:sz w:val="18"/>
                <w:szCs w:val="18"/>
              </w:rPr>
            </w:pPr>
            <w:r w:rsidRPr="00726AF5">
              <w:rPr>
                <w:sz w:val="18"/>
                <w:szCs w:val="18"/>
              </w:rPr>
              <w:t>(4,114,302)</w:t>
            </w:r>
          </w:p>
        </w:tc>
        <w:tc>
          <w:tcPr>
            <w:tcW w:w="1083" w:type="dxa"/>
            <w:vAlign w:val="bottom"/>
          </w:tcPr>
          <w:p w14:paraId="03BD2828" w14:textId="1C46E570" w:rsidR="00FC6F84" w:rsidRPr="00726AF5" w:rsidRDefault="00FC6F84" w:rsidP="00A7303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4" w:lineRule="exact"/>
              <w:ind w:right="-108" w:hanging="18"/>
              <w:rPr>
                <w:sz w:val="18"/>
                <w:szCs w:val="18"/>
              </w:rPr>
            </w:pPr>
            <w:r w:rsidRPr="00726AF5">
              <w:rPr>
                <w:sz w:val="18"/>
                <w:szCs w:val="18"/>
              </w:rPr>
              <w:t>(1,648,651)</w:t>
            </w:r>
          </w:p>
        </w:tc>
        <w:tc>
          <w:tcPr>
            <w:tcW w:w="1167" w:type="dxa"/>
            <w:vAlign w:val="bottom"/>
          </w:tcPr>
          <w:p w14:paraId="0ABA2628" w14:textId="66DCB780" w:rsidR="00FC6F84" w:rsidRPr="00726AF5" w:rsidRDefault="00FC6F84" w:rsidP="00A73036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244" w:lineRule="exact"/>
              <w:ind w:left="-38" w:right="-108"/>
              <w:rPr>
                <w:sz w:val="18"/>
                <w:szCs w:val="18"/>
              </w:rPr>
            </w:pPr>
            <w:r w:rsidRPr="00726AF5">
              <w:rPr>
                <w:sz w:val="18"/>
                <w:szCs w:val="18"/>
              </w:rPr>
              <w:t>(5,762,953)</w:t>
            </w:r>
          </w:p>
        </w:tc>
      </w:tr>
      <w:tr w:rsidR="00416A88" w:rsidRPr="003738B3" w14:paraId="508D2DAB" w14:textId="77777777" w:rsidTr="00051756">
        <w:tc>
          <w:tcPr>
            <w:tcW w:w="2516" w:type="dxa"/>
          </w:tcPr>
          <w:p w14:paraId="6979F56B" w14:textId="77777777" w:rsidR="00416A88" w:rsidRPr="00726AF5" w:rsidRDefault="00416A88" w:rsidP="00416A88">
            <w:pPr>
              <w:spacing w:line="244" w:lineRule="exact"/>
              <w:ind w:left="27" w:right="38" w:hanging="52"/>
              <w:rPr>
                <w:b/>
                <w:bCs/>
                <w:sz w:val="18"/>
                <w:szCs w:val="18"/>
                <w:lang w:val="en-US"/>
              </w:rPr>
            </w:pPr>
            <w:r w:rsidRPr="00726AF5">
              <w:rPr>
                <w:b/>
                <w:bCs/>
                <w:sz w:val="18"/>
                <w:szCs w:val="18"/>
              </w:rPr>
              <w:t>Loan receivables, net</w:t>
            </w:r>
          </w:p>
        </w:tc>
        <w:tc>
          <w:tcPr>
            <w:tcW w:w="1170" w:type="dxa"/>
          </w:tcPr>
          <w:p w14:paraId="06C8E7E9" w14:textId="5A23270E" w:rsidR="00416A88" w:rsidRPr="00C22196" w:rsidRDefault="00416A88" w:rsidP="00C22196">
            <w:pPr>
              <w:pBdr>
                <w:bottom w:val="double" w:sz="4" w:space="1" w:color="auto"/>
              </w:pBdr>
              <w:tabs>
                <w:tab w:val="decimal" w:pos="952"/>
              </w:tabs>
              <w:spacing w:line="244" w:lineRule="exact"/>
              <w:ind w:left="-108" w:right="-108"/>
              <w:rPr>
                <w:b/>
                <w:bCs/>
                <w:sz w:val="18"/>
                <w:szCs w:val="18"/>
              </w:rPr>
            </w:pPr>
            <w:r w:rsidRPr="00C22196">
              <w:rPr>
                <w:b/>
                <w:bCs/>
                <w:sz w:val="18"/>
                <w:szCs w:val="18"/>
              </w:rPr>
              <w:t xml:space="preserve"> 73,777,395 </w:t>
            </w:r>
          </w:p>
        </w:tc>
        <w:tc>
          <w:tcPr>
            <w:tcW w:w="1260" w:type="dxa"/>
          </w:tcPr>
          <w:p w14:paraId="6475878B" w14:textId="119E1935" w:rsidR="00416A88" w:rsidRPr="00C22196" w:rsidRDefault="00416A88" w:rsidP="00C22196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244" w:lineRule="exact"/>
              <w:ind w:left="-108" w:right="-108"/>
              <w:rPr>
                <w:b/>
                <w:bCs/>
                <w:sz w:val="18"/>
                <w:szCs w:val="18"/>
              </w:rPr>
            </w:pPr>
            <w:r w:rsidRPr="00C22196">
              <w:rPr>
                <w:b/>
                <w:bCs/>
                <w:sz w:val="18"/>
                <w:szCs w:val="18"/>
              </w:rPr>
              <w:t xml:space="preserve"> 87,759,956 </w:t>
            </w:r>
          </w:p>
        </w:tc>
        <w:tc>
          <w:tcPr>
            <w:tcW w:w="1260" w:type="dxa"/>
          </w:tcPr>
          <w:p w14:paraId="0BDDDEA7" w14:textId="7939C6EA" w:rsidR="00416A88" w:rsidRPr="00C22196" w:rsidRDefault="00416A88" w:rsidP="00C221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4" w:lineRule="exact"/>
              <w:ind w:left="-108" w:right="-108"/>
              <w:rPr>
                <w:b/>
                <w:bCs/>
                <w:sz w:val="18"/>
                <w:szCs w:val="18"/>
              </w:rPr>
            </w:pPr>
            <w:r w:rsidRPr="00C22196">
              <w:rPr>
                <w:b/>
                <w:bCs/>
                <w:sz w:val="18"/>
                <w:szCs w:val="18"/>
              </w:rPr>
              <w:t xml:space="preserve"> 161,537,351 </w:t>
            </w:r>
          </w:p>
        </w:tc>
        <w:tc>
          <w:tcPr>
            <w:tcW w:w="1170" w:type="dxa"/>
            <w:vAlign w:val="bottom"/>
          </w:tcPr>
          <w:p w14:paraId="59B36982" w14:textId="3C78A415" w:rsidR="00416A88" w:rsidRPr="00726AF5" w:rsidRDefault="00416A88" w:rsidP="00416A88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44" w:lineRule="exact"/>
              <w:ind w:right="-108"/>
              <w:rPr>
                <w:b/>
                <w:bCs/>
                <w:sz w:val="18"/>
                <w:szCs w:val="18"/>
              </w:rPr>
            </w:pPr>
            <w:r w:rsidRPr="00726AF5">
              <w:rPr>
                <w:b/>
                <w:bCs/>
                <w:sz w:val="18"/>
                <w:szCs w:val="18"/>
              </w:rPr>
              <w:t>70,362,897</w:t>
            </w:r>
          </w:p>
        </w:tc>
        <w:tc>
          <w:tcPr>
            <w:tcW w:w="1083" w:type="dxa"/>
            <w:vAlign w:val="bottom"/>
          </w:tcPr>
          <w:p w14:paraId="52E38CF2" w14:textId="7B3B99C2" w:rsidR="00416A88" w:rsidRPr="00726AF5" w:rsidRDefault="00416A88" w:rsidP="00416A8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4" w:lineRule="exact"/>
              <w:ind w:right="-108" w:hanging="18"/>
              <w:rPr>
                <w:b/>
                <w:bCs/>
                <w:sz w:val="18"/>
                <w:szCs w:val="18"/>
              </w:rPr>
            </w:pPr>
            <w:r w:rsidRPr="00726AF5">
              <w:rPr>
                <w:b/>
                <w:bCs/>
                <w:sz w:val="18"/>
                <w:szCs w:val="18"/>
              </w:rPr>
              <w:t>81,291,607</w:t>
            </w:r>
          </w:p>
        </w:tc>
        <w:tc>
          <w:tcPr>
            <w:tcW w:w="1167" w:type="dxa"/>
            <w:vAlign w:val="bottom"/>
          </w:tcPr>
          <w:p w14:paraId="7EA30F41" w14:textId="3886A967" w:rsidR="00416A88" w:rsidRPr="00726AF5" w:rsidRDefault="00416A88" w:rsidP="00416A88">
            <w:pPr>
              <w:pBdr>
                <w:bottom w:val="double" w:sz="4" w:space="1" w:color="auto"/>
              </w:pBdr>
              <w:tabs>
                <w:tab w:val="decimal" w:pos="955"/>
              </w:tabs>
              <w:spacing w:line="244" w:lineRule="exact"/>
              <w:ind w:left="-38" w:right="-108"/>
              <w:rPr>
                <w:b/>
                <w:bCs/>
                <w:sz w:val="18"/>
                <w:szCs w:val="18"/>
              </w:rPr>
            </w:pPr>
            <w:r w:rsidRPr="00726AF5">
              <w:rPr>
                <w:b/>
                <w:bCs/>
                <w:sz w:val="18"/>
                <w:szCs w:val="18"/>
              </w:rPr>
              <w:t>151,654,504</w:t>
            </w:r>
          </w:p>
        </w:tc>
      </w:tr>
      <w:tr w:rsidR="00FC6F84" w:rsidRPr="003738B3" w14:paraId="4B81C948" w14:textId="77777777" w:rsidTr="00E30A3C">
        <w:tc>
          <w:tcPr>
            <w:tcW w:w="2516" w:type="dxa"/>
          </w:tcPr>
          <w:p w14:paraId="531DD91A" w14:textId="77777777" w:rsidR="00FC6F84" w:rsidRPr="00726AF5" w:rsidRDefault="00FC6F84" w:rsidP="00FC6F84">
            <w:pPr>
              <w:spacing w:line="244" w:lineRule="exact"/>
              <w:ind w:left="27" w:right="38" w:hanging="52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B1EAE6F" w14:textId="77777777" w:rsidR="00FC6F84" w:rsidRPr="00C22196" w:rsidRDefault="00FC6F84" w:rsidP="00C22196">
            <w:pPr>
              <w:tabs>
                <w:tab w:val="decimal" w:pos="960"/>
              </w:tabs>
              <w:spacing w:line="244" w:lineRule="exact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14:paraId="2316B90F" w14:textId="77777777" w:rsidR="00FC6F84" w:rsidRPr="00C22196" w:rsidRDefault="00FC6F84" w:rsidP="00C22196">
            <w:pPr>
              <w:tabs>
                <w:tab w:val="decimal" w:pos="960"/>
              </w:tabs>
              <w:spacing w:line="244" w:lineRule="exact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14:paraId="39C63B08" w14:textId="77777777" w:rsidR="00FC6F84" w:rsidRPr="00C22196" w:rsidRDefault="00FC6F84" w:rsidP="00C22196">
            <w:pPr>
              <w:tabs>
                <w:tab w:val="decimal" w:pos="960"/>
              </w:tabs>
              <w:spacing w:line="244" w:lineRule="exact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04D37FCC" w14:textId="77777777" w:rsidR="00FC6F84" w:rsidRPr="00726AF5" w:rsidRDefault="00FC6F84" w:rsidP="00FC6F84">
            <w:pPr>
              <w:tabs>
                <w:tab w:val="decimal" w:pos="960"/>
              </w:tabs>
              <w:spacing w:line="244" w:lineRule="exact"/>
              <w:ind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3" w:type="dxa"/>
            <w:vAlign w:val="bottom"/>
          </w:tcPr>
          <w:p w14:paraId="40DA5913" w14:textId="77777777" w:rsidR="00FC6F84" w:rsidRPr="00726AF5" w:rsidRDefault="00FC6F84" w:rsidP="00FC6F84">
            <w:pPr>
              <w:tabs>
                <w:tab w:val="decimal" w:pos="885"/>
              </w:tabs>
              <w:spacing w:line="244" w:lineRule="exact"/>
              <w:ind w:right="-108" w:hanging="1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7" w:type="dxa"/>
            <w:vAlign w:val="bottom"/>
          </w:tcPr>
          <w:p w14:paraId="13980EF0" w14:textId="77777777" w:rsidR="00FC6F84" w:rsidRPr="00726AF5" w:rsidRDefault="00FC6F84" w:rsidP="00FC6F84">
            <w:pPr>
              <w:tabs>
                <w:tab w:val="decimal" w:pos="885"/>
              </w:tabs>
              <w:spacing w:line="244" w:lineRule="exact"/>
              <w:ind w:left="-38" w:right="-108"/>
              <w:rPr>
                <w:b/>
                <w:bCs/>
                <w:sz w:val="18"/>
                <w:szCs w:val="18"/>
              </w:rPr>
            </w:pPr>
          </w:p>
        </w:tc>
      </w:tr>
      <w:tr w:rsidR="00544395" w:rsidRPr="003738B3" w14:paraId="6EA23A7E" w14:textId="77777777" w:rsidTr="00051756">
        <w:tc>
          <w:tcPr>
            <w:tcW w:w="2516" w:type="dxa"/>
          </w:tcPr>
          <w:p w14:paraId="4D139C8F" w14:textId="77777777" w:rsidR="00544395" w:rsidRPr="00726AF5" w:rsidRDefault="00544395" w:rsidP="00544395">
            <w:pPr>
              <w:spacing w:line="244" w:lineRule="exact"/>
              <w:ind w:left="27" w:right="38" w:hanging="52"/>
              <w:rPr>
                <w:b/>
                <w:bCs/>
                <w:sz w:val="18"/>
                <w:szCs w:val="18"/>
                <w:lang w:val="en-US"/>
              </w:rPr>
            </w:pPr>
            <w:r w:rsidRPr="00726AF5">
              <w:rPr>
                <w:sz w:val="18"/>
                <w:szCs w:val="18"/>
              </w:rPr>
              <w:t>Hire purchase receivables</w:t>
            </w:r>
          </w:p>
        </w:tc>
        <w:tc>
          <w:tcPr>
            <w:tcW w:w="1170" w:type="dxa"/>
          </w:tcPr>
          <w:p w14:paraId="0469E5C8" w14:textId="7E90B6B5" w:rsidR="00544395" w:rsidRPr="00544395" w:rsidRDefault="00544395" w:rsidP="00C22196">
            <w:pPr>
              <w:tabs>
                <w:tab w:val="decimal" w:pos="952"/>
              </w:tabs>
              <w:spacing w:line="244" w:lineRule="exact"/>
              <w:ind w:left="-108" w:right="-108"/>
              <w:rPr>
                <w:sz w:val="18"/>
                <w:szCs w:val="18"/>
              </w:rPr>
            </w:pPr>
            <w:r w:rsidRPr="00544395">
              <w:rPr>
                <w:sz w:val="18"/>
                <w:szCs w:val="18"/>
              </w:rPr>
              <w:t xml:space="preserve"> 47,665 </w:t>
            </w:r>
          </w:p>
        </w:tc>
        <w:tc>
          <w:tcPr>
            <w:tcW w:w="1260" w:type="dxa"/>
          </w:tcPr>
          <w:p w14:paraId="6DA0D63C" w14:textId="6A5394AB" w:rsidR="00544395" w:rsidRPr="00544395" w:rsidRDefault="00544395" w:rsidP="00C22196">
            <w:pPr>
              <w:tabs>
                <w:tab w:val="decimal" w:pos="1041"/>
              </w:tabs>
              <w:spacing w:line="244" w:lineRule="exact"/>
              <w:ind w:left="-108" w:right="-108"/>
              <w:rPr>
                <w:sz w:val="18"/>
                <w:szCs w:val="18"/>
                <w:cs/>
                <w:lang w:bidi="th-TH"/>
              </w:rPr>
            </w:pPr>
            <w:r w:rsidRPr="00544395">
              <w:rPr>
                <w:sz w:val="18"/>
                <w:szCs w:val="18"/>
              </w:rPr>
              <w:t xml:space="preserve"> 17,969 </w:t>
            </w:r>
          </w:p>
        </w:tc>
        <w:tc>
          <w:tcPr>
            <w:tcW w:w="1260" w:type="dxa"/>
          </w:tcPr>
          <w:p w14:paraId="4E47BEEC" w14:textId="4B04AC87" w:rsidR="00544395" w:rsidRPr="00544395" w:rsidRDefault="00544395" w:rsidP="00C22196">
            <w:pPr>
              <w:tabs>
                <w:tab w:val="decimal" w:pos="1062"/>
              </w:tabs>
              <w:spacing w:line="244" w:lineRule="exact"/>
              <w:ind w:left="-108" w:right="-108"/>
              <w:rPr>
                <w:sz w:val="18"/>
                <w:szCs w:val="18"/>
              </w:rPr>
            </w:pPr>
            <w:r w:rsidRPr="00544395">
              <w:rPr>
                <w:sz w:val="18"/>
                <w:szCs w:val="18"/>
              </w:rPr>
              <w:t xml:space="preserve"> 65,634 </w:t>
            </w:r>
          </w:p>
        </w:tc>
        <w:tc>
          <w:tcPr>
            <w:tcW w:w="1170" w:type="dxa"/>
            <w:vAlign w:val="bottom"/>
          </w:tcPr>
          <w:p w14:paraId="317438C7" w14:textId="211DAD0F" w:rsidR="00544395" w:rsidRPr="00726AF5" w:rsidRDefault="00544395" w:rsidP="00544395">
            <w:pPr>
              <w:tabs>
                <w:tab w:val="decimal" w:pos="960"/>
              </w:tabs>
              <w:spacing w:line="244" w:lineRule="exact"/>
              <w:ind w:right="-108"/>
              <w:rPr>
                <w:sz w:val="18"/>
                <w:szCs w:val="18"/>
              </w:rPr>
            </w:pPr>
            <w:r w:rsidRPr="00726AF5">
              <w:rPr>
                <w:sz w:val="18"/>
                <w:szCs w:val="18"/>
              </w:rPr>
              <w:t>85,699</w:t>
            </w:r>
          </w:p>
        </w:tc>
        <w:tc>
          <w:tcPr>
            <w:tcW w:w="1083" w:type="dxa"/>
            <w:vAlign w:val="bottom"/>
          </w:tcPr>
          <w:p w14:paraId="52B30A5A" w14:textId="0A84EDB9" w:rsidR="00544395" w:rsidRPr="00726AF5" w:rsidRDefault="00544395" w:rsidP="00544395">
            <w:pPr>
              <w:tabs>
                <w:tab w:val="decimal" w:pos="885"/>
              </w:tabs>
              <w:spacing w:line="244" w:lineRule="exact"/>
              <w:ind w:right="-108" w:hanging="18"/>
              <w:rPr>
                <w:sz w:val="18"/>
                <w:szCs w:val="18"/>
              </w:rPr>
            </w:pPr>
            <w:r w:rsidRPr="00726AF5">
              <w:rPr>
                <w:sz w:val="18"/>
                <w:szCs w:val="18"/>
              </w:rPr>
              <w:t>36,373</w:t>
            </w:r>
          </w:p>
        </w:tc>
        <w:tc>
          <w:tcPr>
            <w:tcW w:w="1167" w:type="dxa"/>
            <w:vAlign w:val="bottom"/>
          </w:tcPr>
          <w:p w14:paraId="39A0F34A" w14:textId="28A07A72" w:rsidR="00544395" w:rsidRPr="00726AF5" w:rsidRDefault="00544395" w:rsidP="00544395">
            <w:pPr>
              <w:tabs>
                <w:tab w:val="decimal" w:pos="948"/>
              </w:tabs>
              <w:spacing w:line="244" w:lineRule="exact"/>
              <w:ind w:left="-38" w:right="-108"/>
              <w:rPr>
                <w:sz w:val="18"/>
                <w:szCs w:val="18"/>
              </w:rPr>
            </w:pPr>
            <w:r w:rsidRPr="00726AF5">
              <w:rPr>
                <w:sz w:val="18"/>
                <w:szCs w:val="18"/>
              </w:rPr>
              <w:t>122,072</w:t>
            </w:r>
          </w:p>
        </w:tc>
      </w:tr>
      <w:tr w:rsidR="00717F55" w:rsidRPr="003738B3" w14:paraId="27E6DE99" w14:textId="77777777" w:rsidTr="00051756">
        <w:trPr>
          <w:trHeight w:val="59"/>
        </w:trPr>
        <w:tc>
          <w:tcPr>
            <w:tcW w:w="2516" w:type="dxa"/>
          </w:tcPr>
          <w:p w14:paraId="60AAE118" w14:textId="4B0DEA3D" w:rsidR="00717F55" w:rsidRPr="00726AF5" w:rsidRDefault="00717F55" w:rsidP="00717F55">
            <w:pPr>
              <w:spacing w:line="244" w:lineRule="exact"/>
              <w:ind w:left="426" w:right="-107" w:hanging="435"/>
              <w:rPr>
                <w:b/>
                <w:bCs/>
                <w:sz w:val="18"/>
                <w:szCs w:val="18"/>
                <w:lang w:val="en-US"/>
              </w:rPr>
            </w:pPr>
            <w:proofErr w:type="gramStart"/>
            <w:r w:rsidRPr="00726AF5">
              <w:rPr>
                <w:i/>
                <w:iCs/>
                <w:sz w:val="18"/>
                <w:szCs w:val="18"/>
              </w:rPr>
              <w:t>Less</w:t>
            </w:r>
            <w:r w:rsidRPr="00726AF5">
              <w:rPr>
                <w:i/>
                <w:iCs/>
                <w:sz w:val="18"/>
                <w:szCs w:val="18"/>
                <w:cs/>
                <w:lang w:bidi="th-TH"/>
              </w:rPr>
              <w:t xml:space="preserve"> </w:t>
            </w:r>
            <w:r>
              <w:rPr>
                <w:i/>
                <w:iCs/>
                <w:sz w:val="18"/>
                <w:szCs w:val="18"/>
                <w:lang w:bidi="th-TH"/>
              </w:rPr>
              <w:t xml:space="preserve"> </w:t>
            </w:r>
            <w:r w:rsidRPr="00726AF5">
              <w:rPr>
                <w:sz w:val="18"/>
                <w:szCs w:val="18"/>
              </w:rPr>
              <w:t>unearned</w:t>
            </w:r>
            <w:proofErr w:type="gramEnd"/>
            <w:r w:rsidRPr="00726AF5">
              <w:rPr>
                <w:sz w:val="18"/>
                <w:szCs w:val="18"/>
              </w:rPr>
              <w:t xml:space="preserve"> interest income</w:t>
            </w:r>
          </w:p>
        </w:tc>
        <w:tc>
          <w:tcPr>
            <w:tcW w:w="1170" w:type="dxa"/>
          </w:tcPr>
          <w:p w14:paraId="168A3029" w14:textId="0B74C776" w:rsidR="00717F55" w:rsidRPr="00C22196" w:rsidRDefault="00717F55" w:rsidP="00C22196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244" w:lineRule="exact"/>
              <w:ind w:left="-108" w:right="-108"/>
              <w:rPr>
                <w:sz w:val="18"/>
                <w:szCs w:val="18"/>
              </w:rPr>
            </w:pPr>
            <w:r w:rsidRPr="00C22196">
              <w:rPr>
                <w:sz w:val="18"/>
                <w:szCs w:val="18"/>
              </w:rPr>
              <w:t xml:space="preserve"> (7,167)</w:t>
            </w:r>
          </w:p>
        </w:tc>
        <w:tc>
          <w:tcPr>
            <w:tcW w:w="1260" w:type="dxa"/>
          </w:tcPr>
          <w:p w14:paraId="4E665196" w14:textId="1A14B271" w:rsidR="00717F55" w:rsidRPr="00C22196" w:rsidRDefault="00717F55" w:rsidP="00C22196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244" w:lineRule="exact"/>
              <w:ind w:left="-108" w:right="-108"/>
              <w:rPr>
                <w:sz w:val="18"/>
                <w:szCs w:val="18"/>
              </w:rPr>
            </w:pPr>
            <w:r w:rsidRPr="00C22196">
              <w:rPr>
                <w:sz w:val="18"/>
                <w:szCs w:val="18"/>
              </w:rPr>
              <w:t xml:space="preserve"> (1,103)</w:t>
            </w:r>
          </w:p>
        </w:tc>
        <w:tc>
          <w:tcPr>
            <w:tcW w:w="1260" w:type="dxa"/>
          </w:tcPr>
          <w:p w14:paraId="4654C647" w14:textId="270E51D9" w:rsidR="00717F55" w:rsidRPr="00C22196" w:rsidRDefault="00717F55" w:rsidP="00C2219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244" w:lineRule="exact"/>
              <w:ind w:left="-108" w:right="-108"/>
              <w:rPr>
                <w:sz w:val="18"/>
                <w:szCs w:val="18"/>
              </w:rPr>
            </w:pPr>
            <w:r w:rsidRPr="00C22196">
              <w:rPr>
                <w:sz w:val="18"/>
                <w:szCs w:val="18"/>
              </w:rPr>
              <w:t xml:space="preserve"> (8,270)</w:t>
            </w:r>
          </w:p>
        </w:tc>
        <w:tc>
          <w:tcPr>
            <w:tcW w:w="1170" w:type="dxa"/>
            <w:vAlign w:val="bottom"/>
          </w:tcPr>
          <w:p w14:paraId="3D476304" w14:textId="31D3CE57" w:rsidR="00717F55" w:rsidRPr="00726AF5" w:rsidRDefault="00717F55" w:rsidP="00717F55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108"/>
              <w:rPr>
                <w:rFonts w:cstheme="minorBidi"/>
                <w:sz w:val="18"/>
                <w:szCs w:val="18"/>
                <w:lang w:bidi="th-TH"/>
              </w:rPr>
            </w:pPr>
            <w:r w:rsidRPr="00726AF5">
              <w:rPr>
                <w:sz w:val="18"/>
                <w:szCs w:val="18"/>
              </w:rPr>
              <w:t xml:space="preserve"> (13,601)</w:t>
            </w:r>
          </w:p>
        </w:tc>
        <w:tc>
          <w:tcPr>
            <w:tcW w:w="1083" w:type="dxa"/>
            <w:vAlign w:val="bottom"/>
          </w:tcPr>
          <w:p w14:paraId="76AE6665" w14:textId="744CAA37" w:rsidR="00717F55" w:rsidRPr="00726AF5" w:rsidRDefault="00717F55" w:rsidP="00717F5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4" w:lineRule="exact"/>
              <w:ind w:right="-108"/>
              <w:rPr>
                <w:sz w:val="18"/>
                <w:szCs w:val="18"/>
              </w:rPr>
            </w:pPr>
            <w:r w:rsidRPr="00726AF5">
              <w:rPr>
                <w:sz w:val="18"/>
                <w:szCs w:val="18"/>
              </w:rPr>
              <w:t>(3,399)</w:t>
            </w:r>
          </w:p>
        </w:tc>
        <w:tc>
          <w:tcPr>
            <w:tcW w:w="1167" w:type="dxa"/>
            <w:vAlign w:val="bottom"/>
          </w:tcPr>
          <w:p w14:paraId="1B9B17A5" w14:textId="59E38F1C" w:rsidR="00717F55" w:rsidRPr="00726AF5" w:rsidRDefault="00717F55" w:rsidP="00717F5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4" w:lineRule="exact"/>
              <w:ind w:right="-108"/>
              <w:jc w:val="center"/>
              <w:rPr>
                <w:sz w:val="18"/>
                <w:szCs w:val="18"/>
              </w:rPr>
            </w:pPr>
            <w:r w:rsidRPr="00726AF5">
              <w:rPr>
                <w:sz w:val="18"/>
                <w:szCs w:val="18"/>
              </w:rPr>
              <w:t>(17,000)</w:t>
            </w:r>
          </w:p>
        </w:tc>
      </w:tr>
      <w:tr w:rsidR="00717F55" w:rsidRPr="003738B3" w14:paraId="13A49461" w14:textId="77777777" w:rsidTr="00051756">
        <w:tc>
          <w:tcPr>
            <w:tcW w:w="2516" w:type="dxa"/>
          </w:tcPr>
          <w:p w14:paraId="5EF65C43" w14:textId="71E60C9A" w:rsidR="00717F55" w:rsidRPr="00726AF5" w:rsidRDefault="00717F55" w:rsidP="00717F55">
            <w:pPr>
              <w:spacing w:line="244" w:lineRule="exact"/>
              <w:ind w:left="27" w:right="38" w:hanging="52"/>
              <w:rPr>
                <w:b/>
                <w:bCs/>
                <w:sz w:val="18"/>
                <w:szCs w:val="18"/>
                <w:lang w:val="en-US"/>
              </w:rPr>
            </w:pPr>
            <w:r w:rsidRPr="00726AF5">
              <w:rPr>
                <w:b/>
                <w:bCs/>
                <w:sz w:val="18"/>
                <w:szCs w:val="18"/>
                <w:lang w:val="en-US"/>
              </w:rPr>
              <w:t>Total</w:t>
            </w:r>
          </w:p>
        </w:tc>
        <w:tc>
          <w:tcPr>
            <w:tcW w:w="1170" w:type="dxa"/>
          </w:tcPr>
          <w:p w14:paraId="2C3E5786" w14:textId="3526AC72" w:rsidR="00717F55" w:rsidRPr="00C22196" w:rsidRDefault="00717F55" w:rsidP="00C22196">
            <w:pPr>
              <w:tabs>
                <w:tab w:val="decimal" w:pos="952"/>
              </w:tabs>
              <w:spacing w:line="244" w:lineRule="exact"/>
              <w:ind w:left="-108" w:right="-108"/>
              <w:rPr>
                <w:b/>
                <w:bCs/>
                <w:sz w:val="18"/>
                <w:szCs w:val="18"/>
              </w:rPr>
            </w:pPr>
            <w:r w:rsidRPr="00C22196">
              <w:rPr>
                <w:b/>
                <w:bCs/>
                <w:sz w:val="18"/>
                <w:szCs w:val="18"/>
              </w:rPr>
              <w:t xml:space="preserve"> 40,498 </w:t>
            </w:r>
          </w:p>
        </w:tc>
        <w:tc>
          <w:tcPr>
            <w:tcW w:w="1260" w:type="dxa"/>
          </w:tcPr>
          <w:p w14:paraId="6EB079B5" w14:textId="27B25E98" w:rsidR="00717F55" w:rsidRPr="00C22196" w:rsidRDefault="00717F55" w:rsidP="00C22196">
            <w:pPr>
              <w:tabs>
                <w:tab w:val="decimal" w:pos="1041"/>
              </w:tabs>
              <w:spacing w:line="244" w:lineRule="exact"/>
              <w:ind w:left="-108" w:right="-108"/>
              <w:rPr>
                <w:b/>
                <w:bCs/>
                <w:sz w:val="18"/>
                <w:szCs w:val="18"/>
              </w:rPr>
            </w:pPr>
            <w:r w:rsidRPr="00C22196">
              <w:rPr>
                <w:b/>
                <w:bCs/>
                <w:sz w:val="18"/>
                <w:szCs w:val="18"/>
              </w:rPr>
              <w:t xml:space="preserve"> 16,866 </w:t>
            </w:r>
          </w:p>
        </w:tc>
        <w:tc>
          <w:tcPr>
            <w:tcW w:w="1260" w:type="dxa"/>
          </w:tcPr>
          <w:p w14:paraId="033A0048" w14:textId="00E3A425" w:rsidR="00717F55" w:rsidRPr="00C22196" w:rsidRDefault="00717F55" w:rsidP="00C22196">
            <w:pPr>
              <w:tabs>
                <w:tab w:val="decimal" w:pos="1066"/>
              </w:tabs>
              <w:spacing w:line="244" w:lineRule="exact"/>
              <w:ind w:left="-108" w:right="-108"/>
              <w:rPr>
                <w:b/>
                <w:bCs/>
                <w:sz w:val="18"/>
                <w:szCs w:val="18"/>
              </w:rPr>
            </w:pPr>
            <w:r w:rsidRPr="00C22196">
              <w:rPr>
                <w:b/>
                <w:bCs/>
                <w:sz w:val="18"/>
                <w:szCs w:val="18"/>
              </w:rPr>
              <w:t xml:space="preserve"> 57,364 </w:t>
            </w:r>
          </w:p>
        </w:tc>
        <w:tc>
          <w:tcPr>
            <w:tcW w:w="1170" w:type="dxa"/>
            <w:vAlign w:val="bottom"/>
          </w:tcPr>
          <w:p w14:paraId="63297071" w14:textId="09F61D10" w:rsidR="00717F55" w:rsidRPr="00726AF5" w:rsidRDefault="00717F55" w:rsidP="00717F55">
            <w:pPr>
              <w:tabs>
                <w:tab w:val="decimal" w:pos="960"/>
              </w:tabs>
              <w:spacing w:line="244" w:lineRule="exact"/>
              <w:ind w:right="-108"/>
              <w:rPr>
                <w:b/>
                <w:bCs/>
                <w:sz w:val="18"/>
                <w:szCs w:val="18"/>
              </w:rPr>
            </w:pPr>
            <w:r w:rsidRPr="00726AF5">
              <w:rPr>
                <w:b/>
                <w:bCs/>
                <w:sz w:val="18"/>
                <w:szCs w:val="18"/>
              </w:rPr>
              <w:t>72,098</w:t>
            </w:r>
          </w:p>
        </w:tc>
        <w:tc>
          <w:tcPr>
            <w:tcW w:w="1083" w:type="dxa"/>
            <w:vAlign w:val="bottom"/>
          </w:tcPr>
          <w:p w14:paraId="47CB9849" w14:textId="41C593E7" w:rsidR="00717F55" w:rsidRPr="00726AF5" w:rsidRDefault="00717F55" w:rsidP="00717F55">
            <w:pPr>
              <w:tabs>
                <w:tab w:val="decimal" w:pos="885"/>
              </w:tabs>
              <w:spacing w:line="244" w:lineRule="exact"/>
              <w:ind w:right="-108" w:hanging="18"/>
              <w:rPr>
                <w:b/>
                <w:bCs/>
                <w:sz w:val="18"/>
                <w:szCs w:val="18"/>
              </w:rPr>
            </w:pPr>
            <w:r w:rsidRPr="00726AF5">
              <w:rPr>
                <w:b/>
                <w:bCs/>
                <w:sz w:val="18"/>
                <w:szCs w:val="18"/>
              </w:rPr>
              <w:t>32,974</w:t>
            </w:r>
          </w:p>
        </w:tc>
        <w:tc>
          <w:tcPr>
            <w:tcW w:w="1167" w:type="dxa"/>
            <w:vAlign w:val="bottom"/>
          </w:tcPr>
          <w:p w14:paraId="689E1550" w14:textId="53C7DB62" w:rsidR="00717F55" w:rsidRPr="00726AF5" w:rsidRDefault="00717F55" w:rsidP="00717F55">
            <w:pPr>
              <w:tabs>
                <w:tab w:val="decimal" w:pos="948"/>
              </w:tabs>
              <w:spacing w:line="244" w:lineRule="exact"/>
              <w:ind w:left="-38" w:right="-108"/>
              <w:rPr>
                <w:b/>
                <w:bCs/>
                <w:sz w:val="18"/>
                <w:szCs w:val="18"/>
              </w:rPr>
            </w:pPr>
            <w:r w:rsidRPr="00726AF5">
              <w:rPr>
                <w:b/>
                <w:bCs/>
                <w:sz w:val="18"/>
                <w:szCs w:val="18"/>
              </w:rPr>
              <w:t>105,072</w:t>
            </w:r>
          </w:p>
        </w:tc>
      </w:tr>
      <w:tr w:rsidR="00FC6F84" w:rsidRPr="003738B3" w14:paraId="5FDC0FBF" w14:textId="77777777" w:rsidTr="00E30A3C">
        <w:trPr>
          <w:trHeight w:val="497"/>
        </w:trPr>
        <w:tc>
          <w:tcPr>
            <w:tcW w:w="2516" w:type="dxa"/>
          </w:tcPr>
          <w:p w14:paraId="5CD39F4A" w14:textId="1D52B5EA" w:rsidR="00205BC4" w:rsidRDefault="00FC6F84" w:rsidP="00FC6F84">
            <w:pPr>
              <w:spacing w:line="244" w:lineRule="exact"/>
              <w:ind w:left="426" w:right="38" w:hanging="435"/>
              <w:rPr>
                <w:sz w:val="18"/>
                <w:szCs w:val="18"/>
              </w:rPr>
            </w:pPr>
            <w:proofErr w:type="gramStart"/>
            <w:r w:rsidRPr="00726AF5">
              <w:rPr>
                <w:i/>
                <w:iCs/>
                <w:sz w:val="18"/>
                <w:szCs w:val="18"/>
              </w:rPr>
              <w:t>Less</w:t>
            </w:r>
            <w:r w:rsidRPr="00726AF5">
              <w:rPr>
                <w:sz w:val="18"/>
                <w:szCs w:val="18"/>
                <w:cs/>
                <w:lang w:bidi="th-TH"/>
              </w:rPr>
              <w:t xml:space="preserve"> </w:t>
            </w:r>
            <w:r w:rsidR="00883026">
              <w:rPr>
                <w:sz w:val="18"/>
                <w:szCs w:val="18"/>
                <w:lang w:bidi="th-TH"/>
              </w:rPr>
              <w:t xml:space="preserve"> </w:t>
            </w:r>
            <w:r w:rsidRPr="00726AF5" w:rsidDel="00161F2D">
              <w:rPr>
                <w:sz w:val="18"/>
                <w:szCs w:val="18"/>
              </w:rPr>
              <w:t>allowance</w:t>
            </w:r>
            <w:proofErr w:type="gramEnd"/>
            <w:r w:rsidRPr="00726AF5" w:rsidDel="00161F2D">
              <w:rPr>
                <w:sz w:val="18"/>
                <w:szCs w:val="18"/>
              </w:rPr>
              <w:t xml:space="preserve"> for </w:t>
            </w:r>
            <w:r w:rsidRPr="00726AF5">
              <w:rPr>
                <w:sz w:val="18"/>
                <w:szCs w:val="18"/>
              </w:rPr>
              <w:t>expected</w:t>
            </w:r>
          </w:p>
          <w:p w14:paraId="2BDCF973" w14:textId="52C45215" w:rsidR="00FC6F84" w:rsidRPr="00726AF5" w:rsidRDefault="00205BC4" w:rsidP="00FC6F84">
            <w:pPr>
              <w:spacing w:line="244" w:lineRule="exact"/>
              <w:ind w:left="426" w:right="38" w:hanging="435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</w:rPr>
              <w:t xml:space="preserve">        </w:t>
            </w:r>
            <w:r w:rsidR="00883026">
              <w:rPr>
                <w:i/>
                <w:iCs/>
                <w:sz w:val="18"/>
                <w:szCs w:val="18"/>
              </w:rPr>
              <w:t xml:space="preserve"> </w:t>
            </w:r>
            <w:r w:rsidR="00FC6F84" w:rsidRPr="00726AF5">
              <w:rPr>
                <w:sz w:val="18"/>
                <w:szCs w:val="18"/>
              </w:rPr>
              <w:t>credit loss</w:t>
            </w:r>
          </w:p>
        </w:tc>
        <w:tc>
          <w:tcPr>
            <w:tcW w:w="1170" w:type="dxa"/>
            <w:vAlign w:val="bottom"/>
          </w:tcPr>
          <w:p w14:paraId="575A6AB2" w14:textId="78A1A844" w:rsidR="00FC6F84" w:rsidRPr="00726AF5" w:rsidRDefault="00241E7A" w:rsidP="00C22196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244" w:lineRule="exact"/>
              <w:ind w:left="-108" w:right="-108"/>
              <w:rPr>
                <w:sz w:val="18"/>
                <w:szCs w:val="18"/>
              </w:rPr>
            </w:pPr>
            <w:r w:rsidRPr="00241E7A">
              <w:rPr>
                <w:sz w:val="18"/>
                <w:szCs w:val="18"/>
              </w:rPr>
              <w:t>(7,956)</w:t>
            </w:r>
          </w:p>
        </w:tc>
        <w:tc>
          <w:tcPr>
            <w:tcW w:w="1260" w:type="dxa"/>
            <w:vAlign w:val="bottom"/>
          </w:tcPr>
          <w:p w14:paraId="42BC182A" w14:textId="66B0A6D8" w:rsidR="00FC6F84" w:rsidRPr="00726AF5" w:rsidRDefault="00241E7A" w:rsidP="00C22196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244" w:lineRule="exact"/>
              <w:ind w:left="-108" w:right="-108"/>
              <w:rPr>
                <w:sz w:val="18"/>
                <w:szCs w:val="18"/>
              </w:rPr>
            </w:pPr>
            <w:r w:rsidRPr="00241E7A">
              <w:rPr>
                <w:sz w:val="18"/>
                <w:szCs w:val="18"/>
              </w:rPr>
              <w:t>(1,252)</w:t>
            </w:r>
          </w:p>
        </w:tc>
        <w:tc>
          <w:tcPr>
            <w:tcW w:w="1260" w:type="dxa"/>
            <w:vAlign w:val="bottom"/>
          </w:tcPr>
          <w:p w14:paraId="44F7D382" w14:textId="0068A525" w:rsidR="00FC6F84" w:rsidRPr="00726AF5" w:rsidRDefault="00241E7A" w:rsidP="00C2219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244" w:lineRule="exact"/>
              <w:ind w:left="-108" w:right="-108"/>
              <w:rPr>
                <w:sz w:val="18"/>
                <w:szCs w:val="18"/>
              </w:rPr>
            </w:pPr>
            <w:r w:rsidRPr="00241E7A">
              <w:rPr>
                <w:sz w:val="18"/>
                <w:szCs w:val="18"/>
              </w:rPr>
              <w:t>(9,208)</w:t>
            </w:r>
          </w:p>
        </w:tc>
        <w:tc>
          <w:tcPr>
            <w:tcW w:w="1170" w:type="dxa"/>
            <w:vAlign w:val="bottom"/>
          </w:tcPr>
          <w:p w14:paraId="7279EA4E" w14:textId="35382FF8" w:rsidR="00FC6F84" w:rsidRPr="00726AF5" w:rsidRDefault="00FC6F84" w:rsidP="00FC6F84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44" w:lineRule="exact"/>
              <w:ind w:right="-108"/>
              <w:rPr>
                <w:sz w:val="18"/>
                <w:szCs w:val="18"/>
              </w:rPr>
            </w:pPr>
            <w:r w:rsidRPr="00726AF5">
              <w:rPr>
                <w:sz w:val="18"/>
                <w:szCs w:val="18"/>
              </w:rPr>
              <w:t>(16,962)</w:t>
            </w:r>
          </w:p>
        </w:tc>
        <w:tc>
          <w:tcPr>
            <w:tcW w:w="1083" w:type="dxa"/>
            <w:vAlign w:val="bottom"/>
          </w:tcPr>
          <w:p w14:paraId="4A1EA87F" w14:textId="4795101D" w:rsidR="00FC6F84" w:rsidRPr="00726AF5" w:rsidRDefault="00FC6F84" w:rsidP="00FC6F8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4" w:lineRule="exact"/>
              <w:ind w:right="-108" w:hanging="18"/>
              <w:rPr>
                <w:sz w:val="18"/>
                <w:szCs w:val="18"/>
              </w:rPr>
            </w:pPr>
            <w:r w:rsidRPr="00726AF5">
              <w:rPr>
                <w:sz w:val="18"/>
                <w:szCs w:val="18"/>
              </w:rPr>
              <w:t>(2,370)</w:t>
            </w:r>
          </w:p>
        </w:tc>
        <w:tc>
          <w:tcPr>
            <w:tcW w:w="1167" w:type="dxa"/>
            <w:vAlign w:val="bottom"/>
          </w:tcPr>
          <w:p w14:paraId="1532FB36" w14:textId="3C980C44" w:rsidR="00FC6F84" w:rsidRPr="00726AF5" w:rsidRDefault="00FC6F84" w:rsidP="00FC6F84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244" w:lineRule="exact"/>
              <w:ind w:left="-38" w:right="-108"/>
              <w:rPr>
                <w:sz w:val="18"/>
                <w:szCs w:val="18"/>
              </w:rPr>
            </w:pPr>
            <w:r w:rsidRPr="00726AF5">
              <w:rPr>
                <w:sz w:val="18"/>
                <w:szCs w:val="18"/>
              </w:rPr>
              <w:t>(19,332)</w:t>
            </w:r>
          </w:p>
        </w:tc>
      </w:tr>
      <w:tr w:rsidR="00241E7A" w:rsidRPr="003738B3" w14:paraId="1BE802DB" w14:textId="77777777" w:rsidTr="00051756">
        <w:tc>
          <w:tcPr>
            <w:tcW w:w="2516" w:type="dxa"/>
          </w:tcPr>
          <w:p w14:paraId="1854F705" w14:textId="77777777" w:rsidR="00241E7A" w:rsidRPr="00726AF5" w:rsidRDefault="00241E7A" w:rsidP="00241E7A">
            <w:pPr>
              <w:spacing w:line="244" w:lineRule="exact"/>
              <w:ind w:left="426" w:right="-107" w:hanging="435"/>
              <w:rPr>
                <w:i/>
                <w:iCs/>
                <w:sz w:val="18"/>
                <w:szCs w:val="18"/>
              </w:rPr>
            </w:pPr>
            <w:r w:rsidRPr="00726AF5">
              <w:rPr>
                <w:b/>
                <w:bCs/>
                <w:sz w:val="18"/>
                <w:szCs w:val="18"/>
              </w:rPr>
              <w:t>Hire purchase receivables, net</w:t>
            </w:r>
          </w:p>
        </w:tc>
        <w:tc>
          <w:tcPr>
            <w:tcW w:w="1170" w:type="dxa"/>
          </w:tcPr>
          <w:p w14:paraId="0E952C1F" w14:textId="109E8FF9" w:rsidR="00241E7A" w:rsidRPr="00C22196" w:rsidRDefault="00241E7A" w:rsidP="00C22196">
            <w:pPr>
              <w:pBdr>
                <w:bottom w:val="double" w:sz="4" w:space="1" w:color="auto"/>
              </w:pBdr>
              <w:tabs>
                <w:tab w:val="decimal" w:pos="952"/>
              </w:tabs>
              <w:spacing w:line="244" w:lineRule="exact"/>
              <w:ind w:left="-108" w:right="-108"/>
              <w:rPr>
                <w:b/>
                <w:bCs/>
                <w:sz w:val="18"/>
                <w:szCs w:val="18"/>
              </w:rPr>
            </w:pPr>
            <w:r w:rsidRPr="00C22196">
              <w:rPr>
                <w:b/>
                <w:bCs/>
                <w:sz w:val="18"/>
                <w:szCs w:val="18"/>
              </w:rPr>
              <w:t xml:space="preserve"> 32,542 </w:t>
            </w:r>
          </w:p>
        </w:tc>
        <w:tc>
          <w:tcPr>
            <w:tcW w:w="1260" w:type="dxa"/>
          </w:tcPr>
          <w:p w14:paraId="0BCA68AC" w14:textId="2E05FB48" w:rsidR="00241E7A" w:rsidRPr="00C22196" w:rsidRDefault="00241E7A" w:rsidP="00C22196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244" w:lineRule="exact"/>
              <w:ind w:left="-108" w:right="-108"/>
              <w:rPr>
                <w:b/>
                <w:bCs/>
                <w:sz w:val="18"/>
                <w:szCs w:val="18"/>
              </w:rPr>
            </w:pPr>
            <w:r w:rsidRPr="00C22196">
              <w:rPr>
                <w:b/>
                <w:bCs/>
                <w:sz w:val="18"/>
                <w:szCs w:val="18"/>
              </w:rPr>
              <w:t xml:space="preserve"> 15,614 </w:t>
            </w:r>
          </w:p>
        </w:tc>
        <w:tc>
          <w:tcPr>
            <w:tcW w:w="1260" w:type="dxa"/>
          </w:tcPr>
          <w:p w14:paraId="6F1E45EE" w14:textId="3685B8FF" w:rsidR="00241E7A" w:rsidRPr="00C22196" w:rsidRDefault="00241E7A" w:rsidP="00C2219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244" w:lineRule="exact"/>
              <w:ind w:left="-108" w:right="-108"/>
              <w:rPr>
                <w:b/>
                <w:bCs/>
                <w:sz w:val="18"/>
                <w:szCs w:val="18"/>
              </w:rPr>
            </w:pPr>
            <w:r w:rsidRPr="00C22196">
              <w:rPr>
                <w:b/>
                <w:bCs/>
                <w:sz w:val="18"/>
                <w:szCs w:val="18"/>
              </w:rPr>
              <w:t xml:space="preserve"> 48,156 </w:t>
            </w:r>
          </w:p>
        </w:tc>
        <w:tc>
          <w:tcPr>
            <w:tcW w:w="1170" w:type="dxa"/>
            <w:vAlign w:val="bottom"/>
          </w:tcPr>
          <w:p w14:paraId="776DA52F" w14:textId="301B5D7A" w:rsidR="00241E7A" w:rsidRPr="00726AF5" w:rsidRDefault="00241E7A" w:rsidP="00241E7A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44" w:lineRule="exact"/>
              <w:ind w:right="-108"/>
              <w:rPr>
                <w:sz w:val="18"/>
                <w:szCs w:val="18"/>
              </w:rPr>
            </w:pPr>
            <w:r w:rsidRPr="00726AF5">
              <w:rPr>
                <w:b/>
                <w:bCs/>
                <w:sz w:val="18"/>
                <w:szCs w:val="18"/>
              </w:rPr>
              <w:t>55,136</w:t>
            </w:r>
          </w:p>
        </w:tc>
        <w:tc>
          <w:tcPr>
            <w:tcW w:w="1083" w:type="dxa"/>
            <w:vAlign w:val="bottom"/>
          </w:tcPr>
          <w:p w14:paraId="4466E14D" w14:textId="24DDE3D1" w:rsidR="00241E7A" w:rsidRPr="00726AF5" w:rsidRDefault="00241E7A" w:rsidP="00241E7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4" w:lineRule="exact"/>
              <w:ind w:right="-108" w:hanging="18"/>
              <w:rPr>
                <w:sz w:val="18"/>
                <w:szCs w:val="18"/>
              </w:rPr>
            </w:pPr>
            <w:r w:rsidRPr="00726AF5">
              <w:rPr>
                <w:b/>
                <w:bCs/>
                <w:sz w:val="18"/>
                <w:szCs w:val="18"/>
              </w:rPr>
              <w:t>30,604</w:t>
            </w:r>
          </w:p>
        </w:tc>
        <w:tc>
          <w:tcPr>
            <w:tcW w:w="1167" w:type="dxa"/>
            <w:vAlign w:val="bottom"/>
          </w:tcPr>
          <w:p w14:paraId="39DE3019" w14:textId="6F79A23D" w:rsidR="00241E7A" w:rsidRPr="00726AF5" w:rsidRDefault="00241E7A" w:rsidP="00241E7A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244" w:lineRule="exact"/>
              <w:ind w:left="-38" w:right="-108"/>
              <w:rPr>
                <w:sz w:val="18"/>
                <w:szCs w:val="18"/>
              </w:rPr>
            </w:pPr>
            <w:r w:rsidRPr="00726AF5">
              <w:rPr>
                <w:b/>
                <w:bCs/>
                <w:sz w:val="18"/>
                <w:szCs w:val="18"/>
              </w:rPr>
              <w:t>85,740</w:t>
            </w:r>
          </w:p>
        </w:tc>
      </w:tr>
      <w:tr w:rsidR="00FC6F84" w:rsidRPr="003738B3" w14:paraId="41C7A297" w14:textId="77777777" w:rsidTr="00E30A3C">
        <w:tc>
          <w:tcPr>
            <w:tcW w:w="2516" w:type="dxa"/>
          </w:tcPr>
          <w:p w14:paraId="2EC241E2" w14:textId="77777777" w:rsidR="00FC6F84" w:rsidRPr="00726AF5" w:rsidRDefault="00FC6F84" w:rsidP="00FC6F84">
            <w:pPr>
              <w:spacing w:line="244" w:lineRule="exact"/>
              <w:ind w:left="426" w:right="38" w:hanging="435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6D664906" w14:textId="77777777" w:rsidR="00FC6F84" w:rsidRPr="00C22196" w:rsidRDefault="00FC6F84" w:rsidP="00C22196">
            <w:pPr>
              <w:tabs>
                <w:tab w:val="decimal" w:pos="960"/>
              </w:tabs>
              <w:spacing w:line="244" w:lineRule="exact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14:paraId="080C67CA" w14:textId="77777777" w:rsidR="00FC6F84" w:rsidRPr="00C22196" w:rsidRDefault="00FC6F84" w:rsidP="00C22196">
            <w:pPr>
              <w:tabs>
                <w:tab w:val="decimal" w:pos="960"/>
              </w:tabs>
              <w:spacing w:line="244" w:lineRule="exact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14:paraId="5EF6668E" w14:textId="77777777" w:rsidR="00FC6F84" w:rsidRPr="00C22196" w:rsidRDefault="00FC6F84" w:rsidP="00C22196">
            <w:pPr>
              <w:tabs>
                <w:tab w:val="decimal" w:pos="960"/>
              </w:tabs>
              <w:spacing w:line="244" w:lineRule="exact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2DC93BF0" w14:textId="77777777" w:rsidR="00FC6F84" w:rsidRPr="00726AF5" w:rsidRDefault="00FC6F84" w:rsidP="00FC6F84">
            <w:pPr>
              <w:tabs>
                <w:tab w:val="decimal" w:pos="960"/>
              </w:tabs>
              <w:spacing w:line="244" w:lineRule="exact"/>
              <w:ind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3" w:type="dxa"/>
            <w:vAlign w:val="bottom"/>
          </w:tcPr>
          <w:p w14:paraId="1C0D44AD" w14:textId="77777777" w:rsidR="00FC6F84" w:rsidRPr="00726AF5" w:rsidRDefault="00FC6F84" w:rsidP="00FC6F84">
            <w:pPr>
              <w:tabs>
                <w:tab w:val="decimal" w:pos="885"/>
              </w:tabs>
              <w:spacing w:line="244" w:lineRule="exact"/>
              <w:ind w:right="-108" w:hanging="1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7" w:type="dxa"/>
            <w:vAlign w:val="bottom"/>
          </w:tcPr>
          <w:p w14:paraId="44105632" w14:textId="77777777" w:rsidR="00FC6F84" w:rsidRPr="00726AF5" w:rsidRDefault="00FC6F84" w:rsidP="00FC6F84">
            <w:pPr>
              <w:tabs>
                <w:tab w:val="decimal" w:pos="885"/>
              </w:tabs>
              <w:spacing w:line="244" w:lineRule="exact"/>
              <w:ind w:left="-38" w:right="-108"/>
              <w:rPr>
                <w:b/>
                <w:bCs/>
                <w:sz w:val="18"/>
                <w:szCs w:val="18"/>
              </w:rPr>
            </w:pPr>
          </w:p>
        </w:tc>
      </w:tr>
      <w:tr w:rsidR="00FC6F84" w:rsidRPr="003738B3" w14:paraId="7570C116" w14:textId="77777777" w:rsidTr="00E30A3C">
        <w:trPr>
          <w:trHeight w:val="362"/>
        </w:trPr>
        <w:tc>
          <w:tcPr>
            <w:tcW w:w="2516" w:type="dxa"/>
          </w:tcPr>
          <w:p w14:paraId="22B5604F" w14:textId="77777777" w:rsidR="00FC6F84" w:rsidRPr="00726AF5" w:rsidRDefault="00FC6F84" w:rsidP="00FC6F84">
            <w:pPr>
              <w:spacing w:line="244" w:lineRule="exact"/>
              <w:ind w:left="432" w:right="38" w:hanging="457"/>
              <w:rPr>
                <w:b/>
                <w:bCs/>
                <w:sz w:val="18"/>
                <w:szCs w:val="18"/>
                <w:lang w:val="en-US"/>
              </w:rPr>
            </w:pPr>
            <w:r w:rsidRPr="00726AF5">
              <w:rPr>
                <w:b/>
                <w:bCs/>
                <w:sz w:val="18"/>
                <w:szCs w:val="18"/>
              </w:rPr>
              <w:t>Total loan receivables and hire purchase receivables, net</w:t>
            </w:r>
          </w:p>
        </w:tc>
        <w:tc>
          <w:tcPr>
            <w:tcW w:w="1170" w:type="dxa"/>
            <w:vAlign w:val="bottom"/>
          </w:tcPr>
          <w:p w14:paraId="233C8E4B" w14:textId="0BE0460E" w:rsidR="00FC6F84" w:rsidRPr="00C22196" w:rsidRDefault="00241E7A" w:rsidP="00C22196">
            <w:pPr>
              <w:pBdr>
                <w:bottom w:val="double" w:sz="4" w:space="1" w:color="auto"/>
              </w:pBdr>
              <w:tabs>
                <w:tab w:val="decimal" w:pos="952"/>
              </w:tabs>
              <w:spacing w:line="244" w:lineRule="exact"/>
              <w:ind w:left="-108" w:right="-108"/>
              <w:rPr>
                <w:b/>
                <w:bCs/>
                <w:sz w:val="18"/>
                <w:szCs w:val="18"/>
              </w:rPr>
            </w:pPr>
            <w:r w:rsidRPr="00C22196">
              <w:rPr>
                <w:b/>
                <w:bCs/>
                <w:sz w:val="18"/>
                <w:szCs w:val="18"/>
              </w:rPr>
              <w:t>73,809,937</w:t>
            </w:r>
          </w:p>
        </w:tc>
        <w:tc>
          <w:tcPr>
            <w:tcW w:w="1260" w:type="dxa"/>
            <w:vAlign w:val="bottom"/>
          </w:tcPr>
          <w:p w14:paraId="652B93AF" w14:textId="33B4984B" w:rsidR="00FC6F84" w:rsidRPr="00C22196" w:rsidRDefault="00241E7A" w:rsidP="00C22196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244" w:lineRule="exact"/>
              <w:ind w:left="-108" w:right="-108"/>
              <w:rPr>
                <w:b/>
                <w:bCs/>
                <w:sz w:val="18"/>
                <w:szCs w:val="18"/>
              </w:rPr>
            </w:pPr>
            <w:r w:rsidRPr="00C22196">
              <w:rPr>
                <w:b/>
                <w:bCs/>
                <w:sz w:val="18"/>
                <w:szCs w:val="18"/>
              </w:rPr>
              <w:t>87,775,570</w:t>
            </w:r>
          </w:p>
        </w:tc>
        <w:tc>
          <w:tcPr>
            <w:tcW w:w="1260" w:type="dxa"/>
            <w:vAlign w:val="bottom"/>
          </w:tcPr>
          <w:p w14:paraId="53CD8281" w14:textId="3F51E7A3" w:rsidR="00FC6F84" w:rsidRPr="00C22196" w:rsidRDefault="00241E7A" w:rsidP="00C2219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244" w:lineRule="exact"/>
              <w:ind w:left="-108" w:right="-108"/>
              <w:rPr>
                <w:b/>
                <w:bCs/>
                <w:sz w:val="18"/>
                <w:szCs w:val="18"/>
                <w:cs/>
                <w:lang w:bidi="th-TH"/>
              </w:rPr>
            </w:pPr>
            <w:r w:rsidRPr="00C22196">
              <w:rPr>
                <w:b/>
                <w:bCs/>
                <w:sz w:val="18"/>
                <w:szCs w:val="18"/>
                <w:cs/>
                <w:lang w:bidi="th-TH"/>
              </w:rPr>
              <w:t>161</w:t>
            </w:r>
            <w:r w:rsidRPr="00C22196">
              <w:rPr>
                <w:b/>
                <w:bCs/>
                <w:sz w:val="18"/>
                <w:szCs w:val="18"/>
              </w:rPr>
              <w:t>,</w:t>
            </w:r>
            <w:r w:rsidRPr="00C22196">
              <w:rPr>
                <w:b/>
                <w:bCs/>
                <w:sz w:val="18"/>
                <w:szCs w:val="18"/>
                <w:cs/>
                <w:lang w:bidi="th-TH"/>
              </w:rPr>
              <w:t>585</w:t>
            </w:r>
            <w:r w:rsidRPr="00C22196">
              <w:rPr>
                <w:b/>
                <w:bCs/>
                <w:sz w:val="18"/>
                <w:szCs w:val="18"/>
              </w:rPr>
              <w:t>,</w:t>
            </w:r>
            <w:r w:rsidRPr="00C22196">
              <w:rPr>
                <w:b/>
                <w:bCs/>
                <w:sz w:val="18"/>
                <w:szCs w:val="18"/>
                <w:cs/>
                <w:lang w:bidi="th-TH"/>
              </w:rPr>
              <w:t>507</w:t>
            </w:r>
          </w:p>
        </w:tc>
        <w:tc>
          <w:tcPr>
            <w:tcW w:w="1170" w:type="dxa"/>
            <w:vAlign w:val="bottom"/>
          </w:tcPr>
          <w:p w14:paraId="0E147837" w14:textId="2851EBC8" w:rsidR="00FC6F84" w:rsidRPr="00726AF5" w:rsidRDefault="00FC6F84" w:rsidP="00FC6F84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44" w:lineRule="exact"/>
              <w:ind w:right="-108"/>
              <w:rPr>
                <w:b/>
                <w:bCs/>
                <w:sz w:val="18"/>
                <w:szCs w:val="18"/>
                <w:lang w:val="en-US"/>
              </w:rPr>
            </w:pPr>
            <w:r w:rsidRPr="00726AF5">
              <w:rPr>
                <w:b/>
                <w:bCs/>
                <w:sz w:val="18"/>
                <w:szCs w:val="18"/>
              </w:rPr>
              <w:t>70,4</w:t>
            </w:r>
            <w:r w:rsidRPr="00726AF5">
              <w:rPr>
                <w:rFonts w:cstheme="minorBidi"/>
                <w:b/>
                <w:bCs/>
                <w:sz w:val="18"/>
                <w:szCs w:val="18"/>
                <w:lang w:val="en-US" w:bidi="th-TH"/>
              </w:rPr>
              <w:t>18</w:t>
            </w:r>
            <w:r w:rsidRPr="00726AF5">
              <w:rPr>
                <w:b/>
                <w:bCs/>
                <w:sz w:val="18"/>
                <w:szCs w:val="18"/>
              </w:rPr>
              <w:t>,033</w:t>
            </w:r>
          </w:p>
        </w:tc>
        <w:tc>
          <w:tcPr>
            <w:tcW w:w="1083" w:type="dxa"/>
            <w:vAlign w:val="bottom"/>
          </w:tcPr>
          <w:p w14:paraId="4254984B" w14:textId="69CF279A" w:rsidR="00FC6F84" w:rsidRPr="00726AF5" w:rsidRDefault="00FC6F84" w:rsidP="00FC6F8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4" w:lineRule="exact"/>
              <w:ind w:right="-107" w:hanging="18"/>
              <w:rPr>
                <w:b/>
                <w:bCs/>
                <w:sz w:val="18"/>
                <w:szCs w:val="18"/>
                <w:lang w:val="en-US"/>
              </w:rPr>
            </w:pPr>
            <w:r w:rsidRPr="00726AF5">
              <w:rPr>
                <w:b/>
                <w:bCs/>
                <w:sz w:val="18"/>
                <w:szCs w:val="18"/>
              </w:rPr>
              <w:t>81,322,211</w:t>
            </w:r>
          </w:p>
        </w:tc>
        <w:tc>
          <w:tcPr>
            <w:tcW w:w="1167" w:type="dxa"/>
            <w:vAlign w:val="bottom"/>
          </w:tcPr>
          <w:p w14:paraId="42634592" w14:textId="4B2F37E1" w:rsidR="00FC6F84" w:rsidRPr="00726AF5" w:rsidRDefault="00FC6F84" w:rsidP="00FC6F84">
            <w:pPr>
              <w:pBdr>
                <w:bottom w:val="double" w:sz="4" w:space="1" w:color="auto"/>
              </w:pBdr>
              <w:tabs>
                <w:tab w:val="decimal" w:pos="955"/>
              </w:tabs>
              <w:spacing w:line="244" w:lineRule="exact"/>
              <w:ind w:left="-38" w:right="-108"/>
              <w:rPr>
                <w:b/>
                <w:bCs/>
                <w:sz w:val="18"/>
                <w:szCs w:val="18"/>
                <w:lang w:bidi="th-TH"/>
              </w:rPr>
            </w:pPr>
            <w:r w:rsidRPr="00726AF5">
              <w:rPr>
                <w:b/>
                <w:bCs/>
                <w:sz w:val="18"/>
                <w:szCs w:val="18"/>
                <w:cs/>
                <w:lang w:bidi="th-TH"/>
              </w:rPr>
              <w:t>151</w:t>
            </w:r>
            <w:r w:rsidRPr="00726AF5">
              <w:rPr>
                <w:b/>
                <w:bCs/>
                <w:sz w:val="18"/>
                <w:szCs w:val="18"/>
              </w:rPr>
              <w:t>,</w:t>
            </w:r>
            <w:r w:rsidRPr="00726AF5">
              <w:rPr>
                <w:b/>
                <w:bCs/>
                <w:sz w:val="18"/>
                <w:szCs w:val="18"/>
                <w:lang w:bidi="th-TH"/>
              </w:rPr>
              <w:t>740</w:t>
            </w:r>
            <w:r w:rsidRPr="00726AF5">
              <w:rPr>
                <w:b/>
                <w:bCs/>
                <w:sz w:val="18"/>
                <w:szCs w:val="18"/>
              </w:rPr>
              <w:t>,</w:t>
            </w:r>
            <w:r w:rsidRPr="00726AF5">
              <w:rPr>
                <w:b/>
                <w:bCs/>
                <w:sz w:val="18"/>
                <w:szCs w:val="18"/>
                <w:cs/>
                <w:lang w:bidi="th-TH"/>
              </w:rPr>
              <w:t>24</w:t>
            </w:r>
            <w:r w:rsidRPr="00726AF5">
              <w:rPr>
                <w:b/>
                <w:bCs/>
                <w:sz w:val="18"/>
                <w:szCs w:val="18"/>
                <w:lang w:bidi="th-TH"/>
              </w:rPr>
              <w:t>4</w:t>
            </w:r>
          </w:p>
        </w:tc>
      </w:tr>
    </w:tbl>
    <w:p w14:paraId="59D625D2" w14:textId="77777777" w:rsidR="000A68EF" w:rsidRDefault="000A68EF"/>
    <w:p w14:paraId="1E37B9D8" w14:textId="77777777" w:rsidR="00135948" w:rsidRPr="00A82F24" w:rsidRDefault="00135948" w:rsidP="00135948">
      <w:pPr>
        <w:tabs>
          <w:tab w:val="left" w:pos="810"/>
        </w:tabs>
        <w:ind w:firstLine="540"/>
        <w:jc w:val="thaiDistribute"/>
        <w:rPr>
          <w:sz w:val="16"/>
          <w:szCs w:val="16"/>
          <w:lang w:bidi="th-TH"/>
        </w:rPr>
      </w:pPr>
      <w:r w:rsidRPr="00A82F24">
        <w:rPr>
          <w:sz w:val="16"/>
          <w:szCs w:val="16"/>
          <w:vertAlign w:val="superscript"/>
          <w:cs/>
          <w:lang w:bidi="th-TH"/>
        </w:rPr>
        <w:t>(</w:t>
      </w:r>
      <w:r w:rsidRPr="00A82F24">
        <w:rPr>
          <w:sz w:val="16"/>
          <w:szCs w:val="16"/>
          <w:vertAlign w:val="superscript"/>
          <w:lang w:bidi="th-TH"/>
        </w:rPr>
        <w:t>1</w:t>
      </w:r>
      <w:r w:rsidRPr="00A82F24">
        <w:rPr>
          <w:sz w:val="16"/>
          <w:szCs w:val="16"/>
          <w:vertAlign w:val="superscript"/>
          <w:cs/>
          <w:lang w:bidi="th-TH"/>
        </w:rPr>
        <w:t>)</w:t>
      </w:r>
      <w:r w:rsidRPr="00A82F24">
        <w:rPr>
          <w:sz w:val="16"/>
          <w:szCs w:val="16"/>
          <w:vertAlign w:val="superscript"/>
          <w:lang w:bidi="th-TH"/>
        </w:rPr>
        <w:tab/>
      </w:r>
      <w:r w:rsidRPr="00A82F24">
        <w:rPr>
          <w:sz w:val="16"/>
          <w:szCs w:val="16"/>
        </w:rPr>
        <w:t>The balance of loan receivables and hire purchase receivables due within 1 year include receivables that are credit</w:t>
      </w:r>
      <w:r w:rsidRPr="00A82F24">
        <w:rPr>
          <w:sz w:val="16"/>
          <w:szCs w:val="16"/>
          <w:cs/>
          <w:lang w:bidi="th-TH"/>
        </w:rPr>
        <w:t>-</w:t>
      </w:r>
      <w:r w:rsidRPr="00A82F24">
        <w:rPr>
          <w:sz w:val="16"/>
          <w:szCs w:val="16"/>
        </w:rPr>
        <w:t>impaired</w:t>
      </w:r>
      <w:r w:rsidRPr="00A82F24">
        <w:rPr>
          <w:sz w:val="16"/>
          <w:szCs w:val="16"/>
          <w:cs/>
          <w:lang w:bidi="th-TH"/>
        </w:rPr>
        <w:t>.</w:t>
      </w:r>
    </w:p>
    <w:p w14:paraId="5AE16391" w14:textId="77777777" w:rsidR="00135948" w:rsidRPr="00A82F24" w:rsidRDefault="00135948" w:rsidP="00135948">
      <w:pPr>
        <w:spacing w:line="240" w:lineRule="auto"/>
        <w:rPr>
          <w:sz w:val="20"/>
          <w:lang w:bidi="th-TH"/>
        </w:rPr>
      </w:pPr>
    </w:p>
    <w:p w14:paraId="13B59230" w14:textId="45412FB1" w:rsidR="00135948" w:rsidRPr="00A82F24" w:rsidRDefault="00535FFD" w:rsidP="00135948">
      <w:pPr>
        <w:rPr>
          <w:b/>
          <w:bCs/>
        </w:rPr>
      </w:pPr>
      <w:r>
        <w:rPr>
          <w:b/>
          <w:bCs/>
        </w:rPr>
        <w:t>3</w:t>
      </w:r>
      <w:r w:rsidR="00135948" w:rsidRPr="00A82F24">
        <w:rPr>
          <w:b/>
          <w:bCs/>
        </w:rPr>
        <w:t>.2</w:t>
      </w:r>
      <w:r w:rsidR="00135948" w:rsidRPr="00A82F24">
        <w:rPr>
          <w:b/>
          <w:bCs/>
        </w:rPr>
        <w:tab/>
        <w:t>Credit quality analysis</w:t>
      </w:r>
    </w:p>
    <w:p w14:paraId="37B5ED1E" w14:textId="77777777" w:rsidR="00135948" w:rsidRPr="00A82F24" w:rsidRDefault="00135948" w:rsidP="00135948">
      <w:pPr>
        <w:rPr>
          <w:b/>
          <w:bCs/>
        </w:rPr>
      </w:pPr>
    </w:p>
    <w:p w14:paraId="59565BC8" w14:textId="60AC4752" w:rsidR="00135948" w:rsidRPr="00A82F24" w:rsidRDefault="00535FFD" w:rsidP="00135948">
      <w:r>
        <w:rPr>
          <w:b/>
          <w:bCs/>
        </w:rPr>
        <w:t>3</w:t>
      </w:r>
      <w:r w:rsidR="00135948" w:rsidRPr="00A82F24">
        <w:rPr>
          <w:b/>
          <w:bCs/>
        </w:rPr>
        <w:t>.2.1</w:t>
      </w:r>
      <w:r w:rsidR="00135948" w:rsidRPr="00A82F24">
        <w:tab/>
      </w:r>
      <w:r w:rsidR="00135948" w:rsidRPr="00A82F24">
        <w:rPr>
          <w:b/>
          <w:bCs/>
        </w:rPr>
        <w:t xml:space="preserve">Loan receivables </w:t>
      </w:r>
    </w:p>
    <w:p w14:paraId="610BF739" w14:textId="77777777" w:rsidR="00135948" w:rsidRPr="00A82F24" w:rsidRDefault="00135948" w:rsidP="00135948">
      <w:pPr>
        <w:ind w:left="562" w:right="-27"/>
        <w:jc w:val="both"/>
        <w:rPr>
          <w:sz w:val="20"/>
          <w:lang w:val="en-US"/>
        </w:rPr>
      </w:pPr>
    </w:p>
    <w:p w14:paraId="2318314E" w14:textId="0EB10C71" w:rsidR="00135948" w:rsidRDefault="00135948" w:rsidP="00135948">
      <w:pPr>
        <w:ind w:left="562" w:right="-27"/>
        <w:jc w:val="both"/>
        <w:rPr>
          <w:sz w:val="20"/>
          <w:lang w:val="en-US" w:bidi="th-TH"/>
        </w:rPr>
      </w:pPr>
      <w:r w:rsidRPr="00A82F24">
        <w:rPr>
          <w:sz w:val="20"/>
          <w:lang w:val="en-US"/>
        </w:rPr>
        <w:t xml:space="preserve">The following tables set out information about the credit quality as </w:t>
      </w:r>
      <w:proofErr w:type="gramStart"/>
      <w:r w:rsidRPr="00A82F24">
        <w:rPr>
          <w:sz w:val="20"/>
          <w:lang w:val="en-US"/>
        </w:rPr>
        <w:t>at</w:t>
      </w:r>
      <w:proofErr w:type="gramEnd"/>
      <w:r w:rsidRPr="00A82F24">
        <w:rPr>
          <w:sz w:val="20"/>
          <w:lang w:val="en-US"/>
        </w:rPr>
        <w:t xml:space="preserve"> </w:t>
      </w:r>
      <w:r w:rsidR="00CB112B">
        <w:rPr>
          <w:sz w:val="20"/>
          <w:lang w:val="en-US"/>
        </w:rPr>
        <w:t>30 June</w:t>
      </w:r>
      <w:r w:rsidR="00160315">
        <w:rPr>
          <w:sz w:val="20"/>
          <w:lang w:val="en-US"/>
        </w:rPr>
        <w:t xml:space="preserve"> 2025</w:t>
      </w:r>
      <w:r w:rsidRPr="00A82F24">
        <w:rPr>
          <w:sz w:val="20"/>
          <w:lang w:val="en-US"/>
        </w:rPr>
        <w:t xml:space="preserve"> and 31 December 202</w:t>
      </w:r>
      <w:r w:rsidR="00160315">
        <w:rPr>
          <w:sz w:val="20"/>
          <w:lang w:val="en-US"/>
        </w:rPr>
        <w:t>4</w:t>
      </w:r>
      <w:r w:rsidRPr="00A82F24">
        <w:rPr>
          <w:sz w:val="20"/>
          <w:lang w:val="en-US"/>
        </w:rPr>
        <w:t xml:space="preserve"> of loan receivables without </w:t>
      </w:r>
      <w:proofErr w:type="gramStart"/>
      <w:r w:rsidRPr="00A82F24">
        <w:rPr>
          <w:sz w:val="20"/>
          <w:lang w:val="en-US"/>
        </w:rPr>
        <w:t>taking into account</w:t>
      </w:r>
      <w:proofErr w:type="gramEnd"/>
      <w:r w:rsidRPr="00A82F24">
        <w:rPr>
          <w:sz w:val="20"/>
          <w:lang w:val="en-US"/>
        </w:rPr>
        <w:t xml:space="preserve"> collateral or other credit enhancement</w:t>
      </w:r>
      <w:r w:rsidRPr="00A82F24">
        <w:rPr>
          <w:sz w:val="20"/>
          <w:cs/>
          <w:lang w:val="en-US" w:bidi="th-TH"/>
        </w:rPr>
        <w:t>.</w:t>
      </w:r>
    </w:p>
    <w:p w14:paraId="5AE412AB" w14:textId="77777777" w:rsidR="0023080E" w:rsidRDefault="0023080E" w:rsidP="00135948">
      <w:pPr>
        <w:ind w:left="562" w:right="-27"/>
        <w:jc w:val="both"/>
        <w:rPr>
          <w:sz w:val="20"/>
          <w:lang w:val="en-US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992"/>
        <w:gridCol w:w="288"/>
        <w:gridCol w:w="1584"/>
        <w:gridCol w:w="288"/>
        <w:gridCol w:w="1608"/>
      </w:tblGrid>
      <w:tr w:rsidR="0063759E" w:rsidRPr="00202128" w14:paraId="680BB89B" w14:textId="77777777" w:rsidTr="00AF4CE7">
        <w:tc>
          <w:tcPr>
            <w:tcW w:w="3510" w:type="dxa"/>
          </w:tcPr>
          <w:p w14:paraId="2CA6BBFC" w14:textId="77777777" w:rsidR="0063759E" w:rsidRPr="00CB112B" w:rsidRDefault="0063759E" w:rsidP="00CB112B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</w:p>
        </w:tc>
        <w:tc>
          <w:tcPr>
            <w:tcW w:w="5760" w:type="dxa"/>
            <w:gridSpan w:val="5"/>
            <w:vAlign w:val="center"/>
          </w:tcPr>
          <w:p w14:paraId="18B16210" w14:textId="364FCFF6" w:rsidR="0063759E" w:rsidRPr="00CB112B" w:rsidRDefault="0063759E" w:rsidP="00CB112B">
            <w:pPr>
              <w:tabs>
                <w:tab w:val="left" w:pos="540"/>
              </w:tabs>
              <w:spacing w:line="240" w:lineRule="atLeast"/>
              <w:jc w:val="center"/>
              <w:rPr>
                <w:b/>
                <w:bCs/>
                <w:sz w:val="20"/>
              </w:rPr>
            </w:pPr>
            <w:r w:rsidRPr="00CB112B">
              <w:rPr>
                <w:b/>
                <w:bCs/>
                <w:sz w:val="20"/>
              </w:rPr>
              <w:t>Consolidated financial statements</w:t>
            </w:r>
          </w:p>
        </w:tc>
      </w:tr>
      <w:tr w:rsidR="0063759E" w:rsidRPr="00202128" w14:paraId="0046427F" w14:textId="77777777" w:rsidTr="00AF4CE7">
        <w:tc>
          <w:tcPr>
            <w:tcW w:w="3510" w:type="dxa"/>
          </w:tcPr>
          <w:p w14:paraId="0DC0CA61" w14:textId="77777777" w:rsidR="0063759E" w:rsidRPr="00CB112B" w:rsidRDefault="0063759E" w:rsidP="00CB112B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</w:p>
        </w:tc>
        <w:tc>
          <w:tcPr>
            <w:tcW w:w="5760" w:type="dxa"/>
            <w:gridSpan w:val="5"/>
            <w:vAlign w:val="center"/>
          </w:tcPr>
          <w:p w14:paraId="0394D89A" w14:textId="43DE6CE4" w:rsidR="0063759E" w:rsidRPr="00CB112B" w:rsidRDefault="00CB112B" w:rsidP="00CB112B">
            <w:pPr>
              <w:tabs>
                <w:tab w:val="left" w:pos="540"/>
              </w:tabs>
              <w:spacing w:line="240" w:lineRule="atLeast"/>
              <w:jc w:val="center"/>
              <w:rPr>
                <w:sz w:val="20"/>
              </w:rPr>
            </w:pPr>
            <w:r w:rsidRPr="00CB112B">
              <w:rPr>
                <w:sz w:val="20"/>
              </w:rPr>
              <w:t>30 June</w:t>
            </w:r>
            <w:r w:rsidR="0063759E" w:rsidRPr="00CB112B">
              <w:rPr>
                <w:sz w:val="20"/>
              </w:rPr>
              <w:t xml:space="preserve"> 202</w:t>
            </w:r>
            <w:r w:rsidR="00160315" w:rsidRPr="00CB112B">
              <w:rPr>
                <w:sz w:val="20"/>
              </w:rPr>
              <w:t>5</w:t>
            </w:r>
          </w:p>
        </w:tc>
      </w:tr>
      <w:tr w:rsidR="003738B3" w:rsidRPr="00202128" w14:paraId="00CEBBCA" w14:textId="77777777" w:rsidTr="00AF4CE7">
        <w:tc>
          <w:tcPr>
            <w:tcW w:w="3510" w:type="dxa"/>
          </w:tcPr>
          <w:p w14:paraId="28B40D9E" w14:textId="77777777" w:rsidR="003738B3" w:rsidRPr="00CB112B" w:rsidRDefault="003738B3" w:rsidP="00CB112B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</w:p>
        </w:tc>
        <w:tc>
          <w:tcPr>
            <w:tcW w:w="1992" w:type="dxa"/>
            <w:vAlign w:val="center"/>
          </w:tcPr>
          <w:p w14:paraId="55C8A615" w14:textId="77777777" w:rsidR="003738B3" w:rsidRPr="00CB112B" w:rsidRDefault="0063759E" w:rsidP="00CB112B">
            <w:pPr>
              <w:tabs>
                <w:tab w:val="left" w:pos="540"/>
              </w:tabs>
              <w:spacing w:line="240" w:lineRule="atLeast"/>
              <w:jc w:val="center"/>
              <w:rPr>
                <w:sz w:val="20"/>
              </w:rPr>
            </w:pPr>
            <w:r w:rsidRPr="00CB112B">
              <w:rPr>
                <w:sz w:val="20"/>
              </w:rPr>
              <w:t>Loan receivables</w:t>
            </w:r>
          </w:p>
          <w:p w14:paraId="1E7B1FDF" w14:textId="6C9C1600" w:rsidR="0063759E" w:rsidRPr="00CB112B" w:rsidRDefault="0063759E" w:rsidP="00CB112B">
            <w:pPr>
              <w:tabs>
                <w:tab w:val="left" w:pos="540"/>
              </w:tabs>
              <w:spacing w:line="240" w:lineRule="atLeast"/>
              <w:jc w:val="center"/>
              <w:rPr>
                <w:sz w:val="20"/>
                <w:cs/>
              </w:rPr>
            </w:pPr>
            <w:r w:rsidRPr="00CB112B">
              <w:rPr>
                <w:sz w:val="20"/>
              </w:rPr>
              <w:t xml:space="preserve">and accrued </w:t>
            </w:r>
            <w:r w:rsidR="00640F1F" w:rsidRPr="00CB112B">
              <w:rPr>
                <w:sz w:val="20"/>
              </w:rPr>
              <w:br/>
            </w:r>
            <w:r w:rsidRPr="00CB112B">
              <w:rPr>
                <w:sz w:val="20"/>
              </w:rPr>
              <w:t>interest income</w:t>
            </w:r>
            <w:r w:rsidR="007E4FF7" w:rsidRPr="00CB112B">
              <w:rPr>
                <w:sz w:val="20"/>
              </w:rPr>
              <w:t xml:space="preserve"> and undue interest income</w:t>
            </w:r>
          </w:p>
        </w:tc>
        <w:tc>
          <w:tcPr>
            <w:tcW w:w="288" w:type="dxa"/>
            <w:vAlign w:val="center"/>
          </w:tcPr>
          <w:p w14:paraId="74826DB3" w14:textId="77777777" w:rsidR="003738B3" w:rsidRPr="00CB112B" w:rsidRDefault="003738B3" w:rsidP="00CB112B">
            <w:pPr>
              <w:tabs>
                <w:tab w:val="left" w:pos="540"/>
              </w:tabs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584" w:type="dxa"/>
            <w:vAlign w:val="center"/>
          </w:tcPr>
          <w:p w14:paraId="49EC3ED0" w14:textId="77777777" w:rsidR="00662ED9" w:rsidRPr="00CB112B" w:rsidRDefault="00662ED9" w:rsidP="00CB112B">
            <w:pPr>
              <w:tabs>
                <w:tab w:val="left" w:pos="540"/>
              </w:tabs>
              <w:spacing w:line="240" w:lineRule="atLeast"/>
              <w:jc w:val="center"/>
              <w:rPr>
                <w:sz w:val="20"/>
              </w:rPr>
            </w:pPr>
          </w:p>
          <w:p w14:paraId="4AB75500" w14:textId="3B050060" w:rsidR="003738B3" w:rsidRPr="00CB112B" w:rsidRDefault="0063759E" w:rsidP="00CB112B">
            <w:pPr>
              <w:tabs>
                <w:tab w:val="left" w:pos="540"/>
              </w:tabs>
              <w:spacing w:line="240" w:lineRule="atLeast"/>
              <w:jc w:val="center"/>
              <w:rPr>
                <w:sz w:val="20"/>
                <w:cs/>
                <w:lang w:bidi="th-TH"/>
              </w:rPr>
            </w:pPr>
            <w:r w:rsidRPr="00CB112B">
              <w:rPr>
                <w:sz w:val="20"/>
              </w:rPr>
              <w:t>Allowance for expected credit losses</w:t>
            </w:r>
          </w:p>
        </w:tc>
        <w:tc>
          <w:tcPr>
            <w:tcW w:w="288" w:type="dxa"/>
            <w:vAlign w:val="center"/>
          </w:tcPr>
          <w:p w14:paraId="7644CD45" w14:textId="77777777" w:rsidR="003738B3" w:rsidRPr="00CB112B" w:rsidRDefault="003738B3" w:rsidP="00CB112B">
            <w:pPr>
              <w:tabs>
                <w:tab w:val="left" w:pos="540"/>
              </w:tabs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608" w:type="dxa"/>
            <w:vAlign w:val="center"/>
          </w:tcPr>
          <w:p w14:paraId="5611732C" w14:textId="77777777" w:rsidR="002650A5" w:rsidRPr="00CB112B" w:rsidRDefault="002650A5" w:rsidP="00CB112B">
            <w:pPr>
              <w:tabs>
                <w:tab w:val="left" w:pos="540"/>
              </w:tabs>
              <w:spacing w:line="240" w:lineRule="atLeast"/>
              <w:jc w:val="center"/>
              <w:rPr>
                <w:sz w:val="20"/>
                <w:lang w:val="en-US" w:bidi="th-TH"/>
              </w:rPr>
            </w:pPr>
          </w:p>
          <w:p w14:paraId="385FE87F" w14:textId="77777777" w:rsidR="00662ED9" w:rsidRPr="00CB112B" w:rsidRDefault="00662ED9" w:rsidP="00CB112B">
            <w:pPr>
              <w:tabs>
                <w:tab w:val="left" w:pos="540"/>
              </w:tabs>
              <w:spacing w:line="240" w:lineRule="atLeast"/>
              <w:jc w:val="center"/>
              <w:rPr>
                <w:sz w:val="20"/>
                <w:lang w:val="en-US" w:bidi="th-TH"/>
              </w:rPr>
            </w:pPr>
          </w:p>
          <w:p w14:paraId="60C52AC2" w14:textId="1403A8F6" w:rsidR="002650A5" w:rsidRPr="00CB112B" w:rsidRDefault="00AF4CE7" w:rsidP="00CB112B">
            <w:pPr>
              <w:tabs>
                <w:tab w:val="left" w:pos="540"/>
              </w:tabs>
              <w:spacing w:line="240" w:lineRule="atLeast"/>
              <w:jc w:val="center"/>
              <w:rPr>
                <w:sz w:val="20"/>
                <w:lang w:val="en-US" w:bidi="th-TH"/>
              </w:rPr>
            </w:pPr>
            <w:r w:rsidRPr="00CB112B">
              <w:rPr>
                <w:sz w:val="20"/>
                <w:lang w:val="en-US" w:bidi="th-TH"/>
              </w:rPr>
              <w:t>Net</w:t>
            </w:r>
          </w:p>
          <w:p w14:paraId="4883BBF7" w14:textId="50B58C4C" w:rsidR="003738B3" w:rsidRPr="00CB112B" w:rsidRDefault="00EF2455" w:rsidP="00CB112B">
            <w:pPr>
              <w:tabs>
                <w:tab w:val="left" w:pos="540"/>
              </w:tabs>
              <w:spacing w:line="240" w:lineRule="atLeast"/>
              <w:rPr>
                <w:sz w:val="20"/>
                <w:lang w:val="en-US"/>
              </w:rPr>
            </w:pPr>
            <w:r w:rsidRPr="00CB112B">
              <w:rPr>
                <w:sz w:val="20"/>
                <w:lang w:val="en-US" w:bidi="th-TH"/>
              </w:rPr>
              <w:t>l</w:t>
            </w:r>
            <w:proofErr w:type="spellStart"/>
            <w:r w:rsidR="007A5FD0" w:rsidRPr="00CB112B">
              <w:rPr>
                <w:sz w:val="20"/>
              </w:rPr>
              <w:t>oan</w:t>
            </w:r>
            <w:proofErr w:type="spellEnd"/>
            <w:r w:rsidR="009C403A" w:rsidRPr="00CB112B">
              <w:rPr>
                <w:sz w:val="20"/>
              </w:rPr>
              <w:t xml:space="preserve"> receivables</w:t>
            </w:r>
          </w:p>
        </w:tc>
      </w:tr>
      <w:tr w:rsidR="003738B3" w14:paraId="7B992888" w14:textId="77777777" w:rsidTr="00AF4CE7">
        <w:tc>
          <w:tcPr>
            <w:tcW w:w="3510" w:type="dxa"/>
          </w:tcPr>
          <w:p w14:paraId="1606EBAF" w14:textId="77777777" w:rsidR="003738B3" w:rsidRPr="00CB112B" w:rsidRDefault="003738B3" w:rsidP="00CB112B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</w:p>
        </w:tc>
        <w:tc>
          <w:tcPr>
            <w:tcW w:w="5760" w:type="dxa"/>
            <w:gridSpan w:val="5"/>
          </w:tcPr>
          <w:p w14:paraId="228C4E00" w14:textId="708B46C3" w:rsidR="003738B3" w:rsidRPr="00CB112B" w:rsidRDefault="003738B3" w:rsidP="00CB112B">
            <w:pPr>
              <w:tabs>
                <w:tab w:val="left" w:pos="540"/>
              </w:tabs>
              <w:spacing w:line="240" w:lineRule="atLeast"/>
              <w:jc w:val="center"/>
              <w:rPr>
                <w:i/>
                <w:iCs/>
                <w:sz w:val="20"/>
                <w:cs/>
              </w:rPr>
            </w:pPr>
            <w:r w:rsidRPr="00CB112B">
              <w:rPr>
                <w:i/>
                <w:iCs/>
                <w:sz w:val="20"/>
                <w:cs/>
              </w:rPr>
              <w:t>(</w:t>
            </w:r>
            <w:r w:rsidR="0063759E" w:rsidRPr="00CB112B">
              <w:rPr>
                <w:i/>
                <w:iCs/>
                <w:sz w:val="20"/>
              </w:rPr>
              <w:t xml:space="preserve">in thousand </w:t>
            </w:r>
            <w:r w:rsidR="007041B8" w:rsidRPr="00CB112B">
              <w:rPr>
                <w:i/>
                <w:iCs/>
                <w:sz w:val="20"/>
              </w:rPr>
              <w:t>Baht</w:t>
            </w:r>
            <w:r w:rsidRPr="00CB112B">
              <w:rPr>
                <w:i/>
                <w:iCs/>
                <w:sz w:val="20"/>
                <w:cs/>
              </w:rPr>
              <w:t>)</w:t>
            </w:r>
          </w:p>
        </w:tc>
      </w:tr>
      <w:tr w:rsidR="00E155FC" w14:paraId="50A6AC9D" w14:textId="77777777" w:rsidTr="00AF4CE7">
        <w:tc>
          <w:tcPr>
            <w:tcW w:w="3510" w:type="dxa"/>
          </w:tcPr>
          <w:p w14:paraId="3827FC7F" w14:textId="2EC986D9" w:rsidR="00E155FC" w:rsidRPr="00CB112B" w:rsidRDefault="00A148EC" w:rsidP="00CB112B">
            <w:pPr>
              <w:tabs>
                <w:tab w:val="left" w:pos="540"/>
              </w:tabs>
              <w:spacing w:line="240" w:lineRule="atLeast"/>
              <w:jc w:val="thaiDistribute"/>
              <w:rPr>
                <w:b/>
                <w:bCs/>
                <w:sz w:val="20"/>
              </w:rPr>
            </w:pPr>
            <w:r w:rsidRPr="00CB112B">
              <w:rPr>
                <w:b/>
                <w:bCs/>
                <w:sz w:val="20"/>
              </w:rPr>
              <w:t>Staging</w:t>
            </w:r>
          </w:p>
        </w:tc>
        <w:tc>
          <w:tcPr>
            <w:tcW w:w="5760" w:type="dxa"/>
            <w:gridSpan w:val="5"/>
          </w:tcPr>
          <w:p w14:paraId="710E6787" w14:textId="34969EA5" w:rsidR="00E155FC" w:rsidRPr="00CB112B" w:rsidRDefault="00E155FC" w:rsidP="00CB112B">
            <w:pPr>
              <w:tabs>
                <w:tab w:val="left" w:pos="540"/>
              </w:tabs>
              <w:spacing w:line="240" w:lineRule="atLeast"/>
              <w:jc w:val="center"/>
              <w:rPr>
                <w:i/>
                <w:iCs/>
                <w:sz w:val="20"/>
                <w:lang w:val="en-US" w:bidi="th-TH"/>
              </w:rPr>
            </w:pPr>
          </w:p>
        </w:tc>
      </w:tr>
      <w:tr w:rsidR="003738B3" w14:paraId="022E7C2F" w14:textId="77777777" w:rsidTr="00AF4CE7">
        <w:tc>
          <w:tcPr>
            <w:tcW w:w="3510" w:type="dxa"/>
          </w:tcPr>
          <w:p w14:paraId="09082DCA" w14:textId="0CC77B2F" w:rsidR="003738B3" w:rsidRPr="00CB112B" w:rsidRDefault="0063759E" w:rsidP="00CB112B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  <w:r w:rsidRPr="00CB112B">
              <w:rPr>
                <w:sz w:val="20"/>
              </w:rPr>
              <w:t xml:space="preserve">Assets </w:t>
            </w:r>
            <w:r w:rsidR="007E4FF7" w:rsidRPr="00CB112B">
              <w:rPr>
                <w:sz w:val="20"/>
              </w:rPr>
              <w:t>that are not</w:t>
            </w:r>
            <w:r w:rsidRPr="00CB112B">
              <w:rPr>
                <w:sz w:val="20"/>
              </w:rPr>
              <w:t xml:space="preserve"> significant increase</w:t>
            </w:r>
          </w:p>
        </w:tc>
        <w:tc>
          <w:tcPr>
            <w:tcW w:w="1992" w:type="dxa"/>
          </w:tcPr>
          <w:p w14:paraId="19D1530F" w14:textId="1B97B7C6" w:rsidR="00A73036" w:rsidRPr="00A73036" w:rsidRDefault="00A73036" w:rsidP="00A73036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288" w:type="dxa"/>
          </w:tcPr>
          <w:p w14:paraId="0E6C3487" w14:textId="77777777" w:rsidR="003738B3" w:rsidRPr="00CB112B" w:rsidRDefault="003738B3" w:rsidP="00A73036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1584" w:type="dxa"/>
          </w:tcPr>
          <w:p w14:paraId="6827DCDB" w14:textId="77777777" w:rsidR="003738B3" w:rsidRPr="00CB112B" w:rsidRDefault="003738B3" w:rsidP="00A73036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288" w:type="dxa"/>
          </w:tcPr>
          <w:p w14:paraId="5C50B824" w14:textId="77777777" w:rsidR="003738B3" w:rsidRPr="00CB112B" w:rsidRDefault="003738B3" w:rsidP="00A73036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1608" w:type="dxa"/>
          </w:tcPr>
          <w:p w14:paraId="1FB51D37" w14:textId="77777777" w:rsidR="003738B3" w:rsidRPr="00CB112B" w:rsidRDefault="003738B3" w:rsidP="00A73036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sz w:val="20"/>
              </w:rPr>
            </w:pPr>
          </w:p>
        </w:tc>
      </w:tr>
      <w:tr w:rsidR="008577BC" w14:paraId="0EEDC3ED" w14:textId="77777777" w:rsidTr="00AF4CE7">
        <w:tc>
          <w:tcPr>
            <w:tcW w:w="3510" w:type="dxa"/>
          </w:tcPr>
          <w:p w14:paraId="4C5EC933" w14:textId="5FE2EDAF" w:rsidR="008577BC" w:rsidRPr="00CB112B" w:rsidRDefault="008577BC" w:rsidP="008577BC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  <w:lang w:bidi="th-TH"/>
              </w:rPr>
            </w:pPr>
            <w:r w:rsidRPr="00CB112B">
              <w:rPr>
                <w:sz w:val="20"/>
              </w:rPr>
              <w:t xml:space="preserve">   in credit risk</w:t>
            </w:r>
          </w:p>
        </w:tc>
        <w:tc>
          <w:tcPr>
            <w:tcW w:w="1992" w:type="dxa"/>
          </w:tcPr>
          <w:p w14:paraId="6B599739" w14:textId="2F686F3A" w:rsidR="008577BC" w:rsidRPr="00C22196" w:rsidRDefault="008577BC" w:rsidP="00C22196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sz w:val="20"/>
              </w:rPr>
            </w:pPr>
            <w:r w:rsidRPr="00C22196">
              <w:rPr>
                <w:sz w:val="20"/>
              </w:rPr>
              <w:t>153,390,933</w:t>
            </w:r>
          </w:p>
        </w:tc>
        <w:tc>
          <w:tcPr>
            <w:tcW w:w="288" w:type="dxa"/>
          </w:tcPr>
          <w:p w14:paraId="670B538D" w14:textId="77777777" w:rsidR="008577BC" w:rsidRPr="008577BC" w:rsidRDefault="008577BC" w:rsidP="008577BC">
            <w:pPr>
              <w:tabs>
                <w:tab w:val="left" w:pos="540"/>
                <w:tab w:val="decimal" w:pos="1772"/>
              </w:tabs>
              <w:spacing w:line="240" w:lineRule="atLeast"/>
              <w:ind w:right="-96"/>
              <w:jc w:val="right"/>
              <w:rPr>
                <w:sz w:val="20"/>
                <w:szCs w:val="18"/>
              </w:rPr>
            </w:pPr>
          </w:p>
        </w:tc>
        <w:tc>
          <w:tcPr>
            <w:tcW w:w="1584" w:type="dxa"/>
          </w:tcPr>
          <w:p w14:paraId="38912D27" w14:textId="547FC1CF" w:rsidR="008577BC" w:rsidRPr="00C22196" w:rsidRDefault="008577BC" w:rsidP="00C22196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-96"/>
              <w:rPr>
                <w:sz w:val="20"/>
              </w:rPr>
            </w:pPr>
            <w:r w:rsidRPr="00C22196">
              <w:rPr>
                <w:sz w:val="20"/>
              </w:rPr>
              <w:t>(1,928,613)</w:t>
            </w:r>
          </w:p>
        </w:tc>
        <w:tc>
          <w:tcPr>
            <w:tcW w:w="288" w:type="dxa"/>
          </w:tcPr>
          <w:p w14:paraId="347DFE58" w14:textId="77777777" w:rsidR="008577BC" w:rsidRPr="008577BC" w:rsidRDefault="008577BC" w:rsidP="008577BC">
            <w:pPr>
              <w:tabs>
                <w:tab w:val="left" w:pos="540"/>
                <w:tab w:val="decimal" w:pos="1772"/>
              </w:tabs>
              <w:spacing w:line="240" w:lineRule="atLeast"/>
              <w:ind w:right="-96"/>
              <w:jc w:val="right"/>
              <w:rPr>
                <w:sz w:val="20"/>
                <w:szCs w:val="18"/>
              </w:rPr>
            </w:pPr>
          </w:p>
        </w:tc>
        <w:tc>
          <w:tcPr>
            <w:tcW w:w="1608" w:type="dxa"/>
          </w:tcPr>
          <w:p w14:paraId="60935341" w14:textId="443B15D0" w:rsidR="008577BC" w:rsidRPr="00C22196" w:rsidRDefault="008577BC" w:rsidP="00C22196">
            <w:pPr>
              <w:pStyle w:val="acctfourfigures"/>
              <w:tabs>
                <w:tab w:val="clear" w:pos="765"/>
                <w:tab w:val="decimal" w:pos="1388"/>
              </w:tabs>
              <w:spacing w:line="240" w:lineRule="atLeast"/>
              <w:ind w:right="-96"/>
              <w:rPr>
                <w:sz w:val="20"/>
              </w:rPr>
            </w:pPr>
            <w:r w:rsidRPr="00C22196">
              <w:rPr>
                <w:sz w:val="20"/>
              </w:rPr>
              <w:t xml:space="preserve">  151,462,320</w:t>
            </w:r>
          </w:p>
        </w:tc>
      </w:tr>
      <w:tr w:rsidR="003738B3" w14:paraId="26AEE84F" w14:textId="77777777" w:rsidTr="00AF4CE7">
        <w:tc>
          <w:tcPr>
            <w:tcW w:w="3510" w:type="dxa"/>
          </w:tcPr>
          <w:p w14:paraId="5282105F" w14:textId="720A963D" w:rsidR="003738B3" w:rsidRPr="00CB112B" w:rsidRDefault="0063759E" w:rsidP="00CB112B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  <w:r w:rsidRPr="00CB112B">
              <w:rPr>
                <w:sz w:val="20"/>
              </w:rPr>
              <w:t xml:space="preserve">Assets </w:t>
            </w:r>
            <w:r w:rsidR="00640F1F" w:rsidRPr="00CB112B">
              <w:rPr>
                <w:sz w:val="20"/>
              </w:rPr>
              <w:t>that are</w:t>
            </w:r>
            <w:r w:rsidRPr="00CB112B">
              <w:rPr>
                <w:sz w:val="20"/>
              </w:rPr>
              <w:t xml:space="preserve"> significant increase </w:t>
            </w:r>
          </w:p>
        </w:tc>
        <w:tc>
          <w:tcPr>
            <w:tcW w:w="1992" w:type="dxa"/>
          </w:tcPr>
          <w:p w14:paraId="62BAEBF8" w14:textId="77777777" w:rsidR="003738B3" w:rsidRPr="00C22196" w:rsidRDefault="003738B3" w:rsidP="00C22196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288" w:type="dxa"/>
          </w:tcPr>
          <w:p w14:paraId="37FB72AB" w14:textId="77777777" w:rsidR="003738B3" w:rsidRPr="008577BC" w:rsidRDefault="003738B3" w:rsidP="008577BC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jc w:val="right"/>
              <w:rPr>
                <w:sz w:val="20"/>
                <w:szCs w:val="18"/>
              </w:rPr>
            </w:pPr>
          </w:p>
        </w:tc>
        <w:tc>
          <w:tcPr>
            <w:tcW w:w="1584" w:type="dxa"/>
          </w:tcPr>
          <w:p w14:paraId="446AE156" w14:textId="77777777" w:rsidR="003738B3" w:rsidRPr="00C22196" w:rsidRDefault="003738B3" w:rsidP="00C22196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288" w:type="dxa"/>
          </w:tcPr>
          <w:p w14:paraId="53538A91" w14:textId="77777777" w:rsidR="003738B3" w:rsidRPr="008577BC" w:rsidRDefault="003738B3" w:rsidP="008577BC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jc w:val="right"/>
              <w:rPr>
                <w:sz w:val="20"/>
                <w:szCs w:val="18"/>
              </w:rPr>
            </w:pPr>
          </w:p>
        </w:tc>
        <w:tc>
          <w:tcPr>
            <w:tcW w:w="1608" w:type="dxa"/>
          </w:tcPr>
          <w:p w14:paraId="46F7ACD9" w14:textId="77777777" w:rsidR="003738B3" w:rsidRPr="00C22196" w:rsidRDefault="003738B3" w:rsidP="00C22196">
            <w:pPr>
              <w:pStyle w:val="acctfourfigures"/>
              <w:tabs>
                <w:tab w:val="clear" w:pos="765"/>
                <w:tab w:val="decimal" w:pos="1388"/>
              </w:tabs>
              <w:spacing w:line="240" w:lineRule="atLeast"/>
              <w:ind w:right="-96"/>
              <w:rPr>
                <w:sz w:val="20"/>
              </w:rPr>
            </w:pPr>
          </w:p>
        </w:tc>
      </w:tr>
      <w:tr w:rsidR="008577BC" w14:paraId="3AE82185" w14:textId="77777777" w:rsidTr="00AF4CE7">
        <w:tc>
          <w:tcPr>
            <w:tcW w:w="3510" w:type="dxa"/>
          </w:tcPr>
          <w:p w14:paraId="1F12F29F" w14:textId="24952E7F" w:rsidR="008577BC" w:rsidRPr="00CB112B" w:rsidRDefault="008577BC" w:rsidP="008577BC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  <w:lang w:bidi="th-TH"/>
              </w:rPr>
            </w:pPr>
            <w:r w:rsidRPr="00CB112B">
              <w:rPr>
                <w:sz w:val="20"/>
              </w:rPr>
              <w:t xml:space="preserve">   in credit risk</w:t>
            </w:r>
          </w:p>
        </w:tc>
        <w:tc>
          <w:tcPr>
            <w:tcW w:w="1992" w:type="dxa"/>
          </w:tcPr>
          <w:p w14:paraId="34F28206" w14:textId="3550B1EC" w:rsidR="008577BC" w:rsidRPr="00C22196" w:rsidRDefault="008577BC" w:rsidP="00C22196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sz w:val="20"/>
              </w:rPr>
            </w:pPr>
            <w:r w:rsidRPr="00C22196">
              <w:rPr>
                <w:sz w:val="20"/>
              </w:rPr>
              <w:t>12,981,217</w:t>
            </w:r>
          </w:p>
        </w:tc>
        <w:tc>
          <w:tcPr>
            <w:tcW w:w="288" w:type="dxa"/>
          </w:tcPr>
          <w:p w14:paraId="5672E5DD" w14:textId="77777777" w:rsidR="008577BC" w:rsidRPr="008577BC" w:rsidRDefault="008577BC" w:rsidP="008577BC">
            <w:pPr>
              <w:tabs>
                <w:tab w:val="left" w:pos="540"/>
                <w:tab w:val="decimal" w:pos="1772"/>
              </w:tabs>
              <w:spacing w:line="240" w:lineRule="atLeast"/>
              <w:ind w:right="-96"/>
              <w:jc w:val="right"/>
              <w:rPr>
                <w:sz w:val="20"/>
                <w:szCs w:val="18"/>
              </w:rPr>
            </w:pPr>
          </w:p>
        </w:tc>
        <w:tc>
          <w:tcPr>
            <w:tcW w:w="1584" w:type="dxa"/>
          </w:tcPr>
          <w:p w14:paraId="10E92648" w14:textId="73C67E94" w:rsidR="008577BC" w:rsidRPr="00C22196" w:rsidRDefault="008577BC" w:rsidP="00C22196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-96"/>
              <w:rPr>
                <w:sz w:val="20"/>
              </w:rPr>
            </w:pPr>
            <w:r w:rsidRPr="00C22196">
              <w:rPr>
                <w:sz w:val="20"/>
              </w:rPr>
              <w:t>(1,170,217)</w:t>
            </w:r>
          </w:p>
        </w:tc>
        <w:tc>
          <w:tcPr>
            <w:tcW w:w="288" w:type="dxa"/>
          </w:tcPr>
          <w:p w14:paraId="5B6E4736" w14:textId="77777777" w:rsidR="008577BC" w:rsidRPr="008577BC" w:rsidRDefault="008577BC" w:rsidP="008577BC">
            <w:pPr>
              <w:tabs>
                <w:tab w:val="left" w:pos="540"/>
                <w:tab w:val="decimal" w:pos="1772"/>
              </w:tabs>
              <w:spacing w:line="240" w:lineRule="atLeast"/>
              <w:ind w:right="-96"/>
              <w:jc w:val="right"/>
              <w:rPr>
                <w:sz w:val="20"/>
                <w:szCs w:val="18"/>
              </w:rPr>
            </w:pPr>
          </w:p>
        </w:tc>
        <w:tc>
          <w:tcPr>
            <w:tcW w:w="1608" w:type="dxa"/>
          </w:tcPr>
          <w:p w14:paraId="30AEBF28" w14:textId="20F2D76C" w:rsidR="008577BC" w:rsidRPr="00C22196" w:rsidRDefault="008577BC" w:rsidP="00C22196">
            <w:pPr>
              <w:pStyle w:val="acctfourfigures"/>
              <w:tabs>
                <w:tab w:val="clear" w:pos="765"/>
                <w:tab w:val="decimal" w:pos="1388"/>
              </w:tabs>
              <w:spacing w:line="240" w:lineRule="atLeast"/>
              <w:ind w:right="-96"/>
              <w:rPr>
                <w:sz w:val="20"/>
              </w:rPr>
            </w:pPr>
            <w:r w:rsidRPr="00C22196">
              <w:rPr>
                <w:sz w:val="20"/>
              </w:rPr>
              <w:t xml:space="preserve">  11,811,000</w:t>
            </w:r>
          </w:p>
        </w:tc>
      </w:tr>
      <w:tr w:rsidR="008577BC" w14:paraId="17AF52BB" w14:textId="77777777" w:rsidTr="00CB112B">
        <w:tc>
          <w:tcPr>
            <w:tcW w:w="3510" w:type="dxa"/>
          </w:tcPr>
          <w:p w14:paraId="765AC9CC" w14:textId="740063FC" w:rsidR="008577BC" w:rsidRPr="00CB112B" w:rsidRDefault="008577BC" w:rsidP="008577BC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  <w:cs/>
              </w:rPr>
            </w:pPr>
            <w:r w:rsidRPr="00CB112B">
              <w:rPr>
                <w:sz w:val="20"/>
              </w:rPr>
              <w:t xml:space="preserve">Assets that are credit impaired 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13FC9930" w14:textId="1F3F1431" w:rsidR="008577BC" w:rsidRPr="00C22196" w:rsidRDefault="008577BC" w:rsidP="00C22196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sz w:val="20"/>
              </w:rPr>
            </w:pPr>
            <w:r w:rsidRPr="00C22196">
              <w:rPr>
                <w:sz w:val="20"/>
              </w:rPr>
              <w:t>4,446,424</w:t>
            </w:r>
          </w:p>
        </w:tc>
        <w:tc>
          <w:tcPr>
            <w:tcW w:w="288" w:type="dxa"/>
          </w:tcPr>
          <w:p w14:paraId="5C8D8680" w14:textId="77777777" w:rsidR="008577BC" w:rsidRPr="008577BC" w:rsidRDefault="008577BC" w:rsidP="008577BC">
            <w:pPr>
              <w:tabs>
                <w:tab w:val="left" w:pos="540"/>
                <w:tab w:val="decimal" w:pos="1772"/>
              </w:tabs>
              <w:spacing w:line="240" w:lineRule="atLeast"/>
              <w:ind w:right="-96"/>
              <w:jc w:val="right"/>
              <w:rPr>
                <w:sz w:val="20"/>
                <w:szCs w:val="1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C6DC1F4" w14:textId="51F659FE" w:rsidR="008577BC" w:rsidRPr="00C22196" w:rsidRDefault="008577BC" w:rsidP="00C22196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-96"/>
              <w:rPr>
                <w:sz w:val="20"/>
              </w:rPr>
            </w:pPr>
            <w:r w:rsidRPr="00C22196">
              <w:rPr>
                <w:sz w:val="20"/>
              </w:rPr>
              <w:t xml:space="preserve"> (3,109,363)</w:t>
            </w:r>
          </w:p>
        </w:tc>
        <w:tc>
          <w:tcPr>
            <w:tcW w:w="288" w:type="dxa"/>
          </w:tcPr>
          <w:p w14:paraId="59B6853B" w14:textId="77777777" w:rsidR="008577BC" w:rsidRPr="008577BC" w:rsidRDefault="008577BC" w:rsidP="008577BC">
            <w:pPr>
              <w:tabs>
                <w:tab w:val="left" w:pos="540"/>
                <w:tab w:val="decimal" w:pos="1772"/>
              </w:tabs>
              <w:spacing w:line="240" w:lineRule="atLeast"/>
              <w:ind w:right="-96"/>
              <w:jc w:val="right"/>
              <w:rPr>
                <w:sz w:val="20"/>
                <w:szCs w:val="18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4A220F3C" w14:textId="72E735F8" w:rsidR="008577BC" w:rsidRPr="00C22196" w:rsidRDefault="008577BC" w:rsidP="00C22196">
            <w:pPr>
              <w:pStyle w:val="acctfourfigures"/>
              <w:tabs>
                <w:tab w:val="clear" w:pos="765"/>
                <w:tab w:val="decimal" w:pos="1388"/>
              </w:tabs>
              <w:spacing w:line="240" w:lineRule="atLeast"/>
              <w:ind w:right="-96"/>
              <w:rPr>
                <w:sz w:val="20"/>
              </w:rPr>
            </w:pPr>
            <w:r w:rsidRPr="00C22196">
              <w:rPr>
                <w:sz w:val="20"/>
              </w:rPr>
              <w:t xml:space="preserve">1,337,061  </w:t>
            </w:r>
          </w:p>
        </w:tc>
      </w:tr>
      <w:tr w:rsidR="008577BC" w14:paraId="4EFDDE9A" w14:textId="77777777" w:rsidTr="00CB112B">
        <w:tc>
          <w:tcPr>
            <w:tcW w:w="3510" w:type="dxa"/>
          </w:tcPr>
          <w:p w14:paraId="311E2F1B" w14:textId="7EDAE2E5" w:rsidR="008577BC" w:rsidRPr="00CB112B" w:rsidRDefault="008577BC" w:rsidP="008577BC">
            <w:pPr>
              <w:tabs>
                <w:tab w:val="left" w:pos="540"/>
              </w:tabs>
              <w:spacing w:line="240" w:lineRule="atLeast"/>
              <w:jc w:val="thaiDistribute"/>
              <w:rPr>
                <w:b/>
                <w:bCs/>
                <w:sz w:val="20"/>
                <w:cs/>
              </w:rPr>
            </w:pPr>
            <w:r w:rsidRPr="00CB112B">
              <w:rPr>
                <w:b/>
                <w:bCs/>
                <w:sz w:val="20"/>
              </w:rPr>
              <w:t>Total</w:t>
            </w:r>
          </w:p>
        </w:tc>
        <w:tc>
          <w:tcPr>
            <w:tcW w:w="1992" w:type="dxa"/>
            <w:tcBorders>
              <w:top w:val="single" w:sz="4" w:space="0" w:color="auto"/>
              <w:bottom w:val="double" w:sz="4" w:space="0" w:color="auto"/>
            </w:tcBorders>
          </w:tcPr>
          <w:p w14:paraId="6E01DF78" w14:textId="52CBD6C9" w:rsidR="008577BC" w:rsidRPr="00C22196" w:rsidRDefault="008577BC" w:rsidP="00C22196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  <w:r w:rsidRPr="00C22196">
              <w:rPr>
                <w:b/>
                <w:bCs/>
                <w:sz w:val="20"/>
              </w:rPr>
              <w:t>170,818,574</w:t>
            </w:r>
          </w:p>
        </w:tc>
        <w:tc>
          <w:tcPr>
            <w:tcW w:w="288" w:type="dxa"/>
          </w:tcPr>
          <w:p w14:paraId="58E6F56E" w14:textId="77777777" w:rsidR="008577BC" w:rsidRPr="008577BC" w:rsidRDefault="008577BC" w:rsidP="008577BC">
            <w:pPr>
              <w:tabs>
                <w:tab w:val="left" w:pos="540"/>
                <w:tab w:val="decimal" w:pos="1772"/>
              </w:tabs>
              <w:spacing w:line="240" w:lineRule="atLeast"/>
              <w:ind w:right="-96"/>
              <w:jc w:val="right"/>
              <w:rPr>
                <w:b/>
                <w:bCs/>
                <w:sz w:val="20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2F625A19" w14:textId="70FBC997" w:rsidR="008577BC" w:rsidRPr="00C22196" w:rsidRDefault="008577BC" w:rsidP="00C22196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  <w:r w:rsidRPr="00C22196">
              <w:rPr>
                <w:b/>
                <w:bCs/>
                <w:sz w:val="20"/>
              </w:rPr>
              <w:t xml:space="preserve">  (6,208,193)</w:t>
            </w:r>
          </w:p>
        </w:tc>
        <w:tc>
          <w:tcPr>
            <w:tcW w:w="288" w:type="dxa"/>
          </w:tcPr>
          <w:p w14:paraId="6B274274" w14:textId="77777777" w:rsidR="008577BC" w:rsidRPr="008577BC" w:rsidRDefault="008577BC" w:rsidP="008577BC">
            <w:pPr>
              <w:tabs>
                <w:tab w:val="left" w:pos="540"/>
                <w:tab w:val="decimal" w:pos="1772"/>
              </w:tabs>
              <w:spacing w:line="240" w:lineRule="atLeast"/>
              <w:ind w:right="-96"/>
              <w:jc w:val="right"/>
              <w:rPr>
                <w:b/>
                <w:bCs/>
                <w:sz w:val="20"/>
                <w:szCs w:val="18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double" w:sz="4" w:space="0" w:color="auto"/>
            </w:tcBorders>
          </w:tcPr>
          <w:p w14:paraId="5C2D4005" w14:textId="06718744" w:rsidR="008577BC" w:rsidRPr="00C22196" w:rsidRDefault="008577BC" w:rsidP="00C22196">
            <w:pPr>
              <w:pStyle w:val="acctfourfigures"/>
              <w:tabs>
                <w:tab w:val="clear" w:pos="765"/>
                <w:tab w:val="decimal" w:pos="1388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  <w:r w:rsidRPr="00C22196">
              <w:rPr>
                <w:b/>
                <w:bCs/>
                <w:sz w:val="20"/>
              </w:rPr>
              <w:t>164,610,381</w:t>
            </w:r>
          </w:p>
        </w:tc>
      </w:tr>
      <w:bookmarkEnd w:id="2"/>
    </w:tbl>
    <w:p w14:paraId="7CD54FF2" w14:textId="557B05C6" w:rsidR="007B56BA" w:rsidRDefault="007B56BA" w:rsidP="00135948">
      <w:pPr>
        <w:rPr>
          <w:sz w:val="20"/>
          <w:lang w:bidi="th-TH"/>
        </w:rPr>
      </w:pPr>
    </w:p>
    <w:p w14:paraId="05F17405" w14:textId="7BA009F6" w:rsidR="00135948" w:rsidRPr="00FB6495" w:rsidRDefault="007B56BA" w:rsidP="00231920">
      <w:pPr>
        <w:spacing w:line="240" w:lineRule="auto"/>
        <w:ind w:right="531"/>
        <w:rPr>
          <w:rFonts w:cstheme="minorBidi"/>
          <w:sz w:val="20"/>
          <w:lang w:val="en-US" w:bidi="th-TH"/>
        </w:rPr>
      </w:pPr>
      <w:r>
        <w:rPr>
          <w:sz w:val="20"/>
          <w:lang w:bidi="th-TH"/>
        </w:rPr>
        <w:br w:type="page"/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992"/>
        <w:gridCol w:w="288"/>
        <w:gridCol w:w="1584"/>
        <w:gridCol w:w="288"/>
        <w:gridCol w:w="1608"/>
      </w:tblGrid>
      <w:tr w:rsidR="0063759E" w:rsidRPr="00202128" w14:paraId="55C8FC10" w14:textId="77777777" w:rsidTr="007604A7">
        <w:tc>
          <w:tcPr>
            <w:tcW w:w="3510" w:type="dxa"/>
          </w:tcPr>
          <w:p w14:paraId="2AF63D15" w14:textId="77777777" w:rsidR="0063759E" w:rsidRPr="0063759E" w:rsidRDefault="0063759E" w:rsidP="00051756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5760" w:type="dxa"/>
            <w:gridSpan w:val="5"/>
            <w:vAlign w:val="center"/>
          </w:tcPr>
          <w:p w14:paraId="439211FD" w14:textId="77777777" w:rsidR="0063759E" w:rsidRPr="0063759E" w:rsidRDefault="0063759E" w:rsidP="00051756">
            <w:pPr>
              <w:tabs>
                <w:tab w:val="left" w:pos="540"/>
              </w:tabs>
              <w:spacing w:line="240" w:lineRule="auto"/>
              <w:jc w:val="center"/>
              <w:rPr>
                <w:b/>
                <w:bCs/>
                <w:sz w:val="20"/>
              </w:rPr>
            </w:pPr>
            <w:r w:rsidRPr="0063759E">
              <w:rPr>
                <w:b/>
                <w:bCs/>
                <w:sz w:val="20"/>
              </w:rPr>
              <w:t>Consolidated financial statements</w:t>
            </w:r>
          </w:p>
        </w:tc>
      </w:tr>
      <w:tr w:rsidR="0063759E" w:rsidRPr="00202128" w14:paraId="5F733DF7" w14:textId="77777777" w:rsidTr="007604A7">
        <w:tc>
          <w:tcPr>
            <w:tcW w:w="3510" w:type="dxa"/>
          </w:tcPr>
          <w:p w14:paraId="1A7AD3E5" w14:textId="77777777" w:rsidR="0063759E" w:rsidRPr="0063759E" w:rsidRDefault="0063759E" w:rsidP="00051756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5760" w:type="dxa"/>
            <w:gridSpan w:val="5"/>
            <w:vAlign w:val="center"/>
          </w:tcPr>
          <w:p w14:paraId="751FC91C" w14:textId="52D6B589" w:rsidR="0063759E" w:rsidRPr="0063759E" w:rsidRDefault="0063759E" w:rsidP="00051756">
            <w:pPr>
              <w:tabs>
                <w:tab w:val="left" w:pos="540"/>
              </w:tabs>
              <w:spacing w:line="240" w:lineRule="auto"/>
              <w:jc w:val="center"/>
              <w:rPr>
                <w:rFonts w:cstheme="minorBidi"/>
                <w:sz w:val="20"/>
                <w:szCs w:val="25"/>
                <w:lang w:bidi="th-TH"/>
              </w:rPr>
            </w:pPr>
            <w:r>
              <w:rPr>
                <w:sz w:val="20"/>
              </w:rPr>
              <w:t>31 December 202</w:t>
            </w:r>
            <w:r w:rsidR="00160315">
              <w:rPr>
                <w:sz w:val="20"/>
              </w:rPr>
              <w:t>4</w:t>
            </w:r>
          </w:p>
        </w:tc>
      </w:tr>
      <w:tr w:rsidR="007B4C4D" w:rsidRPr="00202128" w14:paraId="41856A81" w14:textId="77777777" w:rsidTr="007604A7">
        <w:tc>
          <w:tcPr>
            <w:tcW w:w="3510" w:type="dxa"/>
          </w:tcPr>
          <w:p w14:paraId="631D243D" w14:textId="77777777" w:rsidR="007B4C4D" w:rsidRPr="0063759E" w:rsidRDefault="007B4C4D" w:rsidP="007B4C4D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992" w:type="dxa"/>
            <w:vAlign w:val="center"/>
          </w:tcPr>
          <w:p w14:paraId="773D3ED1" w14:textId="77777777" w:rsidR="007B4C4D" w:rsidRPr="0063759E" w:rsidRDefault="007B4C4D" w:rsidP="007B4C4D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  <w:r w:rsidRPr="0063759E">
              <w:rPr>
                <w:sz w:val="20"/>
              </w:rPr>
              <w:t>Loan receivables</w:t>
            </w:r>
          </w:p>
          <w:p w14:paraId="6B524C35" w14:textId="039FC4E0" w:rsidR="007B4C4D" w:rsidRPr="0063759E" w:rsidRDefault="007B4C4D" w:rsidP="007B4C4D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  <w:cs/>
              </w:rPr>
            </w:pPr>
            <w:r w:rsidRPr="0063759E">
              <w:rPr>
                <w:sz w:val="20"/>
              </w:rPr>
              <w:t xml:space="preserve">and accrued </w:t>
            </w:r>
            <w:r>
              <w:rPr>
                <w:sz w:val="20"/>
              </w:rPr>
              <w:br/>
            </w:r>
            <w:r w:rsidRPr="0063759E">
              <w:rPr>
                <w:sz w:val="20"/>
              </w:rPr>
              <w:t>interest income</w:t>
            </w:r>
            <w:r>
              <w:rPr>
                <w:sz w:val="20"/>
              </w:rPr>
              <w:t xml:space="preserve"> and undue interest income</w:t>
            </w:r>
          </w:p>
        </w:tc>
        <w:tc>
          <w:tcPr>
            <w:tcW w:w="288" w:type="dxa"/>
            <w:vAlign w:val="center"/>
          </w:tcPr>
          <w:p w14:paraId="4F427CD2" w14:textId="77777777" w:rsidR="007B4C4D" w:rsidRPr="0063759E" w:rsidRDefault="007B4C4D" w:rsidP="007B4C4D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84" w:type="dxa"/>
            <w:vAlign w:val="center"/>
          </w:tcPr>
          <w:p w14:paraId="61DA0DA0" w14:textId="77777777" w:rsidR="007B4C4D" w:rsidRDefault="007B4C4D" w:rsidP="007B4C4D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  <w:p w14:paraId="44BB6FF6" w14:textId="05498BEB" w:rsidR="007B4C4D" w:rsidRPr="0063759E" w:rsidRDefault="007B4C4D" w:rsidP="007B4C4D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  <w:cs/>
                <w:lang w:bidi="th-TH"/>
              </w:rPr>
            </w:pPr>
            <w:r w:rsidRPr="0063759E">
              <w:rPr>
                <w:sz w:val="20"/>
              </w:rPr>
              <w:t>Allowance for expected credit losses</w:t>
            </w:r>
          </w:p>
        </w:tc>
        <w:tc>
          <w:tcPr>
            <w:tcW w:w="288" w:type="dxa"/>
            <w:vAlign w:val="center"/>
          </w:tcPr>
          <w:p w14:paraId="65C30AE1" w14:textId="77777777" w:rsidR="007B4C4D" w:rsidRPr="0063759E" w:rsidRDefault="007B4C4D" w:rsidP="007B4C4D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608" w:type="dxa"/>
            <w:vAlign w:val="center"/>
          </w:tcPr>
          <w:p w14:paraId="1EEF99A6" w14:textId="77777777" w:rsidR="00EF2455" w:rsidRDefault="00EF2455" w:rsidP="00EF2455">
            <w:pPr>
              <w:tabs>
                <w:tab w:val="left" w:pos="540"/>
              </w:tabs>
              <w:spacing w:line="240" w:lineRule="auto"/>
              <w:jc w:val="center"/>
              <w:rPr>
                <w:rFonts w:cs="Angsana New"/>
                <w:sz w:val="20"/>
                <w:szCs w:val="25"/>
                <w:lang w:val="en-US" w:bidi="th-TH"/>
              </w:rPr>
            </w:pPr>
          </w:p>
          <w:p w14:paraId="68E62E2C" w14:textId="77777777" w:rsidR="00EF2455" w:rsidRDefault="00EF2455" w:rsidP="00EF2455">
            <w:pPr>
              <w:tabs>
                <w:tab w:val="left" w:pos="540"/>
              </w:tabs>
              <w:spacing w:line="240" w:lineRule="auto"/>
              <w:jc w:val="center"/>
              <w:rPr>
                <w:rFonts w:cs="Angsana New"/>
                <w:sz w:val="20"/>
                <w:szCs w:val="25"/>
                <w:lang w:val="en-US" w:bidi="th-TH"/>
              </w:rPr>
            </w:pPr>
          </w:p>
          <w:p w14:paraId="61864904" w14:textId="77777777" w:rsidR="00EF2455" w:rsidRDefault="00EF2455" w:rsidP="00EF2455">
            <w:pPr>
              <w:tabs>
                <w:tab w:val="left" w:pos="540"/>
              </w:tabs>
              <w:spacing w:line="240" w:lineRule="auto"/>
              <w:jc w:val="center"/>
              <w:rPr>
                <w:rFonts w:cs="Angsana New"/>
                <w:sz w:val="20"/>
                <w:szCs w:val="25"/>
                <w:lang w:val="en-US" w:bidi="th-TH"/>
              </w:rPr>
            </w:pPr>
            <w:r>
              <w:rPr>
                <w:rFonts w:cs="Angsana New"/>
                <w:sz w:val="20"/>
                <w:szCs w:val="25"/>
                <w:lang w:val="en-US" w:bidi="th-TH"/>
              </w:rPr>
              <w:t>Net</w:t>
            </w:r>
          </w:p>
          <w:p w14:paraId="068543C4" w14:textId="77AC0208" w:rsidR="007B4C4D" w:rsidRPr="0063759E" w:rsidRDefault="00EF2455" w:rsidP="00EF2455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  <w:lang w:val="en-US"/>
              </w:rPr>
            </w:pPr>
            <w:r>
              <w:rPr>
                <w:rFonts w:cs="Angsana New"/>
                <w:sz w:val="20"/>
                <w:szCs w:val="25"/>
                <w:lang w:val="en-US" w:bidi="th-TH"/>
              </w:rPr>
              <w:t>l</w:t>
            </w:r>
            <w:proofErr w:type="spellStart"/>
            <w:r>
              <w:rPr>
                <w:sz w:val="20"/>
              </w:rPr>
              <w:t>oan</w:t>
            </w:r>
            <w:proofErr w:type="spellEnd"/>
            <w:r>
              <w:rPr>
                <w:sz w:val="20"/>
              </w:rPr>
              <w:t xml:space="preserve"> receivables</w:t>
            </w:r>
          </w:p>
        </w:tc>
      </w:tr>
      <w:tr w:rsidR="0063759E" w14:paraId="3F09AE3B" w14:textId="77777777" w:rsidTr="007604A7">
        <w:tc>
          <w:tcPr>
            <w:tcW w:w="3510" w:type="dxa"/>
          </w:tcPr>
          <w:p w14:paraId="3653A876" w14:textId="77777777" w:rsidR="0063759E" w:rsidRPr="0063759E" w:rsidRDefault="0063759E" w:rsidP="00051756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5760" w:type="dxa"/>
            <w:gridSpan w:val="5"/>
          </w:tcPr>
          <w:p w14:paraId="4272894A" w14:textId="2673334C" w:rsidR="0063759E" w:rsidRPr="0063759E" w:rsidRDefault="0063759E" w:rsidP="00051756">
            <w:pPr>
              <w:tabs>
                <w:tab w:val="left" w:pos="540"/>
              </w:tabs>
              <w:spacing w:line="240" w:lineRule="auto"/>
              <w:jc w:val="center"/>
              <w:rPr>
                <w:i/>
                <w:iCs/>
                <w:sz w:val="20"/>
                <w:cs/>
              </w:rPr>
            </w:pPr>
            <w:r w:rsidRPr="0063759E">
              <w:rPr>
                <w:i/>
                <w:iCs/>
                <w:sz w:val="20"/>
                <w:cs/>
              </w:rPr>
              <w:t>(</w:t>
            </w:r>
            <w:r w:rsidRPr="0063759E">
              <w:rPr>
                <w:i/>
                <w:iCs/>
                <w:sz w:val="20"/>
              </w:rPr>
              <w:t xml:space="preserve">in thousand </w:t>
            </w:r>
            <w:r w:rsidR="007041B8">
              <w:rPr>
                <w:i/>
                <w:iCs/>
                <w:sz w:val="20"/>
              </w:rPr>
              <w:t>Baht</w:t>
            </w:r>
            <w:r w:rsidRPr="0063759E">
              <w:rPr>
                <w:i/>
                <w:iCs/>
                <w:sz w:val="20"/>
                <w:cs/>
              </w:rPr>
              <w:t>)</w:t>
            </w:r>
          </w:p>
        </w:tc>
      </w:tr>
      <w:tr w:rsidR="00734606" w14:paraId="46140E5E" w14:textId="77777777" w:rsidTr="007604A7">
        <w:tc>
          <w:tcPr>
            <w:tcW w:w="3510" w:type="dxa"/>
          </w:tcPr>
          <w:p w14:paraId="013EA6EF" w14:textId="0A78041E" w:rsidR="00734606" w:rsidRPr="0063759E" w:rsidRDefault="00734606" w:rsidP="00051756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  <w:r w:rsidRPr="00A148EC">
              <w:rPr>
                <w:b/>
                <w:bCs/>
                <w:sz w:val="20"/>
              </w:rPr>
              <w:t>Staging</w:t>
            </w:r>
          </w:p>
        </w:tc>
        <w:tc>
          <w:tcPr>
            <w:tcW w:w="5760" w:type="dxa"/>
            <w:gridSpan w:val="5"/>
          </w:tcPr>
          <w:p w14:paraId="5B96DFC9" w14:textId="77777777" w:rsidR="00734606" w:rsidRPr="0063759E" w:rsidRDefault="00734606" w:rsidP="00051756">
            <w:pPr>
              <w:tabs>
                <w:tab w:val="left" w:pos="540"/>
              </w:tabs>
              <w:spacing w:line="240" w:lineRule="auto"/>
              <w:jc w:val="center"/>
              <w:rPr>
                <w:i/>
                <w:iCs/>
                <w:sz w:val="20"/>
                <w:cs/>
              </w:rPr>
            </w:pPr>
          </w:p>
        </w:tc>
      </w:tr>
      <w:tr w:rsidR="00280B5B" w14:paraId="36D177CB" w14:textId="77777777" w:rsidTr="007604A7">
        <w:tc>
          <w:tcPr>
            <w:tcW w:w="3510" w:type="dxa"/>
          </w:tcPr>
          <w:p w14:paraId="716DD8CF" w14:textId="1F48C67E" w:rsidR="00280B5B" w:rsidRPr="0063759E" w:rsidRDefault="00280B5B" w:rsidP="00280B5B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  <w:r w:rsidRPr="0063759E">
              <w:rPr>
                <w:sz w:val="20"/>
              </w:rPr>
              <w:t xml:space="preserve">Assets </w:t>
            </w:r>
            <w:r>
              <w:rPr>
                <w:sz w:val="20"/>
              </w:rPr>
              <w:t>that are not</w:t>
            </w:r>
            <w:r w:rsidRPr="0063759E">
              <w:rPr>
                <w:sz w:val="20"/>
              </w:rPr>
              <w:t xml:space="preserve"> significant increase</w:t>
            </w:r>
          </w:p>
        </w:tc>
        <w:tc>
          <w:tcPr>
            <w:tcW w:w="1992" w:type="dxa"/>
          </w:tcPr>
          <w:p w14:paraId="1E237310" w14:textId="77777777" w:rsidR="00280B5B" w:rsidRPr="0063759E" w:rsidRDefault="00280B5B" w:rsidP="00280B5B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288" w:type="dxa"/>
          </w:tcPr>
          <w:p w14:paraId="5101FC03" w14:textId="77777777" w:rsidR="00280B5B" w:rsidRPr="0063759E" w:rsidRDefault="00280B5B" w:rsidP="00280B5B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542DD8B4" w14:textId="77777777" w:rsidR="00280B5B" w:rsidRPr="0063759E" w:rsidRDefault="00280B5B" w:rsidP="00280B5B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288" w:type="dxa"/>
          </w:tcPr>
          <w:p w14:paraId="7DDF5484" w14:textId="77777777" w:rsidR="00280B5B" w:rsidRPr="0063759E" w:rsidRDefault="00280B5B" w:rsidP="00280B5B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608" w:type="dxa"/>
          </w:tcPr>
          <w:p w14:paraId="7BBA5811" w14:textId="77777777" w:rsidR="00280B5B" w:rsidRPr="0063759E" w:rsidRDefault="00280B5B" w:rsidP="00280B5B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</w:tr>
      <w:tr w:rsidR="00160315" w14:paraId="73453D6F" w14:textId="77777777" w:rsidTr="007604A7">
        <w:tc>
          <w:tcPr>
            <w:tcW w:w="3510" w:type="dxa"/>
          </w:tcPr>
          <w:p w14:paraId="1CED64B7" w14:textId="2ECA68B3" w:rsidR="00160315" w:rsidRPr="0063759E" w:rsidRDefault="00160315" w:rsidP="00160315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  <w:r w:rsidRPr="0063759E">
              <w:rPr>
                <w:sz w:val="20"/>
              </w:rPr>
              <w:t xml:space="preserve">   in credit risk</w:t>
            </w:r>
          </w:p>
        </w:tc>
        <w:tc>
          <w:tcPr>
            <w:tcW w:w="1992" w:type="dxa"/>
          </w:tcPr>
          <w:p w14:paraId="5A3D7C46" w14:textId="0BA394B6" w:rsidR="00160315" w:rsidRPr="0063759E" w:rsidRDefault="00160315" w:rsidP="00A73036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sz w:val="20"/>
              </w:rPr>
            </w:pPr>
            <w:r w:rsidRPr="00E67BF1">
              <w:rPr>
                <w:sz w:val="20"/>
              </w:rPr>
              <w:t>143,411,487</w:t>
            </w:r>
          </w:p>
        </w:tc>
        <w:tc>
          <w:tcPr>
            <w:tcW w:w="288" w:type="dxa"/>
          </w:tcPr>
          <w:p w14:paraId="03D56153" w14:textId="77777777" w:rsidR="00160315" w:rsidRPr="0063759E" w:rsidRDefault="00160315" w:rsidP="00160315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2C03631A" w14:textId="1D8CC550" w:rsidR="00160315" w:rsidRPr="0063759E" w:rsidRDefault="00160315" w:rsidP="00A73036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96"/>
              <w:rPr>
                <w:sz w:val="20"/>
              </w:rPr>
            </w:pPr>
            <w:r w:rsidRPr="00E67BF1">
              <w:rPr>
                <w:sz w:val="20"/>
              </w:rPr>
              <w:t>(1,827,15</w:t>
            </w:r>
            <w:r>
              <w:rPr>
                <w:sz w:val="20"/>
              </w:rPr>
              <w:t>2</w:t>
            </w:r>
            <w:r w:rsidRPr="00E67BF1">
              <w:rPr>
                <w:sz w:val="20"/>
              </w:rPr>
              <w:t>)</w:t>
            </w:r>
          </w:p>
        </w:tc>
        <w:tc>
          <w:tcPr>
            <w:tcW w:w="288" w:type="dxa"/>
          </w:tcPr>
          <w:p w14:paraId="18FDADE5" w14:textId="77777777" w:rsidR="00160315" w:rsidRPr="0063759E" w:rsidRDefault="00160315" w:rsidP="00160315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608" w:type="dxa"/>
          </w:tcPr>
          <w:p w14:paraId="5704EEAD" w14:textId="3C7A5492" w:rsidR="00160315" w:rsidRPr="0063759E" w:rsidRDefault="00160315" w:rsidP="00A73036">
            <w:pPr>
              <w:pStyle w:val="acctfourfigures"/>
              <w:tabs>
                <w:tab w:val="clear" w:pos="765"/>
                <w:tab w:val="decimal" w:pos="1388"/>
              </w:tabs>
              <w:spacing w:line="240" w:lineRule="atLeast"/>
              <w:ind w:right="-96"/>
              <w:rPr>
                <w:sz w:val="20"/>
              </w:rPr>
            </w:pPr>
            <w:r w:rsidRPr="00E67BF1">
              <w:rPr>
                <w:sz w:val="20"/>
              </w:rPr>
              <w:t>141,584,33</w:t>
            </w:r>
            <w:r>
              <w:rPr>
                <w:sz w:val="20"/>
              </w:rPr>
              <w:t>5</w:t>
            </w:r>
          </w:p>
        </w:tc>
      </w:tr>
      <w:tr w:rsidR="00160315" w14:paraId="298DD97B" w14:textId="77777777" w:rsidTr="007604A7">
        <w:tc>
          <w:tcPr>
            <w:tcW w:w="3510" w:type="dxa"/>
          </w:tcPr>
          <w:p w14:paraId="4252BC51" w14:textId="2082926F" w:rsidR="00160315" w:rsidRPr="0063759E" w:rsidRDefault="00160315" w:rsidP="00160315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  <w:r w:rsidRPr="0063759E">
              <w:rPr>
                <w:sz w:val="20"/>
              </w:rPr>
              <w:t xml:space="preserve">Assets </w:t>
            </w:r>
            <w:r>
              <w:rPr>
                <w:sz w:val="20"/>
              </w:rPr>
              <w:t>that are</w:t>
            </w:r>
            <w:r w:rsidRPr="0063759E">
              <w:rPr>
                <w:sz w:val="20"/>
              </w:rPr>
              <w:t xml:space="preserve"> significant increase </w:t>
            </w:r>
          </w:p>
        </w:tc>
        <w:tc>
          <w:tcPr>
            <w:tcW w:w="1992" w:type="dxa"/>
          </w:tcPr>
          <w:p w14:paraId="7B0F45F7" w14:textId="77777777" w:rsidR="00160315" w:rsidRPr="0063759E" w:rsidRDefault="00160315" w:rsidP="00160315">
            <w:pPr>
              <w:tabs>
                <w:tab w:val="left" w:pos="540"/>
                <w:tab w:val="decimal" w:pos="1772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288" w:type="dxa"/>
          </w:tcPr>
          <w:p w14:paraId="13FC0D11" w14:textId="77777777" w:rsidR="00160315" w:rsidRPr="0063759E" w:rsidRDefault="00160315" w:rsidP="00160315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478E143A" w14:textId="77777777" w:rsidR="00160315" w:rsidRPr="0063759E" w:rsidRDefault="00160315" w:rsidP="00CB112B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288" w:type="dxa"/>
          </w:tcPr>
          <w:p w14:paraId="30AAC0C0" w14:textId="77777777" w:rsidR="00160315" w:rsidRPr="0063759E" w:rsidRDefault="00160315" w:rsidP="00160315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608" w:type="dxa"/>
          </w:tcPr>
          <w:p w14:paraId="21B14AC3" w14:textId="77777777" w:rsidR="00160315" w:rsidRPr="0063759E" w:rsidRDefault="00160315" w:rsidP="00160315">
            <w:pPr>
              <w:pStyle w:val="acctfourfigures"/>
              <w:tabs>
                <w:tab w:val="clear" w:pos="765"/>
                <w:tab w:val="decimal" w:pos="1388"/>
              </w:tabs>
              <w:spacing w:line="240" w:lineRule="atLeast"/>
              <w:ind w:right="-96"/>
              <w:rPr>
                <w:sz w:val="20"/>
              </w:rPr>
            </w:pPr>
          </w:p>
        </w:tc>
      </w:tr>
      <w:tr w:rsidR="00160315" w14:paraId="56DCCA0E" w14:textId="77777777" w:rsidTr="007604A7">
        <w:tc>
          <w:tcPr>
            <w:tcW w:w="3510" w:type="dxa"/>
          </w:tcPr>
          <w:p w14:paraId="41DD17D4" w14:textId="2C41104E" w:rsidR="00160315" w:rsidRPr="0063759E" w:rsidRDefault="00160315" w:rsidP="00160315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  <w:r w:rsidRPr="0063759E">
              <w:rPr>
                <w:sz w:val="20"/>
              </w:rPr>
              <w:t xml:space="preserve">   in credit risk</w:t>
            </w:r>
          </w:p>
        </w:tc>
        <w:tc>
          <w:tcPr>
            <w:tcW w:w="1992" w:type="dxa"/>
          </w:tcPr>
          <w:p w14:paraId="59E7F92E" w14:textId="3C0B3BF5" w:rsidR="00160315" w:rsidRPr="0063759E" w:rsidRDefault="00160315" w:rsidP="00160315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sz w:val="20"/>
              </w:rPr>
            </w:pPr>
            <w:r w:rsidRPr="00E67BF1">
              <w:rPr>
                <w:sz w:val="20"/>
              </w:rPr>
              <w:t>12,599,70</w:t>
            </w:r>
            <w:r w:rsidRPr="00E67BF1">
              <w:rPr>
                <w:rFonts w:cstheme="minorBidi"/>
                <w:sz w:val="20"/>
                <w:lang w:val="en-US" w:bidi="th-TH"/>
              </w:rPr>
              <w:t>2</w:t>
            </w:r>
          </w:p>
        </w:tc>
        <w:tc>
          <w:tcPr>
            <w:tcW w:w="288" w:type="dxa"/>
          </w:tcPr>
          <w:p w14:paraId="334F3965" w14:textId="77777777" w:rsidR="00160315" w:rsidRPr="0063759E" w:rsidRDefault="00160315" w:rsidP="00160315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0159AFD0" w14:textId="1607F475" w:rsidR="00160315" w:rsidRPr="0063759E" w:rsidRDefault="00160315" w:rsidP="00CB112B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96"/>
              <w:rPr>
                <w:sz w:val="20"/>
              </w:rPr>
            </w:pPr>
            <w:r w:rsidRPr="00E67BF1">
              <w:rPr>
                <w:sz w:val="20"/>
              </w:rPr>
              <w:t>(1,107,654)</w:t>
            </w:r>
          </w:p>
        </w:tc>
        <w:tc>
          <w:tcPr>
            <w:tcW w:w="288" w:type="dxa"/>
          </w:tcPr>
          <w:p w14:paraId="68BA630D" w14:textId="77777777" w:rsidR="00160315" w:rsidRPr="0063759E" w:rsidRDefault="00160315" w:rsidP="00160315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608" w:type="dxa"/>
          </w:tcPr>
          <w:p w14:paraId="5176D52C" w14:textId="4A39E6CC" w:rsidR="00160315" w:rsidRPr="0063759E" w:rsidRDefault="00160315" w:rsidP="00160315">
            <w:pPr>
              <w:pStyle w:val="acctfourfigures"/>
              <w:tabs>
                <w:tab w:val="clear" w:pos="765"/>
                <w:tab w:val="decimal" w:pos="1388"/>
              </w:tabs>
              <w:spacing w:line="240" w:lineRule="atLeast"/>
              <w:ind w:right="-96"/>
              <w:rPr>
                <w:sz w:val="20"/>
              </w:rPr>
            </w:pPr>
            <w:r w:rsidRPr="00E67BF1">
              <w:rPr>
                <w:sz w:val="20"/>
              </w:rPr>
              <w:t>11,492,048</w:t>
            </w:r>
          </w:p>
        </w:tc>
      </w:tr>
      <w:tr w:rsidR="00160315" w14:paraId="05728DB7" w14:textId="77777777" w:rsidTr="00CB112B">
        <w:tc>
          <w:tcPr>
            <w:tcW w:w="3510" w:type="dxa"/>
          </w:tcPr>
          <w:p w14:paraId="6F406974" w14:textId="4F901FD2" w:rsidR="00160315" w:rsidRPr="0063759E" w:rsidRDefault="00160315" w:rsidP="00160315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  <w:cs/>
              </w:rPr>
            </w:pPr>
            <w:r w:rsidRPr="0063759E">
              <w:rPr>
                <w:sz w:val="20"/>
              </w:rPr>
              <w:t xml:space="preserve">Assets </w:t>
            </w:r>
            <w:r>
              <w:rPr>
                <w:sz w:val="20"/>
              </w:rPr>
              <w:t>that are</w:t>
            </w:r>
            <w:r w:rsidRPr="0063759E">
              <w:rPr>
                <w:sz w:val="20"/>
              </w:rPr>
              <w:t xml:space="preserve"> credit impaired 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151A7656" w14:textId="2A580617" w:rsidR="00160315" w:rsidRPr="0063759E" w:rsidRDefault="00160315" w:rsidP="00CB112B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sz w:val="20"/>
              </w:rPr>
            </w:pPr>
            <w:r w:rsidRPr="00E67BF1">
              <w:rPr>
                <w:sz w:val="20"/>
              </w:rPr>
              <w:t>4,335,552</w:t>
            </w:r>
          </w:p>
        </w:tc>
        <w:tc>
          <w:tcPr>
            <w:tcW w:w="288" w:type="dxa"/>
          </w:tcPr>
          <w:p w14:paraId="333A8A00" w14:textId="77777777" w:rsidR="00160315" w:rsidRPr="0063759E" w:rsidRDefault="00160315" w:rsidP="00160315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7CCE3C9" w14:textId="0DEE5C00" w:rsidR="00160315" w:rsidRPr="0063759E" w:rsidRDefault="00160315" w:rsidP="00CB112B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96"/>
              <w:rPr>
                <w:sz w:val="20"/>
              </w:rPr>
            </w:pPr>
            <w:r w:rsidRPr="00E67BF1">
              <w:rPr>
                <w:sz w:val="20"/>
              </w:rPr>
              <w:t>(2,958,6</w:t>
            </w:r>
            <w:r>
              <w:rPr>
                <w:sz w:val="20"/>
              </w:rPr>
              <w:t>49</w:t>
            </w:r>
            <w:r w:rsidRPr="00E67BF1">
              <w:rPr>
                <w:sz w:val="20"/>
              </w:rPr>
              <w:t>)</w:t>
            </w:r>
          </w:p>
        </w:tc>
        <w:tc>
          <w:tcPr>
            <w:tcW w:w="288" w:type="dxa"/>
          </w:tcPr>
          <w:p w14:paraId="3A4B824B" w14:textId="77777777" w:rsidR="00160315" w:rsidRPr="0063759E" w:rsidRDefault="00160315" w:rsidP="00160315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7DD23CC7" w14:textId="0C4C35F5" w:rsidR="00160315" w:rsidRPr="0063759E" w:rsidRDefault="00160315" w:rsidP="00CB112B">
            <w:pPr>
              <w:pStyle w:val="acctfourfigures"/>
              <w:tabs>
                <w:tab w:val="clear" w:pos="765"/>
                <w:tab w:val="decimal" w:pos="1388"/>
              </w:tabs>
              <w:spacing w:line="240" w:lineRule="atLeast"/>
              <w:ind w:right="-96"/>
              <w:rPr>
                <w:sz w:val="20"/>
              </w:rPr>
            </w:pPr>
            <w:r w:rsidRPr="00E67BF1">
              <w:rPr>
                <w:sz w:val="20"/>
              </w:rPr>
              <w:t>1,376,903</w:t>
            </w:r>
          </w:p>
        </w:tc>
      </w:tr>
      <w:tr w:rsidR="00160315" w14:paraId="566D370D" w14:textId="77777777" w:rsidTr="00CB112B">
        <w:tc>
          <w:tcPr>
            <w:tcW w:w="3510" w:type="dxa"/>
          </w:tcPr>
          <w:p w14:paraId="0C6A0BE1" w14:textId="77777777" w:rsidR="00160315" w:rsidRPr="0063759E" w:rsidRDefault="00160315" w:rsidP="00160315">
            <w:pPr>
              <w:tabs>
                <w:tab w:val="left" w:pos="540"/>
              </w:tabs>
              <w:spacing w:line="240" w:lineRule="auto"/>
              <w:jc w:val="thaiDistribute"/>
              <w:rPr>
                <w:b/>
                <w:bCs/>
                <w:sz w:val="20"/>
                <w:cs/>
              </w:rPr>
            </w:pPr>
            <w:r w:rsidRPr="0063759E">
              <w:rPr>
                <w:b/>
                <w:bCs/>
                <w:sz w:val="20"/>
              </w:rPr>
              <w:t>Total</w:t>
            </w:r>
          </w:p>
        </w:tc>
        <w:tc>
          <w:tcPr>
            <w:tcW w:w="1992" w:type="dxa"/>
            <w:tcBorders>
              <w:top w:val="single" w:sz="4" w:space="0" w:color="auto"/>
              <w:bottom w:val="double" w:sz="4" w:space="0" w:color="auto"/>
            </w:tcBorders>
          </w:tcPr>
          <w:p w14:paraId="5B565EE6" w14:textId="62BEB631" w:rsidR="00160315" w:rsidRPr="0063759E" w:rsidRDefault="00160315" w:rsidP="00CB112B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  <w:r w:rsidRPr="00E67BF1">
              <w:rPr>
                <w:b/>
                <w:bCs/>
                <w:sz w:val="20"/>
              </w:rPr>
              <w:t>160,346,741</w:t>
            </w:r>
          </w:p>
        </w:tc>
        <w:tc>
          <w:tcPr>
            <w:tcW w:w="288" w:type="dxa"/>
          </w:tcPr>
          <w:p w14:paraId="1B83852F" w14:textId="77777777" w:rsidR="00160315" w:rsidRPr="0063759E" w:rsidRDefault="00160315" w:rsidP="00160315">
            <w:pPr>
              <w:tabs>
                <w:tab w:val="left" w:pos="540"/>
              </w:tabs>
              <w:spacing w:line="240" w:lineRule="auto"/>
              <w:jc w:val="thaiDistribute"/>
              <w:rPr>
                <w:b/>
                <w:bCs/>
                <w:sz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1F991792" w14:textId="49606CDD" w:rsidR="00160315" w:rsidRPr="0063759E" w:rsidRDefault="00160315" w:rsidP="00CB112B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  <w:r w:rsidRPr="00E67BF1">
              <w:rPr>
                <w:b/>
                <w:bCs/>
                <w:sz w:val="20"/>
              </w:rPr>
              <w:t>(5,893,455)</w:t>
            </w:r>
          </w:p>
        </w:tc>
        <w:tc>
          <w:tcPr>
            <w:tcW w:w="288" w:type="dxa"/>
          </w:tcPr>
          <w:p w14:paraId="4F29F80E" w14:textId="77777777" w:rsidR="00160315" w:rsidRPr="0063759E" w:rsidRDefault="00160315" w:rsidP="00160315">
            <w:pPr>
              <w:tabs>
                <w:tab w:val="left" w:pos="540"/>
              </w:tabs>
              <w:spacing w:line="240" w:lineRule="auto"/>
              <w:jc w:val="thaiDistribute"/>
              <w:rPr>
                <w:b/>
                <w:bCs/>
                <w:sz w:val="20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double" w:sz="4" w:space="0" w:color="auto"/>
            </w:tcBorders>
          </w:tcPr>
          <w:p w14:paraId="181E1DE2" w14:textId="133D25D1" w:rsidR="00160315" w:rsidRPr="007604A7" w:rsidRDefault="00160315" w:rsidP="00CB112B">
            <w:pPr>
              <w:pStyle w:val="acctfourfigures"/>
              <w:tabs>
                <w:tab w:val="clear" w:pos="765"/>
                <w:tab w:val="decimal" w:pos="1388"/>
              </w:tabs>
              <w:spacing w:line="240" w:lineRule="atLeast"/>
              <w:ind w:right="-96"/>
              <w:rPr>
                <w:sz w:val="20"/>
              </w:rPr>
            </w:pPr>
            <w:r w:rsidRPr="00E67BF1">
              <w:rPr>
                <w:b/>
                <w:bCs/>
                <w:sz w:val="20"/>
              </w:rPr>
              <w:t>154,453,286</w:t>
            </w:r>
          </w:p>
        </w:tc>
      </w:tr>
    </w:tbl>
    <w:p w14:paraId="3510C212" w14:textId="77777777" w:rsidR="0063759E" w:rsidRPr="00CA216D" w:rsidRDefault="0063759E" w:rsidP="001F540B">
      <w:pPr>
        <w:spacing w:line="240" w:lineRule="exact"/>
        <w:ind w:left="540" w:right="45"/>
        <w:jc w:val="thaiDistribute"/>
        <w:rPr>
          <w:rFonts w:cstheme="minorBidi"/>
          <w:cs/>
          <w:lang w:bidi="th-TH"/>
        </w:rPr>
      </w:pPr>
    </w:p>
    <w:p w14:paraId="4C3BBE09" w14:textId="77777777" w:rsidR="0063759E" w:rsidRDefault="0063759E" w:rsidP="001F540B">
      <w:pPr>
        <w:spacing w:line="240" w:lineRule="exact"/>
        <w:ind w:left="540" w:right="45"/>
        <w:jc w:val="thaiDistribute"/>
        <w:rPr>
          <w:rFonts w:cstheme="minorBidi"/>
          <w:sz w:val="20"/>
          <w:szCs w:val="25"/>
          <w:lang w:bidi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992"/>
        <w:gridCol w:w="288"/>
        <w:gridCol w:w="1584"/>
        <w:gridCol w:w="288"/>
        <w:gridCol w:w="1608"/>
      </w:tblGrid>
      <w:tr w:rsidR="00FB6495" w:rsidRPr="00202128" w14:paraId="58FE23A1" w14:textId="77777777" w:rsidTr="007604A7">
        <w:tc>
          <w:tcPr>
            <w:tcW w:w="3510" w:type="dxa"/>
          </w:tcPr>
          <w:p w14:paraId="612C639F" w14:textId="77777777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5760" w:type="dxa"/>
            <w:gridSpan w:val="5"/>
            <w:vAlign w:val="center"/>
          </w:tcPr>
          <w:p w14:paraId="7EF6B156" w14:textId="705C33B8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cs="Angsana New"/>
                <w:b/>
                <w:bCs/>
                <w:sz w:val="20"/>
                <w:szCs w:val="25"/>
                <w:lang w:val="en-US" w:bidi="th-TH"/>
              </w:rPr>
              <w:t>Separate</w:t>
            </w:r>
            <w:r w:rsidRPr="0063759E">
              <w:rPr>
                <w:b/>
                <w:bCs/>
                <w:sz w:val="20"/>
              </w:rPr>
              <w:t xml:space="preserve"> financial statements</w:t>
            </w:r>
          </w:p>
        </w:tc>
      </w:tr>
      <w:tr w:rsidR="00FB6495" w:rsidRPr="00202128" w14:paraId="3AF9AB27" w14:textId="77777777" w:rsidTr="007604A7">
        <w:tc>
          <w:tcPr>
            <w:tcW w:w="3510" w:type="dxa"/>
          </w:tcPr>
          <w:p w14:paraId="28A9CD34" w14:textId="77777777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5760" w:type="dxa"/>
            <w:gridSpan w:val="5"/>
            <w:vAlign w:val="center"/>
          </w:tcPr>
          <w:p w14:paraId="15320515" w14:textId="0797AE53" w:rsidR="00FB6495" w:rsidRPr="0063759E" w:rsidRDefault="00CB112B" w:rsidP="00051756">
            <w:pPr>
              <w:tabs>
                <w:tab w:val="left" w:pos="540"/>
              </w:tabs>
              <w:spacing w:line="240" w:lineRule="auto"/>
              <w:jc w:val="center"/>
              <w:rPr>
                <w:rFonts w:cstheme="minorBidi"/>
                <w:sz w:val="20"/>
                <w:szCs w:val="25"/>
                <w:lang w:bidi="th-TH"/>
              </w:rPr>
            </w:pPr>
            <w:r>
              <w:rPr>
                <w:sz w:val="20"/>
              </w:rPr>
              <w:t>30 June</w:t>
            </w:r>
            <w:r w:rsidR="00FB6495">
              <w:rPr>
                <w:sz w:val="20"/>
              </w:rPr>
              <w:t xml:space="preserve"> 202</w:t>
            </w:r>
            <w:r w:rsidR="00160315">
              <w:rPr>
                <w:sz w:val="20"/>
              </w:rPr>
              <w:t>5</w:t>
            </w:r>
          </w:p>
        </w:tc>
      </w:tr>
      <w:tr w:rsidR="007604A7" w:rsidRPr="00202128" w14:paraId="53DB9B18" w14:textId="77777777" w:rsidTr="007604A7">
        <w:tc>
          <w:tcPr>
            <w:tcW w:w="3510" w:type="dxa"/>
          </w:tcPr>
          <w:p w14:paraId="1727DDAC" w14:textId="77777777" w:rsidR="007604A7" w:rsidRPr="0063759E" w:rsidRDefault="007604A7" w:rsidP="007604A7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992" w:type="dxa"/>
            <w:vAlign w:val="center"/>
          </w:tcPr>
          <w:p w14:paraId="7438FEF4" w14:textId="77777777" w:rsidR="007604A7" w:rsidRPr="0063759E" w:rsidRDefault="007604A7" w:rsidP="007604A7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  <w:r w:rsidRPr="0063759E">
              <w:rPr>
                <w:sz w:val="20"/>
              </w:rPr>
              <w:t>Loan receivables</w:t>
            </w:r>
          </w:p>
          <w:p w14:paraId="306008F8" w14:textId="4999C54F" w:rsidR="007604A7" w:rsidRPr="0063759E" w:rsidRDefault="007604A7" w:rsidP="007604A7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  <w:cs/>
              </w:rPr>
            </w:pPr>
            <w:r w:rsidRPr="0063759E">
              <w:rPr>
                <w:sz w:val="20"/>
              </w:rPr>
              <w:t xml:space="preserve">and accrued </w:t>
            </w:r>
            <w:r>
              <w:rPr>
                <w:sz w:val="20"/>
              </w:rPr>
              <w:br/>
            </w:r>
            <w:r w:rsidRPr="0063759E">
              <w:rPr>
                <w:sz w:val="20"/>
              </w:rPr>
              <w:t>interest income</w:t>
            </w:r>
            <w:r>
              <w:rPr>
                <w:sz w:val="20"/>
              </w:rPr>
              <w:t xml:space="preserve"> and undue interest income</w:t>
            </w:r>
          </w:p>
        </w:tc>
        <w:tc>
          <w:tcPr>
            <w:tcW w:w="288" w:type="dxa"/>
            <w:vAlign w:val="center"/>
          </w:tcPr>
          <w:p w14:paraId="6F44D30E" w14:textId="77777777" w:rsidR="007604A7" w:rsidRPr="0063759E" w:rsidRDefault="007604A7" w:rsidP="007604A7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84" w:type="dxa"/>
            <w:vAlign w:val="center"/>
          </w:tcPr>
          <w:p w14:paraId="6A09C9EC" w14:textId="77777777" w:rsidR="007604A7" w:rsidRDefault="007604A7" w:rsidP="007604A7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  <w:p w14:paraId="3E61AC6F" w14:textId="14944844" w:rsidR="007604A7" w:rsidRPr="0063759E" w:rsidRDefault="007604A7" w:rsidP="007604A7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  <w:cs/>
                <w:lang w:bidi="th-TH"/>
              </w:rPr>
            </w:pPr>
            <w:r w:rsidRPr="0063759E">
              <w:rPr>
                <w:sz w:val="20"/>
              </w:rPr>
              <w:t>Allowance for expected credit losses</w:t>
            </w:r>
          </w:p>
        </w:tc>
        <w:tc>
          <w:tcPr>
            <w:tcW w:w="288" w:type="dxa"/>
            <w:vAlign w:val="center"/>
          </w:tcPr>
          <w:p w14:paraId="4420EAFA" w14:textId="77777777" w:rsidR="007604A7" w:rsidRPr="0063759E" w:rsidRDefault="007604A7" w:rsidP="007604A7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608" w:type="dxa"/>
            <w:vAlign w:val="center"/>
          </w:tcPr>
          <w:p w14:paraId="07CEF398" w14:textId="77777777" w:rsidR="00EF2455" w:rsidRDefault="00EF2455" w:rsidP="00EF2455">
            <w:pPr>
              <w:tabs>
                <w:tab w:val="left" w:pos="540"/>
              </w:tabs>
              <w:spacing w:line="240" w:lineRule="auto"/>
              <w:jc w:val="center"/>
              <w:rPr>
                <w:rFonts w:cs="Angsana New"/>
                <w:sz w:val="20"/>
                <w:szCs w:val="25"/>
                <w:lang w:val="en-US" w:bidi="th-TH"/>
              </w:rPr>
            </w:pPr>
          </w:p>
          <w:p w14:paraId="2963D51A" w14:textId="77777777" w:rsidR="00EF2455" w:rsidRDefault="00EF2455" w:rsidP="00EF2455">
            <w:pPr>
              <w:tabs>
                <w:tab w:val="left" w:pos="540"/>
              </w:tabs>
              <w:spacing w:line="240" w:lineRule="auto"/>
              <w:jc w:val="center"/>
              <w:rPr>
                <w:rFonts w:cs="Angsana New"/>
                <w:sz w:val="20"/>
                <w:szCs w:val="25"/>
                <w:lang w:val="en-US" w:bidi="th-TH"/>
              </w:rPr>
            </w:pPr>
          </w:p>
          <w:p w14:paraId="75F319D6" w14:textId="77777777" w:rsidR="00EF2455" w:rsidRDefault="00EF2455" w:rsidP="00EF2455">
            <w:pPr>
              <w:tabs>
                <w:tab w:val="left" w:pos="540"/>
              </w:tabs>
              <w:spacing w:line="240" w:lineRule="auto"/>
              <w:jc w:val="center"/>
              <w:rPr>
                <w:rFonts w:cs="Angsana New"/>
                <w:sz w:val="20"/>
                <w:szCs w:val="25"/>
                <w:lang w:val="en-US" w:bidi="th-TH"/>
              </w:rPr>
            </w:pPr>
            <w:r>
              <w:rPr>
                <w:rFonts w:cs="Angsana New"/>
                <w:sz w:val="20"/>
                <w:szCs w:val="25"/>
                <w:lang w:val="en-US" w:bidi="th-TH"/>
              </w:rPr>
              <w:t>Net</w:t>
            </w:r>
          </w:p>
          <w:p w14:paraId="3DE34BB1" w14:textId="0A332D51" w:rsidR="007604A7" w:rsidRPr="0063759E" w:rsidRDefault="00EF2455" w:rsidP="00EF2455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  <w:lang w:val="en-US"/>
              </w:rPr>
            </w:pPr>
            <w:r>
              <w:rPr>
                <w:rFonts w:cs="Angsana New"/>
                <w:sz w:val="20"/>
                <w:szCs w:val="25"/>
                <w:lang w:val="en-US" w:bidi="th-TH"/>
              </w:rPr>
              <w:t>l</w:t>
            </w:r>
            <w:proofErr w:type="spellStart"/>
            <w:r>
              <w:rPr>
                <w:sz w:val="20"/>
              </w:rPr>
              <w:t>oan</w:t>
            </w:r>
            <w:proofErr w:type="spellEnd"/>
            <w:r>
              <w:rPr>
                <w:sz w:val="20"/>
              </w:rPr>
              <w:t xml:space="preserve"> receivables</w:t>
            </w:r>
          </w:p>
        </w:tc>
      </w:tr>
      <w:tr w:rsidR="007604A7" w14:paraId="365E8C5B" w14:textId="77777777" w:rsidTr="007604A7">
        <w:tc>
          <w:tcPr>
            <w:tcW w:w="3510" w:type="dxa"/>
          </w:tcPr>
          <w:p w14:paraId="2AD9C0BC" w14:textId="77777777" w:rsidR="007604A7" w:rsidRPr="0063759E" w:rsidRDefault="007604A7" w:rsidP="007604A7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5760" w:type="dxa"/>
            <w:gridSpan w:val="5"/>
          </w:tcPr>
          <w:p w14:paraId="7EC3BE0A" w14:textId="559E66C0" w:rsidR="007604A7" w:rsidRPr="0063759E" w:rsidRDefault="007604A7" w:rsidP="007604A7">
            <w:pPr>
              <w:tabs>
                <w:tab w:val="left" w:pos="540"/>
              </w:tabs>
              <w:spacing w:line="240" w:lineRule="auto"/>
              <w:jc w:val="center"/>
              <w:rPr>
                <w:i/>
                <w:iCs/>
                <w:sz w:val="20"/>
                <w:cs/>
              </w:rPr>
            </w:pPr>
            <w:r w:rsidRPr="0063759E">
              <w:rPr>
                <w:i/>
                <w:iCs/>
                <w:sz w:val="20"/>
                <w:cs/>
              </w:rPr>
              <w:t>(</w:t>
            </w:r>
            <w:r w:rsidRPr="0063759E">
              <w:rPr>
                <w:i/>
                <w:iCs/>
                <w:sz w:val="20"/>
              </w:rPr>
              <w:t xml:space="preserve">in thousand </w:t>
            </w:r>
            <w:r>
              <w:rPr>
                <w:i/>
                <w:iCs/>
                <w:sz w:val="20"/>
              </w:rPr>
              <w:t>Baht</w:t>
            </w:r>
            <w:r w:rsidRPr="0063759E">
              <w:rPr>
                <w:i/>
                <w:iCs/>
                <w:sz w:val="20"/>
                <w:cs/>
              </w:rPr>
              <w:t>)</w:t>
            </w:r>
          </w:p>
        </w:tc>
      </w:tr>
      <w:tr w:rsidR="007604A7" w14:paraId="6FD8C390" w14:textId="77777777" w:rsidTr="007604A7">
        <w:tc>
          <w:tcPr>
            <w:tcW w:w="3510" w:type="dxa"/>
          </w:tcPr>
          <w:p w14:paraId="48462C79" w14:textId="69D36A17" w:rsidR="007604A7" w:rsidRPr="0063759E" w:rsidRDefault="007604A7" w:rsidP="007604A7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  <w:r w:rsidRPr="00A148EC">
              <w:rPr>
                <w:b/>
                <w:bCs/>
                <w:sz w:val="20"/>
              </w:rPr>
              <w:t>Staging</w:t>
            </w:r>
          </w:p>
        </w:tc>
        <w:tc>
          <w:tcPr>
            <w:tcW w:w="5760" w:type="dxa"/>
            <w:gridSpan w:val="5"/>
          </w:tcPr>
          <w:p w14:paraId="4724F506" w14:textId="77777777" w:rsidR="007604A7" w:rsidRPr="0063759E" w:rsidRDefault="007604A7" w:rsidP="007604A7">
            <w:pPr>
              <w:tabs>
                <w:tab w:val="left" w:pos="540"/>
              </w:tabs>
              <w:spacing w:line="240" w:lineRule="auto"/>
              <w:jc w:val="center"/>
              <w:rPr>
                <w:i/>
                <w:iCs/>
                <w:sz w:val="20"/>
                <w:cs/>
              </w:rPr>
            </w:pPr>
          </w:p>
        </w:tc>
      </w:tr>
      <w:tr w:rsidR="007604A7" w14:paraId="247B7695" w14:textId="77777777" w:rsidTr="007604A7">
        <w:tc>
          <w:tcPr>
            <w:tcW w:w="3510" w:type="dxa"/>
          </w:tcPr>
          <w:p w14:paraId="643B4950" w14:textId="7D840983" w:rsidR="007604A7" w:rsidRPr="0063759E" w:rsidRDefault="007604A7" w:rsidP="007604A7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  <w:r w:rsidRPr="0063759E">
              <w:rPr>
                <w:sz w:val="20"/>
              </w:rPr>
              <w:t xml:space="preserve">Assets </w:t>
            </w:r>
            <w:r>
              <w:rPr>
                <w:sz w:val="20"/>
              </w:rPr>
              <w:t>that are not</w:t>
            </w:r>
            <w:r w:rsidRPr="0063759E">
              <w:rPr>
                <w:sz w:val="20"/>
              </w:rPr>
              <w:t xml:space="preserve"> significant increase</w:t>
            </w:r>
          </w:p>
        </w:tc>
        <w:tc>
          <w:tcPr>
            <w:tcW w:w="1992" w:type="dxa"/>
          </w:tcPr>
          <w:p w14:paraId="51785C20" w14:textId="6A73BEE8" w:rsidR="007604A7" w:rsidRPr="00A73036" w:rsidRDefault="007604A7" w:rsidP="00A73036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rFonts w:cstheme="minorBidi"/>
                <w:sz w:val="20"/>
                <w:szCs w:val="25"/>
                <w:lang w:val="en-US" w:bidi="th-TH"/>
              </w:rPr>
            </w:pPr>
          </w:p>
        </w:tc>
        <w:tc>
          <w:tcPr>
            <w:tcW w:w="288" w:type="dxa"/>
          </w:tcPr>
          <w:p w14:paraId="11731E34" w14:textId="77777777" w:rsidR="007604A7" w:rsidRPr="0063759E" w:rsidRDefault="007604A7" w:rsidP="00A73036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1584" w:type="dxa"/>
          </w:tcPr>
          <w:p w14:paraId="085A7DEC" w14:textId="77777777" w:rsidR="007604A7" w:rsidRPr="0063759E" w:rsidRDefault="007604A7" w:rsidP="00A73036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288" w:type="dxa"/>
          </w:tcPr>
          <w:p w14:paraId="129D6FB9" w14:textId="77777777" w:rsidR="007604A7" w:rsidRPr="0063759E" w:rsidRDefault="007604A7" w:rsidP="00A73036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1608" w:type="dxa"/>
          </w:tcPr>
          <w:p w14:paraId="3CD3CD65" w14:textId="77777777" w:rsidR="007604A7" w:rsidRPr="0063759E" w:rsidRDefault="007604A7" w:rsidP="00A73036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sz w:val="20"/>
              </w:rPr>
            </w:pPr>
          </w:p>
        </w:tc>
      </w:tr>
      <w:tr w:rsidR="00C266E3" w14:paraId="5CD35B89" w14:textId="77777777" w:rsidTr="007604A7">
        <w:tc>
          <w:tcPr>
            <w:tcW w:w="3510" w:type="dxa"/>
          </w:tcPr>
          <w:p w14:paraId="2F80F245" w14:textId="0A5BC105" w:rsidR="00C266E3" w:rsidRPr="00CA216D" w:rsidRDefault="00C266E3" w:rsidP="00C266E3">
            <w:pPr>
              <w:tabs>
                <w:tab w:val="left" w:pos="540"/>
              </w:tabs>
              <w:spacing w:line="240" w:lineRule="auto"/>
              <w:jc w:val="thaiDistribute"/>
              <w:rPr>
                <w:rFonts w:cstheme="minorBidi"/>
                <w:sz w:val="20"/>
                <w:szCs w:val="25"/>
                <w:lang w:bidi="th-TH"/>
              </w:rPr>
            </w:pPr>
            <w:r w:rsidRPr="0063759E">
              <w:rPr>
                <w:sz w:val="20"/>
              </w:rPr>
              <w:t xml:space="preserve">   in credit risk</w:t>
            </w:r>
          </w:p>
        </w:tc>
        <w:tc>
          <w:tcPr>
            <w:tcW w:w="1992" w:type="dxa"/>
          </w:tcPr>
          <w:p w14:paraId="00DB0721" w14:textId="5F1BDB17" w:rsidR="00C266E3" w:rsidRPr="00C266E3" w:rsidRDefault="00C266E3" w:rsidP="00C22196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right="-96"/>
              <w:rPr>
                <w:sz w:val="20"/>
                <w:szCs w:val="18"/>
              </w:rPr>
            </w:pPr>
            <w:r w:rsidRPr="00C266E3">
              <w:rPr>
                <w:sz w:val="20"/>
                <w:szCs w:val="18"/>
              </w:rPr>
              <w:t>150,415,974</w:t>
            </w:r>
          </w:p>
        </w:tc>
        <w:tc>
          <w:tcPr>
            <w:tcW w:w="288" w:type="dxa"/>
          </w:tcPr>
          <w:p w14:paraId="6DAD2A18" w14:textId="77777777" w:rsidR="00C266E3" w:rsidRPr="00C266E3" w:rsidRDefault="00C266E3" w:rsidP="00C266E3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  <w:szCs w:val="18"/>
              </w:rPr>
            </w:pPr>
          </w:p>
        </w:tc>
        <w:tc>
          <w:tcPr>
            <w:tcW w:w="1584" w:type="dxa"/>
          </w:tcPr>
          <w:p w14:paraId="2734C1E6" w14:textId="4AB0FD5D" w:rsidR="00C266E3" w:rsidRPr="00C266E3" w:rsidRDefault="00C266E3" w:rsidP="00C22196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96"/>
              <w:rPr>
                <w:sz w:val="20"/>
                <w:szCs w:val="18"/>
              </w:rPr>
            </w:pPr>
            <w:r w:rsidRPr="00C266E3">
              <w:rPr>
                <w:sz w:val="20"/>
                <w:szCs w:val="18"/>
              </w:rPr>
              <w:t>(1,909,114)</w:t>
            </w:r>
          </w:p>
        </w:tc>
        <w:tc>
          <w:tcPr>
            <w:tcW w:w="288" w:type="dxa"/>
          </w:tcPr>
          <w:p w14:paraId="2DFF5837" w14:textId="77777777" w:rsidR="00C266E3" w:rsidRPr="00C266E3" w:rsidRDefault="00C266E3" w:rsidP="00C266E3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  <w:szCs w:val="18"/>
              </w:rPr>
            </w:pPr>
          </w:p>
        </w:tc>
        <w:tc>
          <w:tcPr>
            <w:tcW w:w="1608" w:type="dxa"/>
          </w:tcPr>
          <w:p w14:paraId="37E810A5" w14:textId="02F4A3DE" w:rsidR="00C266E3" w:rsidRPr="00C266E3" w:rsidRDefault="00C266E3" w:rsidP="00C266E3">
            <w:pPr>
              <w:pStyle w:val="acctfourfigures"/>
              <w:tabs>
                <w:tab w:val="clear" w:pos="765"/>
                <w:tab w:val="decimal" w:pos="1388"/>
              </w:tabs>
              <w:spacing w:line="240" w:lineRule="atLeast"/>
              <w:ind w:right="-96"/>
              <w:rPr>
                <w:sz w:val="20"/>
                <w:szCs w:val="18"/>
              </w:rPr>
            </w:pPr>
            <w:r w:rsidRPr="00C266E3">
              <w:rPr>
                <w:sz w:val="20"/>
                <w:szCs w:val="18"/>
              </w:rPr>
              <w:t>148,506,860</w:t>
            </w:r>
          </w:p>
        </w:tc>
      </w:tr>
      <w:tr w:rsidR="007604A7" w14:paraId="4C9C3129" w14:textId="77777777" w:rsidTr="007604A7">
        <w:tc>
          <w:tcPr>
            <w:tcW w:w="3510" w:type="dxa"/>
          </w:tcPr>
          <w:p w14:paraId="336B8F8E" w14:textId="4C2A03B4" w:rsidR="007604A7" w:rsidRPr="0063759E" w:rsidRDefault="007604A7" w:rsidP="007604A7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  <w:r w:rsidRPr="0063759E">
              <w:rPr>
                <w:sz w:val="20"/>
              </w:rPr>
              <w:t xml:space="preserve">Assets </w:t>
            </w:r>
            <w:r>
              <w:rPr>
                <w:sz w:val="20"/>
              </w:rPr>
              <w:t>that are</w:t>
            </w:r>
            <w:r w:rsidRPr="0063759E">
              <w:rPr>
                <w:sz w:val="20"/>
              </w:rPr>
              <w:t xml:space="preserve"> significant increase </w:t>
            </w:r>
          </w:p>
        </w:tc>
        <w:tc>
          <w:tcPr>
            <w:tcW w:w="1992" w:type="dxa"/>
          </w:tcPr>
          <w:p w14:paraId="406F0CEF" w14:textId="77777777" w:rsidR="007604A7" w:rsidRPr="00C266E3" w:rsidRDefault="007604A7" w:rsidP="00C35F31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sz w:val="20"/>
                <w:szCs w:val="18"/>
              </w:rPr>
            </w:pPr>
          </w:p>
        </w:tc>
        <w:tc>
          <w:tcPr>
            <w:tcW w:w="288" w:type="dxa"/>
          </w:tcPr>
          <w:p w14:paraId="7F4FF833" w14:textId="77777777" w:rsidR="007604A7" w:rsidRPr="00C266E3" w:rsidRDefault="007604A7" w:rsidP="00C35F31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sz w:val="20"/>
                <w:szCs w:val="18"/>
              </w:rPr>
            </w:pPr>
          </w:p>
        </w:tc>
        <w:tc>
          <w:tcPr>
            <w:tcW w:w="1584" w:type="dxa"/>
          </w:tcPr>
          <w:p w14:paraId="39F1B264" w14:textId="77777777" w:rsidR="007604A7" w:rsidRPr="00C266E3" w:rsidRDefault="007604A7" w:rsidP="00CB112B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96"/>
              <w:rPr>
                <w:sz w:val="20"/>
                <w:szCs w:val="18"/>
              </w:rPr>
            </w:pPr>
          </w:p>
        </w:tc>
        <w:tc>
          <w:tcPr>
            <w:tcW w:w="288" w:type="dxa"/>
          </w:tcPr>
          <w:p w14:paraId="08557588" w14:textId="77777777" w:rsidR="007604A7" w:rsidRPr="00C266E3" w:rsidRDefault="007604A7" w:rsidP="00553DED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  <w:szCs w:val="18"/>
              </w:rPr>
            </w:pPr>
          </w:p>
        </w:tc>
        <w:tc>
          <w:tcPr>
            <w:tcW w:w="1608" w:type="dxa"/>
          </w:tcPr>
          <w:p w14:paraId="518A95A8" w14:textId="77777777" w:rsidR="007604A7" w:rsidRPr="00C266E3" w:rsidRDefault="007604A7" w:rsidP="00553DED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  <w:szCs w:val="18"/>
              </w:rPr>
            </w:pPr>
          </w:p>
        </w:tc>
      </w:tr>
      <w:tr w:rsidR="00C266E3" w14:paraId="5525062A" w14:textId="77777777" w:rsidTr="007604A7">
        <w:tc>
          <w:tcPr>
            <w:tcW w:w="3510" w:type="dxa"/>
          </w:tcPr>
          <w:p w14:paraId="1F16D7A6" w14:textId="6FDEED6E" w:rsidR="00C266E3" w:rsidRPr="00CA216D" w:rsidRDefault="00C266E3" w:rsidP="00C266E3">
            <w:pPr>
              <w:tabs>
                <w:tab w:val="left" w:pos="540"/>
              </w:tabs>
              <w:spacing w:line="240" w:lineRule="auto"/>
              <w:jc w:val="thaiDistribute"/>
              <w:rPr>
                <w:rFonts w:cstheme="minorBidi"/>
                <w:sz w:val="20"/>
                <w:szCs w:val="25"/>
                <w:lang w:bidi="th-TH"/>
              </w:rPr>
            </w:pPr>
            <w:r w:rsidRPr="0063759E">
              <w:rPr>
                <w:sz w:val="20"/>
              </w:rPr>
              <w:t xml:space="preserve">   in credit risk</w:t>
            </w:r>
          </w:p>
        </w:tc>
        <w:tc>
          <w:tcPr>
            <w:tcW w:w="1992" w:type="dxa"/>
          </w:tcPr>
          <w:p w14:paraId="4A5BC868" w14:textId="3B096D1A" w:rsidR="00C266E3" w:rsidRPr="00C266E3" w:rsidRDefault="00C266E3" w:rsidP="00C266E3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right="-96"/>
              <w:rPr>
                <w:sz w:val="20"/>
                <w:szCs w:val="18"/>
              </w:rPr>
            </w:pPr>
            <w:r w:rsidRPr="00C266E3">
              <w:rPr>
                <w:sz w:val="20"/>
                <w:szCs w:val="18"/>
              </w:rPr>
              <w:t>12,877,324</w:t>
            </w:r>
          </w:p>
        </w:tc>
        <w:tc>
          <w:tcPr>
            <w:tcW w:w="288" w:type="dxa"/>
          </w:tcPr>
          <w:p w14:paraId="3E241419" w14:textId="77777777" w:rsidR="00C266E3" w:rsidRPr="00C266E3" w:rsidRDefault="00C266E3" w:rsidP="00C266E3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  <w:szCs w:val="18"/>
              </w:rPr>
            </w:pPr>
          </w:p>
        </w:tc>
        <w:tc>
          <w:tcPr>
            <w:tcW w:w="1584" w:type="dxa"/>
          </w:tcPr>
          <w:p w14:paraId="0923E684" w14:textId="73AB56B5" w:rsidR="00C266E3" w:rsidRPr="00C266E3" w:rsidRDefault="00C266E3" w:rsidP="00C266E3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96"/>
              <w:rPr>
                <w:sz w:val="20"/>
                <w:szCs w:val="18"/>
              </w:rPr>
            </w:pPr>
            <w:r w:rsidRPr="00C266E3">
              <w:rPr>
                <w:sz w:val="20"/>
                <w:szCs w:val="18"/>
              </w:rPr>
              <w:t xml:space="preserve">  (1,160,348)</w:t>
            </w:r>
          </w:p>
        </w:tc>
        <w:tc>
          <w:tcPr>
            <w:tcW w:w="288" w:type="dxa"/>
          </w:tcPr>
          <w:p w14:paraId="414F0ADA" w14:textId="77777777" w:rsidR="00C266E3" w:rsidRPr="00C266E3" w:rsidRDefault="00C266E3" w:rsidP="00C266E3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  <w:szCs w:val="18"/>
              </w:rPr>
            </w:pPr>
          </w:p>
        </w:tc>
        <w:tc>
          <w:tcPr>
            <w:tcW w:w="1608" w:type="dxa"/>
          </w:tcPr>
          <w:p w14:paraId="1060302E" w14:textId="0F2A5CE9" w:rsidR="00C266E3" w:rsidRPr="00C266E3" w:rsidRDefault="00C266E3" w:rsidP="00C266E3">
            <w:pPr>
              <w:pStyle w:val="acctfourfigures"/>
              <w:tabs>
                <w:tab w:val="clear" w:pos="765"/>
                <w:tab w:val="decimal" w:pos="1388"/>
              </w:tabs>
              <w:spacing w:line="240" w:lineRule="atLeast"/>
              <w:ind w:right="-96"/>
              <w:rPr>
                <w:sz w:val="20"/>
                <w:szCs w:val="18"/>
              </w:rPr>
            </w:pPr>
            <w:r w:rsidRPr="00C266E3">
              <w:rPr>
                <w:sz w:val="20"/>
                <w:szCs w:val="18"/>
              </w:rPr>
              <w:t>11,716,976</w:t>
            </w:r>
          </w:p>
        </w:tc>
      </w:tr>
      <w:tr w:rsidR="00C266E3" w14:paraId="2425BCA0" w14:textId="77777777" w:rsidTr="00CB112B">
        <w:tc>
          <w:tcPr>
            <w:tcW w:w="3510" w:type="dxa"/>
          </w:tcPr>
          <w:p w14:paraId="086A4E9B" w14:textId="12BF5A1C" w:rsidR="00C266E3" w:rsidRPr="0063759E" w:rsidRDefault="00C266E3" w:rsidP="00C266E3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  <w:cs/>
              </w:rPr>
            </w:pPr>
            <w:r w:rsidRPr="0063759E">
              <w:rPr>
                <w:sz w:val="20"/>
              </w:rPr>
              <w:t xml:space="preserve">Assets </w:t>
            </w:r>
            <w:r>
              <w:rPr>
                <w:sz w:val="20"/>
              </w:rPr>
              <w:t>that are</w:t>
            </w:r>
            <w:r w:rsidRPr="0063759E">
              <w:rPr>
                <w:sz w:val="20"/>
              </w:rPr>
              <w:t xml:space="preserve"> credit impaired 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71563F83" w14:textId="673B138F" w:rsidR="00C266E3" w:rsidRPr="00C266E3" w:rsidRDefault="00C266E3" w:rsidP="00C266E3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right="-96"/>
              <w:rPr>
                <w:sz w:val="20"/>
                <w:szCs w:val="18"/>
              </w:rPr>
            </w:pPr>
            <w:r w:rsidRPr="00C266E3">
              <w:rPr>
                <w:sz w:val="20"/>
                <w:szCs w:val="18"/>
              </w:rPr>
              <w:t>4,316,849</w:t>
            </w:r>
          </w:p>
        </w:tc>
        <w:tc>
          <w:tcPr>
            <w:tcW w:w="288" w:type="dxa"/>
          </w:tcPr>
          <w:p w14:paraId="14CF6F11" w14:textId="77777777" w:rsidR="00C266E3" w:rsidRPr="00C266E3" w:rsidRDefault="00C266E3" w:rsidP="00C266E3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  <w:szCs w:val="1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4E496FF" w14:textId="606A48A3" w:rsidR="00C266E3" w:rsidRPr="00C266E3" w:rsidRDefault="00C266E3" w:rsidP="00C266E3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96"/>
              <w:rPr>
                <w:sz w:val="20"/>
                <w:szCs w:val="18"/>
              </w:rPr>
            </w:pPr>
            <w:r w:rsidRPr="00C266E3">
              <w:rPr>
                <w:sz w:val="20"/>
                <w:szCs w:val="18"/>
              </w:rPr>
              <w:t xml:space="preserve"> (3,003,334)</w:t>
            </w:r>
          </w:p>
        </w:tc>
        <w:tc>
          <w:tcPr>
            <w:tcW w:w="288" w:type="dxa"/>
          </w:tcPr>
          <w:p w14:paraId="00819AD8" w14:textId="77777777" w:rsidR="00C266E3" w:rsidRPr="00C266E3" w:rsidRDefault="00C266E3" w:rsidP="00C266E3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  <w:szCs w:val="18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071DFAA8" w14:textId="6871806F" w:rsidR="00C266E3" w:rsidRPr="00C266E3" w:rsidRDefault="00C266E3" w:rsidP="00C266E3">
            <w:pPr>
              <w:pStyle w:val="acctfourfigures"/>
              <w:tabs>
                <w:tab w:val="clear" w:pos="765"/>
                <w:tab w:val="decimal" w:pos="1388"/>
              </w:tabs>
              <w:spacing w:line="240" w:lineRule="atLeast"/>
              <w:ind w:right="-96"/>
              <w:rPr>
                <w:sz w:val="20"/>
                <w:szCs w:val="18"/>
              </w:rPr>
            </w:pPr>
            <w:r w:rsidRPr="00C266E3">
              <w:rPr>
                <w:sz w:val="20"/>
                <w:szCs w:val="18"/>
              </w:rPr>
              <w:t xml:space="preserve"> 1,313,515 </w:t>
            </w:r>
          </w:p>
        </w:tc>
      </w:tr>
      <w:tr w:rsidR="00C266E3" w14:paraId="01982E47" w14:textId="77777777" w:rsidTr="00CB112B">
        <w:tc>
          <w:tcPr>
            <w:tcW w:w="3510" w:type="dxa"/>
          </w:tcPr>
          <w:p w14:paraId="3C3FF522" w14:textId="77777777" w:rsidR="00C266E3" w:rsidRPr="0063759E" w:rsidRDefault="00C266E3" w:rsidP="00C266E3">
            <w:pPr>
              <w:tabs>
                <w:tab w:val="left" w:pos="540"/>
              </w:tabs>
              <w:spacing w:line="240" w:lineRule="auto"/>
              <w:jc w:val="thaiDistribute"/>
              <w:rPr>
                <w:b/>
                <w:bCs/>
                <w:sz w:val="20"/>
                <w:cs/>
              </w:rPr>
            </w:pPr>
            <w:r w:rsidRPr="0063759E">
              <w:rPr>
                <w:b/>
                <w:bCs/>
                <w:sz w:val="20"/>
              </w:rPr>
              <w:t>Total</w:t>
            </w:r>
          </w:p>
        </w:tc>
        <w:tc>
          <w:tcPr>
            <w:tcW w:w="1992" w:type="dxa"/>
            <w:tcBorders>
              <w:top w:val="single" w:sz="4" w:space="0" w:color="auto"/>
              <w:bottom w:val="double" w:sz="4" w:space="0" w:color="auto"/>
            </w:tcBorders>
          </w:tcPr>
          <w:p w14:paraId="7CABEC38" w14:textId="053FFCFE" w:rsidR="00C266E3" w:rsidRPr="00C266E3" w:rsidRDefault="00C266E3" w:rsidP="00C266E3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right="-96"/>
              <w:rPr>
                <w:b/>
                <w:bCs/>
                <w:sz w:val="20"/>
                <w:szCs w:val="18"/>
              </w:rPr>
            </w:pPr>
            <w:r w:rsidRPr="00C266E3">
              <w:rPr>
                <w:b/>
                <w:bCs/>
                <w:sz w:val="20"/>
                <w:szCs w:val="18"/>
              </w:rPr>
              <w:t>167,610,147</w:t>
            </w:r>
          </w:p>
        </w:tc>
        <w:tc>
          <w:tcPr>
            <w:tcW w:w="288" w:type="dxa"/>
          </w:tcPr>
          <w:p w14:paraId="6A921C7F" w14:textId="77777777" w:rsidR="00C266E3" w:rsidRPr="00C266E3" w:rsidRDefault="00C266E3" w:rsidP="00C266E3">
            <w:pPr>
              <w:tabs>
                <w:tab w:val="left" w:pos="540"/>
              </w:tabs>
              <w:spacing w:line="240" w:lineRule="auto"/>
              <w:jc w:val="thaiDistribute"/>
              <w:rPr>
                <w:b/>
                <w:bCs/>
                <w:sz w:val="20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025C3398" w14:textId="02D93C6C" w:rsidR="00C266E3" w:rsidRPr="00C266E3" w:rsidRDefault="00C266E3" w:rsidP="00C266E3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96"/>
              <w:rPr>
                <w:b/>
                <w:bCs/>
                <w:sz w:val="20"/>
                <w:szCs w:val="18"/>
              </w:rPr>
            </w:pPr>
            <w:r w:rsidRPr="00C266E3">
              <w:rPr>
                <w:b/>
                <w:bCs/>
                <w:sz w:val="20"/>
                <w:szCs w:val="18"/>
              </w:rPr>
              <w:t xml:space="preserve"> (6,072,796)</w:t>
            </w:r>
          </w:p>
        </w:tc>
        <w:tc>
          <w:tcPr>
            <w:tcW w:w="288" w:type="dxa"/>
          </w:tcPr>
          <w:p w14:paraId="26340093" w14:textId="77777777" w:rsidR="00C266E3" w:rsidRPr="00C266E3" w:rsidRDefault="00C266E3" w:rsidP="00C266E3">
            <w:pPr>
              <w:tabs>
                <w:tab w:val="left" w:pos="540"/>
              </w:tabs>
              <w:spacing w:line="240" w:lineRule="auto"/>
              <w:jc w:val="thaiDistribute"/>
              <w:rPr>
                <w:b/>
                <w:bCs/>
                <w:sz w:val="20"/>
                <w:szCs w:val="18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double" w:sz="4" w:space="0" w:color="auto"/>
            </w:tcBorders>
          </w:tcPr>
          <w:p w14:paraId="3406BD47" w14:textId="62EFABC9" w:rsidR="00C266E3" w:rsidRPr="00C266E3" w:rsidRDefault="00C266E3" w:rsidP="00C266E3">
            <w:pPr>
              <w:pStyle w:val="acctfourfigures"/>
              <w:tabs>
                <w:tab w:val="clear" w:pos="765"/>
                <w:tab w:val="decimal" w:pos="1388"/>
              </w:tabs>
              <w:spacing w:line="240" w:lineRule="atLeast"/>
              <w:ind w:right="-96"/>
              <w:rPr>
                <w:b/>
                <w:bCs/>
                <w:sz w:val="20"/>
                <w:szCs w:val="18"/>
              </w:rPr>
            </w:pPr>
            <w:r w:rsidRPr="00C266E3">
              <w:rPr>
                <w:b/>
                <w:bCs/>
                <w:sz w:val="20"/>
                <w:szCs w:val="18"/>
              </w:rPr>
              <w:t>161,537,351</w:t>
            </w:r>
          </w:p>
        </w:tc>
      </w:tr>
    </w:tbl>
    <w:p w14:paraId="27F0ECE0" w14:textId="77777777" w:rsidR="00FB6495" w:rsidRDefault="00FB6495" w:rsidP="001F540B">
      <w:pPr>
        <w:spacing w:line="240" w:lineRule="exact"/>
        <w:ind w:left="540" w:right="45"/>
        <w:jc w:val="thaiDistribute"/>
        <w:rPr>
          <w:sz w:val="20"/>
        </w:rPr>
      </w:pPr>
    </w:p>
    <w:p w14:paraId="1AFC847D" w14:textId="32195F15" w:rsidR="00135948" w:rsidRPr="00FB6495" w:rsidRDefault="00135948" w:rsidP="00FB6495">
      <w:pPr>
        <w:spacing w:line="240" w:lineRule="exact"/>
        <w:ind w:right="45"/>
        <w:jc w:val="thaiDistribute"/>
        <w:rPr>
          <w:rFonts w:cstheme="minorBidi"/>
          <w:sz w:val="20"/>
          <w:szCs w:val="25"/>
          <w:cs/>
          <w:lang w:bidi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992"/>
        <w:gridCol w:w="288"/>
        <w:gridCol w:w="1584"/>
        <w:gridCol w:w="288"/>
        <w:gridCol w:w="1608"/>
      </w:tblGrid>
      <w:tr w:rsidR="00FB6495" w:rsidRPr="00202128" w14:paraId="3E54CDC1" w14:textId="77777777" w:rsidTr="007604A7">
        <w:tc>
          <w:tcPr>
            <w:tcW w:w="3510" w:type="dxa"/>
          </w:tcPr>
          <w:p w14:paraId="1D2988AD" w14:textId="77777777" w:rsidR="00FB6495" w:rsidRPr="005F0F3D" w:rsidRDefault="00FB6495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</w:p>
        </w:tc>
        <w:tc>
          <w:tcPr>
            <w:tcW w:w="5760" w:type="dxa"/>
            <w:gridSpan w:val="5"/>
            <w:vAlign w:val="center"/>
          </w:tcPr>
          <w:p w14:paraId="5D6D1F40" w14:textId="6FA1B9FD" w:rsidR="00FB6495" w:rsidRPr="005F0F3D" w:rsidRDefault="00FB6495" w:rsidP="005F0F3D">
            <w:pPr>
              <w:tabs>
                <w:tab w:val="left" w:pos="540"/>
              </w:tabs>
              <w:spacing w:line="240" w:lineRule="atLeast"/>
              <w:jc w:val="center"/>
              <w:rPr>
                <w:b/>
                <w:bCs/>
                <w:sz w:val="20"/>
              </w:rPr>
            </w:pPr>
            <w:r w:rsidRPr="005F0F3D">
              <w:rPr>
                <w:b/>
                <w:bCs/>
                <w:sz w:val="20"/>
              </w:rPr>
              <w:t>Separate financial statements</w:t>
            </w:r>
          </w:p>
        </w:tc>
      </w:tr>
      <w:tr w:rsidR="00FB6495" w:rsidRPr="00202128" w14:paraId="2FF1D08E" w14:textId="77777777" w:rsidTr="007604A7">
        <w:tc>
          <w:tcPr>
            <w:tcW w:w="3510" w:type="dxa"/>
          </w:tcPr>
          <w:p w14:paraId="56662BB2" w14:textId="77777777" w:rsidR="00FB6495" w:rsidRPr="005F0F3D" w:rsidRDefault="00FB6495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</w:p>
        </w:tc>
        <w:tc>
          <w:tcPr>
            <w:tcW w:w="5760" w:type="dxa"/>
            <w:gridSpan w:val="5"/>
            <w:vAlign w:val="center"/>
          </w:tcPr>
          <w:p w14:paraId="28A7298D" w14:textId="4413EC61" w:rsidR="00FB6495" w:rsidRPr="005F0F3D" w:rsidRDefault="00FB6495" w:rsidP="005F0F3D">
            <w:pPr>
              <w:tabs>
                <w:tab w:val="left" w:pos="540"/>
              </w:tabs>
              <w:spacing w:line="240" w:lineRule="atLeast"/>
              <w:jc w:val="center"/>
              <w:rPr>
                <w:sz w:val="20"/>
                <w:lang w:bidi="th-TH"/>
              </w:rPr>
            </w:pPr>
            <w:r w:rsidRPr="005F0F3D">
              <w:rPr>
                <w:sz w:val="20"/>
              </w:rPr>
              <w:t>31 December 202</w:t>
            </w:r>
            <w:r w:rsidR="00160315" w:rsidRPr="005F0F3D">
              <w:rPr>
                <w:sz w:val="20"/>
              </w:rPr>
              <w:t>4</w:t>
            </w:r>
          </w:p>
        </w:tc>
      </w:tr>
      <w:tr w:rsidR="007604A7" w:rsidRPr="00202128" w14:paraId="640D848E" w14:textId="77777777" w:rsidTr="007604A7">
        <w:tc>
          <w:tcPr>
            <w:tcW w:w="3510" w:type="dxa"/>
          </w:tcPr>
          <w:p w14:paraId="6ADA9241" w14:textId="77777777" w:rsidR="007604A7" w:rsidRPr="005F0F3D" w:rsidRDefault="007604A7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</w:p>
        </w:tc>
        <w:tc>
          <w:tcPr>
            <w:tcW w:w="1992" w:type="dxa"/>
            <w:vAlign w:val="center"/>
          </w:tcPr>
          <w:p w14:paraId="0FB88B33" w14:textId="77777777" w:rsidR="007604A7" w:rsidRPr="005F0F3D" w:rsidRDefault="007604A7" w:rsidP="005F0F3D">
            <w:pPr>
              <w:tabs>
                <w:tab w:val="left" w:pos="540"/>
              </w:tabs>
              <w:spacing w:line="240" w:lineRule="atLeast"/>
              <w:jc w:val="center"/>
              <w:rPr>
                <w:sz w:val="20"/>
              </w:rPr>
            </w:pPr>
            <w:r w:rsidRPr="005F0F3D">
              <w:rPr>
                <w:sz w:val="20"/>
              </w:rPr>
              <w:t>Loan receivables</w:t>
            </w:r>
          </w:p>
          <w:p w14:paraId="7F6E4216" w14:textId="35C0CD1D" w:rsidR="007604A7" w:rsidRPr="005F0F3D" w:rsidRDefault="007604A7" w:rsidP="005F0F3D">
            <w:pPr>
              <w:tabs>
                <w:tab w:val="left" w:pos="540"/>
              </w:tabs>
              <w:spacing w:line="240" w:lineRule="atLeast"/>
              <w:jc w:val="center"/>
              <w:rPr>
                <w:sz w:val="20"/>
                <w:cs/>
              </w:rPr>
            </w:pPr>
            <w:r w:rsidRPr="005F0F3D">
              <w:rPr>
                <w:sz w:val="20"/>
              </w:rPr>
              <w:t xml:space="preserve">and accrued </w:t>
            </w:r>
            <w:r w:rsidRPr="005F0F3D">
              <w:rPr>
                <w:sz w:val="20"/>
              </w:rPr>
              <w:br/>
              <w:t>interest income and undue interest income</w:t>
            </w:r>
          </w:p>
        </w:tc>
        <w:tc>
          <w:tcPr>
            <w:tcW w:w="288" w:type="dxa"/>
            <w:vAlign w:val="center"/>
          </w:tcPr>
          <w:p w14:paraId="43EA461F" w14:textId="77777777" w:rsidR="007604A7" w:rsidRPr="005F0F3D" w:rsidRDefault="007604A7" w:rsidP="005F0F3D">
            <w:pPr>
              <w:tabs>
                <w:tab w:val="left" w:pos="540"/>
              </w:tabs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584" w:type="dxa"/>
            <w:vAlign w:val="center"/>
          </w:tcPr>
          <w:p w14:paraId="7B698017" w14:textId="77777777" w:rsidR="007604A7" w:rsidRPr="005F0F3D" w:rsidRDefault="007604A7" w:rsidP="005F0F3D">
            <w:pPr>
              <w:tabs>
                <w:tab w:val="left" w:pos="540"/>
              </w:tabs>
              <w:spacing w:line="240" w:lineRule="atLeast"/>
              <w:jc w:val="center"/>
              <w:rPr>
                <w:sz w:val="20"/>
              </w:rPr>
            </w:pPr>
          </w:p>
          <w:p w14:paraId="0D90DE1E" w14:textId="1963DBDB" w:rsidR="007604A7" w:rsidRPr="005F0F3D" w:rsidRDefault="007604A7" w:rsidP="005F0F3D">
            <w:pPr>
              <w:tabs>
                <w:tab w:val="left" w:pos="540"/>
              </w:tabs>
              <w:spacing w:line="240" w:lineRule="atLeast"/>
              <w:jc w:val="center"/>
              <w:rPr>
                <w:sz w:val="20"/>
                <w:cs/>
                <w:lang w:bidi="th-TH"/>
              </w:rPr>
            </w:pPr>
            <w:r w:rsidRPr="005F0F3D">
              <w:rPr>
                <w:sz w:val="20"/>
              </w:rPr>
              <w:t>Allowance for expected credit losses</w:t>
            </w:r>
          </w:p>
        </w:tc>
        <w:tc>
          <w:tcPr>
            <w:tcW w:w="288" w:type="dxa"/>
            <w:vAlign w:val="center"/>
          </w:tcPr>
          <w:p w14:paraId="09A5E9FC" w14:textId="77777777" w:rsidR="007604A7" w:rsidRPr="005F0F3D" w:rsidRDefault="007604A7" w:rsidP="005F0F3D">
            <w:pPr>
              <w:tabs>
                <w:tab w:val="left" w:pos="540"/>
              </w:tabs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608" w:type="dxa"/>
            <w:vAlign w:val="center"/>
          </w:tcPr>
          <w:p w14:paraId="157AC30B" w14:textId="77777777" w:rsidR="00EF2455" w:rsidRPr="005F0F3D" w:rsidRDefault="00EF2455" w:rsidP="005F0F3D">
            <w:pPr>
              <w:tabs>
                <w:tab w:val="left" w:pos="540"/>
              </w:tabs>
              <w:spacing w:line="240" w:lineRule="atLeast"/>
              <w:jc w:val="center"/>
              <w:rPr>
                <w:sz w:val="20"/>
                <w:lang w:val="en-US" w:bidi="th-TH"/>
              </w:rPr>
            </w:pPr>
          </w:p>
          <w:p w14:paraId="21994621" w14:textId="77777777" w:rsidR="00EF2455" w:rsidRPr="005F0F3D" w:rsidRDefault="00EF2455" w:rsidP="005F0F3D">
            <w:pPr>
              <w:tabs>
                <w:tab w:val="left" w:pos="540"/>
              </w:tabs>
              <w:spacing w:line="240" w:lineRule="atLeast"/>
              <w:jc w:val="center"/>
              <w:rPr>
                <w:sz w:val="20"/>
                <w:lang w:val="en-US" w:bidi="th-TH"/>
              </w:rPr>
            </w:pPr>
          </w:p>
          <w:p w14:paraId="10241E42" w14:textId="77777777" w:rsidR="00EF2455" w:rsidRPr="005F0F3D" w:rsidRDefault="00EF2455" w:rsidP="005F0F3D">
            <w:pPr>
              <w:tabs>
                <w:tab w:val="left" w:pos="540"/>
              </w:tabs>
              <w:spacing w:line="240" w:lineRule="atLeast"/>
              <w:jc w:val="center"/>
              <w:rPr>
                <w:sz w:val="20"/>
                <w:lang w:val="en-US" w:bidi="th-TH"/>
              </w:rPr>
            </w:pPr>
            <w:r w:rsidRPr="005F0F3D">
              <w:rPr>
                <w:sz w:val="20"/>
                <w:lang w:val="en-US" w:bidi="th-TH"/>
              </w:rPr>
              <w:t>Net</w:t>
            </w:r>
          </w:p>
          <w:p w14:paraId="3D0E2E28" w14:textId="54A97B47" w:rsidR="007604A7" w:rsidRPr="005F0F3D" w:rsidRDefault="00EF2455" w:rsidP="005F0F3D">
            <w:pPr>
              <w:tabs>
                <w:tab w:val="left" w:pos="540"/>
              </w:tabs>
              <w:spacing w:line="240" w:lineRule="atLeast"/>
              <w:jc w:val="center"/>
              <w:rPr>
                <w:sz w:val="20"/>
                <w:lang w:val="en-US"/>
              </w:rPr>
            </w:pPr>
            <w:r w:rsidRPr="005F0F3D">
              <w:rPr>
                <w:sz w:val="20"/>
                <w:lang w:val="en-US" w:bidi="th-TH"/>
              </w:rPr>
              <w:t>l</w:t>
            </w:r>
            <w:proofErr w:type="spellStart"/>
            <w:r w:rsidRPr="005F0F3D">
              <w:rPr>
                <w:sz w:val="20"/>
              </w:rPr>
              <w:t>oan</w:t>
            </w:r>
            <w:proofErr w:type="spellEnd"/>
            <w:r w:rsidRPr="005F0F3D">
              <w:rPr>
                <w:sz w:val="20"/>
              </w:rPr>
              <w:t xml:space="preserve"> receivables</w:t>
            </w:r>
          </w:p>
        </w:tc>
      </w:tr>
      <w:tr w:rsidR="007604A7" w14:paraId="7DEB310A" w14:textId="77777777" w:rsidTr="007604A7">
        <w:tc>
          <w:tcPr>
            <w:tcW w:w="3510" w:type="dxa"/>
          </w:tcPr>
          <w:p w14:paraId="75A3151F" w14:textId="77777777" w:rsidR="007604A7" w:rsidRPr="005F0F3D" w:rsidRDefault="007604A7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</w:p>
        </w:tc>
        <w:tc>
          <w:tcPr>
            <w:tcW w:w="5760" w:type="dxa"/>
            <w:gridSpan w:val="5"/>
          </w:tcPr>
          <w:p w14:paraId="0C6E48CA" w14:textId="204A5B8E" w:rsidR="007604A7" w:rsidRPr="005F0F3D" w:rsidRDefault="007604A7" w:rsidP="005F0F3D">
            <w:pPr>
              <w:tabs>
                <w:tab w:val="left" w:pos="540"/>
              </w:tabs>
              <w:spacing w:line="240" w:lineRule="atLeast"/>
              <w:jc w:val="center"/>
              <w:rPr>
                <w:i/>
                <w:iCs/>
                <w:sz w:val="20"/>
                <w:cs/>
              </w:rPr>
            </w:pPr>
            <w:r w:rsidRPr="005F0F3D">
              <w:rPr>
                <w:i/>
                <w:iCs/>
                <w:sz w:val="20"/>
                <w:cs/>
              </w:rPr>
              <w:t>(</w:t>
            </w:r>
            <w:r w:rsidRPr="005F0F3D">
              <w:rPr>
                <w:i/>
                <w:iCs/>
                <w:sz w:val="20"/>
              </w:rPr>
              <w:t>in thousand Baht</w:t>
            </w:r>
            <w:r w:rsidRPr="005F0F3D">
              <w:rPr>
                <w:i/>
                <w:iCs/>
                <w:sz w:val="20"/>
                <w:cs/>
              </w:rPr>
              <w:t>)</w:t>
            </w:r>
          </w:p>
        </w:tc>
      </w:tr>
      <w:tr w:rsidR="007604A7" w14:paraId="2DB94AC5" w14:textId="77777777" w:rsidTr="007604A7">
        <w:tc>
          <w:tcPr>
            <w:tcW w:w="3510" w:type="dxa"/>
          </w:tcPr>
          <w:p w14:paraId="226F817A" w14:textId="3876259C" w:rsidR="007604A7" w:rsidRPr="005F0F3D" w:rsidRDefault="007604A7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  <w:r w:rsidRPr="005F0F3D">
              <w:rPr>
                <w:b/>
                <w:bCs/>
                <w:sz w:val="20"/>
              </w:rPr>
              <w:t>Staging</w:t>
            </w:r>
          </w:p>
        </w:tc>
        <w:tc>
          <w:tcPr>
            <w:tcW w:w="5760" w:type="dxa"/>
            <w:gridSpan w:val="5"/>
          </w:tcPr>
          <w:p w14:paraId="2AC6F532" w14:textId="77777777" w:rsidR="007604A7" w:rsidRPr="005F0F3D" w:rsidRDefault="007604A7" w:rsidP="005F0F3D">
            <w:pPr>
              <w:tabs>
                <w:tab w:val="left" w:pos="540"/>
              </w:tabs>
              <w:spacing w:line="240" w:lineRule="atLeast"/>
              <w:jc w:val="center"/>
              <w:rPr>
                <w:i/>
                <w:iCs/>
                <w:sz w:val="20"/>
                <w:cs/>
              </w:rPr>
            </w:pPr>
          </w:p>
        </w:tc>
      </w:tr>
      <w:tr w:rsidR="007604A7" w14:paraId="4D6430A8" w14:textId="77777777" w:rsidTr="007604A7">
        <w:tc>
          <w:tcPr>
            <w:tcW w:w="3510" w:type="dxa"/>
          </w:tcPr>
          <w:p w14:paraId="42C54DA9" w14:textId="4274C756" w:rsidR="007604A7" w:rsidRPr="005F0F3D" w:rsidRDefault="007604A7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  <w:r w:rsidRPr="005F0F3D">
              <w:rPr>
                <w:sz w:val="20"/>
              </w:rPr>
              <w:t>Assets that are not significant increase</w:t>
            </w:r>
          </w:p>
        </w:tc>
        <w:tc>
          <w:tcPr>
            <w:tcW w:w="1992" w:type="dxa"/>
          </w:tcPr>
          <w:p w14:paraId="26411E25" w14:textId="77777777" w:rsidR="007604A7" w:rsidRPr="005F0F3D" w:rsidRDefault="007604A7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</w:p>
        </w:tc>
        <w:tc>
          <w:tcPr>
            <w:tcW w:w="288" w:type="dxa"/>
          </w:tcPr>
          <w:p w14:paraId="2B2E2B70" w14:textId="77777777" w:rsidR="007604A7" w:rsidRPr="005F0F3D" w:rsidRDefault="007604A7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254531CB" w14:textId="77777777" w:rsidR="007604A7" w:rsidRPr="005F0F3D" w:rsidRDefault="007604A7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</w:p>
        </w:tc>
        <w:tc>
          <w:tcPr>
            <w:tcW w:w="288" w:type="dxa"/>
          </w:tcPr>
          <w:p w14:paraId="6A9404DF" w14:textId="77777777" w:rsidR="007604A7" w:rsidRPr="005F0F3D" w:rsidRDefault="007604A7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</w:p>
        </w:tc>
        <w:tc>
          <w:tcPr>
            <w:tcW w:w="1608" w:type="dxa"/>
          </w:tcPr>
          <w:p w14:paraId="4B8BCDD5" w14:textId="77777777" w:rsidR="007604A7" w:rsidRPr="005F0F3D" w:rsidRDefault="007604A7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</w:p>
        </w:tc>
      </w:tr>
      <w:tr w:rsidR="00160315" w14:paraId="24474CEB" w14:textId="77777777" w:rsidTr="007604A7">
        <w:tc>
          <w:tcPr>
            <w:tcW w:w="3510" w:type="dxa"/>
          </w:tcPr>
          <w:p w14:paraId="17AB736D" w14:textId="2557852E" w:rsidR="00160315" w:rsidRPr="005F0F3D" w:rsidRDefault="00160315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  <w:r w:rsidRPr="005F0F3D">
              <w:rPr>
                <w:sz w:val="20"/>
              </w:rPr>
              <w:t xml:space="preserve">   in credit risk</w:t>
            </w:r>
          </w:p>
        </w:tc>
        <w:tc>
          <w:tcPr>
            <w:tcW w:w="1992" w:type="dxa"/>
          </w:tcPr>
          <w:p w14:paraId="2777E0A2" w14:textId="3926B7AD" w:rsidR="00160315" w:rsidRPr="005F0F3D" w:rsidRDefault="00160315" w:rsidP="00A73036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sz w:val="20"/>
              </w:rPr>
            </w:pPr>
            <w:r w:rsidRPr="005F0F3D">
              <w:rPr>
                <w:sz w:val="20"/>
              </w:rPr>
              <w:t>140,725,355</w:t>
            </w:r>
          </w:p>
        </w:tc>
        <w:tc>
          <w:tcPr>
            <w:tcW w:w="288" w:type="dxa"/>
          </w:tcPr>
          <w:p w14:paraId="3CF17DFE" w14:textId="77777777" w:rsidR="00160315" w:rsidRPr="005F0F3D" w:rsidRDefault="00160315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177B5CA2" w14:textId="1D613600" w:rsidR="00160315" w:rsidRPr="005F0F3D" w:rsidRDefault="00160315" w:rsidP="00A73036">
            <w:pPr>
              <w:pStyle w:val="acctfourfigures"/>
              <w:tabs>
                <w:tab w:val="clear" w:pos="765"/>
                <w:tab w:val="decimal" w:pos="1291"/>
              </w:tabs>
              <w:spacing w:line="240" w:lineRule="atLeast"/>
              <w:ind w:right="-96"/>
              <w:rPr>
                <w:sz w:val="20"/>
              </w:rPr>
            </w:pPr>
            <w:r w:rsidRPr="005F0F3D">
              <w:rPr>
                <w:sz w:val="20"/>
              </w:rPr>
              <w:t>(1,808,132)</w:t>
            </w:r>
          </w:p>
        </w:tc>
        <w:tc>
          <w:tcPr>
            <w:tcW w:w="288" w:type="dxa"/>
          </w:tcPr>
          <w:p w14:paraId="729D60C8" w14:textId="77777777" w:rsidR="00160315" w:rsidRPr="005F0F3D" w:rsidRDefault="00160315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</w:p>
        </w:tc>
        <w:tc>
          <w:tcPr>
            <w:tcW w:w="1608" w:type="dxa"/>
          </w:tcPr>
          <w:p w14:paraId="1A96BFC3" w14:textId="356162C9" w:rsidR="00160315" w:rsidRPr="005F0F3D" w:rsidRDefault="00160315" w:rsidP="005F0F3D">
            <w:pPr>
              <w:pStyle w:val="acctfourfigures"/>
              <w:tabs>
                <w:tab w:val="clear" w:pos="765"/>
                <w:tab w:val="decimal" w:pos="1388"/>
              </w:tabs>
              <w:spacing w:line="240" w:lineRule="atLeast"/>
              <w:ind w:right="-96"/>
              <w:rPr>
                <w:sz w:val="20"/>
              </w:rPr>
            </w:pPr>
            <w:r w:rsidRPr="005F0F3D">
              <w:rPr>
                <w:sz w:val="20"/>
              </w:rPr>
              <w:t>138,917,223</w:t>
            </w:r>
          </w:p>
        </w:tc>
      </w:tr>
      <w:tr w:rsidR="00160315" w14:paraId="14CE1084" w14:textId="77777777" w:rsidTr="007604A7">
        <w:tc>
          <w:tcPr>
            <w:tcW w:w="3510" w:type="dxa"/>
          </w:tcPr>
          <w:p w14:paraId="5E5EAC3C" w14:textId="055414F9" w:rsidR="00160315" w:rsidRPr="005F0F3D" w:rsidRDefault="00160315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  <w:r w:rsidRPr="005F0F3D">
              <w:rPr>
                <w:sz w:val="20"/>
              </w:rPr>
              <w:t xml:space="preserve">Assets that are significant increase </w:t>
            </w:r>
          </w:p>
        </w:tc>
        <w:tc>
          <w:tcPr>
            <w:tcW w:w="1992" w:type="dxa"/>
          </w:tcPr>
          <w:p w14:paraId="710263F8" w14:textId="77777777" w:rsidR="00160315" w:rsidRPr="005F0F3D" w:rsidRDefault="00160315" w:rsidP="005F0F3D">
            <w:pPr>
              <w:tabs>
                <w:tab w:val="left" w:pos="540"/>
                <w:tab w:val="decimal" w:pos="1773"/>
              </w:tabs>
              <w:spacing w:line="240" w:lineRule="atLeast"/>
              <w:jc w:val="thaiDistribute"/>
              <w:rPr>
                <w:sz w:val="20"/>
              </w:rPr>
            </w:pPr>
          </w:p>
        </w:tc>
        <w:tc>
          <w:tcPr>
            <w:tcW w:w="288" w:type="dxa"/>
          </w:tcPr>
          <w:p w14:paraId="03C209B3" w14:textId="77777777" w:rsidR="00160315" w:rsidRPr="005F0F3D" w:rsidRDefault="00160315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45FABB05" w14:textId="77777777" w:rsidR="00160315" w:rsidRPr="005F0F3D" w:rsidRDefault="00160315" w:rsidP="00CB112B">
            <w:pPr>
              <w:pStyle w:val="acctfourfigures"/>
              <w:tabs>
                <w:tab w:val="clear" w:pos="765"/>
                <w:tab w:val="decimal" w:pos="1291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288" w:type="dxa"/>
          </w:tcPr>
          <w:p w14:paraId="3EE581FD" w14:textId="77777777" w:rsidR="00160315" w:rsidRPr="005F0F3D" w:rsidRDefault="00160315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</w:p>
        </w:tc>
        <w:tc>
          <w:tcPr>
            <w:tcW w:w="1608" w:type="dxa"/>
          </w:tcPr>
          <w:p w14:paraId="05B89238" w14:textId="77777777" w:rsidR="00160315" w:rsidRPr="005F0F3D" w:rsidRDefault="00160315" w:rsidP="005F0F3D">
            <w:pPr>
              <w:pStyle w:val="acctfourfigures"/>
              <w:tabs>
                <w:tab w:val="clear" w:pos="765"/>
                <w:tab w:val="decimal" w:pos="1388"/>
              </w:tabs>
              <w:spacing w:line="240" w:lineRule="atLeast"/>
              <w:ind w:right="-96"/>
              <w:rPr>
                <w:sz w:val="20"/>
              </w:rPr>
            </w:pPr>
          </w:p>
        </w:tc>
      </w:tr>
      <w:tr w:rsidR="00160315" w14:paraId="7B23B88B" w14:textId="77777777" w:rsidTr="007604A7">
        <w:tc>
          <w:tcPr>
            <w:tcW w:w="3510" w:type="dxa"/>
          </w:tcPr>
          <w:p w14:paraId="405C44D6" w14:textId="1719A78D" w:rsidR="00160315" w:rsidRPr="005F0F3D" w:rsidRDefault="00160315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  <w:r w:rsidRPr="005F0F3D">
              <w:rPr>
                <w:sz w:val="20"/>
              </w:rPr>
              <w:t xml:space="preserve">   in credit risk</w:t>
            </w:r>
          </w:p>
        </w:tc>
        <w:tc>
          <w:tcPr>
            <w:tcW w:w="1992" w:type="dxa"/>
          </w:tcPr>
          <w:p w14:paraId="2EC99804" w14:textId="7417891D" w:rsidR="00160315" w:rsidRPr="005F0F3D" w:rsidRDefault="00160315" w:rsidP="005F0F3D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sz w:val="20"/>
              </w:rPr>
            </w:pPr>
            <w:r w:rsidRPr="005F0F3D">
              <w:rPr>
                <w:sz w:val="20"/>
              </w:rPr>
              <w:t>12,479,015</w:t>
            </w:r>
          </w:p>
        </w:tc>
        <w:tc>
          <w:tcPr>
            <w:tcW w:w="288" w:type="dxa"/>
          </w:tcPr>
          <w:p w14:paraId="06D995DE" w14:textId="77777777" w:rsidR="00160315" w:rsidRPr="005F0F3D" w:rsidRDefault="00160315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645712E7" w14:textId="45F42468" w:rsidR="00160315" w:rsidRPr="005F0F3D" w:rsidRDefault="00160315" w:rsidP="00CB112B">
            <w:pPr>
              <w:pStyle w:val="acctfourfigures"/>
              <w:tabs>
                <w:tab w:val="clear" w:pos="765"/>
                <w:tab w:val="decimal" w:pos="1291"/>
              </w:tabs>
              <w:spacing w:line="240" w:lineRule="atLeast"/>
              <w:ind w:right="-96"/>
              <w:rPr>
                <w:sz w:val="20"/>
              </w:rPr>
            </w:pPr>
            <w:r w:rsidRPr="005F0F3D">
              <w:rPr>
                <w:sz w:val="20"/>
              </w:rPr>
              <w:t>(1,095,800)</w:t>
            </w:r>
          </w:p>
        </w:tc>
        <w:tc>
          <w:tcPr>
            <w:tcW w:w="288" w:type="dxa"/>
          </w:tcPr>
          <w:p w14:paraId="7B7D1D07" w14:textId="77777777" w:rsidR="00160315" w:rsidRPr="005F0F3D" w:rsidRDefault="00160315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</w:p>
        </w:tc>
        <w:tc>
          <w:tcPr>
            <w:tcW w:w="1608" w:type="dxa"/>
          </w:tcPr>
          <w:p w14:paraId="09CF9214" w14:textId="422581D2" w:rsidR="00160315" w:rsidRPr="005F0F3D" w:rsidRDefault="00160315" w:rsidP="005F0F3D">
            <w:pPr>
              <w:pStyle w:val="acctfourfigures"/>
              <w:tabs>
                <w:tab w:val="clear" w:pos="765"/>
                <w:tab w:val="decimal" w:pos="1388"/>
              </w:tabs>
              <w:spacing w:line="240" w:lineRule="atLeast"/>
              <w:ind w:right="-96"/>
              <w:rPr>
                <w:sz w:val="20"/>
              </w:rPr>
            </w:pPr>
            <w:r w:rsidRPr="005F0F3D">
              <w:rPr>
                <w:sz w:val="20"/>
              </w:rPr>
              <w:t>11,383,215</w:t>
            </w:r>
          </w:p>
        </w:tc>
      </w:tr>
      <w:tr w:rsidR="00160315" w14:paraId="6D7BFD1C" w14:textId="77777777" w:rsidTr="00CB112B">
        <w:tc>
          <w:tcPr>
            <w:tcW w:w="3510" w:type="dxa"/>
          </w:tcPr>
          <w:p w14:paraId="246B9DF1" w14:textId="289DC499" w:rsidR="00160315" w:rsidRPr="005F0F3D" w:rsidRDefault="00160315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  <w:cs/>
              </w:rPr>
            </w:pPr>
            <w:r w:rsidRPr="005F0F3D">
              <w:rPr>
                <w:sz w:val="20"/>
              </w:rPr>
              <w:t xml:space="preserve">Assets that are credit impaired 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4F96DA53" w14:textId="33F23F8A" w:rsidR="00160315" w:rsidRPr="005F0F3D" w:rsidRDefault="00160315" w:rsidP="00CB112B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sz w:val="20"/>
              </w:rPr>
            </w:pPr>
            <w:r w:rsidRPr="005F0F3D">
              <w:rPr>
                <w:sz w:val="20"/>
              </w:rPr>
              <w:t>4,213,087</w:t>
            </w:r>
          </w:p>
        </w:tc>
        <w:tc>
          <w:tcPr>
            <w:tcW w:w="288" w:type="dxa"/>
          </w:tcPr>
          <w:p w14:paraId="69428FB2" w14:textId="77777777" w:rsidR="00160315" w:rsidRPr="005F0F3D" w:rsidRDefault="00160315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98F8EEF" w14:textId="6F7C5A56" w:rsidR="00160315" w:rsidRPr="005F0F3D" w:rsidRDefault="00160315" w:rsidP="00CB112B">
            <w:pPr>
              <w:pStyle w:val="acctfourfigures"/>
              <w:tabs>
                <w:tab w:val="clear" w:pos="765"/>
                <w:tab w:val="decimal" w:pos="1291"/>
              </w:tabs>
              <w:spacing w:line="240" w:lineRule="atLeast"/>
              <w:ind w:right="-96"/>
              <w:rPr>
                <w:sz w:val="20"/>
              </w:rPr>
            </w:pPr>
            <w:r w:rsidRPr="005F0F3D">
              <w:rPr>
                <w:sz w:val="20"/>
              </w:rPr>
              <w:t>(2,859,021)</w:t>
            </w:r>
          </w:p>
        </w:tc>
        <w:tc>
          <w:tcPr>
            <w:tcW w:w="288" w:type="dxa"/>
          </w:tcPr>
          <w:p w14:paraId="536B368C" w14:textId="77777777" w:rsidR="00160315" w:rsidRPr="005F0F3D" w:rsidRDefault="00160315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53187CE3" w14:textId="10A280D8" w:rsidR="00160315" w:rsidRPr="005F0F3D" w:rsidRDefault="00160315" w:rsidP="00CB112B">
            <w:pPr>
              <w:pStyle w:val="acctfourfigures"/>
              <w:tabs>
                <w:tab w:val="clear" w:pos="765"/>
                <w:tab w:val="decimal" w:pos="1388"/>
              </w:tabs>
              <w:spacing w:line="240" w:lineRule="atLeast"/>
              <w:ind w:right="-96"/>
              <w:rPr>
                <w:sz w:val="20"/>
              </w:rPr>
            </w:pPr>
            <w:r w:rsidRPr="005F0F3D">
              <w:rPr>
                <w:sz w:val="20"/>
              </w:rPr>
              <w:t>1,354,066</w:t>
            </w:r>
          </w:p>
        </w:tc>
      </w:tr>
      <w:tr w:rsidR="00160315" w14:paraId="0A37013A" w14:textId="77777777" w:rsidTr="00CB112B">
        <w:tc>
          <w:tcPr>
            <w:tcW w:w="3510" w:type="dxa"/>
          </w:tcPr>
          <w:p w14:paraId="1BF2FEE4" w14:textId="77777777" w:rsidR="00160315" w:rsidRPr="005F0F3D" w:rsidRDefault="00160315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b/>
                <w:bCs/>
                <w:sz w:val="20"/>
                <w:cs/>
              </w:rPr>
            </w:pPr>
            <w:r w:rsidRPr="005F0F3D">
              <w:rPr>
                <w:b/>
                <w:bCs/>
                <w:sz w:val="20"/>
              </w:rPr>
              <w:t>Total</w:t>
            </w:r>
          </w:p>
        </w:tc>
        <w:tc>
          <w:tcPr>
            <w:tcW w:w="1992" w:type="dxa"/>
            <w:tcBorders>
              <w:top w:val="single" w:sz="4" w:space="0" w:color="auto"/>
              <w:bottom w:val="double" w:sz="4" w:space="0" w:color="auto"/>
            </w:tcBorders>
          </w:tcPr>
          <w:p w14:paraId="54293503" w14:textId="45358BA7" w:rsidR="00160315" w:rsidRPr="005F0F3D" w:rsidRDefault="00160315" w:rsidP="00CB112B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  <w:r w:rsidRPr="005F0F3D">
              <w:rPr>
                <w:b/>
                <w:bCs/>
                <w:sz w:val="20"/>
              </w:rPr>
              <w:t>157,417,457</w:t>
            </w:r>
          </w:p>
        </w:tc>
        <w:tc>
          <w:tcPr>
            <w:tcW w:w="288" w:type="dxa"/>
          </w:tcPr>
          <w:p w14:paraId="4BE3992B" w14:textId="77777777" w:rsidR="00160315" w:rsidRPr="005F0F3D" w:rsidRDefault="00160315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b/>
                <w:bCs/>
                <w:sz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577E1BB" w14:textId="323B4D73" w:rsidR="00160315" w:rsidRPr="005F0F3D" w:rsidRDefault="00160315" w:rsidP="00CB112B">
            <w:pPr>
              <w:pStyle w:val="acctfourfigures"/>
              <w:tabs>
                <w:tab w:val="clear" w:pos="765"/>
                <w:tab w:val="decimal" w:pos="1291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  <w:r w:rsidRPr="005F0F3D">
              <w:rPr>
                <w:b/>
                <w:bCs/>
                <w:sz w:val="20"/>
              </w:rPr>
              <w:t xml:space="preserve"> (5,762,953)</w:t>
            </w:r>
          </w:p>
        </w:tc>
        <w:tc>
          <w:tcPr>
            <w:tcW w:w="288" w:type="dxa"/>
          </w:tcPr>
          <w:p w14:paraId="131BBE58" w14:textId="77777777" w:rsidR="00160315" w:rsidRPr="005F0F3D" w:rsidRDefault="00160315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b/>
                <w:bCs/>
                <w:sz w:val="20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double" w:sz="4" w:space="0" w:color="auto"/>
            </w:tcBorders>
          </w:tcPr>
          <w:p w14:paraId="2A61EFBD" w14:textId="28170F11" w:rsidR="00160315" w:rsidRPr="005F0F3D" w:rsidRDefault="00160315" w:rsidP="00CB112B">
            <w:pPr>
              <w:pStyle w:val="acctfourfigures"/>
              <w:tabs>
                <w:tab w:val="clear" w:pos="765"/>
                <w:tab w:val="decimal" w:pos="1388"/>
              </w:tabs>
              <w:spacing w:line="240" w:lineRule="atLeast"/>
              <w:ind w:right="-96"/>
              <w:rPr>
                <w:sz w:val="20"/>
              </w:rPr>
            </w:pPr>
            <w:r w:rsidRPr="005F0F3D">
              <w:rPr>
                <w:b/>
                <w:bCs/>
                <w:sz w:val="20"/>
              </w:rPr>
              <w:t>151,654,504</w:t>
            </w:r>
          </w:p>
        </w:tc>
      </w:tr>
    </w:tbl>
    <w:p w14:paraId="50DD23DE" w14:textId="77777777" w:rsidR="00FB6495" w:rsidRDefault="00FB6495" w:rsidP="001F540B">
      <w:pPr>
        <w:spacing w:line="240" w:lineRule="exact"/>
        <w:ind w:left="540" w:right="45"/>
        <w:jc w:val="thaiDistribute"/>
        <w:rPr>
          <w:sz w:val="20"/>
          <w:lang w:bidi="th-TH"/>
        </w:rPr>
      </w:pPr>
    </w:p>
    <w:p w14:paraId="3F1F6690" w14:textId="71E66A55" w:rsidR="00FB6495" w:rsidRDefault="00FB6495" w:rsidP="001F540B">
      <w:pPr>
        <w:spacing w:line="240" w:lineRule="exact"/>
        <w:ind w:left="540" w:right="45"/>
        <w:jc w:val="thaiDistribute"/>
        <w:rPr>
          <w:sz w:val="20"/>
          <w:lang w:bidi="th-TH"/>
        </w:rPr>
      </w:pPr>
      <w:r w:rsidRPr="00A82F24">
        <w:rPr>
          <w:sz w:val="20"/>
        </w:rPr>
        <w:t>The credit term granted by the Group and the Company is 3 to 80 months</w:t>
      </w:r>
      <w:r w:rsidRPr="00A82F24">
        <w:rPr>
          <w:sz w:val="20"/>
          <w:lang w:bidi="th-TH"/>
        </w:rPr>
        <w:t>.</w:t>
      </w:r>
    </w:p>
    <w:p w14:paraId="534930C6" w14:textId="63F0CDD4" w:rsidR="000B2BDB" w:rsidRPr="00A82F24" w:rsidRDefault="00FB6495" w:rsidP="00FB6495">
      <w:pPr>
        <w:spacing w:line="240" w:lineRule="auto"/>
        <w:rPr>
          <w:sz w:val="20"/>
          <w:lang w:bidi="th-TH"/>
        </w:rPr>
      </w:pPr>
      <w:r>
        <w:rPr>
          <w:sz w:val="20"/>
          <w:lang w:bidi="th-TH"/>
        </w:rPr>
        <w:br w:type="page"/>
      </w:r>
    </w:p>
    <w:p w14:paraId="746B56A4" w14:textId="77777777" w:rsidR="00417676" w:rsidRDefault="00535FFD" w:rsidP="00417676">
      <w:pPr>
        <w:ind w:left="-270" w:firstLine="270"/>
      </w:pPr>
      <w:r>
        <w:rPr>
          <w:b/>
          <w:bCs/>
        </w:rPr>
        <w:t>3</w:t>
      </w:r>
      <w:r w:rsidR="00135948" w:rsidRPr="00A82F24">
        <w:rPr>
          <w:b/>
          <w:bCs/>
        </w:rPr>
        <w:t>.2.2</w:t>
      </w:r>
      <w:r w:rsidR="003D3206" w:rsidRPr="00A82F24">
        <w:rPr>
          <w:b/>
          <w:bCs/>
        </w:rPr>
        <w:tab/>
      </w:r>
      <w:r w:rsidR="00135948" w:rsidRPr="00A82F24">
        <w:rPr>
          <w:b/>
          <w:bCs/>
        </w:rPr>
        <w:t xml:space="preserve">Hire purchase receivables </w:t>
      </w:r>
    </w:p>
    <w:p w14:paraId="5BF79C5F" w14:textId="77777777" w:rsidR="00417676" w:rsidRPr="00417676" w:rsidRDefault="00417676" w:rsidP="00417676">
      <w:pPr>
        <w:ind w:left="562" w:right="-27"/>
        <w:jc w:val="both"/>
        <w:rPr>
          <w:sz w:val="20"/>
          <w:lang w:val="en-US"/>
        </w:rPr>
      </w:pPr>
    </w:p>
    <w:p w14:paraId="6097D64F" w14:textId="4DB45140" w:rsidR="00135948" w:rsidRPr="00417676" w:rsidRDefault="00135948" w:rsidP="00417676">
      <w:pPr>
        <w:ind w:left="562" w:right="-27"/>
        <w:jc w:val="both"/>
        <w:rPr>
          <w:sz w:val="20"/>
          <w:lang w:val="en-US"/>
        </w:rPr>
      </w:pPr>
      <w:r w:rsidRPr="0026679A">
        <w:rPr>
          <w:sz w:val="20"/>
          <w:lang w:val="en-US"/>
        </w:rPr>
        <w:t>The following tables</w:t>
      </w:r>
      <w:r w:rsidRPr="00417676">
        <w:rPr>
          <w:sz w:val="20"/>
          <w:lang w:val="en-US"/>
        </w:rPr>
        <w:t xml:space="preserve"> set out information about the credit quality as </w:t>
      </w:r>
      <w:proofErr w:type="gramStart"/>
      <w:r w:rsidRPr="00417676">
        <w:rPr>
          <w:sz w:val="20"/>
          <w:lang w:val="en-US"/>
        </w:rPr>
        <w:t>at</w:t>
      </w:r>
      <w:proofErr w:type="gramEnd"/>
      <w:r w:rsidRPr="00417676">
        <w:rPr>
          <w:sz w:val="20"/>
          <w:lang w:val="en-US"/>
        </w:rPr>
        <w:t xml:space="preserve"> </w:t>
      </w:r>
      <w:r w:rsidR="00CB112B">
        <w:rPr>
          <w:sz w:val="20"/>
          <w:lang w:val="en-US"/>
        </w:rPr>
        <w:t>30 June</w:t>
      </w:r>
      <w:r w:rsidR="003548F8">
        <w:rPr>
          <w:sz w:val="20"/>
          <w:lang w:val="en-US"/>
        </w:rPr>
        <w:t xml:space="preserve"> </w:t>
      </w:r>
      <w:r w:rsidRPr="00417676">
        <w:rPr>
          <w:sz w:val="20"/>
          <w:lang w:val="en-US"/>
        </w:rPr>
        <w:t>202</w:t>
      </w:r>
      <w:r w:rsidR="003548F8">
        <w:rPr>
          <w:sz w:val="20"/>
          <w:lang w:val="en-US"/>
        </w:rPr>
        <w:t>5</w:t>
      </w:r>
      <w:r w:rsidRPr="00417676">
        <w:rPr>
          <w:sz w:val="20"/>
          <w:lang w:val="en-US"/>
        </w:rPr>
        <w:t xml:space="preserve"> and 31 December 202</w:t>
      </w:r>
      <w:r w:rsidR="003548F8">
        <w:rPr>
          <w:sz w:val="20"/>
          <w:lang w:val="en-US"/>
        </w:rPr>
        <w:t>4</w:t>
      </w:r>
      <w:r w:rsidRPr="00417676">
        <w:rPr>
          <w:sz w:val="20"/>
          <w:lang w:val="en-US"/>
        </w:rPr>
        <w:t xml:space="preserve"> of hire purchase receivables without </w:t>
      </w:r>
      <w:proofErr w:type="gramStart"/>
      <w:r w:rsidRPr="00417676">
        <w:rPr>
          <w:sz w:val="20"/>
          <w:lang w:val="en-US"/>
        </w:rPr>
        <w:t>taking into account</w:t>
      </w:r>
      <w:proofErr w:type="gramEnd"/>
      <w:r w:rsidRPr="00417676">
        <w:rPr>
          <w:sz w:val="20"/>
          <w:lang w:val="en-US"/>
        </w:rPr>
        <w:t xml:space="preserve"> collateral or other credit enhancement</w:t>
      </w:r>
      <w:r w:rsidRPr="00417676">
        <w:rPr>
          <w:sz w:val="20"/>
          <w:cs/>
          <w:lang w:val="en-US" w:bidi="th-TH"/>
        </w:rPr>
        <w:t>.</w:t>
      </w:r>
    </w:p>
    <w:p w14:paraId="5EE6CFCF" w14:textId="449F71E3" w:rsidR="00135948" w:rsidRPr="00417676" w:rsidRDefault="00135948" w:rsidP="00417676">
      <w:pPr>
        <w:ind w:left="562" w:right="-27"/>
        <w:jc w:val="both"/>
        <w:rPr>
          <w:sz w:val="20"/>
          <w:lang w:val="en-US"/>
        </w:rPr>
      </w:pPr>
    </w:p>
    <w:p w14:paraId="7734EB60" w14:textId="436EF43A" w:rsidR="00FB6495" w:rsidRDefault="00FB6495" w:rsidP="00135948">
      <w:pPr>
        <w:tabs>
          <w:tab w:val="left" w:pos="720"/>
        </w:tabs>
        <w:spacing w:line="240" w:lineRule="auto"/>
        <w:rPr>
          <w:rFonts w:eastAsia="DengXian"/>
          <w:sz w:val="14"/>
          <w:szCs w:val="14"/>
        </w:rPr>
      </w:pPr>
    </w:p>
    <w:tbl>
      <w:tblPr>
        <w:tblStyle w:val="TableGrid"/>
        <w:tblW w:w="92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8"/>
        <w:gridCol w:w="1584"/>
        <w:gridCol w:w="288"/>
        <w:gridCol w:w="1584"/>
        <w:gridCol w:w="288"/>
        <w:gridCol w:w="1584"/>
      </w:tblGrid>
      <w:tr w:rsidR="00FB6495" w:rsidRPr="00202128" w14:paraId="4EA71C23" w14:textId="77777777" w:rsidTr="00CA216D">
        <w:tc>
          <w:tcPr>
            <w:tcW w:w="3918" w:type="dxa"/>
          </w:tcPr>
          <w:p w14:paraId="6FE5273B" w14:textId="77777777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5328" w:type="dxa"/>
            <w:gridSpan w:val="5"/>
            <w:vAlign w:val="center"/>
          </w:tcPr>
          <w:p w14:paraId="451EEE41" w14:textId="77777777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center"/>
              <w:rPr>
                <w:b/>
                <w:bCs/>
                <w:sz w:val="20"/>
              </w:rPr>
            </w:pPr>
            <w:r w:rsidRPr="0063759E">
              <w:rPr>
                <w:b/>
                <w:bCs/>
                <w:sz w:val="20"/>
              </w:rPr>
              <w:t>Consolidated financial statements</w:t>
            </w:r>
          </w:p>
        </w:tc>
      </w:tr>
      <w:tr w:rsidR="00FB6495" w:rsidRPr="00202128" w14:paraId="6EFC86AE" w14:textId="77777777" w:rsidTr="00CA216D">
        <w:tc>
          <w:tcPr>
            <w:tcW w:w="3918" w:type="dxa"/>
          </w:tcPr>
          <w:p w14:paraId="7BEF5376" w14:textId="77777777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5328" w:type="dxa"/>
            <w:gridSpan w:val="5"/>
            <w:vAlign w:val="center"/>
          </w:tcPr>
          <w:p w14:paraId="2761D386" w14:textId="50EF6830" w:rsidR="00FB6495" w:rsidRPr="0063759E" w:rsidRDefault="00CB112B" w:rsidP="00051756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30 June</w:t>
            </w:r>
            <w:r w:rsidR="008739E9">
              <w:rPr>
                <w:sz w:val="20"/>
              </w:rPr>
              <w:t xml:space="preserve"> 2025</w:t>
            </w:r>
          </w:p>
        </w:tc>
      </w:tr>
      <w:tr w:rsidR="00FB6495" w:rsidRPr="00202128" w14:paraId="1770549A" w14:textId="77777777" w:rsidTr="00CA216D">
        <w:tc>
          <w:tcPr>
            <w:tcW w:w="3918" w:type="dxa"/>
          </w:tcPr>
          <w:p w14:paraId="68C7BA98" w14:textId="77777777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  <w:vAlign w:val="center"/>
          </w:tcPr>
          <w:p w14:paraId="514E3CF3" w14:textId="516A3CA9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Hire purchase</w:t>
            </w:r>
            <w:r w:rsidRPr="0063759E">
              <w:rPr>
                <w:sz w:val="20"/>
              </w:rPr>
              <w:t xml:space="preserve"> receivables</w:t>
            </w:r>
          </w:p>
          <w:p w14:paraId="4185070D" w14:textId="75D83DE8" w:rsidR="00FB6495" w:rsidRPr="0063759E" w:rsidRDefault="009C403A" w:rsidP="00051756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  <w:cs/>
              </w:rPr>
            </w:pPr>
            <w:r>
              <w:rPr>
                <w:sz w:val="20"/>
              </w:rPr>
              <w:t>net</w:t>
            </w:r>
            <w:r w:rsidR="00FB6495" w:rsidRPr="0063759E">
              <w:rPr>
                <w:sz w:val="20"/>
              </w:rPr>
              <w:t xml:space="preserve"> </w:t>
            </w:r>
            <w:r w:rsidR="00FB6495">
              <w:rPr>
                <w:sz w:val="20"/>
              </w:rPr>
              <w:t>unearned</w:t>
            </w:r>
            <w:r w:rsidR="00FB6495" w:rsidRPr="0063759E">
              <w:rPr>
                <w:sz w:val="20"/>
              </w:rPr>
              <w:t xml:space="preserve"> interest income</w:t>
            </w:r>
          </w:p>
        </w:tc>
        <w:tc>
          <w:tcPr>
            <w:tcW w:w="288" w:type="dxa"/>
            <w:vAlign w:val="center"/>
          </w:tcPr>
          <w:p w14:paraId="276C5038" w14:textId="77777777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84" w:type="dxa"/>
            <w:vAlign w:val="center"/>
          </w:tcPr>
          <w:p w14:paraId="57879998" w14:textId="77777777" w:rsidR="00771BFA" w:rsidRDefault="00771BFA" w:rsidP="00051756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  <w:p w14:paraId="014E4DAA" w14:textId="7F64C286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  <w:cs/>
                <w:lang w:bidi="th-TH"/>
              </w:rPr>
            </w:pPr>
            <w:r w:rsidRPr="0063759E">
              <w:rPr>
                <w:sz w:val="20"/>
              </w:rPr>
              <w:t>Allowance for expected credit losses</w:t>
            </w:r>
          </w:p>
        </w:tc>
        <w:tc>
          <w:tcPr>
            <w:tcW w:w="288" w:type="dxa"/>
            <w:vAlign w:val="center"/>
          </w:tcPr>
          <w:p w14:paraId="340613A7" w14:textId="77777777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84" w:type="dxa"/>
            <w:vAlign w:val="center"/>
          </w:tcPr>
          <w:p w14:paraId="41B97C6D" w14:textId="77777777" w:rsidR="00771BFA" w:rsidRDefault="00771BFA" w:rsidP="00051756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  <w:p w14:paraId="1B16A36F" w14:textId="081C536F" w:rsidR="009C403A" w:rsidRDefault="009C403A" w:rsidP="00051756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Net</w:t>
            </w:r>
          </w:p>
          <w:p w14:paraId="682CBD8A" w14:textId="4E888FCC" w:rsidR="00FB6495" w:rsidRPr="0063759E" w:rsidRDefault="009C403A" w:rsidP="00051756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h</w:t>
            </w:r>
            <w:r w:rsidR="0017508F">
              <w:rPr>
                <w:sz w:val="20"/>
              </w:rPr>
              <w:t>ire purchase receivables</w:t>
            </w:r>
          </w:p>
        </w:tc>
      </w:tr>
      <w:tr w:rsidR="00FB6495" w14:paraId="123DE5D4" w14:textId="77777777" w:rsidTr="00CA216D">
        <w:tc>
          <w:tcPr>
            <w:tcW w:w="3918" w:type="dxa"/>
          </w:tcPr>
          <w:p w14:paraId="4B6A64AC" w14:textId="77777777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5328" w:type="dxa"/>
            <w:gridSpan w:val="5"/>
          </w:tcPr>
          <w:p w14:paraId="4BA4F453" w14:textId="28C93C00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center"/>
              <w:rPr>
                <w:i/>
                <w:iCs/>
                <w:sz w:val="20"/>
                <w:cs/>
              </w:rPr>
            </w:pPr>
            <w:r w:rsidRPr="0063759E">
              <w:rPr>
                <w:i/>
                <w:iCs/>
                <w:sz w:val="20"/>
                <w:cs/>
              </w:rPr>
              <w:t>(</w:t>
            </w:r>
            <w:r w:rsidRPr="0063759E">
              <w:rPr>
                <w:i/>
                <w:iCs/>
                <w:sz w:val="20"/>
              </w:rPr>
              <w:t xml:space="preserve">in thousand </w:t>
            </w:r>
            <w:r w:rsidR="007041B8">
              <w:rPr>
                <w:i/>
                <w:iCs/>
                <w:sz w:val="20"/>
              </w:rPr>
              <w:t>Baht</w:t>
            </w:r>
            <w:r w:rsidRPr="0063759E">
              <w:rPr>
                <w:i/>
                <w:iCs/>
                <w:sz w:val="20"/>
                <w:cs/>
              </w:rPr>
              <w:t>)</w:t>
            </w:r>
          </w:p>
        </w:tc>
      </w:tr>
      <w:tr w:rsidR="00F4561F" w14:paraId="513E6D8A" w14:textId="77777777" w:rsidTr="00CA216D">
        <w:tc>
          <w:tcPr>
            <w:tcW w:w="3918" w:type="dxa"/>
          </w:tcPr>
          <w:p w14:paraId="24F9E774" w14:textId="62FD1B0D" w:rsidR="00F4561F" w:rsidRPr="0063759E" w:rsidRDefault="00F4561F" w:rsidP="00051756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  <w:r w:rsidRPr="00A148EC">
              <w:rPr>
                <w:b/>
                <w:bCs/>
                <w:sz w:val="20"/>
              </w:rPr>
              <w:t>Staging</w:t>
            </w:r>
          </w:p>
        </w:tc>
        <w:tc>
          <w:tcPr>
            <w:tcW w:w="5328" w:type="dxa"/>
            <w:gridSpan w:val="5"/>
          </w:tcPr>
          <w:p w14:paraId="22311D51" w14:textId="77777777" w:rsidR="00F4561F" w:rsidRPr="0063759E" w:rsidRDefault="00F4561F" w:rsidP="00051756">
            <w:pPr>
              <w:tabs>
                <w:tab w:val="left" w:pos="540"/>
              </w:tabs>
              <w:spacing w:line="240" w:lineRule="auto"/>
              <w:jc w:val="center"/>
              <w:rPr>
                <w:i/>
                <w:iCs/>
                <w:sz w:val="20"/>
                <w:cs/>
              </w:rPr>
            </w:pPr>
          </w:p>
        </w:tc>
      </w:tr>
      <w:tr w:rsidR="00F4561F" w14:paraId="3015C4D4" w14:textId="77777777" w:rsidTr="00CA216D">
        <w:tc>
          <w:tcPr>
            <w:tcW w:w="3918" w:type="dxa"/>
          </w:tcPr>
          <w:p w14:paraId="6BA6A90A" w14:textId="22F0F3C0" w:rsidR="00F4561F" w:rsidRPr="0063759E" w:rsidRDefault="00F4561F" w:rsidP="00F4561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  <w:r w:rsidRPr="0063759E">
              <w:rPr>
                <w:sz w:val="20"/>
              </w:rPr>
              <w:t xml:space="preserve">Assets </w:t>
            </w:r>
            <w:r>
              <w:rPr>
                <w:sz w:val="20"/>
              </w:rPr>
              <w:t>that are not</w:t>
            </w:r>
            <w:r w:rsidRPr="0063759E">
              <w:rPr>
                <w:sz w:val="20"/>
              </w:rPr>
              <w:t xml:space="preserve"> significant increase</w:t>
            </w:r>
          </w:p>
        </w:tc>
        <w:tc>
          <w:tcPr>
            <w:tcW w:w="1584" w:type="dxa"/>
          </w:tcPr>
          <w:p w14:paraId="73AFD938" w14:textId="77777777" w:rsidR="00F4561F" w:rsidRPr="0063759E" w:rsidRDefault="00F4561F" w:rsidP="00A7303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288" w:type="dxa"/>
          </w:tcPr>
          <w:p w14:paraId="3C2D2B76" w14:textId="77777777" w:rsidR="00F4561F" w:rsidRPr="0063759E" w:rsidRDefault="00F4561F" w:rsidP="00A7303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1584" w:type="dxa"/>
          </w:tcPr>
          <w:p w14:paraId="2BE919EC" w14:textId="77777777" w:rsidR="00F4561F" w:rsidRPr="0063759E" w:rsidRDefault="00F4561F" w:rsidP="00A7303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288" w:type="dxa"/>
          </w:tcPr>
          <w:p w14:paraId="28943439" w14:textId="77777777" w:rsidR="00F4561F" w:rsidRPr="0063759E" w:rsidRDefault="00F4561F" w:rsidP="00A7303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1584" w:type="dxa"/>
          </w:tcPr>
          <w:p w14:paraId="58A43F1B" w14:textId="77777777" w:rsidR="00F4561F" w:rsidRPr="0063759E" w:rsidRDefault="00F4561F" w:rsidP="00A7303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</w:tr>
      <w:tr w:rsidR="00827205" w14:paraId="79856A17" w14:textId="77777777" w:rsidTr="00CA216D">
        <w:tc>
          <w:tcPr>
            <w:tcW w:w="3918" w:type="dxa"/>
          </w:tcPr>
          <w:p w14:paraId="4E2CC092" w14:textId="4272AE91" w:rsidR="00827205" w:rsidRPr="00CA216D" w:rsidRDefault="00827205" w:rsidP="00827205">
            <w:pPr>
              <w:tabs>
                <w:tab w:val="left" w:pos="540"/>
              </w:tabs>
              <w:spacing w:line="240" w:lineRule="auto"/>
              <w:jc w:val="thaiDistribute"/>
              <w:rPr>
                <w:rFonts w:cstheme="minorBidi"/>
                <w:sz w:val="20"/>
                <w:szCs w:val="25"/>
                <w:lang w:bidi="th-TH"/>
              </w:rPr>
            </w:pPr>
            <w:r w:rsidRPr="0063759E">
              <w:rPr>
                <w:sz w:val="20"/>
              </w:rPr>
              <w:t xml:space="preserve">   in credit risk</w:t>
            </w:r>
          </w:p>
        </w:tc>
        <w:tc>
          <w:tcPr>
            <w:tcW w:w="1584" w:type="dxa"/>
          </w:tcPr>
          <w:p w14:paraId="25E48CCA" w14:textId="12F2B128" w:rsidR="00827205" w:rsidRPr="00827205" w:rsidRDefault="00827205" w:rsidP="00C2219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  <w:szCs w:val="18"/>
              </w:rPr>
            </w:pPr>
            <w:r w:rsidRPr="00827205">
              <w:rPr>
                <w:sz w:val="20"/>
                <w:szCs w:val="18"/>
              </w:rPr>
              <w:t xml:space="preserve"> 3,595,704 </w:t>
            </w:r>
          </w:p>
        </w:tc>
        <w:tc>
          <w:tcPr>
            <w:tcW w:w="288" w:type="dxa"/>
          </w:tcPr>
          <w:p w14:paraId="4BF9DC80" w14:textId="77777777" w:rsidR="00827205" w:rsidRPr="00827205" w:rsidRDefault="00827205" w:rsidP="00827205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  <w:szCs w:val="18"/>
              </w:rPr>
            </w:pPr>
          </w:p>
        </w:tc>
        <w:tc>
          <w:tcPr>
            <w:tcW w:w="1584" w:type="dxa"/>
          </w:tcPr>
          <w:p w14:paraId="4B8D0067" w14:textId="53B17F12" w:rsidR="00827205" w:rsidRPr="00C22196" w:rsidRDefault="00827205" w:rsidP="00C22196">
            <w:pPr>
              <w:pStyle w:val="acctfourfigures"/>
              <w:tabs>
                <w:tab w:val="clear" w:pos="765"/>
                <w:tab w:val="decimal" w:pos="1302"/>
              </w:tabs>
              <w:spacing w:line="240" w:lineRule="atLeast"/>
              <w:ind w:right="-96"/>
              <w:rPr>
                <w:sz w:val="20"/>
              </w:rPr>
            </w:pPr>
            <w:r w:rsidRPr="00C22196">
              <w:rPr>
                <w:sz w:val="20"/>
              </w:rPr>
              <w:t xml:space="preserve"> (32,863)</w:t>
            </w:r>
          </w:p>
        </w:tc>
        <w:tc>
          <w:tcPr>
            <w:tcW w:w="288" w:type="dxa"/>
          </w:tcPr>
          <w:p w14:paraId="7B554A74" w14:textId="77777777" w:rsidR="00827205" w:rsidRPr="00827205" w:rsidRDefault="00827205" w:rsidP="00827205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  <w:szCs w:val="18"/>
              </w:rPr>
            </w:pPr>
          </w:p>
        </w:tc>
        <w:tc>
          <w:tcPr>
            <w:tcW w:w="1584" w:type="dxa"/>
          </w:tcPr>
          <w:p w14:paraId="12163895" w14:textId="40F96A4A" w:rsidR="00827205" w:rsidRPr="00C22196" w:rsidRDefault="00827205" w:rsidP="0082720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C22196">
              <w:rPr>
                <w:sz w:val="20"/>
              </w:rPr>
              <w:t xml:space="preserve"> 3,562,841 </w:t>
            </w:r>
          </w:p>
        </w:tc>
      </w:tr>
      <w:tr w:rsidR="00F4561F" w14:paraId="3840F12B" w14:textId="77777777" w:rsidTr="00CA216D">
        <w:tc>
          <w:tcPr>
            <w:tcW w:w="3918" w:type="dxa"/>
          </w:tcPr>
          <w:p w14:paraId="0E43FCE1" w14:textId="427C2C5D" w:rsidR="00F4561F" w:rsidRPr="0063759E" w:rsidRDefault="00F4561F" w:rsidP="00F4561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  <w:r w:rsidRPr="0063759E">
              <w:rPr>
                <w:sz w:val="20"/>
              </w:rPr>
              <w:t xml:space="preserve">Assets </w:t>
            </w:r>
            <w:r>
              <w:rPr>
                <w:sz w:val="20"/>
              </w:rPr>
              <w:t>that are</w:t>
            </w:r>
            <w:r w:rsidRPr="0063759E">
              <w:rPr>
                <w:sz w:val="20"/>
              </w:rPr>
              <w:t xml:space="preserve"> significant increase </w:t>
            </w:r>
          </w:p>
        </w:tc>
        <w:tc>
          <w:tcPr>
            <w:tcW w:w="1584" w:type="dxa"/>
          </w:tcPr>
          <w:p w14:paraId="6148F56A" w14:textId="77777777" w:rsidR="00F4561F" w:rsidRPr="00827205" w:rsidRDefault="00F4561F" w:rsidP="00091BD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  <w:szCs w:val="18"/>
              </w:rPr>
            </w:pPr>
          </w:p>
        </w:tc>
        <w:tc>
          <w:tcPr>
            <w:tcW w:w="288" w:type="dxa"/>
          </w:tcPr>
          <w:p w14:paraId="46FBCDC2" w14:textId="77777777" w:rsidR="00F4561F" w:rsidRPr="00827205" w:rsidRDefault="00F4561F" w:rsidP="00091BD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  <w:szCs w:val="18"/>
              </w:rPr>
            </w:pPr>
          </w:p>
        </w:tc>
        <w:tc>
          <w:tcPr>
            <w:tcW w:w="1584" w:type="dxa"/>
          </w:tcPr>
          <w:p w14:paraId="451154AE" w14:textId="77777777" w:rsidR="00F4561F" w:rsidRPr="00C22196" w:rsidRDefault="00F4561F" w:rsidP="00C22196">
            <w:pPr>
              <w:pStyle w:val="acctfourfigures"/>
              <w:tabs>
                <w:tab w:val="clear" w:pos="765"/>
                <w:tab w:val="decimal" w:pos="1302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288" w:type="dxa"/>
          </w:tcPr>
          <w:p w14:paraId="44EA82CF" w14:textId="77777777" w:rsidR="00F4561F" w:rsidRPr="00827205" w:rsidRDefault="00F4561F" w:rsidP="00091BD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  <w:szCs w:val="18"/>
              </w:rPr>
            </w:pPr>
          </w:p>
        </w:tc>
        <w:tc>
          <w:tcPr>
            <w:tcW w:w="1584" w:type="dxa"/>
          </w:tcPr>
          <w:p w14:paraId="73A912BE" w14:textId="77777777" w:rsidR="00F4561F" w:rsidRPr="00C22196" w:rsidRDefault="00F4561F" w:rsidP="00091BD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</w:tr>
      <w:tr w:rsidR="00827205" w14:paraId="3AAEECE1" w14:textId="77777777" w:rsidTr="00A97DAD">
        <w:tc>
          <w:tcPr>
            <w:tcW w:w="3918" w:type="dxa"/>
          </w:tcPr>
          <w:p w14:paraId="2E70D910" w14:textId="237C481B" w:rsidR="00827205" w:rsidRPr="0063759E" w:rsidRDefault="00827205" w:rsidP="00827205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  <w:r w:rsidRPr="0063759E">
              <w:rPr>
                <w:sz w:val="20"/>
              </w:rPr>
              <w:t xml:space="preserve">   in credit risk</w:t>
            </w:r>
          </w:p>
        </w:tc>
        <w:tc>
          <w:tcPr>
            <w:tcW w:w="1584" w:type="dxa"/>
          </w:tcPr>
          <w:p w14:paraId="3A43F781" w14:textId="7CC71805" w:rsidR="00827205" w:rsidRPr="00827205" w:rsidRDefault="00827205" w:rsidP="0082720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  <w:szCs w:val="18"/>
              </w:rPr>
            </w:pPr>
            <w:r w:rsidRPr="00827205">
              <w:rPr>
                <w:sz w:val="20"/>
                <w:szCs w:val="18"/>
              </w:rPr>
              <w:t xml:space="preserve"> 254,284 </w:t>
            </w:r>
          </w:p>
        </w:tc>
        <w:tc>
          <w:tcPr>
            <w:tcW w:w="288" w:type="dxa"/>
          </w:tcPr>
          <w:p w14:paraId="5C7AEEA5" w14:textId="77777777" w:rsidR="00827205" w:rsidRPr="00827205" w:rsidRDefault="00827205" w:rsidP="00827205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  <w:szCs w:val="18"/>
              </w:rPr>
            </w:pPr>
          </w:p>
        </w:tc>
        <w:tc>
          <w:tcPr>
            <w:tcW w:w="1584" w:type="dxa"/>
          </w:tcPr>
          <w:p w14:paraId="73222786" w14:textId="56E0E633" w:rsidR="00827205" w:rsidRPr="00C22196" w:rsidRDefault="00827205" w:rsidP="00C22196">
            <w:pPr>
              <w:pStyle w:val="acctfourfigures"/>
              <w:tabs>
                <w:tab w:val="clear" w:pos="765"/>
                <w:tab w:val="decimal" w:pos="1302"/>
              </w:tabs>
              <w:spacing w:line="240" w:lineRule="atLeast"/>
              <w:ind w:right="-96"/>
              <w:rPr>
                <w:sz w:val="20"/>
              </w:rPr>
            </w:pPr>
            <w:r w:rsidRPr="00C22196">
              <w:rPr>
                <w:sz w:val="20"/>
              </w:rPr>
              <w:t xml:space="preserve"> (43,124)</w:t>
            </w:r>
          </w:p>
        </w:tc>
        <w:tc>
          <w:tcPr>
            <w:tcW w:w="288" w:type="dxa"/>
          </w:tcPr>
          <w:p w14:paraId="00533BFD" w14:textId="77777777" w:rsidR="00827205" w:rsidRPr="00827205" w:rsidRDefault="00827205" w:rsidP="00827205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  <w:szCs w:val="18"/>
              </w:rPr>
            </w:pPr>
          </w:p>
        </w:tc>
        <w:tc>
          <w:tcPr>
            <w:tcW w:w="1584" w:type="dxa"/>
          </w:tcPr>
          <w:p w14:paraId="14311994" w14:textId="58D0EABB" w:rsidR="00827205" w:rsidRPr="00C22196" w:rsidRDefault="00827205" w:rsidP="0082720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C22196">
              <w:rPr>
                <w:sz w:val="20"/>
              </w:rPr>
              <w:t xml:space="preserve"> 211,160 </w:t>
            </w:r>
          </w:p>
        </w:tc>
      </w:tr>
      <w:tr w:rsidR="00827205" w14:paraId="11849173" w14:textId="77777777" w:rsidTr="00CB112B">
        <w:tc>
          <w:tcPr>
            <w:tcW w:w="3918" w:type="dxa"/>
          </w:tcPr>
          <w:p w14:paraId="63C238BA" w14:textId="46DE382B" w:rsidR="00827205" w:rsidRPr="0063759E" w:rsidRDefault="00827205" w:rsidP="00827205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  <w:cs/>
              </w:rPr>
            </w:pPr>
            <w:r w:rsidRPr="0063759E">
              <w:rPr>
                <w:sz w:val="20"/>
              </w:rPr>
              <w:t xml:space="preserve">Assets </w:t>
            </w:r>
            <w:r>
              <w:rPr>
                <w:sz w:val="20"/>
              </w:rPr>
              <w:t>that are</w:t>
            </w:r>
            <w:r w:rsidRPr="0063759E">
              <w:rPr>
                <w:sz w:val="20"/>
              </w:rPr>
              <w:t xml:space="preserve"> credit impaired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D072471" w14:textId="19C1B0C7" w:rsidR="00827205" w:rsidRPr="00827205" w:rsidRDefault="00827205" w:rsidP="0082720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  <w:szCs w:val="18"/>
              </w:rPr>
            </w:pPr>
            <w:r w:rsidRPr="00827205">
              <w:rPr>
                <w:sz w:val="20"/>
                <w:szCs w:val="18"/>
              </w:rPr>
              <w:t xml:space="preserve"> 138,618 </w:t>
            </w:r>
          </w:p>
        </w:tc>
        <w:tc>
          <w:tcPr>
            <w:tcW w:w="288" w:type="dxa"/>
          </w:tcPr>
          <w:p w14:paraId="060DD9F9" w14:textId="77777777" w:rsidR="00827205" w:rsidRPr="00827205" w:rsidRDefault="00827205" w:rsidP="00827205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  <w:szCs w:val="1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C6FCD8B" w14:textId="505B23E0" w:rsidR="00827205" w:rsidRPr="00C22196" w:rsidRDefault="00827205" w:rsidP="00C22196">
            <w:pPr>
              <w:pStyle w:val="acctfourfigures"/>
              <w:tabs>
                <w:tab w:val="clear" w:pos="765"/>
                <w:tab w:val="decimal" w:pos="1302"/>
              </w:tabs>
              <w:spacing w:line="240" w:lineRule="atLeast"/>
              <w:ind w:right="-96"/>
              <w:rPr>
                <w:sz w:val="20"/>
              </w:rPr>
            </w:pPr>
            <w:r w:rsidRPr="00C22196">
              <w:rPr>
                <w:sz w:val="20"/>
              </w:rPr>
              <w:t xml:space="preserve"> (89,605)</w:t>
            </w:r>
          </w:p>
        </w:tc>
        <w:tc>
          <w:tcPr>
            <w:tcW w:w="288" w:type="dxa"/>
          </w:tcPr>
          <w:p w14:paraId="482D2E27" w14:textId="77777777" w:rsidR="00827205" w:rsidRPr="00827205" w:rsidRDefault="00827205" w:rsidP="00827205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  <w:szCs w:val="1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8507426" w14:textId="5FFF3E32" w:rsidR="00827205" w:rsidRPr="00C22196" w:rsidRDefault="00827205" w:rsidP="0082720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C22196">
              <w:rPr>
                <w:sz w:val="20"/>
              </w:rPr>
              <w:t xml:space="preserve"> 49,013 </w:t>
            </w:r>
          </w:p>
        </w:tc>
      </w:tr>
      <w:tr w:rsidR="00827205" w14:paraId="78FE38E4" w14:textId="77777777" w:rsidTr="00CB112B">
        <w:tc>
          <w:tcPr>
            <w:tcW w:w="3918" w:type="dxa"/>
          </w:tcPr>
          <w:p w14:paraId="17CFB2AC" w14:textId="77777777" w:rsidR="00827205" w:rsidRPr="0063759E" w:rsidRDefault="00827205" w:rsidP="00827205">
            <w:pPr>
              <w:tabs>
                <w:tab w:val="left" w:pos="540"/>
              </w:tabs>
              <w:spacing w:line="240" w:lineRule="auto"/>
              <w:jc w:val="thaiDistribute"/>
              <w:rPr>
                <w:b/>
                <w:bCs/>
                <w:sz w:val="20"/>
                <w:cs/>
              </w:rPr>
            </w:pPr>
            <w:r w:rsidRPr="0063759E">
              <w:rPr>
                <w:b/>
                <w:bCs/>
                <w:sz w:val="20"/>
              </w:rPr>
              <w:t>Total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16062CA8" w14:textId="084C7CAC" w:rsidR="00827205" w:rsidRPr="00827205" w:rsidRDefault="00827205" w:rsidP="0082720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b/>
                <w:bCs/>
                <w:sz w:val="20"/>
                <w:szCs w:val="18"/>
              </w:rPr>
            </w:pPr>
            <w:r w:rsidRPr="00827205">
              <w:rPr>
                <w:b/>
                <w:bCs/>
                <w:sz w:val="20"/>
                <w:szCs w:val="18"/>
              </w:rPr>
              <w:t xml:space="preserve"> 3,988,606 </w:t>
            </w:r>
          </w:p>
        </w:tc>
        <w:tc>
          <w:tcPr>
            <w:tcW w:w="288" w:type="dxa"/>
          </w:tcPr>
          <w:p w14:paraId="05EBD70B" w14:textId="77777777" w:rsidR="00827205" w:rsidRPr="00827205" w:rsidRDefault="00827205" w:rsidP="00827205">
            <w:pPr>
              <w:tabs>
                <w:tab w:val="left" w:pos="540"/>
              </w:tabs>
              <w:spacing w:line="240" w:lineRule="auto"/>
              <w:jc w:val="thaiDistribute"/>
              <w:rPr>
                <w:b/>
                <w:bCs/>
                <w:sz w:val="20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43A56257" w14:textId="2DC39FA7" w:rsidR="00827205" w:rsidRPr="00C22196" w:rsidRDefault="00827205" w:rsidP="00C22196">
            <w:pPr>
              <w:pStyle w:val="acctfourfigures"/>
              <w:tabs>
                <w:tab w:val="clear" w:pos="765"/>
                <w:tab w:val="decimal" w:pos="1302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  <w:r w:rsidRPr="00C22196">
              <w:rPr>
                <w:b/>
                <w:bCs/>
                <w:sz w:val="20"/>
              </w:rPr>
              <w:t xml:space="preserve"> (165,592)</w:t>
            </w:r>
          </w:p>
        </w:tc>
        <w:tc>
          <w:tcPr>
            <w:tcW w:w="288" w:type="dxa"/>
          </w:tcPr>
          <w:p w14:paraId="3ABA76ED" w14:textId="77777777" w:rsidR="00827205" w:rsidRPr="00827205" w:rsidRDefault="00827205" w:rsidP="00827205">
            <w:pPr>
              <w:tabs>
                <w:tab w:val="left" w:pos="540"/>
              </w:tabs>
              <w:spacing w:line="240" w:lineRule="auto"/>
              <w:jc w:val="thaiDistribute"/>
              <w:rPr>
                <w:b/>
                <w:bCs/>
                <w:sz w:val="20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1E713B57" w14:textId="1134D9E3" w:rsidR="00827205" w:rsidRPr="00C22196" w:rsidRDefault="00827205" w:rsidP="0082720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  <w:r w:rsidRPr="00C22196">
              <w:rPr>
                <w:b/>
                <w:bCs/>
                <w:sz w:val="20"/>
              </w:rPr>
              <w:t xml:space="preserve"> 3,823,014 </w:t>
            </w:r>
          </w:p>
        </w:tc>
      </w:tr>
    </w:tbl>
    <w:p w14:paraId="4EE2DA7F" w14:textId="77777777" w:rsidR="00FB6495" w:rsidRDefault="00FB6495" w:rsidP="00135948">
      <w:pPr>
        <w:tabs>
          <w:tab w:val="left" w:pos="720"/>
        </w:tabs>
        <w:spacing w:line="240" w:lineRule="auto"/>
        <w:rPr>
          <w:rFonts w:eastAsia="DengXian"/>
          <w:sz w:val="14"/>
          <w:szCs w:val="14"/>
        </w:rPr>
      </w:pPr>
    </w:p>
    <w:p w14:paraId="60127B26" w14:textId="03077654" w:rsidR="007F5BCB" w:rsidRDefault="00FB6495" w:rsidP="0023080E">
      <w:pPr>
        <w:tabs>
          <w:tab w:val="left" w:pos="720"/>
        </w:tabs>
        <w:spacing w:line="240" w:lineRule="auto"/>
        <w:rPr>
          <w:rFonts w:eastAsia="DengXian"/>
          <w:sz w:val="14"/>
          <w:szCs w:val="14"/>
        </w:rPr>
      </w:pPr>
      <w:r>
        <w:rPr>
          <w:rFonts w:eastAsia="DengXian"/>
          <w:sz w:val="14"/>
          <w:szCs w:val="14"/>
        </w:rPr>
        <w:t>.</w:t>
      </w:r>
    </w:p>
    <w:tbl>
      <w:tblPr>
        <w:tblStyle w:val="TableGrid"/>
        <w:tblW w:w="92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8"/>
        <w:gridCol w:w="1584"/>
        <w:gridCol w:w="288"/>
        <w:gridCol w:w="1584"/>
        <w:gridCol w:w="288"/>
        <w:gridCol w:w="1584"/>
      </w:tblGrid>
      <w:tr w:rsidR="00FB6495" w:rsidRPr="00202128" w14:paraId="5255E32E" w14:textId="77777777" w:rsidTr="00CA216D">
        <w:tc>
          <w:tcPr>
            <w:tcW w:w="3918" w:type="dxa"/>
          </w:tcPr>
          <w:p w14:paraId="451D30D8" w14:textId="77777777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5328" w:type="dxa"/>
            <w:gridSpan w:val="5"/>
            <w:vAlign w:val="center"/>
          </w:tcPr>
          <w:p w14:paraId="0BE7AFF4" w14:textId="77777777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center"/>
              <w:rPr>
                <w:b/>
                <w:bCs/>
                <w:sz w:val="20"/>
              </w:rPr>
            </w:pPr>
            <w:r w:rsidRPr="0063759E">
              <w:rPr>
                <w:b/>
                <w:bCs/>
                <w:sz w:val="20"/>
              </w:rPr>
              <w:t>Consolidated financial statements</w:t>
            </w:r>
          </w:p>
        </w:tc>
      </w:tr>
      <w:tr w:rsidR="00FB6495" w:rsidRPr="00202128" w14:paraId="4AA24FD5" w14:textId="77777777" w:rsidTr="00CA216D">
        <w:tc>
          <w:tcPr>
            <w:tcW w:w="3918" w:type="dxa"/>
          </w:tcPr>
          <w:p w14:paraId="43F936C0" w14:textId="77777777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5328" w:type="dxa"/>
            <w:gridSpan w:val="5"/>
            <w:vAlign w:val="center"/>
          </w:tcPr>
          <w:p w14:paraId="4AB631D3" w14:textId="11EF4B3D" w:rsidR="00FB6495" w:rsidRPr="0063759E" w:rsidRDefault="0017508F" w:rsidP="00051756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31 December 202</w:t>
            </w:r>
            <w:r w:rsidR="008739E9">
              <w:rPr>
                <w:sz w:val="20"/>
              </w:rPr>
              <w:t>4</w:t>
            </w:r>
          </w:p>
        </w:tc>
      </w:tr>
      <w:tr w:rsidR="009C403A" w:rsidRPr="00202128" w14:paraId="62DE5781" w14:textId="77777777" w:rsidTr="00CA216D">
        <w:tc>
          <w:tcPr>
            <w:tcW w:w="3918" w:type="dxa"/>
          </w:tcPr>
          <w:p w14:paraId="4FDD7299" w14:textId="77777777" w:rsidR="009C403A" w:rsidRPr="0063759E" w:rsidRDefault="009C403A" w:rsidP="009C403A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  <w:vAlign w:val="center"/>
          </w:tcPr>
          <w:p w14:paraId="3B2E0061" w14:textId="77777777" w:rsidR="009C403A" w:rsidRPr="0063759E" w:rsidRDefault="009C403A" w:rsidP="009C403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Hire purchase</w:t>
            </w:r>
            <w:r w:rsidRPr="0063759E">
              <w:rPr>
                <w:sz w:val="20"/>
              </w:rPr>
              <w:t xml:space="preserve"> receivables</w:t>
            </w:r>
          </w:p>
          <w:p w14:paraId="07A0430C" w14:textId="6ED15104" w:rsidR="009C403A" w:rsidRPr="0063759E" w:rsidRDefault="009C403A" w:rsidP="009C403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  <w:cs/>
              </w:rPr>
            </w:pPr>
            <w:r>
              <w:rPr>
                <w:sz w:val="20"/>
              </w:rPr>
              <w:t>net</w:t>
            </w:r>
            <w:r w:rsidRPr="0063759E">
              <w:rPr>
                <w:sz w:val="20"/>
              </w:rPr>
              <w:t xml:space="preserve"> </w:t>
            </w:r>
            <w:r>
              <w:rPr>
                <w:sz w:val="20"/>
              </w:rPr>
              <w:t>unearned</w:t>
            </w:r>
            <w:r w:rsidRPr="0063759E">
              <w:rPr>
                <w:sz w:val="20"/>
              </w:rPr>
              <w:t xml:space="preserve"> interest income</w:t>
            </w:r>
          </w:p>
        </w:tc>
        <w:tc>
          <w:tcPr>
            <w:tcW w:w="288" w:type="dxa"/>
            <w:vAlign w:val="center"/>
          </w:tcPr>
          <w:p w14:paraId="2A38D5A3" w14:textId="77777777" w:rsidR="009C403A" w:rsidRPr="0063759E" w:rsidRDefault="009C403A" w:rsidP="009C403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84" w:type="dxa"/>
            <w:vAlign w:val="center"/>
          </w:tcPr>
          <w:p w14:paraId="582DD160" w14:textId="77777777" w:rsidR="00771BFA" w:rsidRDefault="00771BFA" w:rsidP="009C403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  <w:p w14:paraId="6168A37B" w14:textId="03E736CC" w:rsidR="009C403A" w:rsidRPr="0063759E" w:rsidRDefault="009C403A" w:rsidP="009C403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  <w:cs/>
                <w:lang w:bidi="th-TH"/>
              </w:rPr>
            </w:pPr>
            <w:r w:rsidRPr="0063759E">
              <w:rPr>
                <w:sz w:val="20"/>
              </w:rPr>
              <w:t>Allowance for expected credit losses</w:t>
            </w:r>
          </w:p>
        </w:tc>
        <w:tc>
          <w:tcPr>
            <w:tcW w:w="288" w:type="dxa"/>
            <w:vAlign w:val="center"/>
          </w:tcPr>
          <w:p w14:paraId="06549AA7" w14:textId="77777777" w:rsidR="009C403A" w:rsidRPr="0063759E" w:rsidRDefault="009C403A" w:rsidP="009C403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84" w:type="dxa"/>
            <w:vAlign w:val="center"/>
          </w:tcPr>
          <w:p w14:paraId="00F57838" w14:textId="77777777" w:rsidR="00771BFA" w:rsidRDefault="00771BFA" w:rsidP="009C403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  <w:p w14:paraId="30EED2C3" w14:textId="70C64296" w:rsidR="009C403A" w:rsidRDefault="009C403A" w:rsidP="009C403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Net</w:t>
            </w:r>
          </w:p>
          <w:p w14:paraId="76BD9A88" w14:textId="55184513" w:rsidR="009C403A" w:rsidRPr="0063759E" w:rsidRDefault="009C403A" w:rsidP="009C403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hire purchase receivables</w:t>
            </w:r>
          </w:p>
        </w:tc>
      </w:tr>
      <w:tr w:rsidR="00FB6495" w14:paraId="49317215" w14:textId="77777777" w:rsidTr="00CA216D">
        <w:tc>
          <w:tcPr>
            <w:tcW w:w="3918" w:type="dxa"/>
          </w:tcPr>
          <w:p w14:paraId="06CFD2B3" w14:textId="77777777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5328" w:type="dxa"/>
            <w:gridSpan w:val="5"/>
          </w:tcPr>
          <w:p w14:paraId="6DD2C08A" w14:textId="2F745C25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center"/>
              <w:rPr>
                <w:i/>
                <w:iCs/>
                <w:sz w:val="20"/>
                <w:cs/>
              </w:rPr>
            </w:pPr>
            <w:r w:rsidRPr="0063759E">
              <w:rPr>
                <w:i/>
                <w:iCs/>
                <w:sz w:val="20"/>
                <w:cs/>
              </w:rPr>
              <w:t>(</w:t>
            </w:r>
            <w:r w:rsidRPr="0063759E">
              <w:rPr>
                <w:i/>
                <w:iCs/>
                <w:sz w:val="20"/>
              </w:rPr>
              <w:t xml:space="preserve">in thousand </w:t>
            </w:r>
            <w:r w:rsidR="007041B8">
              <w:rPr>
                <w:i/>
                <w:iCs/>
                <w:sz w:val="20"/>
              </w:rPr>
              <w:t>Baht</w:t>
            </w:r>
            <w:r w:rsidRPr="0063759E">
              <w:rPr>
                <w:i/>
                <w:iCs/>
                <w:sz w:val="20"/>
                <w:cs/>
              </w:rPr>
              <w:t>)</w:t>
            </w:r>
          </w:p>
        </w:tc>
      </w:tr>
      <w:tr w:rsidR="00F4561F" w14:paraId="3099B1EB" w14:textId="77777777" w:rsidTr="00CA216D">
        <w:tc>
          <w:tcPr>
            <w:tcW w:w="3918" w:type="dxa"/>
          </w:tcPr>
          <w:p w14:paraId="5B8FA872" w14:textId="134B445D" w:rsidR="00F4561F" w:rsidRPr="0063759E" w:rsidRDefault="00F4561F" w:rsidP="00051756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  <w:r w:rsidRPr="00A148EC">
              <w:rPr>
                <w:b/>
                <w:bCs/>
                <w:sz w:val="20"/>
              </w:rPr>
              <w:t>Staging</w:t>
            </w:r>
          </w:p>
        </w:tc>
        <w:tc>
          <w:tcPr>
            <w:tcW w:w="5328" w:type="dxa"/>
            <w:gridSpan w:val="5"/>
          </w:tcPr>
          <w:p w14:paraId="313DF2D5" w14:textId="77777777" w:rsidR="00F4561F" w:rsidRPr="0063759E" w:rsidRDefault="00F4561F" w:rsidP="00051756">
            <w:pPr>
              <w:tabs>
                <w:tab w:val="left" w:pos="540"/>
              </w:tabs>
              <w:spacing w:line="240" w:lineRule="auto"/>
              <w:jc w:val="center"/>
              <w:rPr>
                <w:i/>
                <w:iCs/>
                <w:sz w:val="20"/>
                <w:cs/>
              </w:rPr>
            </w:pPr>
          </w:p>
        </w:tc>
      </w:tr>
      <w:tr w:rsidR="00F4561F" w14:paraId="0DBC1EB4" w14:textId="77777777" w:rsidTr="00CA216D">
        <w:tc>
          <w:tcPr>
            <w:tcW w:w="3918" w:type="dxa"/>
          </w:tcPr>
          <w:p w14:paraId="08F26487" w14:textId="20D1ABCA" w:rsidR="00F4561F" w:rsidRPr="0063759E" w:rsidRDefault="00F4561F" w:rsidP="00F4561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  <w:r w:rsidRPr="0063759E">
              <w:rPr>
                <w:sz w:val="20"/>
              </w:rPr>
              <w:t xml:space="preserve">Assets </w:t>
            </w:r>
            <w:r>
              <w:rPr>
                <w:sz w:val="20"/>
              </w:rPr>
              <w:t>that are not</w:t>
            </w:r>
            <w:r w:rsidRPr="0063759E">
              <w:rPr>
                <w:sz w:val="20"/>
              </w:rPr>
              <w:t xml:space="preserve"> significant increase</w:t>
            </w:r>
          </w:p>
        </w:tc>
        <w:tc>
          <w:tcPr>
            <w:tcW w:w="1584" w:type="dxa"/>
          </w:tcPr>
          <w:p w14:paraId="56073ACD" w14:textId="77777777" w:rsidR="00F4561F" w:rsidRPr="0063759E" w:rsidRDefault="00F4561F" w:rsidP="00F4561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288" w:type="dxa"/>
          </w:tcPr>
          <w:p w14:paraId="6E67A74E" w14:textId="77777777" w:rsidR="00F4561F" w:rsidRPr="0063759E" w:rsidRDefault="00F4561F" w:rsidP="00F4561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198A5D90" w14:textId="77777777" w:rsidR="00F4561F" w:rsidRPr="0063759E" w:rsidRDefault="00F4561F" w:rsidP="00F4561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288" w:type="dxa"/>
          </w:tcPr>
          <w:p w14:paraId="6C342B76" w14:textId="77777777" w:rsidR="00F4561F" w:rsidRPr="0063759E" w:rsidRDefault="00F4561F" w:rsidP="00F4561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28743904" w14:textId="77777777" w:rsidR="00F4561F" w:rsidRPr="0063759E" w:rsidRDefault="00F4561F" w:rsidP="00F4561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</w:tr>
      <w:tr w:rsidR="008739E9" w14:paraId="2B7DEA38" w14:textId="77777777" w:rsidTr="00CA216D">
        <w:tc>
          <w:tcPr>
            <w:tcW w:w="3918" w:type="dxa"/>
          </w:tcPr>
          <w:p w14:paraId="04F2A77A" w14:textId="03943544" w:rsidR="008739E9" w:rsidRPr="00CA216D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rFonts w:cstheme="minorBidi"/>
                <w:sz w:val="20"/>
                <w:szCs w:val="25"/>
                <w:lang w:bidi="th-TH"/>
              </w:rPr>
            </w:pPr>
            <w:r w:rsidRPr="0063759E">
              <w:rPr>
                <w:sz w:val="20"/>
              </w:rPr>
              <w:t xml:space="preserve">   in credit risk</w:t>
            </w:r>
          </w:p>
        </w:tc>
        <w:tc>
          <w:tcPr>
            <w:tcW w:w="1584" w:type="dxa"/>
          </w:tcPr>
          <w:p w14:paraId="6C0F9CC1" w14:textId="20C5A1C6" w:rsidR="008739E9" w:rsidRPr="0063759E" w:rsidRDefault="008739E9" w:rsidP="00A7303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5E6559">
              <w:rPr>
                <w:sz w:val="20"/>
              </w:rPr>
              <w:t>3,374,569</w:t>
            </w:r>
          </w:p>
        </w:tc>
        <w:tc>
          <w:tcPr>
            <w:tcW w:w="288" w:type="dxa"/>
          </w:tcPr>
          <w:p w14:paraId="2DFD831D" w14:textId="77777777" w:rsidR="008739E9" w:rsidRPr="0063759E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719BB1B2" w14:textId="58DBF428" w:rsidR="008739E9" w:rsidRPr="0063759E" w:rsidRDefault="008739E9" w:rsidP="00A73036">
            <w:pPr>
              <w:pStyle w:val="acctfourfigures"/>
              <w:tabs>
                <w:tab w:val="clear" w:pos="765"/>
                <w:tab w:val="decimal" w:pos="1302"/>
              </w:tabs>
              <w:spacing w:line="240" w:lineRule="atLeast"/>
              <w:ind w:right="-96"/>
              <w:rPr>
                <w:sz w:val="20"/>
              </w:rPr>
            </w:pPr>
            <w:r w:rsidRPr="005E6559">
              <w:rPr>
                <w:sz w:val="20"/>
              </w:rPr>
              <w:t>(42,80</w:t>
            </w:r>
            <w:r>
              <w:rPr>
                <w:sz w:val="20"/>
              </w:rPr>
              <w:t>9</w:t>
            </w:r>
            <w:r w:rsidRPr="005E6559">
              <w:rPr>
                <w:sz w:val="20"/>
              </w:rPr>
              <w:t>)</w:t>
            </w:r>
          </w:p>
        </w:tc>
        <w:tc>
          <w:tcPr>
            <w:tcW w:w="288" w:type="dxa"/>
          </w:tcPr>
          <w:p w14:paraId="7CFCE269" w14:textId="77777777" w:rsidR="008739E9" w:rsidRPr="0063759E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0C86D3F4" w14:textId="09328A76" w:rsidR="008739E9" w:rsidRPr="0063759E" w:rsidRDefault="008739E9" w:rsidP="00C2219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5E6559">
              <w:rPr>
                <w:sz w:val="20"/>
              </w:rPr>
              <w:t>3,331,76</w:t>
            </w:r>
            <w:r>
              <w:rPr>
                <w:sz w:val="20"/>
              </w:rPr>
              <w:t>0</w:t>
            </w:r>
          </w:p>
        </w:tc>
      </w:tr>
      <w:tr w:rsidR="008739E9" w14:paraId="1F169DCB" w14:textId="77777777" w:rsidTr="00CA216D">
        <w:tc>
          <w:tcPr>
            <w:tcW w:w="3918" w:type="dxa"/>
          </w:tcPr>
          <w:p w14:paraId="188F3120" w14:textId="1BD83D1D" w:rsidR="008739E9" w:rsidRPr="0063759E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  <w:r w:rsidRPr="0063759E">
              <w:rPr>
                <w:sz w:val="20"/>
              </w:rPr>
              <w:t xml:space="preserve">Assets </w:t>
            </w:r>
            <w:r>
              <w:rPr>
                <w:sz w:val="20"/>
              </w:rPr>
              <w:t>that are</w:t>
            </w:r>
            <w:r w:rsidRPr="0063759E">
              <w:rPr>
                <w:sz w:val="20"/>
              </w:rPr>
              <w:t xml:space="preserve"> significant increase </w:t>
            </w:r>
          </w:p>
        </w:tc>
        <w:tc>
          <w:tcPr>
            <w:tcW w:w="1584" w:type="dxa"/>
          </w:tcPr>
          <w:p w14:paraId="485C56BE" w14:textId="77777777" w:rsidR="008739E9" w:rsidRPr="0063759E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288" w:type="dxa"/>
          </w:tcPr>
          <w:p w14:paraId="197880C1" w14:textId="77777777" w:rsidR="008739E9" w:rsidRPr="0063759E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3EF03BC3" w14:textId="77777777" w:rsidR="008739E9" w:rsidRPr="0063759E" w:rsidRDefault="008739E9" w:rsidP="008739E9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288" w:type="dxa"/>
          </w:tcPr>
          <w:p w14:paraId="213184E7" w14:textId="77777777" w:rsidR="008739E9" w:rsidRPr="0063759E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03C45C53" w14:textId="77777777" w:rsidR="008739E9" w:rsidRPr="0063759E" w:rsidRDefault="008739E9" w:rsidP="008739E9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</w:tr>
      <w:tr w:rsidR="008739E9" w14:paraId="612F4F14" w14:textId="77777777" w:rsidTr="00A97DAD">
        <w:tc>
          <w:tcPr>
            <w:tcW w:w="3918" w:type="dxa"/>
          </w:tcPr>
          <w:p w14:paraId="41B02CB8" w14:textId="7D0B436E" w:rsidR="008739E9" w:rsidRPr="0063759E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  <w:r w:rsidRPr="0063759E">
              <w:rPr>
                <w:sz w:val="20"/>
              </w:rPr>
              <w:t xml:space="preserve">   in credit risk</w:t>
            </w:r>
          </w:p>
        </w:tc>
        <w:tc>
          <w:tcPr>
            <w:tcW w:w="1584" w:type="dxa"/>
          </w:tcPr>
          <w:p w14:paraId="1EB05C9F" w14:textId="72F681DE" w:rsidR="008739E9" w:rsidRPr="0063759E" w:rsidRDefault="008739E9" w:rsidP="008739E9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5E6559">
              <w:rPr>
                <w:sz w:val="20"/>
              </w:rPr>
              <w:t>339,229</w:t>
            </w:r>
          </w:p>
        </w:tc>
        <w:tc>
          <w:tcPr>
            <w:tcW w:w="288" w:type="dxa"/>
          </w:tcPr>
          <w:p w14:paraId="6EDE0811" w14:textId="77777777" w:rsidR="008739E9" w:rsidRPr="0063759E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56E858E1" w14:textId="2D08D3E5" w:rsidR="008739E9" w:rsidRPr="0063759E" w:rsidRDefault="008739E9" w:rsidP="00A73036">
            <w:pPr>
              <w:pStyle w:val="acctfourfigures"/>
              <w:tabs>
                <w:tab w:val="clear" w:pos="765"/>
                <w:tab w:val="decimal" w:pos="1302"/>
              </w:tabs>
              <w:spacing w:line="240" w:lineRule="atLeast"/>
              <w:ind w:right="-96"/>
              <w:rPr>
                <w:sz w:val="20"/>
              </w:rPr>
            </w:pPr>
            <w:r w:rsidRPr="005E6559">
              <w:rPr>
                <w:sz w:val="20"/>
              </w:rPr>
              <w:t>(62,07</w:t>
            </w:r>
            <w:r w:rsidR="00A73036">
              <w:rPr>
                <w:sz w:val="20"/>
              </w:rPr>
              <w:t>3)</w:t>
            </w:r>
          </w:p>
        </w:tc>
        <w:tc>
          <w:tcPr>
            <w:tcW w:w="288" w:type="dxa"/>
          </w:tcPr>
          <w:p w14:paraId="2AA68E60" w14:textId="77777777" w:rsidR="008739E9" w:rsidRPr="0063759E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52B0BC29" w14:textId="57ABC7A6" w:rsidR="008739E9" w:rsidRPr="0063759E" w:rsidRDefault="008739E9" w:rsidP="008739E9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5E6559">
              <w:rPr>
                <w:sz w:val="20"/>
              </w:rPr>
              <w:t>277,15</w:t>
            </w:r>
            <w:r>
              <w:rPr>
                <w:sz w:val="20"/>
              </w:rPr>
              <w:t>6</w:t>
            </w:r>
          </w:p>
        </w:tc>
      </w:tr>
      <w:tr w:rsidR="008739E9" w14:paraId="705BA803" w14:textId="77777777" w:rsidTr="00CB112B">
        <w:tc>
          <w:tcPr>
            <w:tcW w:w="3918" w:type="dxa"/>
          </w:tcPr>
          <w:p w14:paraId="6EF99877" w14:textId="50D04062" w:rsidR="008739E9" w:rsidRPr="0063759E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  <w:cs/>
              </w:rPr>
            </w:pPr>
            <w:r w:rsidRPr="0063759E">
              <w:rPr>
                <w:sz w:val="20"/>
              </w:rPr>
              <w:t xml:space="preserve">Assets </w:t>
            </w:r>
            <w:r>
              <w:rPr>
                <w:sz w:val="20"/>
              </w:rPr>
              <w:t>that are</w:t>
            </w:r>
            <w:r w:rsidRPr="0063759E">
              <w:rPr>
                <w:sz w:val="20"/>
              </w:rPr>
              <w:t xml:space="preserve"> credit impaired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85B0423" w14:textId="74171A92" w:rsidR="008739E9" w:rsidRPr="0063759E" w:rsidRDefault="008739E9" w:rsidP="00CB112B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5E6559">
              <w:rPr>
                <w:sz w:val="20"/>
              </w:rPr>
              <w:t>181,826</w:t>
            </w:r>
          </w:p>
        </w:tc>
        <w:tc>
          <w:tcPr>
            <w:tcW w:w="288" w:type="dxa"/>
          </w:tcPr>
          <w:p w14:paraId="56BABD1B" w14:textId="77777777" w:rsidR="008739E9" w:rsidRPr="0063759E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4F5A187" w14:textId="35634921" w:rsidR="008739E9" w:rsidRPr="0063759E" w:rsidRDefault="008739E9" w:rsidP="00A73036">
            <w:pPr>
              <w:pStyle w:val="acctfourfigures"/>
              <w:tabs>
                <w:tab w:val="clear" w:pos="765"/>
                <w:tab w:val="decimal" w:pos="1291"/>
              </w:tabs>
              <w:spacing w:line="240" w:lineRule="atLeast"/>
              <w:ind w:right="-96"/>
              <w:rPr>
                <w:sz w:val="20"/>
              </w:rPr>
            </w:pPr>
            <w:r w:rsidRPr="005E6559">
              <w:rPr>
                <w:sz w:val="20"/>
              </w:rPr>
              <w:t>(113,57</w:t>
            </w:r>
            <w:r>
              <w:rPr>
                <w:sz w:val="20"/>
              </w:rPr>
              <w:t>4</w:t>
            </w:r>
            <w:r w:rsidRPr="005E6559">
              <w:rPr>
                <w:sz w:val="20"/>
              </w:rPr>
              <w:t>)</w:t>
            </w:r>
          </w:p>
        </w:tc>
        <w:tc>
          <w:tcPr>
            <w:tcW w:w="288" w:type="dxa"/>
          </w:tcPr>
          <w:p w14:paraId="6E42A762" w14:textId="77777777" w:rsidR="008739E9" w:rsidRPr="0063759E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E1C57A9" w14:textId="3CF934A8" w:rsidR="008739E9" w:rsidRPr="0063759E" w:rsidRDefault="008739E9" w:rsidP="00CB112B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5E6559">
              <w:rPr>
                <w:sz w:val="20"/>
              </w:rPr>
              <w:t>68,25</w:t>
            </w:r>
            <w:r>
              <w:rPr>
                <w:sz w:val="20"/>
              </w:rPr>
              <w:t>2</w:t>
            </w:r>
          </w:p>
        </w:tc>
      </w:tr>
      <w:tr w:rsidR="008739E9" w14:paraId="1D660BE1" w14:textId="77777777" w:rsidTr="00CB112B">
        <w:tc>
          <w:tcPr>
            <w:tcW w:w="3918" w:type="dxa"/>
          </w:tcPr>
          <w:p w14:paraId="7D886C18" w14:textId="77777777" w:rsidR="008739E9" w:rsidRPr="0063759E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b/>
                <w:bCs/>
                <w:sz w:val="20"/>
                <w:cs/>
              </w:rPr>
            </w:pPr>
            <w:r w:rsidRPr="0063759E">
              <w:rPr>
                <w:b/>
                <w:bCs/>
                <w:sz w:val="20"/>
              </w:rPr>
              <w:t>Total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5A7BDD7" w14:textId="3F65D750" w:rsidR="008739E9" w:rsidRPr="0063759E" w:rsidRDefault="008739E9" w:rsidP="00CB112B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  <w:r w:rsidRPr="005E6559">
              <w:rPr>
                <w:b/>
                <w:bCs/>
                <w:sz w:val="20"/>
              </w:rPr>
              <w:t>3,895,624</w:t>
            </w:r>
          </w:p>
        </w:tc>
        <w:tc>
          <w:tcPr>
            <w:tcW w:w="288" w:type="dxa"/>
          </w:tcPr>
          <w:p w14:paraId="3F2ADB50" w14:textId="77777777" w:rsidR="008739E9" w:rsidRPr="0063759E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b/>
                <w:bCs/>
                <w:sz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6A2C6FCA" w14:textId="41020070" w:rsidR="008739E9" w:rsidRPr="0063759E" w:rsidRDefault="008739E9" w:rsidP="00A73036">
            <w:pPr>
              <w:pStyle w:val="acctfourfigures"/>
              <w:tabs>
                <w:tab w:val="clear" w:pos="765"/>
                <w:tab w:val="decimal" w:pos="1291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  <w:r w:rsidRPr="005E6559">
              <w:rPr>
                <w:b/>
                <w:bCs/>
                <w:sz w:val="20"/>
              </w:rPr>
              <w:t>(218,456)</w:t>
            </w:r>
          </w:p>
        </w:tc>
        <w:tc>
          <w:tcPr>
            <w:tcW w:w="288" w:type="dxa"/>
          </w:tcPr>
          <w:p w14:paraId="45C98F85" w14:textId="77777777" w:rsidR="008739E9" w:rsidRPr="0063759E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b/>
                <w:bCs/>
                <w:sz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6093B3D0" w14:textId="04D7A381" w:rsidR="008739E9" w:rsidRPr="0063759E" w:rsidRDefault="008739E9" w:rsidP="00CB112B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  <w:r w:rsidRPr="005E6559">
              <w:rPr>
                <w:b/>
                <w:bCs/>
                <w:sz w:val="20"/>
              </w:rPr>
              <w:t>3,677,168</w:t>
            </w:r>
          </w:p>
        </w:tc>
      </w:tr>
    </w:tbl>
    <w:p w14:paraId="2331B5EE" w14:textId="4176BF92" w:rsidR="00FB6495" w:rsidRDefault="00FB6495" w:rsidP="0023080E">
      <w:pPr>
        <w:tabs>
          <w:tab w:val="left" w:pos="720"/>
        </w:tabs>
        <w:spacing w:line="240" w:lineRule="auto"/>
        <w:rPr>
          <w:rFonts w:eastAsia="DengXian"/>
          <w:sz w:val="14"/>
          <w:szCs w:val="14"/>
        </w:rPr>
      </w:pPr>
      <w:r>
        <w:rPr>
          <w:rFonts w:eastAsia="DengXian"/>
          <w:sz w:val="14"/>
          <w:szCs w:val="14"/>
        </w:rPr>
        <w:t>.</w:t>
      </w:r>
    </w:p>
    <w:p w14:paraId="77E137E2" w14:textId="77777777" w:rsidR="0017508F" w:rsidRDefault="0017508F" w:rsidP="0023080E">
      <w:pPr>
        <w:tabs>
          <w:tab w:val="left" w:pos="720"/>
        </w:tabs>
        <w:spacing w:line="240" w:lineRule="auto"/>
        <w:rPr>
          <w:rFonts w:eastAsia="DengXian"/>
          <w:sz w:val="14"/>
          <w:szCs w:val="14"/>
        </w:rPr>
      </w:pPr>
    </w:p>
    <w:tbl>
      <w:tblPr>
        <w:tblStyle w:val="TableGrid"/>
        <w:tblW w:w="92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8"/>
        <w:gridCol w:w="1584"/>
        <w:gridCol w:w="288"/>
        <w:gridCol w:w="1584"/>
        <w:gridCol w:w="288"/>
        <w:gridCol w:w="1584"/>
      </w:tblGrid>
      <w:tr w:rsidR="00FB6495" w:rsidRPr="00202128" w14:paraId="360E2588" w14:textId="77777777" w:rsidTr="0017508F">
        <w:tc>
          <w:tcPr>
            <w:tcW w:w="3918" w:type="dxa"/>
          </w:tcPr>
          <w:p w14:paraId="734B2EB2" w14:textId="77777777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5328" w:type="dxa"/>
            <w:gridSpan w:val="5"/>
            <w:vAlign w:val="center"/>
          </w:tcPr>
          <w:p w14:paraId="264B692A" w14:textId="012BDD5C" w:rsidR="00FB6495" w:rsidRPr="0063759E" w:rsidRDefault="0017508F" w:rsidP="00051756">
            <w:pPr>
              <w:tabs>
                <w:tab w:val="left" w:pos="540"/>
              </w:tabs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Separate</w:t>
            </w:r>
            <w:r w:rsidR="00FB6495" w:rsidRPr="0063759E">
              <w:rPr>
                <w:b/>
                <w:bCs/>
                <w:sz w:val="20"/>
              </w:rPr>
              <w:t xml:space="preserve"> financial statements</w:t>
            </w:r>
          </w:p>
        </w:tc>
      </w:tr>
      <w:tr w:rsidR="00FB6495" w:rsidRPr="00202128" w14:paraId="037A5324" w14:textId="77777777" w:rsidTr="0017508F">
        <w:tc>
          <w:tcPr>
            <w:tcW w:w="3918" w:type="dxa"/>
          </w:tcPr>
          <w:p w14:paraId="57C2B1DD" w14:textId="77777777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5328" w:type="dxa"/>
            <w:gridSpan w:val="5"/>
            <w:vAlign w:val="center"/>
          </w:tcPr>
          <w:p w14:paraId="632E54DB" w14:textId="6C0C7989" w:rsidR="00FB6495" w:rsidRPr="0063759E" w:rsidRDefault="00490BEA" w:rsidP="00051756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30 June</w:t>
            </w:r>
            <w:r w:rsidR="008739E9">
              <w:rPr>
                <w:sz w:val="20"/>
              </w:rPr>
              <w:t xml:space="preserve"> 2025</w:t>
            </w:r>
          </w:p>
        </w:tc>
      </w:tr>
      <w:tr w:rsidR="009C403A" w:rsidRPr="00202128" w14:paraId="6F6ED122" w14:textId="77777777" w:rsidTr="0017508F">
        <w:tc>
          <w:tcPr>
            <w:tcW w:w="3918" w:type="dxa"/>
          </w:tcPr>
          <w:p w14:paraId="06D4500B" w14:textId="77777777" w:rsidR="009C403A" w:rsidRPr="0063759E" w:rsidRDefault="009C403A" w:rsidP="009C403A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  <w:vAlign w:val="center"/>
          </w:tcPr>
          <w:p w14:paraId="21D4A170" w14:textId="77777777" w:rsidR="009C403A" w:rsidRPr="0063759E" w:rsidRDefault="009C403A" w:rsidP="009C403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Hire purchase</w:t>
            </w:r>
            <w:r w:rsidRPr="0063759E">
              <w:rPr>
                <w:sz w:val="20"/>
              </w:rPr>
              <w:t xml:space="preserve"> receivables</w:t>
            </w:r>
          </w:p>
          <w:p w14:paraId="5ADB4950" w14:textId="75421A21" w:rsidR="009C403A" w:rsidRPr="0063759E" w:rsidRDefault="009C403A" w:rsidP="009C403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  <w:cs/>
              </w:rPr>
            </w:pPr>
            <w:r>
              <w:rPr>
                <w:sz w:val="20"/>
              </w:rPr>
              <w:t>net</w:t>
            </w:r>
            <w:r w:rsidRPr="0063759E">
              <w:rPr>
                <w:sz w:val="20"/>
              </w:rPr>
              <w:t xml:space="preserve"> </w:t>
            </w:r>
            <w:r>
              <w:rPr>
                <w:sz w:val="20"/>
              </w:rPr>
              <w:t>unearned</w:t>
            </w:r>
            <w:r w:rsidRPr="0063759E">
              <w:rPr>
                <w:sz w:val="20"/>
              </w:rPr>
              <w:t xml:space="preserve"> interest income</w:t>
            </w:r>
          </w:p>
        </w:tc>
        <w:tc>
          <w:tcPr>
            <w:tcW w:w="288" w:type="dxa"/>
            <w:vAlign w:val="center"/>
          </w:tcPr>
          <w:p w14:paraId="299855FC" w14:textId="77777777" w:rsidR="009C403A" w:rsidRPr="0063759E" w:rsidRDefault="009C403A" w:rsidP="009C403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84" w:type="dxa"/>
            <w:vAlign w:val="center"/>
          </w:tcPr>
          <w:p w14:paraId="1775C73D" w14:textId="77777777" w:rsidR="00771BFA" w:rsidRDefault="00771BFA" w:rsidP="009C403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  <w:p w14:paraId="542768CE" w14:textId="6411BC68" w:rsidR="009C403A" w:rsidRPr="0063759E" w:rsidRDefault="009C403A" w:rsidP="009C403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  <w:cs/>
                <w:lang w:bidi="th-TH"/>
              </w:rPr>
            </w:pPr>
            <w:r w:rsidRPr="0063759E">
              <w:rPr>
                <w:sz w:val="20"/>
              </w:rPr>
              <w:t>Allowance for expected credit losses</w:t>
            </w:r>
          </w:p>
        </w:tc>
        <w:tc>
          <w:tcPr>
            <w:tcW w:w="288" w:type="dxa"/>
            <w:vAlign w:val="center"/>
          </w:tcPr>
          <w:p w14:paraId="06EC92E3" w14:textId="77777777" w:rsidR="009C403A" w:rsidRPr="0063759E" w:rsidRDefault="009C403A" w:rsidP="009C403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84" w:type="dxa"/>
            <w:vAlign w:val="center"/>
          </w:tcPr>
          <w:p w14:paraId="09C428FC" w14:textId="77777777" w:rsidR="00771BFA" w:rsidRDefault="00771BFA" w:rsidP="009C403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  <w:p w14:paraId="7D8F7BEE" w14:textId="1C692BDB" w:rsidR="009C403A" w:rsidRDefault="009C403A" w:rsidP="009C403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Net</w:t>
            </w:r>
          </w:p>
          <w:p w14:paraId="3CCBBF18" w14:textId="04924B22" w:rsidR="009C403A" w:rsidRPr="0063759E" w:rsidRDefault="009C403A" w:rsidP="009C403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hire purchase receivables</w:t>
            </w:r>
          </w:p>
        </w:tc>
      </w:tr>
      <w:tr w:rsidR="009C403A" w14:paraId="1078834E" w14:textId="77777777" w:rsidTr="0017508F">
        <w:tc>
          <w:tcPr>
            <w:tcW w:w="3918" w:type="dxa"/>
          </w:tcPr>
          <w:p w14:paraId="095A0841" w14:textId="77777777" w:rsidR="009C403A" w:rsidRPr="0063759E" w:rsidRDefault="009C403A" w:rsidP="009C403A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5328" w:type="dxa"/>
            <w:gridSpan w:val="5"/>
          </w:tcPr>
          <w:p w14:paraId="5DFB65AD" w14:textId="78579C7C" w:rsidR="009C403A" w:rsidRPr="0063759E" w:rsidRDefault="009C403A" w:rsidP="009C403A">
            <w:pPr>
              <w:tabs>
                <w:tab w:val="left" w:pos="540"/>
              </w:tabs>
              <w:spacing w:line="240" w:lineRule="auto"/>
              <w:jc w:val="center"/>
              <w:rPr>
                <w:i/>
                <w:iCs/>
                <w:sz w:val="20"/>
                <w:cs/>
              </w:rPr>
            </w:pPr>
            <w:r w:rsidRPr="0063759E">
              <w:rPr>
                <w:i/>
                <w:iCs/>
                <w:sz w:val="20"/>
                <w:cs/>
              </w:rPr>
              <w:t>(</w:t>
            </w:r>
            <w:r w:rsidRPr="0063759E">
              <w:rPr>
                <w:i/>
                <w:iCs/>
                <w:sz w:val="20"/>
              </w:rPr>
              <w:t xml:space="preserve">in thousand </w:t>
            </w:r>
            <w:r w:rsidR="007041B8">
              <w:rPr>
                <w:i/>
                <w:iCs/>
                <w:sz w:val="20"/>
              </w:rPr>
              <w:t>Baht</w:t>
            </w:r>
            <w:r w:rsidRPr="0063759E">
              <w:rPr>
                <w:i/>
                <w:iCs/>
                <w:sz w:val="20"/>
                <w:cs/>
              </w:rPr>
              <w:t>)</w:t>
            </w:r>
          </w:p>
        </w:tc>
      </w:tr>
      <w:tr w:rsidR="00F4561F" w14:paraId="4035AA46" w14:textId="77777777" w:rsidTr="0017508F">
        <w:tc>
          <w:tcPr>
            <w:tcW w:w="3918" w:type="dxa"/>
          </w:tcPr>
          <w:p w14:paraId="54EA2CB3" w14:textId="65D2263B" w:rsidR="00F4561F" w:rsidRPr="0063759E" w:rsidRDefault="00F4561F" w:rsidP="009C403A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  <w:r w:rsidRPr="00A148EC">
              <w:rPr>
                <w:b/>
                <w:bCs/>
                <w:sz w:val="20"/>
              </w:rPr>
              <w:t>Staging</w:t>
            </w:r>
          </w:p>
        </w:tc>
        <w:tc>
          <w:tcPr>
            <w:tcW w:w="5328" w:type="dxa"/>
            <w:gridSpan w:val="5"/>
          </w:tcPr>
          <w:p w14:paraId="36C1B47B" w14:textId="77777777" w:rsidR="00F4561F" w:rsidRPr="0063759E" w:rsidRDefault="00F4561F" w:rsidP="009C403A">
            <w:pPr>
              <w:tabs>
                <w:tab w:val="left" w:pos="540"/>
              </w:tabs>
              <w:spacing w:line="240" w:lineRule="auto"/>
              <w:jc w:val="center"/>
              <w:rPr>
                <w:i/>
                <w:iCs/>
                <w:sz w:val="20"/>
                <w:cs/>
              </w:rPr>
            </w:pPr>
          </w:p>
        </w:tc>
      </w:tr>
      <w:tr w:rsidR="00F4561F" w14:paraId="5B3F01EC" w14:textId="77777777" w:rsidTr="0017508F">
        <w:tc>
          <w:tcPr>
            <w:tcW w:w="3918" w:type="dxa"/>
          </w:tcPr>
          <w:p w14:paraId="7A51F890" w14:textId="33763AC6" w:rsidR="00F4561F" w:rsidRPr="0063759E" w:rsidRDefault="00F4561F" w:rsidP="00F4561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  <w:r w:rsidRPr="0063759E">
              <w:rPr>
                <w:sz w:val="20"/>
              </w:rPr>
              <w:t xml:space="preserve">Assets </w:t>
            </w:r>
            <w:r>
              <w:rPr>
                <w:sz w:val="20"/>
              </w:rPr>
              <w:t>that are not</w:t>
            </w:r>
            <w:r w:rsidRPr="0063759E">
              <w:rPr>
                <w:sz w:val="20"/>
              </w:rPr>
              <w:t xml:space="preserve"> significant increase</w:t>
            </w:r>
          </w:p>
        </w:tc>
        <w:tc>
          <w:tcPr>
            <w:tcW w:w="1584" w:type="dxa"/>
          </w:tcPr>
          <w:p w14:paraId="35B9931D" w14:textId="77777777" w:rsidR="00F4561F" w:rsidRPr="0063759E" w:rsidRDefault="00F4561F" w:rsidP="00F4561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288" w:type="dxa"/>
          </w:tcPr>
          <w:p w14:paraId="2B4DA178" w14:textId="77777777" w:rsidR="00F4561F" w:rsidRPr="0063759E" w:rsidRDefault="00F4561F" w:rsidP="00F4561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5C383B94" w14:textId="77777777" w:rsidR="00F4561F" w:rsidRPr="0063759E" w:rsidRDefault="00F4561F" w:rsidP="00F4561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288" w:type="dxa"/>
          </w:tcPr>
          <w:p w14:paraId="74528570" w14:textId="77777777" w:rsidR="00F4561F" w:rsidRPr="0063759E" w:rsidRDefault="00F4561F" w:rsidP="00F4561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1CD61060" w14:textId="77777777" w:rsidR="00F4561F" w:rsidRPr="0063759E" w:rsidRDefault="00F4561F" w:rsidP="00F4561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</w:tr>
      <w:tr w:rsidR="00544551" w14:paraId="3CB76C7E" w14:textId="77777777" w:rsidTr="0017508F">
        <w:tc>
          <w:tcPr>
            <w:tcW w:w="3918" w:type="dxa"/>
          </w:tcPr>
          <w:p w14:paraId="1B39ACC7" w14:textId="405C2E1A" w:rsidR="00544551" w:rsidRPr="00CA216D" w:rsidRDefault="00544551" w:rsidP="00544551">
            <w:pPr>
              <w:tabs>
                <w:tab w:val="left" w:pos="540"/>
              </w:tabs>
              <w:spacing w:line="240" w:lineRule="auto"/>
              <w:jc w:val="thaiDistribute"/>
              <w:rPr>
                <w:rFonts w:cstheme="minorBidi"/>
                <w:sz w:val="20"/>
                <w:szCs w:val="25"/>
                <w:lang w:bidi="th-TH"/>
              </w:rPr>
            </w:pPr>
            <w:r w:rsidRPr="0063759E">
              <w:rPr>
                <w:sz w:val="20"/>
              </w:rPr>
              <w:t xml:space="preserve">   in credit risk</w:t>
            </w:r>
          </w:p>
        </w:tc>
        <w:tc>
          <w:tcPr>
            <w:tcW w:w="1584" w:type="dxa"/>
          </w:tcPr>
          <w:p w14:paraId="0EA6134E" w14:textId="3FBB45A6" w:rsidR="00544551" w:rsidRPr="00544551" w:rsidRDefault="00544551" w:rsidP="0054455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544551">
              <w:rPr>
                <w:sz w:val="20"/>
              </w:rPr>
              <w:t xml:space="preserve"> 38,425 </w:t>
            </w:r>
          </w:p>
        </w:tc>
        <w:tc>
          <w:tcPr>
            <w:tcW w:w="288" w:type="dxa"/>
          </w:tcPr>
          <w:p w14:paraId="143F55FB" w14:textId="77777777" w:rsidR="00544551" w:rsidRPr="00544551" w:rsidRDefault="00544551" w:rsidP="0054455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1584" w:type="dxa"/>
          </w:tcPr>
          <w:p w14:paraId="5CD22BF7" w14:textId="0E6BB6B1" w:rsidR="00544551" w:rsidRPr="00544551" w:rsidRDefault="00544551" w:rsidP="00C22196">
            <w:pPr>
              <w:pStyle w:val="acctfourfigures"/>
              <w:tabs>
                <w:tab w:val="clear" w:pos="765"/>
                <w:tab w:val="decimal" w:pos="1302"/>
              </w:tabs>
              <w:spacing w:line="240" w:lineRule="atLeast"/>
              <w:ind w:right="-96"/>
              <w:rPr>
                <w:sz w:val="20"/>
              </w:rPr>
            </w:pPr>
            <w:r w:rsidRPr="00544551">
              <w:rPr>
                <w:sz w:val="20"/>
              </w:rPr>
              <w:t xml:space="preserve"> (1,241)</w:t>
            </w:r>
          </w:p>
        </w:tc>
        <w:tc>
          <w:tcPr>
            <w:tcW w:w="288" w:type="dxa"/>
          </w:tcPr>
          <w:p w14:paraId="05ED7BE6" w14:textId="77777777" w:rsidR="00544551" w:rsidRPr="00544551" w:rsidRDefault="00544551" w:rsidP="0054455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1584" w:type="dxa"/>
          </w:tcPr>
          <w:p w14:paraId="02B6DFE1" w14:textId="554C5F6B" w:rsidR="00544551" w:rsidRPr="00544551" w:rsidRDefault="00544551" w:rsidP="0054455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544551">
              <w:rPr>
                <w:sz w:val="20"/>
              </w:rPr>
              <w:t xml:space="preserve"> 37,184 </w:t>
            </w:r>
          </w:p>
        </w:tc>
      </w:tr>
      <w:tr w:rsidR="00F4561F" w14:paraId="5CFF4DDA" w14:textId="77777777" w:rsidTr="0017508F">
        <w:tc>
          <w:tcPr>
            <w:tcW w:w="3918" w:type="dxa"/>
          </w:tcPr>
          <w:p w14:paraId="63C9E8A1" w14:textId="524820EF" w:rsidR="00F4561F" w:rsidRPr="0063759E" w:rsidRDefault="00F4561F" w:rsidP="00F4561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  <w:r w:rsidRPr="0063759E">
              <w:rPr>
                <w:sz w:val="20"/>
              </w:rPr>
              <w:t xml:space="preserve">Assets </w:t>
            </w:r>
            <w:r>
              <w:rPr>
                <w:sz w:val="20"/>
              </w:rPr>
              <w:t>that are</w:t>
            </w:r>
            <w:r w:rsidRPr="0063759E">
              <w:rPr>
                <w:sz w:val="20"/>
              </w:rPr>
              <w:t xml:space="preserve"> significant increase </w:t>
            </w:r>
          </w:p>
        </w:tc>
        <w:tc>
          <w:tcPr>
            <w:tcW w:w="1584" w:type="dxa"/>
          </w:tcPr>
          <w:p w14:paraId="53EE4493" w14:textId="77777777" w:rsidR="00F4561F" w:rsidRPr="00544551" w:rsidRDefault="00F4561F" w:rsidP="0054455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288" w:type="dxa"/>
          </w:tcPr>
          <w:p w14:paraId="76C99E4E" w14:textId="77777777" w:rsidR="00F4561F" w:rsidRPr="00544551" w:rsidRDefault="00F4561F" w:rsidP="0054455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1584" w:type="dxa"/>
          </w:tcPr>
          <w:p w14:paraId="2FCB0D8C" w14:textId="77777777" w:rsidR="00F4561F" w:rsidRPr="00544551" w:rsidRDefault="00F4561F" w:rsidP="00C22196">
            <w:pPr>
              <w:pStyle w:val="acctfourfigures"/>
              <w:tabs>
                <w:tab w:val="clear" w:pos="765"/>
                <w:tab w:val="decimal" w:pos="1302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288" w:type="dxa"/>
          </w:tcPr>
          <w:p w14:paraId="1BD38D67" w14:textId="77777777" w:rsidR="00F4561F" w:rsidRPr="00544551" w:rsidRDefault="00F4561F" w:rsidP="0054455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1584" w:type="dxa"/>
          </w:tcPr>
          <w:p w14:paraId="1DE45E38" w14:textId="77777777" w:rsidR="00F4561F" w:rsidRPr="00544551" w:rsidRDefault="00F4561F" w:rsidP="0054455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</w:tr>
      <w:tr w:rsidR="00544551" w14:paraId="090E9B2E" w14:textId="77777777" w:rsidTr="00A97DAD">
        <w:tc>
          <w:tcPr>
            <w:tcW w:w="3918" w:type="dxa"/>
          </w:tcPr>
          <w:p w14:paraId="495A9749" w14:textId="73507F63" w:rsidR="00544551" w:rsidRPr="00CA216D" w:rsidRDefault="00544551" w:rsidP="00544551">
            <w:pPr>
              <w:tabs>
                <w:tab w:val="left" w:pos="540"/>
              </w:tabs>
              <w:spacing w:line="240" w:lineRule="auto"/>
              <w:jc w:val="thaiDistribute"/>
              <w:rPr>
                <w:rFonts w:cstheme="minorBidi"/>
                <w:sz w:val="20"/>
                <w:szCs w:val="25"/>
                <w:lang w:bidi="th-TH"/>
              </w:rPr>
            </w:pPr>
            <w:r w:rsidRPr="0063759E">
              <w:rPr>
                <w:sz w:val="20"/>
              </w:rPr>
              <w:t xml:space="preserve">   in credit risk</w:t>
            </w:r>
          </w:p>
        </w:tc>
        <w:tc>
          <w:tcPr>
            <w:tcW w:w="1584" w:type="dxa"/>
          </w:tcPr>
          <w:p w14:paraId="336AA55C" w14:textId="39CEC4B1" w:rsidR="00544551" w:rsidRPr="00544551" w:rsidRDefault="00544551" w:rsidP="0054455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544551">
              <w:rPr>
                <w:sz w:val="20"/>
              </w:rPr>
              <w:t xml:space="preserve"> 11,690 </w:t>
            </w:r>
          </w:p>
        </w:tc>
        <w:tc>
          <w:tcPr>
            <w:tcW w:w="288" w:type="dxa"/>
          </w:tcPr>
          <w:p w14:paraId="1D568C19" w14:textId="77777777" w:rsidR="00544551" w:rsidRPr="00544551" w:rsidRDefault="00544551" w:rsidP="0054455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1584" w:type="dxa"/>
          </w:tcPr>
          <w:p w14:paraId="1C494E1C" w14:textId="4C5C9B8F" w:rsidR="00544551" w:rsidRPr="00544551" w:rsidRDefault="00544551" w:rsidP="00C22196">
            <w:pPr>
              <w:pStyle w:val="acctfourfigures"/>
              <w:tabs>
                <w:tab w:val="clear" w:pos="765"/>
                <w:tab w:val="decimal" w:pos="1302"/>
              </w:tabs>
              <w:spacing w:line="240" w:lineRule="atLeast"/>
              <w:ind w:right="-96"/>
              <w:rPr>
                <w:sz w:val="20"/>
              </w:rPr>
            </w:pPr>
            <w:r w:rsidRPr="00544551">
              <w:rPr>
                <w:sz w:val="20"/>
              </w:rPr>
              <w:t xml:space="preserve"> (2,874)</w:t>
            </w:r>
          </w:p>
        </w:tc>
        <w:tc>
          <w:tcPr>
            <w:tcW w:w="288" w:type="dxa"/>
          </w:tcPr>
          <w:p w14:paraId="43465666" w14:textId="77777777" w:rsidR="00544551" w:rsidRPr="00544551" w:rsidRDefault="00544551" w:rsidP="0054455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1584" w:type="dxa"/>
          </w:tcPr>
          <w:p w14:paraId="7C6D52CE" w14:textId="17C88DF3" w:rsidR="00544551" w:rsidRPr="00544551" w:rsidRDefault="00544551" w:rsidP="0054455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544551">
              <w:rPr>
                <w:sz w:val="20"/>
              </w:rPr>
              <w:t xml:space="preserve"> 8,816 </w:t>
            </w:r>
          </w:p>
        </w:tc>
      </w:tr>
      <w:tr w:rsidR="00544551" w14:paraId="7523AAC2" w14:textId="77777777" w:rsidTr="00CB112B">
        <w:tc>
          <w:tcPr>
            <w:tcW w:w="3918" w:type="dxa"/>
          </w:tcPr>
          <w:p w14:paraId="1063EE62" w14:textId="4D75092E" w:rsidR="00544551" w:rsidRPr="0063759E" w:rsidRDefault="00544551" w:rsidP="00544551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  <w:cs/>
              </w:rPr>
            </w:pPr>
            <w:r w:rsidRPr="0063759E">
              <w:rPr>
                <w:sz w:val="20"/>
              </w:rPr>
              <w:t xml:space="preserve">Assets </w:t>
            </w:r>
            <w:r>
              <w:rPr>
                <w:sz w:val="20"/>
              </w:rPr>
              <w:t>that are</w:t>
            </w:r>
            <w:r w:rsidRPr="0063759E">
              <w:rPr>
                <w:sz w:val="20"/>
              </w:rPr>
              <w:t xml:space="preserve"> credit impaired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4BCE1B1" w14:textId="03FA6452" w:rsidR="00544551" w:rsidRPr="00544551" w:rsidRDefault="00544551" w:rsidP="0054455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544551">
              <w:rPr>
                <w:sz w:val="20"/>
              </w:rPr>
              <w:t xml:space="preserve"> 7,249 </w:t>
            </w:r>
          </w:p>
        </w:tc>
        <w:tc>
          <w:tcPr>
            <w:tcW w:w="288" w:type="dxa"/>
          </w:tcPr>
          <w:p w14:paraId="3D2B3711" w14:textId="77777777" w:rsidR="00544551" w:rsidRPr="00544551" w:rsidRDefault="00544551" w:rsidP="0054455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DEC5301" w14:textId="37E74461" w:rsidR="00544551" w:rsidRPr="00544551" w:rsidRDefault="00544551" w:rsidP="00C22196">
            <w:pPr>
              <w:pStyle w:val="acctfourfigures"/>
              <w:tabs>
                <w:tab w:val="clear" w:pos="765"/>
                <w:tab w:val="decimal" w:pos="1302"/>
              </w:tabs>
              <w:spacing w:line="240" w:lineRule="atLeast"/>
              <w:ind w:right="-96"/>
              <w:rPr>
                <w:sz w:val="20"/>
              </w:rPr>
            </w:pPr>
            <w:r w:rsidRPr="00544551">
              <w:rPr>
                <w:sz w:val="20"/>
              </w:rPr>
              <w:t xml:space="preserve"> (5,093)</w:t>
            </w:r>
          </w:p>
        </w:tc>
        <w:tc>
          <w:tcPr>
            <w:tcW w:w="288" w:type="dxa"/>
          </w:tcPr>
          <w:p w14:paraId="2E39204F" w14:textId="77777777" w:rsidR="00544551" w:rsidRPr="00544551" w:rsidRDefault="00544551" w:rsidP="0054455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995375" w14:textId="3E37059F" w:rsidR="00544551" w:rsidRPr="00544551" w:rsidRDefault="00544551" w:rsidP="0054455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544551">
              <w:rPr>
                <w:sz w:val="20"/>
              </w:rPr>
              <w:t xml:space="preserve"> 2,156 </w:t>
            </w:r>
          </w:p>
        </w:tc>
      </w:tr>
      <w:tr w:rsidR="00544551" w14:paraId="156667B2" w14:textId="77777777" w:rsidTr="00CB112B">
        <w:tc>
          <w:tcPr>
            <w:tcW w:w="3918" w:type="dxa"/>
          </w:tcPr>
          <w:p w14:paraId="3DB5A1E9" w14:textId="77777777" w:rsidR="00544551" w:rsidRPr="0063759E" w:rsidRDefault="00544551" w:rsidP="00544551">
            <w:pPr>
              <w:tabs>
                <w:tab w:val="left" w:pos="540"/>
              </w:tabs>
              <w:spacing w:line="240" w:lineRule="auto"/>
              <w:jc w:val="thaiDistribute"/>
              <w:rPr>
                <w:b/>
                <w:bCs/>
                <w:sz w:val="20"/>
                <w:cs/>
              </w:rPr>
            </w:pPr>
            <w:r w:rsidRPr="0063759E">
              <w:rPr>
                <w:b/>
                <w:bCs/>
                <w:sz w:val="20"/>
              </w:rPr>
              <w:t>Total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C114F91" w14:textId="29B453F2" w:rsidR="00544551" w:rsidRPr="00544551" w:rsidRDefault="00544551" w:rsidP="0054455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  <w:r w:rsidRPr="00544551">
              <w:rPr>
                <w:b/>
                <w:bCs/>
                <w:sz w:val="20"/>
              </w:rPr>
              <w:t xml:space="preserve"> 57,364 </w:t>
            </w:r>
          </w:p>
        </w:tc>
        <w:tc>
          <w:tcPr>
            <w:tcW w:w="288" w:type="dxa"/>
          </w:tcPr>
          <w:p w14:paraId="3F266B68" w14:textId="77777777" w:rsidR="00544551" w:rsidRPr="00544551" w:rsidRDefault="00544551" w:rsidP="0054455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3FF346D4" w14:textId="060525E3" w:rsidR="00544551" w:rsidRPr="00C22196" w:rsidRDefault="00544551" w:rsidP="00C22196">
            <w:pPr>
              <w:pStyle w:val="acctfourfigures"/>
              <w:tabs>
                <w:tab w:val="clear" w:pos="765"/>
                <w:tab w:val="decimal" w:pos="1302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  <w:r w:rsidRPr="00C22196">
              <w:rPr>
                <w:b/>
                <w:bCs/>
                <w:sz w:val="20"/>
              </w:rPr>
              <w:t xml:space="preserve"> (9,208)</w:t>
            </w:r>
          </w:p>
        </w:tc>
        <w:tc>
          <w:tcPr>
            <w:tcW w:w="288" w:type="dxa"/>
          </w:tcPr>
          <w:p w14:paraId="72F108E1" w14:textId="77777777" w:rsidR="00544551" w:rsidRPr="00544551" w:rsidRDefault="00544551" w:rsidP="0054455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23EEA616" w14:textId="0E8B2712" w:rsidR="00544551" w:rsidRPr="00544551" w:rsidRDefault="00544551" w:rsidP="0054455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  <w:r w:rsidRPr="00544551">
              <w:rPr>
                <w:b/>
                <w:bCs/>
                <w:sz w:val="20"/>
              </w:rPr>
              <w:t xml:space="preserve"> 48,156 </w:t>
            </w:r>
          </w:p>
        </w:tc>
      </w:tr>
    </w:tbl>
    <w:p w14:paraId="2EE3C6B7" w14:textId="67D94D3D" w:rsidR="00FB6495" w:rsidRDefault="00FB6495" w:rsidP="0023080E">
      <w:pPr>
        <w:tabs>
          <w:tab w:val="left" w:pos="720"/>
        </w:tabs>
        <w:spacing w:line="240" w:lineRule="auto"/>
        <w:rPr>
          <w:rFonts w:eastAsia="DengXian"/>
          <w:sz w:val="14"/>
          <w:szCs w:val="14"/>
        </w:rPr>
      </w:pPr>
      <w:r>
        <w:rPr>
          <w:rFonts w:eastAsia="DengXian"/>
          <w:sz w:val="14"/>
          <w:szCs w:val="14"/>
        </w:rPr>
        <w:t>.</w:t>
      </w:r>
    </w:p>
    <w:p w14:paraId="13E538CD" w14:textId="2DE01B85" w:rsidR="0017508F" w:rsidRDefault="0017508F" w:rsidP="0017508F">
      <w:pPr>
        <w:spacing w:line="240" w:lineRule="auto"/>
        <w:ind w:firstLine="540"/>
        <w:rPr>
          <w:rFonts w:eastAsia="DengXian" w:cstheme="minorBidi"/>
          <w:sz w:val="16"/>
          <w:szCs w:val="16"/>
          <w:lang w:val="en-US" w:bidi="th-TH"/>
        </w:rPr>
      </w:pPr>
    </w:p>
    <w:p w14:paraId="5E3D5A2F" w14:textId="77777777" w:rsidR="0017508F" w:rsidRPr="0017508F" w:rsidRDefault="0017508F" w:rsidP="0023080E">
      <w:pPr>
        <w:tabs>
          <w:tab w:val="left" w:pos="720"/>
        </w:tabs>
        <w:spacing w:line="240" w:lineRule="auto"/>
        <w:rPr>
          <w:rFonts w:eastAsia="DengXian"/>
          <w:sz w:val="14"/>
          <w:szCs w:val="14"/>
          <w:lang w:val="en-US"/>
        </w:rPr>
      </w:pPr>
    </w:p>
    <w:p w14:paraId="5AB770DB" w14:textId="4A716D28" w:rsidR="0017508F" w:rsidRPr="00CA216D" w:rsidRDefault="0017508F" w:rsidP="0017508F">
      <w:pPr>
        <w:spacing w:line="240" w:lineRule="auto"/>
        <w:rPr>
          <w:rFonts w:eastAsia="DengXian"/>
          <w:sz w:val="14"/>
          <w:szCs w:val="14"/>
          <w:lang w:val="en-US"/>
        </w:rPr>
      </w:pPr>
      <w:r>
        <w:rPr>
          <w:rFonts w:eastAsia="DengXian"/>
          <w:sz w:val="14"/>
          <w:szCs w:val="14"/>
        </w:rPr>
        <w:br w:type="page"/>
      </w:r>
    </w:p>
    <w:tbl>
      <w:tblPr>
        <w:tblStyle w:val="TableGrid"/>
        <w:tblW w:w="92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8"/>
        <w:gridCol w:w="1584"/>
        <w:gridCol w:w="288"/>
        <w:gridCol w:w="1584"/>
        <w:gridCol w:w="288"/>
        <w:gridCol w:w="1584"/>
      </w:tblGrid>
      <w:tr w:rsidR="00FB6495" w:rsidRPr="00202128" w14:paraId="6B86F6AF" w14:textId="77777777" w:rsidTr="0017508F">
        <w:tc>
          <w:tcPr>
            <w:tcW w:w="3918" w:type="dxa"/>
          </w:tcPr>
          <w:p w14:paraId="2855B853" w14:textId="77777777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5328" w:type="dxa"/>
            <w:gridSpan w:val="5"/>
            <w:vAlign w:val="center"/>
          </w:tcPr>
          <w:p w14:paraId="7B8D01B2" w14:textId="70B48EE1" w:rsidR="00FB6495" w:rsidRPr="0063759E" w:rsidRDefault="0017508F" w:rsidP="00051756">
            <w:pPr>
              <w:tabs>
                <w:tab w:val="left" w:pos="540"/>
              </w:tabs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Separate</w:t>
            </w:r>
            <w:r w:rsidR="00FB6495" w:rsidRPr="0063759E">
              <w:rPr>
                <w:b/>
                <w:bCs/>
                <w:sz w:val="20"/>
              </w:rPr>
              <w:t xml:space="preserve"> financial statements</w:t>
            </w:r>
          </w:p>
        </w:tc>
      </w:tr>
      <w:tr w:rsidR="00FB6495" w:rsidRPr="00202128" w14:paraId="1B78F2CB" w14:textId="77777777" w:rsidTr="0017508F">
        <w:tc>
          <w:tcPr>
            <w:tcW w:w="3918" w:type="dxa"/>
          </w:tcPr>
          <w:p w14:paraId="33B27C81" w14:textId="77777777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5328" w:type="dxa"/>
            <w:gridSpan w:val="5"/>
            <w:vAlign w:val="center"/>
          </w:tcPr>
          <w:p w14:paraId="615F2E1D" w14:textId="362A3FFF" w:rsidR="00FB6495" w:rsidRPr="0063759E" w:rsidRDefault="0017508F" w:rsidP="00051756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31 December 202</w:t>
            </w:r>
            <w:r w:rsidR="008739E9">
              <w:rPr>
                <w:sz w:val="20"/>
              </w:rPr>
              <w:t>4</w:t>
            </w:r>
          </w:p>
        </w:tc>
      </w:tr>
      <w:tr w:rsidR="008E134A" w:rsidRPr="0017508F" w14:paraId="5CF6AEB2" w14:textId="77777777" w:rsidTr="0017508F">
        <w:tc>
          <w:tcPr>
            <w:tcW w:w="3918" w:type="dxa"/>
          </w:tcPr>
          <w:p w14:paraId="0A070A93" w14:textId="77777777" w:rsidR="008E134A" w:rsidRPr="0063759E" w:rsidRDefault="008E134A" w:rsidP="008E134A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  <w:vAlign w:val="center"/>
          </w:tcPr>
          <w:p w14:paraId="3486B059" w14:textId="77777777" w:rsidR="008E134A" w:rsidRPr="0063759E" w:rsidRDefault="008E134A" w:rsidP="008E134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Hire purchase</w:t>
            </w:r>
            <w:r w:rsidRPr="0063759E">
              <w:rPr>
                <w:sz w:val="20"/>
              </w:rPr>
              <w:t xml:space="preserve"> receivables</w:t>
            </w:r>
          </w:p>
          <w:p w14:paraId="26A451A9" w14:textId="2E281874" w:rsidR="008E134A" w:rsidRPr="0063759E" w:rsidRDefault="008E134A" w:rsidP="008E134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  <w:cs/>
              </w:rPr>
            </w:pPr>
            <w:r>
              <w:rPr>
                <w:sz w:val="20"/>
              </w:rPr>
              <w:t>net</w:t>
            </w:r>
            <w:r w:rsidRPr="0063759E">
              <w:rPr>
                <w:sz w:val="20"/>
              </w:rPr>
              <w:t xml:space="preserve"> </w:t>
            </w:r>
            <w:r>
              <w:rPr>
                <w:sz w:val="20"/>
              </w:rPr>
              <w:t>unearned</w:t>
            </w:r>
            <w:r w:rsidRPr="0063759E">
              <w:rPr>
                <w:sz w:val="20"/>
              </w:rPr>
              <w:t xml:space="preserve"> interest income</w:t>
            </w:r>
          </w:p>
        </w:tc>
        <w:tc>
          <w:tcPr>
            <w:tcW w:w="288" w:type="dxa"/>
            <w:vAlign w:val="center"/>
          </w:tcPr>
          <w:p w14:paraId="08DD955E" w14:textId="77777777" w:rsidR="008E134A" w:rsidRPr="0063759E" w:rsidRDefault="008E134A" w:rsidP="008E134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84" w:type="dxa"/>
            <w:vAlign w:val="center"/>
          </w:tcPr>
          <w:p w14:paraId="4D4DC9B9" w14:textId="77777777" w:rsidR="00771BFA" w:rsidRDefault="00771BFA" w:rsidP="008E134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  <w:p w14:paraId="37B7E9E0" w14:textId="4564F668" w:rsidR="008E134A" w:rsidRPr="0063759E" w:rsidRDefault="008E134A" w:rsidP="008E134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  <w:cs/>
                <w:lang w:bidi="th-TH"/>
              </w:rPr>
            </w:pPr>
            <w:r w:rsidRPr="0063759E">
              <w:rPr>
                <w:sz w:val="20"/>
              </w:rPr>
              <w:t>Allowance for expected credit losses</w:t>
            </w:r>
          </w:p>
        </w:tc>
        <w:tc>
          <w:tcPr>
            <w:tcW w:w="288" w:type="dxa"/>
            <w:vAlign w:val="center"/>
          </w:tcPr>
          <w:p w14:paraId="25940F18" w14:textId="77777777" w:rsidR="008E134A" w:rsidRPr="0063759E" w:rsidRDefault="008E134A" w:rsidP="008E134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84" w:type="dxa"/>
            <w:vAlign w:val="center"/>
          </w:tcPr>
          <w:p w14:paraId="170CDF67" w14:textId="77777777" w:rsidR="00771BFA" w:rsidRDefault="00771BFA" w:rsidP="008E134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  <w:p w14:paraId="04D19F9E" w14:textId="3C40A529" w:rsidR="008E134A" w:rsidRDefault="008E134A" w:rsidP="008E134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Net</w:t>
            </w:r>
          </w:p>
          <w:p w14:paraId="3C13C198" w14:textId="78E5225F" w:rsidR="008E134A" w:rsidRPr="0063759E" w:rsidRDefault="008E134A" w:rsidP="008E134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hire purchase receivables</w:t>
            </w:r>
          </w:p>
        </w:tc>
      </w:tr>
      <w:tr w:rsidR="00FB6495" w14:paraId="21BB7054" w14:textId="77777777" w:rsidTr="0017508F">
        <w:tc>
          <w:tcPr>
            <w:tcW w:w="3918" w:type="dxa"/>
          </w:tcPr>
          <w:p w14:paraId="7E98D1A1" w14:textId="77777777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5328" w:type="dxa"/>
            <w:gridSpan w:val="5"/>
          </w:tcPr>
          <w:p w14:paraId="47AF0E11" w14:textId="30B4F343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center"/>
              <w:rPr>
                <w:i/>
                <w:iCs/>
                <w:sz w:val="20"/>
                <w:cs/>
              </w:rPr>
            </w:pPr>
            <w:r w:rsidRPr="0063759E">
              <w:rPr>
                <w:i/>
                <w:iCs/>
                <w:sz w:val="20"/>
                <w:cs/>
              </w:rPr>
              <w:t>(</w:t>
            </w:r>
            <w:r w:rsidRPr="0063759E">
              <w:rPr>
                <w:i/>
                <w:iCs/>
                <w:sz w:val="20"/>
              </w:rPr>
              <w:t xml:space="preserve">in thousand </w:t>
            </w:r>
            <w:r w:rsidR="007041B8">
              <w:rPr>
                <w:i/>
                <w:iCs/>
                <w:sz w:val="20"/>
              </w:rPr>
              <w:t>Baht</w:t>
            </w:r>
            <w:r w:rsidRPr="0063759E">
              <w:rPr>
                <w:i/>
                <w:iCs/>
                <w:sz w:val="20"/>
                <w:cs/>
              </w:rPr>
              <w:t>)</w:t>
            </w:r>
          </w:p>
        </w:tc>
      </w:tr>
      <w:tr w:rsidR="00F4561F" w14:paraId="0A6D3CB4" w14:textId="77777777" w:rsidTr="0017508F">
        <w:tc>
          <w:tcPr>
            <w:tcW w:w="3918" w:type="dxa"/>
          </w:tcPr>
          <w:p w14:paraId="4176D507" w14:textId="1BBE6AB5" w:rsidR="00F4561F" w:rsidRPr="0063759E" w:rsidRDefault="00F4561F" w:rsidP="00BC3D4F">
            <w:pPr>
              <w:tabs>
                <w:tab w:val="left" w:pos="540"/>
              </w:tabs>
              <w:spacing w:line="240" w:lineRule="auto"/>
              <w:ind w:left="-16"/>
              <w:jc w:val="thaiDistribute"/>
              <w:rPr>
                <w:sz w:val="20"/>
              </w:rPr>
            </w:pPr>
            <w:r w:rsidRPr="00A148EC">
              <w:rPr>
                <w:b/>
                <w:bCs/>
                <w:sz w:val="20"/>
              </w:rPr>
              <w:t>Staging</w:t>
            </w:r>
          </w:p>
        </w:tc>
        <w:tc>
          <w:tcPr>
            <w:tcW w:w="5328" w:type="dxa"/>
            <w:gridSpan w:val="5"/>
          </w:tcPr>
          <w:p w14:paraId="06D73DDF" w14:textId="77777777" w:rsidR="00F4561F" w:rsidRPr="0063759E" w:rsidRDefault="00F4561F" w:rsidP="00051756">
            <w:pPr>
              <w:tabs>
                <w:tab w:val="left" w:pos="540"/>
              </w:tabs>
              <w:spacing w:line="240" w:lineRule="auto"/>
              <w:jc w:val="center"/>
              <w:rPr>
                <w:i/>
                <w:iCs/>
                <w:sz w:val="20"/>
                <w:cs/>
              </w:rPr>
            </w:pPr>
          </w:p>
        </w:tc>
      </w:tr>
      <w:tr w:rsidR="00F4561F" w14:paraId="620EF58B" w14:textId="77777777" w:rsidTr="0017508F">
        <w:tc>
          <w:tcPr>
            <w:tcW w:w="3918" w:type="dxa"/>
          </w:tcPr>
          <w:p w14:paraId="2ED10B4D" w14:textId="7A373021" w:rsidR="00F4561F" w:rsidRPr="0063759E" w:rsidRDefault="00F4561F" w:rsidP="00BC3D4F">
            <w:pPr>
              <w:tabs>
                <w:tab w:val="left" w:pos="540"/>
              </w:tabs>
              <w:spacing w:line="240" w:lineRule="auto"/>
              <w:ind w:left="-16"/>
              <w:jc w:val="thaiDistribute"/>
              <w:rPr>
                <w:sz w:val="20"/>
              </w:rPr>
            </w:pPr>
            <w:r w:rsidRPr="0063759E">
              <w:rPr>
                <w:sz w:val="20"/>
              </w:rPr>
              <w:t xml:space="preserve">Assets </w:t>
            </w:r>
            <w:r>
              <w:rPr>
                <w:sz w:val="20"/>
              </w:rPr>
              <w:t>that are not</w:t>
            </w:r>
            <w:r w:rsidRPr="0063759E">
              <w:rPr>
                <w:sz w:val="20"/>
              </w:rPr>
              <w:t xml:space="preserve"> significant increase</w:t>
            </w:r>
          </w:p>
        </w:tc>
        <w:tc>
          <w:tcPr>
            <w:tcW w:w="1584" w:type="dxa"/>
          </w:tcPr>
          <w:p w14:paraId="24AB5913" w14:textId="77777777" w:rsidR="00F4561F" w:rsidRPr="0063759E" w:rsidRDefault="00F4561F" w:rsidP="00F4561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288" w:type="dxa"/>
          </w:tcPr>
          <w:p w14:paraId="5C84E80C" w14:textId="77777777" w:rsidR="00F4561F" w:rsidRPr="0063759E" w:rsidRDefault="00F4561F" w:rsidP="00F4561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71C6EC66" w14:textId="77777777" w:rsidR="00F4561F" w:rsidRPr="0063759E" w:rsidRDefault="00F4561F" w:rsidP="00F4561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288" w:type="dxa"/>
          </w:tcPr>
          <w:p w14:paraId="7767EF4D" w14:textId="77777777" w:rsidR="00F4561F" w:rsidRPr="0063759E" w:rsidRDefault="00F4561F" w:rsidP="00F4561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69544CB0" w14:textId="77777777" w:rsidR="00F4561F" w:rsidRPr="0063759E" w:rsidRDefault="00F4561F" w:rsidP="00F4561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</w:tr>
      <w:tr w:rsidR="008739E9" w14:paraId="14375E7F" w14:textId="77777777" w:rsidTr="0017508F">
        <w:tc>
          <w:tcPr>
            <w:tcW w:w="3918" w:type="dxa"/>
          </w:tcPr>
          <w:p w14:paraId="72EECE21" w14:textId="1DBCE9F6" w:rsidR="008739E9" w:rsidRPr="00CA216D" w:rsidRDefault="008739E9" w:rsidP="008739E9">
            <w:pPr>
              <w:tabs>
                <w:tab w:val="left" w:pos="540"/>
              </w:tabs>
              <w:spacing w:line="240" w:lineRule="auto"/>
              <w:ind w:left="-16"/>
              <w:jc w:val="thaiDistribute"/>
              <w:rPr>
                <w:rFonts w:cstheme="minorBidi"/>
                <w:sz w:val="20"/>
                <w:szCs w:val="25"/>
                <w:lang w:bidi="th-TH"/>
              </w:rPr>
            </w:pPr>
            <w:r w:rsidRPr="0063759E">
              <w:rPr>
                <w:sz w:val="20"/>
              </w:rPr>
              <w:t xml:space="preserve">   in credit risk</w:t>
            </w:r>
          </w:p>
        </w:tc>
        <w:tc>
          <w:tcPr>
            <w:tcW w:w="1584" w:type="dxa"/>
          </w:tcPr>
          <w:p w14:paraId="4E66B2C3" w14:textId="47258084" w:rsidR="008739E9" w:rsidRPr="0063759E" w:rsidRDefault="008739E9" w:rsidP="008739E9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C33AB9">
              <w:rPr>
                <w:sz w:val="20"/>
              </w:rPr>
              <w:t>65,865</w:t>
            </w:r>
          </w:p>
        </w:tc>
        <w:tc>
          <w:tcPr>
            <w:tcW w:w="288" w:type="dxa"/>
          </w:tcPr>
          <w:p w14:paraId="54E4B689" w14:textId="77777777" w:rsidR="008739E9" w:rsidRPr="0063759E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653B7B7C" w14:textId="04C020F9" w:rsidR="008739E9" w:rsidRPr="0063759E" w:rsidRDefault="008739E9" w:rsidP="00490BEA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right="-96"/>
              <w:rPr>
                <w:sz w:val="20"/>
              </w:rPr>
            </w:pPr>
            <w:r w:rsidRPr="00C33AB9">
              <w:rPr>
                <w:sz w:val="20"/>
              </w:rPr>
              <w:t>(1,951)</w:t>
            </w:r>
          </w:p>
        </w:tc>
        <w:tc>
          <w:tcPr>
            <w:tcW w:w="288" w:type="dxa"/>
          </w:tcPr>
          <w:p w14:paraId="35FD3C75" w14:textId="77777777" w:rsidR="008739E9" w:rsidRPr="0063759E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4F052A5F" w14:textId="59BD9BD7" w:rsidR="008739E9" w:rsidRPr="0063759E" w:rsidRDefault="008739E9" w:rsidP="008739E9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C33AB9">
              <w:rPr>
                <w:sz w:val="20"/>
              </w:rPr>
              <w:t>63,914</w:t>
            </w:r>
          </w:p>
        </w:tc>
      </w:tr>
      <w:tr w:rsidR="008739E9" w14:paraId="38C3967C" w14:textId="77777777" w:rsidTr="0017508F">
        <w:tc>
          <w:tcPr>
            <w:tcW w:w="3918" w:type="dxa"/>
          </w:tcPr>
          <w:p w14:paraId="2B30FBC4" w14:textId="036FE868" w:rsidR="008739E9" w:rsidRPr="0063759E" w:rsidRDefault="008739E9" w:rsidP="008739E9">
            <w:pPr>
              <w:tabs>
                <w:tab w:val="left" w:pos="540"/>
              </w:tabs>
              <w:spacing w:line="240" w:lineRule="auto"/>
              <w:ind w:left="-16"/>
              <w:jc w:val="thaiDistribute"/>
              <w:rPr>
                <w:sz w:val="20"/>
              </w:rPr>
            </w:pPr>
            <w:r w:rsidRPr="0063759E">
              <w:rPr>
                <w:sz w:val="20"/>
              </w:rPr>
              <w:t xml:space="preserve">Assets </w:t>
            </w:r>
            <w:r>
              <w:rPr>
                <w:sz w:val="20"/>
              </w:rPr>
              <w:t>that are</w:t>
            </w:r>
            <w:r w:rsidRPr="0063759E">
              <w:rPr>
                <w:sz w:val="20"/>
              </w:rPr>
              <w:t xml:space="preserve"> significant increase </w:t>
            </w:r>
          </w:p>
        </w:tc>
        <w:tc>
          <w:tcPr>
            <w:tcW w:w="1584" w:type="dxa"/>
          </w:tcPr>
          <w:p w14:paraId="11374893" w14:textId="77777777" w:rsidR="008739E9" w:rsidRPr="0063759E" w:rsidRDefault="008739E9" w:rsidP="00A7303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288" w:type="dxa"/>
          </w:tcPr>
          <w:p w14:paraId="10E7F5FD" w14:textId="77777777" w:rsidR="008739E9" w:rsidRPr="0063759E" w:rsidRDefault="008739E9" w:rsidP="00A7303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1584" w:type="dxa"/>
          </w:tcPr>
          <w:p w14:paraId="2DD4A26F" w14:textId="77777777" w:rsidR="008739E9" w:rsidRPr="0063759E" w:rsidRDefault="008739E9" w:rsidP="00A7303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288" w:type="dxa"/>
          </w:tcPr>
          <w:p w14:paraId="516846A7" w14:textId="77777777" w:rsidR="008739E9" w:rsidRPr="0063759E" w:rsidRDefault="008739E9" w:rsidP="00A7303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1584" w:type="dxa"/>
          </w:tcPr>
          <w:p w14:paraId="286B55B4" w14:textId="77777777" w:rsidR="008739E9" w:rsidRPr="0063759E" w:rsidRDefault="008739E9" w:rsidP="00A7303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</w:tr>
      <w:tr w:rsidR="008739E9" w14:paraId="131950FB" w14:textId="77777777" w:rsidTr="006D4F8C">
        <w:tc>
          <w:tcPr>
            <w:tcW w:w="3918" w:type="dxa"/>
          </w:tcPr>
          <w:p w14:paraId="4270E073" w14:textId="11389890" w:rsidR="008739E9" w:rsidRPr="00CA216D" w:rsidRDefault="008739E9" w:rsidP="008739E9">
            <w:pPr>
              <w:tabs>
                <w:tab w:val="left" w:pos="540"/>
              </w:tabs>
              <w:spacing w:line="240" w:lineRule="auto"/>
              <w:ind w:left="-16"/>
              <w:jc w:val="thaiDistribute"/>
              <w:rPr>
                <w:rFonts w:cstheme="minorBidi"/>
                <w:sz w:val="20"/>
                <w:szCs w:val="25"/>
                <w:lang w:bidi="th-TH"/>
              </w:rPr>
            </w:pPr>
            <w:r w:rsidRPr="0063759E">
              <w:rPr>
                <w:sz w:val="20"/>
              </w:rPr>
              <w:t xml:space="preserve">   in credit risk</w:t>
            </w:r>
          </w:p>
        </w:tc>
        <w:tc>
          <w:tcPr>
            <w:tcW w:w="1584" w:type="dxa"/>
          </w:tcPr>
          <w:p w14:paraId="7F5F679A" w14:textId="5A106776" w:rsidR="008739E9" w:rsidRPr="0063759E" w:rsidRDefault="008739E9" w:rsidP="008739E9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C33AB9">
              <w:rPr>
                <w:sz w:val="20"/>
              </w:rPr>
              <w:t>21,470</w:t>
            </w:r>
          </w:p>
        </w:tc>
        <w:tc>
          <w:tcPr>
            <w:tcW w:w="288" w:type="dxa"/>
          </w:tcPr>
          <w:p w14:paraId="0A167842" w14:textId="77777777" w:rsidR="008739E9" w:rsidRPr="0063759E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1B103274" w14:textId="425E0A56" w:rsidR="008739E9" w:rsidRPr="0063759E" w:rsidRDefault="008739E9" w:rsidP="00490BEA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right="-96"/>
              <w:rPr>
                <w:sz w:val="20"/>
              </w:rPr>
            </w:pPr>
            <w:r w:rsidRPr="00C33AB9">
              <w:rPr>
                <w:sz w:val="20"/>
              </w:rPr>
              <w:t>(5,124)</w:t>
            </w:r>
          </w:p>
        </w:tc>
        <w:tc>
          <w:tcPr>
            <w:tcW w:w="288" w:type="dxa"/>
          </w:tcPr>
          <w:p w14:paraId="576C41A3" w14:textId="77777777" w:rsidR="008739E9" w:rsidRPr="0063759E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6F1EFE93" w14:textId="2CBF515F" w:rsidR="008739E9" w:rsidRPr="0063759E" w:rsidRDefault="008739E9" w:rsidP="008739E9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C33AB9">
              <w:rPr>
                <w:sz w:val="20"/>
              </w:rPr>
              <w:t>16,346</w:t>
            </w:r>
          </w:p>
        </w:tc>
      </w:tr>
      <w:tr w:rsidR="008739E9" w14:paraId="0C37C5D0" w14:textId="77777777" w:rsidTr="00CB112B">
        <w:tc>
          <w:tcPr>
            <w:tcW w:w="3918" w:type="dxa"/>
          </w:tcPr>
          <w:p w14:paraId="4D445F29" w14:textId="465111B4" w:rsidR="008739E9" w:rsidRPr="0063759E" w:rsidRDefault="008739E9" w:rsidP="008739E9">
            <w:pPr>
              <w:tabs>
                <w:tab w:val="left" w:pos="540"/>
              </w:tabs>
              <w:spacing w:line="240" w:lineRule="auto"/>
              <w:ind w:left="-16"/>
              <w:jc w:val="thaiDistribute"/>
              <w:rPr>
                <w:sz w:val="20"/>
                <w:cs/>
              </w:rPr>
            </w:pPr>
            <w:r w:rsidRPr="0063759E">
              <w:rPr>
                <w:sz w:val="20"/>
              </w:rPr>
              <w:t xml:space="preserve">Assets </w:t>
            </w:r>
            <w:r>
              <w:rPr>
                <w:sz w:val="20"/>
              </w:rPr>
              <w:t>that are</w:t>
            </w:r>
            <w:r w:rsidRPr="0063759E">
              <w:rPr>
                <w:sz w:val="20"/>
              </w:rPr>
              <w:t xml:space="preserve"> credit impaired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30387A7" w14:textId="42A171F8" w:rsidR="008739E9" w:rsidRPr="0063759E" w:rsidRDefault="008739E9" w:rsidP="00CB112B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C33AB9">
              <w:rPr>
                <w:sz w:val="20"/>
              </w:rPr>
              <w:t>17,737</w:t>
            </w:r>
          </w:p>
        </w:tc>
        <w:tc>
          <w:tcPr>
            <w:tcW w:w="288" w:type="dxa"/>
          </w:tcPr>
          <w:p w14:paraId="4977F0C0" w14:textId="77777777" w:rsidR="008739E9" w:rsidRPr="0063759E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5BE2D9" w14:textId="469E035F" w:rsidR="008739E9" w:rsidRPr="0063759E" w:rsidRDefault="008739E9" w:rsidP="00490BEA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right="-96"/>
              <w:rPr>
                <w:sz w:val="20"/>
              </w:rPr>
            </w:pPr>
            <w:r w:rsidRPr="00C33AB9">
              <w:rPr>
                <w:sz w:val="20"/>
              </w:rPr>
              <w:t>(12,257)</w:t>
            </w:r>
          </w:p>
        </w:tc>
        <w:tc>
          <w:tcPr>
            <w:tcW w:w="288" w:type="dxa"/>
          </w:tcPr>
          <w:p w14:paraId="751A644A" w14:textId="77777777" w:rsidR="008739E9" w:rsidRPr="0063759E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0865356" w14:textId="36F429E8" w:rsidR="008739E9" w:rsidRPr="0063759E" w:rsidRDefault="008739E9" w:rsidP="00CB112B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C33AB9">
              <w:rPr>
                <w:sz w:val="20"/>
              </w:rPr>
              <w:t>5,480</w:t>
            </w:r>
          </w:p>
        </w:tc>
      </w:tr>
      <w:tr w:rsidR="008739E9" w14:paraId="6CC24F6D" w14:textId="77777777" w:rsidTr="00CB112B">
        <w:tc>
          <w:tcPr>
            <w:tcW w:w="3918" w:type="dxa"/>
          </w:tcPr>
          <w:p w14:paraId="67C643BD" w14:textId="77777777" w:rsidR="008739E9" w:rsidRPr="0063759E" w:rsidRDefault="008739E9" w:rsidP="008739E9">
            <w:pPr>
              <w:tabs>
                <w:tab w:val="left" w:pos="540"/>
              </w:tabs>
              <w:spacing w:line="240" w:lineRule="auto"/>
              <w:ind w:left="-16"/>
              <w:jc w:val="thaiDistribute"/>
              <w:rPr>
                <w:b/>
                <w:bCs/>
                <w:sz w:val="20"/>
                <w:cs/>
              </w:rPr>
            </w:pPr>
            <w:r w:rsidRPr="0063759E">
              <w:rPr>
                <w:b/>
                <w:bCs/>
                <w:sz w:val="20"/>
              </w:rPr>
              <w:t>Total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3C21A91D" w14:textId="4FF86D51" w:rsidR="008739E9" w:rsidRPr="00A73036" w:rsidRDefault="008739E9" w:rsidP="00CB112B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  <w:r w:rsidRPr="00A73036">
              <w:rPr>
                <w:b/>
                <w:bCs/>
                <w:sz w:val="20"/>
              </w:rPr>
              <w:t>105,072</w:t>
            </w:r>
          </w:p>
        </w:tc>
        <w:tc>
          <w:tcPr>
            <w:tcW w:w="288" w:type="dxa"/>
          </w:tcPr>
          <w:p w14:paraId="7261963F" w14:textId="77777777" w:rsidR="008739E9" w:rsidRPr="00A73036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b/>
                <w:bCs/>
                <w:sz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24CDF17D" w14:textId="08869392" w:rsidR="008739E9" w:rsidRPr="00A73036" w:rsidRDefault="008739E9" w:rsidP="00490BEA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  <w:r w:rsidRPr="00A73036">
              <w:rPr>
                <w:b/>
                <w:bCs/>
                <w:sz w:val="20"/>
              </w:rPr>
              <w:t>(19,332)</w:t>
            </w:r>
          </w:p>
        </w:tc>
        <w:tc>
          <w:tcPr>
            <w:tcW w:w="288" w:type="dxa"/>
          </w:tcPr>
          <w:p w14:paraId="0BB612F8" w14:textId="77777777" w:rsidR="008739E9" w:rsidRPr="00A73036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b/>
                <w:bCs/>
                <w:sz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63025D4D" w14:textId="2DD80508" w:rsidR="008739E9" w:rsidRPr="00A73036" w:rsidRDefault="008739E9" w:rsidP="00CB112B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  <w:r w:rsidRPr="00A73036">
              <w:rPr>
                <w:b/>
                <w:bCs/>
                <w:sz w:val="20"/>
              </w:rPr>
              <w:t>85,740</w:t>
            </w:r>
          </w:p>
        </w:tc>
      </w:tr>
    </w:tbl>
    <w:p w14:paraId="5610FE2B" w14:textId="641EEC61" w:rsidR="000617EB" w:rsidRPr="007F0F9C" w:rsidRDefault="000617EB" w:rsidP="007F0F9C">
      <w:pPr>
        <w:ind w:right="45"/>
        <w:jc w:val="thaiDistribute"/>
        <w:rPr>
          <w:sz w:val="16"/>
          <w:szCs w:val="16"/>
        </w:rPr>
      </w:pPr>
    </w:p>
    <w:p w14:paraId="11A61F41" w14:textId="40A94E5D" w:rsidR="00182770" w:rsidRPr="00A82F24" w:rsidRDefault="00135948" w:rsidP="008E134A">
      <w:pPr>
        <w:ind w:left="540" w:right="45"/>
        <w:jc w:val="thaiDistribute"/>
        <w:rPr>
          <w:sz w:val="20"/>
          <w:lang w:bidi="th-TH"/>
        </w:rPr>
      </w:pPr>
      <w:r w:rsidRPr="00A82F24">
        <w:rPr>
          <w:sz w:val="20"/>
        </w:rPr>
        <w:t xml:space="preserve">The credit term granted by the Group and the Company is 6 to </w:t>
      </w:r>
      <w:r w:rsidRPr="00A82F24">
        <w:rPr>
          <w:sz w:val="20"/>
          <w:cs/>
          <w:lang w:bidi="th-TH"/>
        </w:rPr>
        <w:t>72</w:t>
      </w:r>
      <w:r w:rsidRPr="00A82F24">
        <w:rPr>
          <w:sz w:val="20"/>
        </w:rPr>
        <w:t xml:space="preserve"> months</w:t>
      </w:r>
      <w:r w:rsidRPr="00A82F24">
        <w:rPr>
          <w:sz w:val="20"/>
          <w:lang w:bidi="th-TH"/>
        </w:rPr>
        <w:t>.</w:t>
      </w:r>
    </w:p>
    <w:p w14:paraId="16E1FA45" w14:textId="77777777" w:rsidR="00135948" w:rsidRPr="00A82F24" w:rsidRDefault="00135948" w:rsidP="00135948">
      <w:pPr>
        <w:pStyle w:val="block"/>
        <w:spacing w:after="0" w:line="240" w:lineRule="auto"/>
        <w:ind w:left="0" w:right="-7"/>
        <w:jc w:val="both"/>
        <w:rPr>
          <w:sz w:val="20"/>
          <w:lang w:bidi="th-TH"/>
        </w:rPr>
      </w:pPr>
    </w:p>
    <w:p w14:paraId="764AEAA0" w14:textId="1EE0A642" w:rsidR="00135948" w:rsidRPr="00A82F24" w:rsidRDefault="00535FFD" w:rsidP="00135948">
      <w:pPr>
        <w:rPr>
          <w:b/>
          <w:bCs/>
        </w:rPr>
      </w:pPr>
      <w:r>
        <w:rPr>
          <w:b/>
          <w:bCs/>
        </w:rPr>
        <w:t>3</w:t>
      </w:r>
      <w:r w:rsidR="00135948" w:rsidRPr="00A82F24">
        <w:rPr>
          <w:b/>
          <w:bCs/>
        </w:rPr>
        <w:t>.3</w:t>
      </w:r>
      <w:r w:rsidR="00375A4D" w:rsidRPr="00A82F24">
        <w:rPr>
          <w:b/>
          <w:bCs/>
        </w:rPr>
        <w:t xml:space="preserve">  </w:t>
      </w:r>
      <w:r w:rsidR="00B821B3" w:rsidRPr="00A82F24">
        <w:rPr>
          <w:b/>
          <w:bCs/>
          <w:sz w:val="16"/>
          <w:szCs w:val="16"/>
        </w:rPr>
        <w:t xml:space="preserve"> </w:t>
      </w:r>
      <w:r w:rsidR="00375A4D" w:rsidRPr="00A82F24">
        <w:rPr>
          <w:b/>
          <w:bCs/>
        </w:rPr>
        <w:t xml:space="preserve"> </w:t>
      </w:r>
      <w:r w:rsidR="00375A4D" w:rsidRPr="00A82F24">
        <w:rPr>
          <w:b/>
          <w:bCs/>
          <w:sz w:val="16"/>
          <w:szCs w:val="16"/>
        </w:rPr>
        <w:t xml:space="preserve"> </w:t>
      </w:r>
      <w:r w:rsidR="00135948" w:rsidRPr="00A82F24">
        <w:rPr>
          <w:b/>
          <w:bCs/>
        </w:rPr>
        <w:t>Expected credit loss</w:t>
      </w:r>
    </w:p>
    <w:p w14:paraId="3317F9DB" w14:textId="77777777" w:rsidR="00135948" w:rsidRPr="00A82F24" w:rsidRDefault="00135948" w:rsidP="00135948">
      <w:pPr>
        <w:pStyle w:val="block"/>
        <w:spacing w:after="0" w:line="240" w:lineRule="auto"/>
        <w:ind w:left="0" w:right="-7"/>
        <w:jc w:val="both"/>
        <w:rPr>
          <w:sz w:val="20"/>
          <w:lang w:bidi="th-TH"/>
        </w:rPr>
      </w:pPr>
    </w:p>
    <w:tbl>
      <w:tblPr>
        <w:tblW w:w="9269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9"/>
        <w:gridCol w:w="1260"/>
        <w:gridCol w:w="180"/>
        <w:gridCol w:w="1260"/>
        <w:gridCol w:w="180"/>
        <w:gridCol w:w="1170"/>
        <w:gridCol w:w="180"/>
        <w:gridCol w:w="1170"/>
      </w:tblGrid>
      <w:tr w:rsidR="00135948" w:rsidRPr="00A82F24" w14:paraId="60F2AD2A" w14:textId="77777777" w:rsidTr="008739E9">
        <w:trPr>
          <w:cantSplit/>
          <w:tblHeader/>
        </w:trPr>
        <w:tc>
          <w:tcPr>
            <w:tcW w:w="3869" w:type="dxa"/>
            <w:vAlign w:val="bottom"/>
          </w:tcPr>
          <w:p w14:paraId="39D9189B" w14:textId="77777777" w:rsidR="00135948" w:rsidRPr="00A82F24" w:rsidRDefault="00135948" w:rsidP="0005175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BB94654" w14:textId="1D5788A0" w:rsidR="00135948" w:rsidRPr="00A82F24" w:rsidRDefault="00135948" w:rsidP="0080558B">
            <w:pPr>
              <w:pStyle w:val="acctmergecolhdg"/>
              <w:spacing w:line="240" w:lineRule="auto"/>
              <w:ind w:left="105" w:firstLine="4"/>
              <w:rPr>
                <w:sz w:val="20"/>
              </w:rPr>
            </w:pPr>
            <w:r w:rsidRPr="00A82F24">
              <w:rPr>
                <w:sz w:val="20"/>
              </w:rPr>
              <w:t>Consolidated</w:t>
            </w:r>
            <w:r w:rsidR="0080558B" w:rsidRPr="00A82F24">
              <w:rPr>
                <w:sz w:val="20"/>
              </w:rPr>
              <w:t xml:space="preserve"> </w:t>
            </w:r>
            <w:r w:rsidR="0080558B" w:rsidRPr="00A82F24">
              <w:rPr>
                <w:sz w:val="20"/>
              </w:rPr>
              <w:br/>
            </w:r>
            <w:r w:rsidRPr="00A82F24">
              <w:rPr>
                <w:sz w:val="20"/>
              </w:rPr>
              <w:t>financial statements</w:t>
            </w:r>
          </w:p>
        </w:tc>
        <w:tc>
          <w:tcPr>
            <w:tcW w:w="180" w:type="dxa"/>
          </w:tcPr>
          <w:p w14:paraId="3DCBF881" w14:textId="77777777" w:rsidR="00135948" w:rsidRPr="00A82F24" w:rsidRDefault="00135948" w:rsidP="00051756">
            <w:pPr>
              <w:pStyle w:val="acctmergecolhdg"/>
              <w:spacing w:line="240" w:lineRule="auto"/>
              <w:ind w:left="105" w:firstLine="4"/>
              <w:rPr>
                <w:sz w:val="20"/>
              </w:rPr>
            </w:pPr>
          </w:p>
        </w:tc>
        <w:tc>
          <w:tcPr>
            <w:tcW w:w="2520" w:type="dxa"/>
            <w:gridSpan w:val="3"/>
          </w:tcPr>
          <w:p w14:paraId="55094D98" w14:textId="77777777" w:rsidR="00135948" w:rsidRPr="00A82F24" w:rsidRDefault="00135948" w:rsidP="00051756">
            <w:pPr>
              <w:pStyle w:val="acctmergecolhdg"/>
              <w:spacing w:line="240" w:lineRule="auto"/>
              <w:ind w:left="105" w:firstLine="4"/>
              <w:rPr>
                <w:sz w:val="20"/>
              </w:rPr>
            </w:pPr>
            <w:r w:rsidRPr="00A82F24">
              <w:rPr>
                <w:sz w:val="20"/>
              </w:rPr>
              <w:t xml:space="preserve">Separate </w:t>
            </w:r>
            <w:r w:rsidRPr="00A82F24">
              <w:rPr>
                <w:sz w:val="20"/>
              </w:rPr>
              <w:br/>
              <w:t>financial statements</w:t>
            </w:r>
          </w:p>
        </w:tc>
      </w:tr>
      <w:tr w:rsidR="00BB193D" w:rsidRPr="00A82F24" w14:paraId="48E2233B" w14:textId="77777777" w:rsidTr="008739E9">
        <w:trPr>
          <w:cantSplit/>
          <w:tblHeader/>
        </w:trPr>
        <w:tc>
          <w:tcPr>
            <w:tcW w:w="3869" w:type="dxa"/>
            <w:vAlign w:val="bottom"/>
          </w:tcPr>
          <w:p w14:paraId="58EA0224" w14:textId="5770CA96" w:rsidR="00BB193D" w:rsidRPr="00A82F24" w:rsidRDefault="00BB193D" w:rsidP="00BB193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b/>
                <w:bCs/>
                <w:color w:val="0000FF"/>
                <w:sz w:val="20"/>
              </w:rPr>
            </w:pPr>
            <w:r w:rsidRPr="00A82F24">
              <w:rPr>
                <w:b/>
                <w:bCs/>
                <w:i/>
                <w:iCs/>
                <w:sz w:val="20"/>
              </w:rPr>
              <w:t>For the six-month period ended 30 June</w:t>
            </w:r>
            <w:r w:rsidRPr="00A82F24">
              <w:rPr>
                <w:b/>
                <w:bCs/>
                <w:i/>
                <w:iCs/>
                <w:sz w:val="20"/>
                <w:cs/>
                <w:lang w:bidi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4610FC6" w14:textId="64D8C19D" w:rsidR="00BB193D" w:rsidRPr="00A82F24" w:rsidRDefault="00BB193D" w:rsidP="00BB193D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 w:val="20"/>
              </w:rPr>
            </w:pPr>
            <w:r w:rsidRPr="00A82F24">
              <w:rPr>
                <w:b w:val="0"/>
                <w:bCs/>
                <w:sz w:val="20"/>
              </w:rPr>
              <w:t>202</w:t>
            </w:r>
            <w:r>
              <w:rPr>
                <w:b w:val="0"/>
                <w:bCs/>
                <w:sz w:val="20"/>
              </w:rPr>
              <w:t>5</w:t>
            </w:r>
          </w:p>
        </w:tc>
        <w:tc>
          <w:tcPr>
            <w:tcW w:w="180" w:type="dxa"/>
            <w:vAlign w:val="bottom"/>
          </w:tcPr>
          <w:p w14:paraId="3AA6D999" w14:textId="77777777" w:rsidR="00BB193D" w:rsidRPr="00A82F24" w:rsidRDefault="00BB193D" w:rsidP="00BB193D">
            <w:pPr>
              <w:pStyle w:val="acctmergecolhdg"/>
              <w:spacing w:line="240" w:lineRule="auto"/>
              <w:rPr>
                <w:b w:val="0"/>
                <w:bCs/>
                <w:sz w:val="20"/>
              </w:rPr>
            </w:pPr>
          </w:p>
        </w:tc>
        <w:tc>
          <w:tcPr>
            <w:tcW w:w="1260" w:type="dxa"/>
            <w:vAlign w:val="bottom"/>
          </w:tcPr>
          <w:p w14:paraId="2DF6A50A" w14:textId="59F06C64" w:rsidR="00BB193D" w:rsidRPr="00A82F24" w:rsidRDefault="00BB193D" w:rsidP="00BB193D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2024</w:t>
            </w:r>
          </w:p>
        </w:tc>
        <w:tc>
          <w:tcPr>
            <w:tcW w:w="180" w:type="dxa"/>
          </w:tcPr>
          <w:p w14:paraId="6A263E08" w14:textId="77777777" w:rsidR="00BB193D" w:rsidRPr="00A82F24" w:rsidRDefault="00BB193D" w:rsidP="00BB193D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 w:val="20"/>
              </w:rPr>
            </w:pPr>
          </w:p>
        </w:tc>
        <w:tc>
          <w:tcPr>
            <w:tcW w:w="1170" w:type="dxa"/>
            <w:vAlign w:val="bottom"/>
          </w:tcPr>
          <w:p w14:paraId="5826AB19" w14:textId="32BF4E17" w:rsidR="00BB193D" w:rsidRPr="00A82F24" w:rsidRDefault="00BB193D" w:rsidP="00BB193D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2025</w:t>
            </w:r>
          </w:p>
        </w:tc>
        <w:tc>
          <w:tcPr>
            <w:tcW w:w="180" w:type="dxa"/>
            <w:vAlign w:val="bottom"/>
          </w:tcPr>
          <w:p w14:paraId="5E7EB107" w14:textId="77777777" w:rsidR="00BB193D" w:rsidRPr="00A82F24" w:rsidRDefault="00BB193D" w:rsidP="00BB193D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 w:val="20"/>
              </w:rPr>
            </w:pPr>
          </w:p>
        </w:tc>
        <w:tc>
          <w:tcPr>
            <w:tcW w:w="1170" w:type="dxa"/>
            <w:vAlign w:val="bottom"/>
          </w:tcPr>
          <w:p w14:paraId="3D5A364E" w14:textId="2607B2FB" w:rsidR="00BB193D" w:rsidRPr="00A82F24" w:rsidRDefault="00BB193D" w:rsidP="00BB193D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2024</w:t>
            </w:r>
          </w:p>
        </w:tc>
      </w:tr>
      <w:tr w:rsidR="008739E9" w:rsidRPr="00A82F24" w14:paraId="51657F19" w14:textId="77777777" w:rsidTr="008739E9">
        <w:trPr>
          <w:cantSplit/>
          <w:tblHeader/>
        </w:trPr>
        <w:tc>
          <w:tcPr>
            <w:tcW w:w="3869" w:type="dxa"/>
            <w:vAlign w:val="bottom"/>
          </w:tcPr>
          <w:p w14:paraId="266E608F" w14:textId="77777777" w:rsidR="008739E9" w:rsidRPr="00A82F24" w:rsidRDefault="008739E9" w:rsidP="008739E9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737B046B" w14:textId="796044C5" w:rsidR="008739E9" w:rsidRPr="00A82F24" w:rsidRDefault="008739E9" w:rsidP="008739E9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i/>
                <w:iCs/>
                <w:sz w:val="20"/>
                <w:lang w:bidi="th-TH"/>
              </w:rPr>
            </w:pPr>
            <w:r w:rsidRPr="00A82F24">
              <w:rPr>
                <w:b w:val="0"/>
                <w:bCs/>
                <w:i/>
                <w:iCs/>
                <w:sz w:val="20"/>
                <w:lang w:bidi="th-TH"/>
              </w:rPr>
              <w:t>(</w:t>
            </w:r>
            <w:r w:rsidRPr="00A82F24">
              <w:rPr>
                <w:b w:val="0"/>
                <w:bCs/>
                <w:i/>
                <w:iCs/>
                <w:sz w:val="20"/>
              </w:rPr>
              <w:t xml:space="preserve">in thousand </w:t>
            </w:r>
            <w:r>
              <w:rPr>
                <w:b w:val="0"/>
                <w:bCs/>
                <w:i/>
                <w:iCs/>
                <w:sz w:val="20"/>
              </w:rPr>
              <w:t>Baht</w:t>
            </w:r>
            <w:r w:rsidRPr="00A82F24">
              <w:rPr>
                <w:b w:val="0"/>
                <w:bCs/>
                <w:i/>
                <w:iCs/>
                <w:sz w:val="20"/>
              </w:rPr>
              <w:t>)</w:t>
            </w:r>
          </w:p>
        </w:tc>
      </w:tr>
      <w:tr w:rsidR="00A02A34" w:rsidRPr="00A82F24" w14:paraId="594F4E4A" w14:textId="77777777" w:rsidTr="008739E9">
        <w:trPr>
          <w:cantSplit/>
        </w:trPr>
        <w:tc>
          <w:tcPr>
            <w:tcW w:w="3869" w:type="dxa"/>
          </w:tcPr>
          <w:p w14:paraId="3DC9B03C" w14:textId="77777777" w:rsidR="00A02A34" w:rsidRPr="00A82F24" w:rsidRDefault="00A02A34" w:rsidP="00A02A34">
            <w:pPr>
              <w:spacing w:line="240" w:lineRule="exact"/>
              <w:rPr>
                <w:sz w:val="20"/>
              </w:rPr>
            </w:pPr>
            <w:r w:rsidRPr="00A82F24">
              <w:rPr>
                <w:sz w:val="20"/>
              </w:rPr>
              <w:t>Loan receivables</w:t>
            </w:r>
          </w:p>
        </w:tc>
        <w:tc>
          <w:tcPr>
            <w:tcW w:w="1260" w:type="dxa"/>
          </w:tcPr>
          <w:p w14:paraId="7D7AB294" w14:textId="48726E81" w:rsidR="00A02A34" w:rsidRPr="00F21790" w:rsidRDefault="00A02A34" w:rsidP="00C22196">
            <w:pPr>
              <w:tabs>
                <w:tab w:val="decimal" w:pos="1000"/>
              </w:tabs>
              <w:spacing w:line="240" w:lineRule="atLeast"/>
              <w:ind w:left="-108" w:right="-15"/>
              <w:rPr>
                <w:sz w:val="20"/>
              </w:rPr>
            </w:pPr>
            <w:r w:rsidRPr="00A02A34">
              <w:rPr>
                <w:sz w:val="20"/>
              </w:rPr>
              <w:t>(1,564,075)</w:t>
            </w:r>
          </w:p>
        </w:tc>
        <w:tc>
          <w:tcPr>
            <w:tcW w:w="180" w:type="dxa"/>
          </w:tcPr>
          <w:p w14:paraId="6721CE3A" w14:textId="77777777" w:rsidR="00A02A34" w:rsidRPr="00A82F24" w:rsidRDefault="00A02A34" w:rsidP="00A02A34">
            <w:pPr>
              <w:pStyle w:val="acctfourfigures"/>
              <w:tabs>
                <w:tab w:val="clear" w:pos="765"/>
                <w:tab w:val="decimal" w:pos="1030"/>
              </w:tabs>
              <w:spacing w:line="240" w:lineRule="exact"/>
              <w:ind w:right="-80"/>
              <w:rPr>
                <w:sz w:val="20"/>
              </w:rPr>
            </w:pPr>
          </w:p>
        </w:tc>
        <w:tc>
          <w:tcPr>
            <w:tcW w:w="1260" w:type="dxa"/>
          </w:tcPr>
          <w:p w14:paraId="16F167A8" w14:textId="77AB1868" w:rsidR="00A02A34" w:rsidRPr="00A82F24" w:rsidRDefault="00A02A34" w:rsidP="00C22196">
            <w:pPr>
              <w:tabs>
                <w:tab w:val="decimal" w:pos="1000"/>
              </w:tabs>
              <w:spacing w:line="240" w:lineRule="atLeast"/>
              <w:ind w:left="-108" w:right="-15"/>
              <w:rPr>
                <w:rFonts w:eastAsia="DengXian"/>
                <w:sz w:val="20"/>
              </w:rPr>
            </w:pPr>
            <w:r w:rsidRPr="00561DFB">
              <w:rPr>
                <w:sz w:val="20"/>
              </w:rPr>
              <w:t>(1,71</w:t>
            </w:r>
            <w:r>
              <w:rPr>
                <w:sz w:val="20"/>
              </w:rPr>
              <w:t>8</w:t>
            </w:r>
            <w:r w:rsidRPr="00561DFB">
              <w:rPr>
                <w:sz w:val="20"/>
              </w:rPr>
              <w:t>,727)</w:t>
            </w:r>
          </w:p>
        </w:tc>
        <w:tc>
          <w:tcPr>
            <w:tcW w:w="180" w:type="dxa"/>
          </w:tcPr>
          <w:p w14:paraId="462250AD" w14:textId="77777777" w:rsidR="00A02A34" w:rsidRPr="00A82F24" w:rsidRDefault="00A02A34" w:rsidP="00A02A34">
            <w:pPr>
              <w:tabs>
                <w:tab w:val="decimal" w:pos="910"/>
              </w:tabs>
              <w:spacing w:line="240" w:lineRule="atLeast"/>
              <w:ind w:left="-108" w:right="-80"/>
              <w:rPr>
                <w:sz w:val="20"/>
                <w:cs/>
                <w:lang w:eastAsia="en-GB" w:bidi="th-TH"/>
              </w:rPr>
            </w:pPr>
          </w:p>
        </w:tc>
        <w:tc>
          <w:tcPr>
            <w:tcW w:w="1170" w:type="dxa"/>
          </w:tcPr>
          <w:p w14:paraId="2D7DE2FA" w14:textId="53A03C50" w:rsidR="00A02A34" w:rsidRPr="00EC3F02" w:rsidRDefault="00A02A34" w:rsidP="00C22196">
            <w:pPr>
              <w:tabs>
                <w:tab w:val="decimal" w:pos="910"/>
              </w:tabs>
              <w:spacing w:line="240" w:lineRule="atLeast"/>
              <w:ind w:left="-108" w:right="-15"/>
              <w:rPr>
                <w:sz w:val="20"/>
                <w:cs/>
                <w:lang w:bidi="th-TH"/>
              </w:rPr>
            </w:pPr>
            <w:r w:rsidRPr="00A02A34">
              <w:rPr>
                <w:sz w:val="20"/>
              </w:rPr>
              <w:t>(1,535,853)</w:t>
            </w:r>
          </w:p>
        </w:tc>
        <w:tc>
          <w:tcPr>
            <w:tcW w:w="180" w:type="dxa"/>
          </w:tcPr>
          <w:p w14:paraId="51795A66" w14:textId="77777777" w:rsidR="00A02A34" w:rsidRPr="00A82F24" w:rsidRDefault="00A02A34" w:rsidP="00A02A34">
            <w:pPr>
              <w:tabs>
                <w:tab w:val="decimal" w:pos="910"/>
              </w:tabs>
              <w:spacing w:line="240" w:lineRule="atLeast"/>
              <w:ind w:left="-108" w:right="-80"/>
              <w:rPr>
                <w:sz w:val="20"/>
                <w:cs/>
                <w:lang w:eastAsia="en-GB" w:bidi="th-TH"/>
              </w:rPr>
            </w:pPr>
          </w:p>
        </w:tc>
        <w:tc>
          <w:tcPr>
            <w:tcW w:w="1170" w:type="dxa"/>
          </w:tcPr>
          <w:p w14:paraId="378DE322" w14:textId="7B22E7F2" w:rsidR="00A02A34" w:rsidRPr="00A82F24" w:rsidRDefault="00A02A34" w:rsidP="00A02A34">
            <w:pPr>
              <w:tabs>
                <w:tab w:val="decimal" w:pos="910"/>
              </w:tabs>
              <w:spacing w:line="240" w:lineRule="atLeast"/>
              <w:ind w:left="-108" w:right="-15"/>
              <w:rPr>
                <w:rFonts w:eastAsia="DengXian"/>
                <w:sz w:val="20"/>
                <w:cs/>
                <w:lang w:bidi="th-TH"/>
              </w:rPr>
            </w:pPr>
            <w:r w:rsidRPr="00561DFB">
              <w:rPr>
                <w:sz w:val="20"/>
              </w:rPr>
              <w:t>(1,6</w:t>
            </w:r>
            <w:r>
              <w:rPr>
                <w:sz w:val="20"/>
              </w:rPr>
              <w:t>82</w:t>
            </w:r>
            <w:r w:rsidRPr="00561DFB">
              <w:rPr>
                <w:sz w:val="20"/>
              </w:rPr>
              <w:t>,751)</w:t>
            </w:r>
          </w:p>
        </w:tc>
      </w:tr>
      <w:tr w:rsidR="00A02A34" w:rsidRPr="00A82F24" w14:paraId="520B9B14" w14:textId="77777777" w:rsidTr="00CB112B">
        <w:trPr>
          <w:cantSplit/>
        </w:trPr>
        <w:tc>
          <w:tcPr>
            <w:tcW w:w="3869" w:type="dxa"/>
          </w:tcPr>
          <w:p w14:paraId="1103F400" w14:textId="5C61B781" w:rsidR="00A02A34" w:rsidRPr="00A82F24" w:rsidRDefault="00A02A34" w:rsidP="00A02A34">
            <w:pPr>
              <w:spacing w:line="240" w:lineRule="exact"/>
              <w:rPr>
                <w:sz w:val="20"/>
              </w:rPr>
            </w:pPr>
            <w:r w:rsidRPr="00A82F24">
              <w:rPr>
                <w:sz w:val="20"/>
              </w:rPr>
              <w:t>Hire purchase receivables</w:t>
            </w:r>
          </w:p>
        </w:tc>
        <w:tc>
          <w:tcPr>
            <w:tcW w:w="1260" w:type="dxa"/>
          </w:tcPr>
          <w:p w14:paraId="5FB459F2" w14:textId="69063004" w:rsidR="00A02A34" w:rsidRPr="00F21790" w:rsidRDefault="00A02A34" w:rsidP="00A02A34">
            <w:pPr>
              <w:tabs>
                <w:tab w:val="decimal" w:pos="1000"/>
              </w:tabs>
              <w:spacing w:line="240" w:lineRule="atLeast"/>
              <w:ind w:left="-108" w:right="-15"/>
              <w:rPr>
                <w:sz w:val="20"/>
              </w:rPr>
            </w:pPr>
            <w:r w:rsidRPr="00A02A34">
              <w:rPr>
                <w:sz w:val="20"/>
              </w:rPr>
              <w:t>(6,629)</w:t>
            </w:r>
          </w:p>
        </w:tc>
        <w:tc>
          <w:tcPr>
            <w:tcW w:w="180" w:type="dxa"/>
          </w:tcPr>
          <w:p w14:paraId="24EB90BA" w14:textId="77777777" w:rsidR="00A02A34" w:rsidRPr="00A82F24" w:rsidRDefault="00A02A34" w:rsidP="00A02A34">
            <w:pPr>
              <w:pStyle w:val="acctfourfigures"/>
              <w:tabs>
                <w:tab w:val="clear" w:pos="765"/>
                <w:tab w:val="decimal" w:pos="1030"/>
              </w:tabs>
              <w:spacing w:line="240" w:lineRule="exact"/>
              <w:ind w:right="-80"/>
              <w:rPr>
                <w:sz w:val="20"/>
              </w:rPr>
            </w:pPr>
          </w:p>
        </w:tc>
        <w:tc>
          <w:tcPr>
            <w:tcW w:w="1260" w:type="dxa"/>
          </w:tcPr>
          <w:p w14:paraId="7C1BF40D" w14:textId="79D432DB" w:rsidR="00A02A34" w:rsidRPr="00A82F24" w:rsidRDefault="00A02A34" w:rsidP="00A02A34">
            <w:pPr>
              <w:tabs>
                <w:tab w:val="decimal" w:pos="1000"/>
              </w:tabs>
              <w:spacing w:line="240" w:lineRule="atLeast"/>
              <w:ind w:left="-108" w:right="-15"/>
              <w:rPr>
                <w:rFonts w:eastAsia="DengXian"/>
                <w:sz w:val="20"/>
              </w:rPr>
            </w:pPr>
            <w:r w:rsidRPr="00561DFB">
              <w:rPr>
                <w:sz w:val="20"/>
              </w:rPr>
              <w:t>18,203</w:t>
            </w:r>
          </w:p>
        </w:tc>
        <w:tc>
          <w:tcPr>
            <w:tcW w:w="180" w:type="dxa"/>
          </w:tcPr>
          <w:p w14:paraId="576E97AC" w14:textId="77777777" w:rsidR="00A02A34" w:rsidRPr="00A82F24" w:rsidRDefault="00A02A34" w:rsidP="00A02A34">
            <w:pPr>
              <w:tabs>
                <w:tab w:val="decimal" w:pos="910"/>
              </w:tabs>
              <w:spacing w:line="240" w:lineRule="atLeast"/>
              <w:ind w:left="-108" w:right="-80"/>
              <w:rPr>
                <w:sz w:val="20"/>
                <w:cs/>
                <w:lang w:eastAsia="en-GB" w:bidi="th-TH"/>
              </w:rPr>
            </w:pPr>
          </w:p>
        </w:tc>
        <w:tc>
          <w:tcPr>
            <w:tcW w:w="1170" w:type="dxa"/>
          </w:tcPr>
          <w:p w14:paraId="48BD928D" w14:textId="4536B0EA" w:rsidR="00A02A34" w:rsidRPr="00EC3F02" w:rsidRDefault="00A02A34" w:rsidP="00C22196">
            <w:pPr>
              <w:tabs>
                <w:tab w:val="decimal" w:pos="910"/>
              </w:tabs>
              <w:spacing w:line="240" w:lineRule="atLeast"/>
              <w:ind w:left="-108" w:right="-15"/>
              <w:rPr>
                <w:sz w:val="20"/>
                <w:cs/>
                <w:lang w:bidi="th-TH"/>
              </w:rPr>
            </w:pPr>
            <w:r w:rsidRPr="00A02A34">
              <w:rPr>
                <w:sz w:val="20"/>
              </w:rPr>
              <w:t>185</w:t>
            </w:r>
          </w:p>
        </w:tc>
        <w:tc>
          <w:tcPr>
            <w:tcW w:w="180" w:type="dxa"/>
          </w:tcPr>
          <w:p w14:paraId="2BAC08BC" w14:textId="77777777" w:rsidR="00A02A34" w:rsidRPr="00A82F24" w:rsidRDefault="00A02A34" w:rsidP="00A02A34">
            <w:pPr>
              <w:tabs>
                <w:tab w:val="decimal" w:pos="910"/>
              </w:tabs>
              <w:spacing w:line="240" w:lineRule="atLeast"/>
              <w:ind w:left="-108" w:right="-80"/>
              <w:rPr>
                <w:sz w:val="20"/>
                <w:cs/>
                <w:lang w:eastAsia="en-GB" w:bidi="th-TH"/>
              </w:rPr>
            </w:pPr>
          </w:p>
        </w:tc>
        <w:tc>
          <w:tcPr>
            <w:tcW w:w="1170" w:type="dxa"/>
          </w:tcPr>
          <w:p w14:paraId="01D7E227" w14:textId="052925C1" w:rsidR="00A02A34" w:rsidRPr="00A82F24" w:rsidRDefault="00A02A34" w:rsidP="00A02A34">
            <w:pPr>
              <w:tabs>
                <w:tab w:val="decimal" w:pos="910"/>
              </w:tabs>
              <w:spacing w:line="240" w:lineRule="atLeast"/>
              <w:ind w:left="-108" w:right="-15"/>
              <w:rPr>
                <w:rFonts w:eastAsia="DengXian"/>
                <w:sz w:val="20"/>
              </w:rPr>
            </w:pPr>
            <w:r w:rsidRPr="00561DFB">
              <w:rPr>
                <w:sz w:val="20"/>
              </w:rPr>
              <w:t>(1,479)</w:t>
            </w:r>
          </w:p>
        </w:tc>
      </w:tr>
      <w:tr w:rsidR="00A02A34" w:rsidRPr="00A82F24" w14:paraId="79F921EE" w14:textId="77777777" w:rsidTr="00CB112B">
        <w:trPr>
          <w:cantSplit/>
        </w:trPr>
        <w:tc>
          <w:tcPr>
            <w:tcW w:w="3869" w:type="dxa"/>
          </w:tcPr>
          <w:p w14:paraId="527B5CE6" w14:textId="40C98E55" w:rsidR="00A02A34" w:rsidRPr="00A82F24" w:rsidRDefault="00A02A34" w:rsidP="00A02A34">
            <w:pPr>
              <w:spacing w:line="240" w:lineRule="exact"/>
              <w:rPr>
                <w:sz w:val="20"/>
              </w:rPr>
            </w:pPr>
            <w:r w:rsidRPr="00A82F24">
              <w:rPr>
                <w:sz w:val="20"/>
              </w:rPr>
              <w:t>Other receivables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A7D299" w14:textId="2D6CEB89" w:rsidR="00A02A34" w:rsidRPr="00F21790" w:rsidRDefault="00A02A34" w:rsidP="00A02A34">
            <w:pPr>
              <w:tabs>
                <w:tab w:val="decimal" w:pos="1000"/>
              </w:tabs>
              <w:spacing w:line="240" w:lineRule="atLeast"/>
              <w:ind w:left="-108" w:right="-15"/>
              <w:rPr>
                <w:sz w:val="20"/>
              </w:rPr>
            </w:pPr>
            <w:r w:rsidRPr="00A02A34">
              <w:rPr>
                <w:sz w:val="20"/>
              </w:rPr>
              <w:t>5,606</w:t>
            </w:r>
          </w:p>
        </w:tc>
        <w:tc>
          <w:tcPr>
            <w:tcW w:w="180" w:type="dxa"/>
          </w:tcPr>
          <w:p w14:paraId="7E4718C3" w14:textId="4203174A" w:rsidR="00A02A34" w:rsidRPr="00A82F24" w:rsidRDefault="00A02A34" w:rsidP="00A02A34">
            <w:pPr>
              <w:pStyle w:val="acctfourfigures"/>
              <w:tabs>
                <w:tab w:val="clear" w:pos="765"/>
                <w:tab w:val="decimal" w:pos="1030"/>
              </w:tabs>
              <w:spacing w:line="240" w:lineRule="exact"/>
              <w:ind w:right="-80"/>
              <w:rPr>
                <w:sz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8DE13C" w14:textId="5CAFFD1C" w:rsidR="00A02A34" w:rsidRPr="00A82F24" w:rsidRDefault="00A02A34" w:rsidP="00A02A34">
            <w:pPr>
              <w:tabs>
                <w:tab w:val="decimal" w:pos="1000"/>
              </w:tabs>
              <w:spacing w:line="240" w:lineRule="atLeast"/>
              <w:ind w:left="-108" w:right="-15"/>
              <w:rPr>
                <w:rFonts w:eastAsia="DengXian"/>
                <w:sz w:val="20"/>
                <w:cs/>
                <w:lang w:bidi="th-TH"/>
              </w:rPr>
            </w:pPr>
            <w:r w:rsidRPr="00561DFB">
              <w:rPr>
                <w:sz w:val="20"/>
              </w:rPr>
              <w:t>8,569</w:t>
            </w:r>
          </w:p>
        </w:tc>
        <w:tc>
          <w:tcPr>
            <w:tcW w:w="180" w:type="dxa"/>
          </w:tcPr>
          <w:p w14:paraId="46067FF5" w14:textId="77777777" w:rsidR="00A02A34" w:rsidRPr="00A82F24" w:rsidRDefault="00A02A34" w:rsidP="00A02A34">
            <w:pPr>
              <w:tabs>
                <w:tab w:val="decimal" w:pos="910"/>
              </w:tabs>
              <w:spacing w:line="240" w:lineRule="atLeast"/>
              <w:ind w:left="-108" w:right="-80"/>
              <w:rPr>
                <w:sz w:val="20"/>
                <w:cs/>
                <w:lang w:eastAsia="en-GB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67A696" w14:textId="5E2DD168" w:rsidR="00A02A34" w:rsidRPr="00EC3F02" w:rsidRDefault="00A02A34" w:rsidP="00C22196">
            <w:pPr>
              <w:tabs>
                <w:tab w:val="decimal" w:pos="910"/>
              </w:tabs>
              <w:spacing w:line="240" w:lineRule="atLeast"/>
              <w:ind w:left="-108" w:right="-15"/>
              <w:rPr>
                <w:sz w:val="20"/>
                <w:cs/>
                <w:lang w:bidi="th-TH"/>
              </w:rPr>
            </w:pPr>
            <w:r w:rsidRPr="00A02A34">
              <w:rPr>
                <w:sz w:val="20"/>
              </w:rPr>
              <w:t>5,606</w:t>
            </w:r>
          </w:p>
        </w:tc>
        <w:tc>
          <w:tcPr>
            <w:tcW w:w="180" w:type="dxa"/>
          </w:tcPr>
          <w:p w14:paraId="5D6E6E08" w14:textId="77777777" w:rsidR="00A02A34" w:rsidRPr="00A82F24" w:rsidRDefault="00A02A34" w:rsidP="00A02A34">
            <w:pPr>
              <w:tabs>
                <w:tab w:val="decimal" w:pos="910"/>
              </w:tabs>
              <w:spacing w:line="240" w:lineRule="atLeast"/>
              <w:ind w:left="-108" w:right="-80"/>
              <w:rPr>
                <w:sz w:val="20"/>
                <w:cs/>
                <w:lang w:eastAsia="en-GB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8002D2" w14:textId="169A13E4" w:rsidR="00A02A34" w:rsidRPr="00A82F24" w:rsidRDefault="00A02A34" w:rsidP="00A02A34">
            <w:pPr>
              <w:tabs>
                <w:tab w:val="decimal" w:pos="910"/>
              </w:tabs>
              <w:spacing w:line="240" w:lineRule="atLeast"/>
              <w:ind w:left="-108" w:right="-15"/>
              <w:rPr>
                <w:rFonts w:eastAsia="DengXian"/>
                <w:sz w:val="20"/>
              </w:rPr>
            </w:pPr>
            <w:r w:rsidRPr="00561DFB">
              <w:rPr>
                <w:sz w:val="20"/>
              </w:rPr>
              <w:t>8,569</w:t>
            </w:r>
          </w:p>
        </w:tc>
      </w:tr>
      <w:tr w:rsidR="00A02A34" w:rsidRPr="00A82F24" w14:paraId="585B9705" w14:textId="77777777" w:rsidTr="00CB112B">
        <w:trPr>
          <w:cantSplit/>
          <w:trHeight w:val="80"/>
        </w:trPr>
        <w:tc>
          <w:tcPr>
            <w:tcW w:w="3869" w:type="dxa"/>
          </w:tcPr>
          <w:p w14:paraId="65979A2D" w14:textId="0F663C15" w:rsidR="00A02A34" w:rsidRPr="00A82F24" w:rsidRDefault="00A02A34" w:rsidP="00A02A34">
            <w:pPr>
              <w:spacing w:line="240" w:lineRule="exact"/>
              <w:rPr>
                <w:b/>
                <w:bCs/>
                <w:sz w:val="20"/>
              </w:rPr>
            </w:pPr>
            <w:r w:rsidRPr="00A82F24">
              <w:rPr>
                <w:b/>
                <w:bCs/>
                <w:sz w:val="20"/>
              </w:rPr>
              <w:t xml:space="preserve">Total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028DCA" w14:textId="4694B7B1" w:rsidR="00A02A34" w:rsidRPr="00A02A34" w:rsidRDefault="00A02A34" w:rsidP="00A02A34">
            <w:pPr>
              <w:tabs>
                <w:tab w:val="decimal" w:pos="1000"/>
              </w:tabs>
              <w:spacing w:line="240" w:lineRule="atLeast"/>
              <w:ind w:left="-108" w:right="-15"/>
              <w:rPr>
                <w:b/>
                <w:bCs/>
                <w:sz w:val="20"/>
              </w:rPr>
            </w:pPr>
            <w:r w:rsidRPr="00A02A34">
              <w:rPr>
                <w:b/>
                <w:bCs/>
                <w:sz w:val="20"/>
              </w:rPr>
              <w:t>(1,565,098)</w:t>
            </w:r>
          </w:p>
        </w:tc>
        <w:tc>
          <w:tcPr>
            <w:tcW w:w="180" w:type="dxa"/>
          </w:tcPr>
          <w:p w14:paraId="71061EE6" w14:textId="77777777" w:rsidR="00A02A34" w:rsidRPr="00A82F24" w:rsidRDefault="00A02A34" w:rsidP="00A02A34">
            <w:pPr>
              <w:pStyle w:val="acctfourfigures"/>
              <w:tabs>
                <w:tab w:val="clear" w:pos="765"/>
                <w:tab w:val="decimal" w:pos="1030"/>
              </w:tabs>
              <w:spacing w:line="240" w:lineRule="exact"/>
              <w:ind w:right="-80"/>
              <w:rPr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DC5751" w14:textId="668DF742" w:rsidR="00A02A34" w:rsidRPr="00A82F24" w:rsidRDefault="00A02A34" w:rsidP="00A02A34">
            <w:pPr>
              <w:tabs>
                <w:tab w:val="decimal" w:pos="1000"/>
              </w:tabs>
              <w:spacing w:line="240" w:lineRule="atLeast"/>
              <w:ind w:left="-108" w:right="-15"/>
              <w:rPr>
                <w:rFonts w:eastAsia="DengXian"/>
                <w:b/>
                <w:bCs/>
                <w:sz w:val="20"/>
                <w:cs/>
                <w:lang w:bidi="th-TH"/>
              </w:rPr>
            </w:pPr>
            <w:r>
              <w:rPr>
                <w:b/>
                <w:bCs/>
                <w:sz w:val="20"/>
              </w:rPr>
              <w:t>(</w:t>
            </w:r>
            <w:r w:rsidRPr="00561DFB">
              <w:rPr>
                <w:b/>
                <w:bCs/>
                <w:sz w:val="20"/>
              </w:rPr>
              <w:t>1,</w:t>
            </w:r>
            <w:r>
              <w:rPr>
                <w:b/>
                <w:bCs/>
                <w:sz w:val="20"/>
              </w:rPr>
              <w:t>691</w:t>
            </w:r>
            <w:r w:rsidRPr="00561DFB">
              <w:rPr>
                <w:b/>
                <w:bCs/>
                <w:sz w:val="20"/>
              </w:rPr>
              <w:t>,955</w:t>
            </w:r>
            <w:r>
              <w:rPr>
                <w:b/>
                <w:bCs/>
                <w:sz w:val="20"/>
              </w:rPr>
              <w:t>)</w:t>
            </w:r>
          </w:p>
        </w:tc>
        <w:tc>
          <w:tcPr>
            <w:tcW w:w="180" w:type="dxa"/>
          </w:tcPr>
          <w:p w14:paraId="2A0E7859" w14:textId="77777777" w:rsidR="00A02A34" w:rsidRPr="00A82F24" w:rsidRDefault="00A02A34" w:rsidP="00A02A34">
            <w:pPr>
              <w:tabs>
                <w:tab w:val="decimal" w:pos="910"/>
              </w:tabs>
              <w:spacing w:line="240" w:lineRule="atLeast"/>
              <w:ind w:left="-108" w:right="-80"/>
              <w:rPr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2BB179" w14:textId="1EC758CD" w:rsidR="00A02A34" w:rsidRPr="00C22196" w:rsidRDefault="00A02A34" w:rsidP="00C22196">
            <w:pPr>
              <w:tabs>
                <w:tab w:val="decimal" w:pos="910"/>
              </w:tabs>
              <w:spacing w:line="240" w:lineRule="atLeast"/>
              <w:ind w:left="-108" w:right="-15"/>
              <w:rPr>
                <w:b/>
                <w:bCs/>
                <w:sz w:val="20"/>
                <w:cs/>
                <w:lang w:bidi="th-TH"/>
              </w:rPr>
            </w:pPr>
            <w:r w:rsidRPr="00C22196">
              <w:rPr>
                <w:b/>
                <w:bCs/>
                <w:sz w:val="20"/>
              </w:rPr>
              <w:t>(1,530,062)</w:t>
            </w:r>
          </w:p>
        </w:tc>
        <w:tc>
          <w:tcPr>
            <w:tcW w:w="180" w:type="dxa"/>
          </w:tcPr>
          <w:p w14:paraId="0F4418D8" w14:textId="77777777" w:rsidR="00A02A34" w:rsidRPr="00A82F24" w:rsidRDefault="00A02A34" w:rsidP="00A02A34">
            <w:pPr>
              <w:tabs>
                <w:tab w:val="decimal" w:pos="910"/>
              </w:tabs>
              <w:spacing w:line="240" w:lineRule="atLeast"/>
              <w:ind w:left="-108" w:right="-80"/>
              <w:rPr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79DE8D" w14:textId="2FF9BCD7" w:rsidR="00A02A34" w:rsidRPr="00A82F24" w:rsidRDefault="00A02A34" w:rsidP="00A02A34">
            <w:pPr>
              <w:tabs>
                <w:tab w:val="decimal" w:pos="910"/>
              </w:tabs>
              <w:spacing w:line="240" w:lineRule="atLeast"/>
              <w:ind w:left="-108" w:right="-15"/>
              <w:rPr>
                <w:rFonts w:eastAsia="DengXian"/>
                <w:b/>
                <w:bCs/>
                <w:sz w:val="20"/>
                <w:lang w:bidi="th-TH"/>
              </w:rPr>
            </w:pPr>
            <w:r>
              <w:rPr>
                <w:b/>
                <w:bCs/>
                <w:sz w:val="20"/>
              </w:rPr>
              <w:t>(</w:t>
            </w:r>
            <w:r w:rsidRPr="00561DFB">
              <w:rPr>
                <w:b/>
                <w:bCs/>
                <w:sz w:val="20"/>
              </w:rPr>
              <w:t>1,6</w:t>
            </w:r>
            <w:r>
              <w:rPr>
                <w:b/>
                <w:bCs/>
                <w:sz w:val="20"/>
              </w:rPr>
              <w:t>75</w:t>
            </w:r>
            <w:r w:rsidRPr="00561DFB">
              <w:rPr>
                <w:b/>
                <w:bCs/>
                <w:sz w:val="20"/>
              </w:rPr>
              <w:t>,661</w:t>
            </w:r>
            <w:r>
              <w:rPr>
                <w:b/>
                <w:bCs/>
                <w:sz w:val="20"/>
              </w:rPr>
              <w:t>)</w:t>
            </w:r>
          </w:p>
        </w:tc>
      </w:tr>
    </w:tbl>
    <w:p w14:paraId="6E6B15AF" w14:textId="51028A32" w:rsidR="000617EB" w:rsidRDefault="000617EB">
      <w:pPr>
        <w:spacing w:line="240" w:lineRule="auto"/>
        <w:rPr>
          <w:rFonts w:cstheme="minorBidi"/>
          <w:b/>
          <w:sz w:val="24"/>
          <w:szCs w:val="24"/>
          <w:lang w:bidi="th-TH"/>
        </w:rPr>
      </w:pPr>
    </w:p>
    <w:p w14:paraId="61642154" w14:textId="5BFED1BD" w:rsidR="00FF0529" w:rsidRPr="00A82F24" w:rsidRDefault="00B67E99" w:rsidP="002D0B87">
      <w:pPr>
        <w:pStyle w:val="Heading1"/>
      </w:pPr>
      <w:r>
        <w:t>4</w:t>
      </w:r>
      <w:r w:rsidR="00954888" w:rsidRPr="00A82F24">
        <w:tab/>
      </w:r>
      <w:r w:rsidR="00FF0529" w:rsidRPr="00A82F24">
        <w:t>Short</w:t>
      </w:r>
      <w:r w:rsidR="00FF0529" w:rsidRPr="00A82F24">
        <w:rPr>
          <w:bCs/>
          <w:cs/>
        </w:rPr>
        <w:t>-</w:t>
      </w:r>
      <w:r w:rsidR="00FF0529" w:rsidRPr="00A82F24">
        <w:t>term borrowings from financial institutions</w:t>
      </w:r>
    </w:p>
    <w:p w14:paraId="02FFC27F" w14:textId="571468CB" w:rsidR="00006156" w:rsidRPr="00A82F24" w:rsidRDefault="00006156" w:rsidP="00006156">
      <w:pPr>
        <w:spacing w:line="240" w:lineRule="auto"/>
        <w:ind w:left="540"/>
        <w:jc w:val="thaiDistribute"/>
        <w:rPr>
          <w:sz w:val="20"/>
          <w:szCs w:val="25"/>
          <w:lang w:bidi="th-TH"/>
        </w:rPr>
      </w:pPr>
    </w:p>
    <w:p w14:paraId="5124C3CE" w14:textId="2C4D52BE" w:rsidR="00135948" w:rsidRPr="00A82F24" w:rsidRDefault="00135948" w:rsidP="00135948">
      <w:pPr>
        <w:spacing w:line="240" w:lineRule="auto"/>
        <w:ind w:left="540"/>
        <w:jc w:val="both"/>
        <w:rPr>
          <w:sz w:val="20"/>
        </w:rPr>
      </w:pPr>
      <w:r w:rsidRPr="00A82F24">
        <w:rPr>
          <w:sz w:val="20"/>
          <w:szCs w:val="25"/>
          <w:lang w:val="en-US" w:bidi="th-TH"/>
        </w:rPr>
        <w:t>Movements in short-</w:t>
      </w:r>
      <w:r w:rsidRPr="00A82F24">
        <w:rPr>
          <w:sz w:val="20"/>
        </w:rPr>
        <w:t xml:space="preserve">term borrowings from financial institutions for the </w:t>
      </w:r>
      <w:r w:rsidR="00BB193D" w:rsidRPr="00A82F24">
        <w:rPr>
          <w:sz w:val="20"/>
        </w:rPr>
        <w:t xml:space="preserve">six-month period ended 30 June </w:t>
      </w:r>
      <w:r w:rsidRPr="00A82F24">
        <w:rPr>
          <w:sz w:val="20"/>
        </w:rPr>
        <w:t>202</w:t>
      </w:r>
      <w:r w:rsidR="008739E9">
        <w:rPr>
          <w:sz w:val="20"/>
        </w:rPr>
        <w:t>5</w:t>
      </w:r>
      <w:r w:rsidRPr="00A82F24">
        <w:rPr>
          <w:sz w:val="20"/>
        </w:rPr>
        <w:t xml:space="preserve"> were as follows:</w:t>
      </w:r>
    </w:p>
    <w:p w14:paraId="0A789EF7" w14:textId="77777777" w:rsidR="00135948" w:rsidRPr="00A82F24" w:rsidRDefault="00135948" w:rsidP="00135948">
      <w:pPr>
        <w:spacing w:line="240" w:lineRule="auto"/>
        <w:jc w:val="thaiDistribute"/>
        <w:rPr>
          <w:sz w:val="20"/>
        </w:rPr>
      </w:pPr>
    </w:p>
    <w:tbl>
      <w:tblPr>
        <w:tblW w:w="4719" w:type="pct"/>
        <w:tblInd w:w="540" w:type="dxa"/>
        <w:tblLook w:val="0000" w:firstRow="0" w:lastRow="0" w:firstColumn="0" w:lastColumn="0" w:noHBand="0" w:noVBand="0"/>
      </w:tblPr>
      <w:tblGrid>
        <w:gridCol w:w="3280"/>
        <w:gridCol w:w="1891"/>
        <w:gridCol w:w="1963"/>
        <w:gridCol w:w="1929"/>
      </w:tblGrid>
      <w:tr w:rsidR="00135948" w:rsidRPr="00A82F24" w14:paraId="632E1B57" w14:textId="77777777" w:rsidTr="00B05B15">
        <w:trPr>
          <w:trHeight w:val="259"/>
        </w:trPr>
        <w:tc>
          <w:tcPr>
            <w:tcW w:w="1810" w:type="pct"/>
            <w:vAlign w:val="center"/>
          </w:tcPr>
          <w:p w14:paraId="50771723" w14:textId="77777777" w:rsidR="00135948" w:rsidRPr="00A82F24" w:rsidRDefault="00135948" w:rsidP="00051756">
            <w:pPr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3190" w:type="pct"/>
            <w:gridSpan w:val="3"/>
          </w:tcPr>
          <w:p w14:paraId="03BF7668" w14:textId="77777777" w:rsidR="00135948" w:rsidRPr="00A82F24" w:rsidRDefault="00135948" w:rsidP="00051756">
            <w:pPr>
              <w:tabs>
                <w:tab w:val="decimal" w:pos="1062"/>
              </w:tabs>
              <w:spacing w:line="240" w:lineRule="atLeast"/>
              <w:jc w:val="center"/>
              <w:rPr>
                <w:b/>
                <w:bCs/>
                <w:sz w:val="20"/>
              </w:rPr>
            </w:pPr>
            <w:r w:rsidRPr="00A82F24">
              <w:rPr>
                <w:b/>
                <w:sz w:val="20"/>
              </w:rPr>
              <w:t>Consolidated and S</w:t>
            </w:r>
            <w:r w:rsidRPr="00A82F24">
              <w:rPr>
                <w:b/>
                <w:bCs/>
                <w:sz w:val="20"/>
              </w:rPr>
              <w:t>eparate financial statements</w:t>
            </w:r>
          </w:p>
        </w:tc>
      </w:tr>
      <w:tr w:rsidR="00135948" w:rsidRPr="00A82F24" w14:paraId="69D00AC3" w14:textId="77777777" w:rsidTr="00137338">
        <w:tc>
          <w:tcPr>
            <w:tcW w:w="1810" w:type="pct"/>
            <w:vAlign w:val="center"/>
          </w:tcPr>
          <w:p w14:paraId="7ADBD535" w14:textId="77777777" w:rsidR="00135948" w:rsidRPr="00A82F24" w:rsidRDefault="00135948" w:rsidP="00051756">
            <w:pPr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043" w:type="pct"/>
          </w:tcPr>
          <w:p w14:paraId="5E8F5514" w14:textId="77777777" w:rsidR="00135948" w:rsidRPr="00A82F24" w:rsidRDefault="00135948" w:rsidP="00051756">
            <w:pPr>
              <w:spacing w:line="240" w:lineRule="atLeast"/>
              <w:ind w:left="-107" w:right="-112"/>
              <w:jc w:val="center"/>
              <w:rPr>
                <w:sz w:val="20"/>
                <w:lang w:val="en-US" w:bidi="th-TH"/>
              </w:rPr>
            </w:pPr>
            <w:r w:rsidRPr="00A82F24">
              <w:rPr>
                <w:sz w:val="20"/>
                <w:lang w:val="en-US" w:bidi="th-TH"/>
              </w:rPr>
              <w:t>Promissory notes</w:t>
            </w:r>
          </w:p>
        </w:tc>
        <w:tc>
          <w:tcPr>
            <w:tcW w:w="1083" w:type="pct"/>
          </w:tcPr>
          <w:p w14:paraId="3BBFBFCD" w14:textId="77777777" w:rsidR="00135948" w:rsidRPr="00A82F24" w:rsidRDefault="00135948" w:rsidP="00051756">
            <w:pPr>
              <w:spacing w:line="240" w:lineRule="atLeast"/>
              <w:ind w:left="-110" w:right="-105"/>
              <w:jc w:val="center"/>
              <w:rPr>
                <w:sz w:val="20"/>
              </w:rPr>
            </w:pPr>
            <w:r w:rsidRPr="00A82F24">
              <w:rPr>
                <w:sz w:val="20"/>
                <w:lang w:val="en-US" w:bidi="th-TH"/>
              </w:rPr>
              <w:t>Bill</w:t>
            </w:r>
            <w:r w:rsidRPr="00A82F24">
              <w:rPr>
                <w:sz w:val="20"/>
                <w:szCs w:val="25"/>
                <w:lang w:val="en-US" w:bidi="th-TH"/>
              </w:rPr>
              <w:t>s</w:t>
            </w:r>
            <w:r w:rsidRPr="00A82F24">
              <w:rPr>
                <w:sz w:val="20"/>
                <w:lang w:val="en-US" w:bidi="th-TH"/>
              </w:rPr>
              <w:t xml:space="preserve"> of exchange</w:t>
            </w:r>
          </w:p>
        </w:tc>
        <w:tc>
          <w:tcPr>
            <w:tcW w:w="1064" w:type="pct"/>
          </w:tcPr>
          <w:p w14:paraId="462DE5A7" w14:textId="77777777" w:rsidR="00135948" w:rsidRPr="00A82F24" w:rsidRDefault="00135948" w:rsidP="00051756">
            <w:pPr>
              <w:spacing w:line="240" w:lineRule="atLeast"/>
              <w:ind w:left="-110" w:right="-105"/>
              <w:jc w:val="center"/>
              <w:rPr>
                <w:sz w:val="20"/>
              </w:rPr>
            </w:pPr>
            <w:r w:rsidRPr="00A82F24">
              <w:rPr>
                <w:sz w:val="20"/>
              </w:rPr>
              <w:t>Total</w:t>
            </w:r>
          </w:p>
        </w:tc>
      </w:tr>
      <w:tr w:rsidR="00135948" w:rsidRPr="00A82F24" w14:paraId="523CF0F7" w14:textId="77777777" w:rsidTr="00B05B15">
        <w:tc>
          <w:tcPr>
            <w:tcW w:w="1810" w:type="pct"/>
            <w:vAlign w:val="center"/>
          </w:tcPr>
          <w:p w14:paraId="6D39C589" w14:textId="77777777" w:rsidR="00135948" w:rsidRPr="00A82F24" w:rsidRDefault="00135948" w:rsidP="00051756">
            <w:pPr>
              <w:spacing w:line="240" w:lineRule="atLeast"/>
              <w:jc w:val="center"/>
              <w:rPr>
                <w:sz w:val="20"/>
                <w:lang w:bidi="th-TH"/>
              </w:rPr>
            </w:pPr>
          </w:p>
        </w:tc>
        <w:tc>
          <w:tcPr>
            <w:tcW w:w="3190" w:type="pct"/>
            <w:gridSpan w:val="3"/>
          </w:tcPr>
          <w:p w14:paraId="5C5C0BC8" w14:textId="0E5A4704" w:rsidR="00135948" w:rsidRPr="00A82F24" w:rsidRDefault="00135948" w:rsidP="00051756">
            <w:pPr>
              <w:tabs>
                <w:tab w:val="decimal" w:pos="1062"/>
              </w:tabs>
              <w:spacing w:line="240" w:lineRule="atLeast"/>
              <w:jc w:val="center"/>
              <w:rPr>
                <w:i/>
                <w:iCs/>
                <w:sz w:val="20"/>
              </w:rPr>
            </w:pPr>
            <w:r w:rsidRPr="00A82F24">
              <w:rPr>
                <w:i/>
                <w:iCs/>
                <w:sz w:val="20"/>
                <w:cs/>
                <w:lang w:bidi="th-TH"/>
              </w:rPr>
              <w:t>(</w:t>
            </w:r>
            <w:r w:rsidRPr="00A82F24">
              <w:rPr>
                <w:i/>
                <w:iCs/>
                <w:sz w:val="20"/>
              </w:rPr>
              <w:t xml:space="preserve">in thousand </w:t>
            </w:r>
            <w:r w:rsidR="007041B8">
              <w:rPr>
                <w:i/>
                <w:iCs/>
                <w:sz w:val="20"/>
              </w:rPr>
              <w:t>Baht</w:t>
            </w:r>
            <w:r w:rsidRPr="00A82F24">
              <w:rPr>
                <w:i/>
                <w:iCs/>
                <w:sz w:val="20"/>
                <w:cs/>
                <w:lang w:bidi="th-TH"/>
              </w:rPr>
              <w:t>)</w:t>
            </w:r>
          </w:p>
        </w:tc>
      </w:tr>
      <w:tr w:rsidR="00D360FE" w:rsidRPr="00A82F24" w14:paraId="149B074A" w14:textId="77777777" w:rsidTr="00137338">
        <w:tc>
          <w:tcPr>
            <w:tcW w:w="1810" w:type="pct"/>
          </w:tcPr>
          <w:p w14:paraId="06F5107F" w14:textId="1B243611" w:rsidR="00D360FE" w:rsidRPr="00A82F24" w:rsidRDefault="00D360FE" w:rsidP="00D360FE">
            <w:pPr>
              <w:spacing w:line="240" w:lineRule="atLeast"/>
              <w:ind w:left="-17"/>
              <w:rPr>
                <w:b/>
                <w:bCs/>
                <w:sz w:val="20"/>
                <w:cs/>
                <w:lang w:val="en-US" w:bidi="th-TH"/>
              </w:rPr>
            </w:pPr>
            <w:proofErr w:type="gramStart"/>
            <w:r w:rsidRPr="00A82F24">
              <w:rPr>
                <w:b/>
                <w:bCs/>
                <w:sz w:val="20"/>
                <w:lang w:bidi="th-TH"/>
              </w:rPr>
              <w:t>At</w:t>
            </w:r>
            <w:proofErr w:type="gramEnd"/>
            <w:r w:rsidRPr="00A82F24">
              <w:rPr>
                <w:b/>
                <w:bCs/>
                <w:sz w:val="20"/>
                <w:lang w:bidi="th-TH"/>
              </w:rPr>
              <w:t xml:space="preserve"> 1 January 202</w:t>
            </w:r>
            <w:r w:rsidR="008739E9">
              <w:rPr>
                <w:b/>
                <w:bCs/>
                <w:sz w:val="20"/>
                <w:lang w:bidi="th-TH"/>
              </w:rPr>
              <w:t>5</w:t>
            </w:r>
          </w:p>
        </w:tc>
        <w:tc>
          <w:tcPr>
            <w:tcW w:w="1043" w:type="pct"/>
            <w:vAlign w:val="bottom"/>
          </w:tcPr>
          <w:p w14:paraId="028686AC" w14:textId="7547574F" w:rsidR="00D360FE" w:rsidRPr="00D360FE" w:rsidRDefault="00376FDC" w:rsidP="00D360FE">
            <w:pPr>
              <w:tabs>
                <w:tab w:val="decimal" w:pos="1334"/>
              </w:tabs>
              <w:spacing w:line="240" w:lineRule="atLeas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</w:t>
            </w:r>
            <w:r w:rsidR="00B67E99">
              <w:rPr>
                <w:b/>
                <w:bCs/>
                <w:sz w:val="20"/>
              </w:rPr>
              <w:t>,700,000</w:t>
            </w:r>
          </w:p>
        </w:tc>
        <w:tc>
          <w:tcPr>
            <w:tcW w:w="1083" w:type="pct"/>
          </w:tcPr>
          <w:p w14:paraId="7DE9203D" w14:textId="659379EC" w:rsidR="00D360FE" w:rsidRPr="00A82F24" w:rsidRDefault="00B67E99" w:rsidP="00C22196">
            <w:pPr>
              <w:tabs>
                <w:tab w:val="decimal" w:pos="1396"/>
              </w:tabs>
              <w:spacing w:line="240" w:lineRule="atLeas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2,960,785</w:t>
            </w:r>
          </w:p>
        </w:tc>
        <w:tc>
          <w:tcPr>
            <w:tcW w:w="1064" w:type="pct"/>
            <w:vAlign w:val="bottom"/>
          </w:tcPr>
          <w:p w14:paraId="7386C75C" w14:textId="226EE5CC" w:rsidR="00D360FE" w:rsidRPr="00A82F24" w:rsidRDefault="00B67E99" w:rsidP="00C22196">
            <w:pPr>
              <w:tabs>
                <w:tab w:val="decimal" w:pos="1368"/>
              </w:tabs>
              <w:spacing w:line="240" w:lineRule="atLeast"/>
              <w:rPr>
                <w:b/>
                <w:bCs/>
                <w:sz w:val="20"/>
                <w:lang w:val="en-US" w:bidi="th-TH"/>
              </w:rPr>
            </w:pPr>
            <w:r>
              <w:rPr>
                <w:b/>
                <w:bCs/>
                <w:sz w:val="20"/>
                <w:lang w:val="en-US" w:bidi="th-TH"/>
              </w:rPr>
              <w:t>8,660,785</w:t>
            </w:r>
          </w:p>
        </w:tc>
      </w:tr>
      <w:tr w:rsidR="00137338" w:rsidRPr="00A82F24" w14:paraId="2859DF27" w14:textId="77777777" w:rsidTr="00137338">
        <w:tc>
          <w:tcPr>
            <w:tcW w:w="1810" w:type="pct"/>
          </w:tcPr>
          <w:p w14:paraId="1A7366E5" w14:textId="77777777" w:rsidR="00137338" w:rsidRPr="00A82F24" w:rsidRDefault="00137338" w:rsidP="00137338">
            <w:pPr>
              <w:spacing w:line="240" w:lineRule="atLeast"/>
              <w:ind w:left="-17"/>
              <w:rPr>
                <w:sz w:val="20"/>
                <w:lang w:bidi="th-TH"/>
              </w:rPr>
            </w:pPr>
            <w:r w:rsidRPr="00A82F24">
              <w:rPr>
                <w:sz w:val="20"/>
              </w:rPr>
              <w:t>Additions</w:t>
            </w:r>
          </w:p>
        </w:tc>
        <w:tc>
          <w:tcPr>
            <w:tcW w:w="1043" w:type="pct"/>
          </w:tcPr>
          <w:p w14:paraId="583F1DD5" w14:textId="6D6C8FFC" w:rsidR="00137338" w:rsidRPr="00137338" w:rsidRDefault="00137338" w:rsidP="00137338">
            <w:pPr>
              <w:tabs>
                <w:tab w:val="decimal" w:pos="1334"/>
              </w:tabs>
              <w:spacing w:line="240" w:lineRule="atLeast"/>
              <w:rPr>
                <w:sz w:val="20"/>
                <w:szCs w:val="18"/>
              </w:rPr>
            </w:pPr>
            <w:r w:rsidRPr="00137338">
              <w:rPr>
                <w:sz w:val="20"/>
                <w:szCs w:val="18"/>
              </w:rPr>
              <w:t>29,000,000</w:t>
            </w:r>
          </w:p>
        </w:tc>
        <w:tc>
          <w:tcPr>
            <w:tcW w:w="1083" w:type="pct"/>
          </w:tcPr>
          <w:p w14:paraId="08684887" w14:textId="20732074" w:rsidR="00137338" w:rsidRPr="00137338" w:rsidRDefault="00137338" w:rsidP="00137338">
            <w:pPr>
              <w:tabs>
                <w:tab w:val="decimal" w:pos="1396"/>
              </w:tabs>
              <w:spacing w:line="240" w:lineRule="atLeast"/>
              <w:rPr>
                <w:sz w:val="20"/>
                <w:szCs w:val="18"/>
              </w:rPr>
            </w:pPr>
            <w:r w:rsidRPr="00137338">
              <w:rPr>
                <w:sz w:val="20"/>
                <w:szCs w:val="18"/>
              </w:rPr>
              <w:t xml:space="preserve">5,514,000 </w:t>
            </w:r>
          </w:p>
        </w:tc>
        <w:tc>
          <w:tcPr>
            <w:tcW w:w="1064" w:type="pct"/>
          </w:tcPr>
          <w:p w14:paraId="23B315D9" w14:textId="5CEED1B8" w:rsidR="00137338" w:rsidRPr="00137338" w:rsidRDefault="00137338" w:rsidP="00137338">
            <w:pPr>
              <w:tabs>
                <w:tab w:val="decimal" w:pos="1368"/>
              </w:tabs>
              <w:spacing w:line="240" w:lineRule="atLeast"/>
              <w:rPr>
                <w:sz w:val="20"/>
                <w:szCs w:val="18"/>
                <w:lang w:val="en-US" w:bidi="th-TH"/>
              </w:rPr>
            </w:pPr>
            <w:r w:rsidRPr="00137338">
              <w:rPr>
                <w:sz w:val="20"/>
                <w:szCs w:val="18"/>
              </w:rPr>
              <w:t xml:space="preserve"> 34,514,000 </w:t>
            </w:r>
          </w:p>
        </w:tc>
      </w:tr>
      <w:tr w:rsidR="00137338" w:rsidRPr="00A82F24" w14:paraId="05FA89D9" w14:textId="77777777" w:rsidTr="00137338">
        <w:tc>
          <w:tcPr>
            <w:tcW w:w="1810" w:type="pct"/>
          </w:tcPr>
          <w:p w14:paraId="1AD2B349" w14:textId="77777777" w:rsidR="00137338" w:rsidRPr="00A82F24" w:rsidRDefault="00137338" w:rsidP="00137338">
            <w:pPr>
              <w:spacing w:line="240" w:lineRule="atLeast"/>
              <w:ind w:hanging="17"/>
              <w:rPr>
                <w:sz w:val="20"/>
              </w:rPr>
            </w:pPr>
            <w:r w:rsidRPr="00A82F24">
              <w:rPr>
                <w:sz w:val="20"/>
              </w:rPr>
              <w:t>Repayments</w:t>
            </w:r>
          </w:p>
        </w:tc>
        <w:tc>
          <w:tcPr>
            <w:tcW w:w="1043" w:type="pct"/>
          </w:tcPr>
          <w:p w14:paraId="2034C260" w14:textId="78DCBA1E" w:rsidR="00137338" w:rsidRPr="00137338" w:rsidRDefault="00137338" w:rsidP="00137338">
            <w:pPr>
              <w:tabs>
                <w:tab w:val="decimal" w:pos="1334"/>
              </w:tabs>
              <w:spacing w:line="240" w:lineRule="atLeast"/>
              <w:rPr>
                <w:sz w:val="20"/>
                <w:szCs w:val="18"/>
              </w:rPr>
            </w:pPr>
            <w:r w:rsidRPr="00137338">
              <w:rPr>
                <w:sz w:val="20"/>
                <w:szCs w:val="18"/>
              </w:rPr>
              <w:t>(29,790,000)</w:t>
            </w:r>
          </w:p>
        </w:tc>
        <w:tc>
          <w:tcPr>
            <w:tcW w:w="1083" w:type="pct"/>
          </w:tcPr>
          <w:p w14:paraId="2311A1F6" w14:textId="7BB0BE9B" w:rsidR="00137338" w:rsidRPr="00137338" w:rsidRDefault="00137338" w:rsidP="00137338">
            <w:pPr>
              <w:tabs>
                <w:tab w:val="decimal" w:pos="1396"/>
              </w:tabs>
              <w:spacing w:line="240" w:lineRule="atLeast"/>
              <w:rPr>
                <w:sz w:val="20"/>
                <w:szCs w:val="18"/>
              </w:rPr>
            </w:pPr>
            <w:r w:rsidRPr="00137338">
              <w:rPr>
                <w:sz w:val="20"/>
                <w:szCs w:val="18"/>
              </w:rPr>
              <w:t>(2,277,000)</w:t>
            </w:r>
          </w:p>
        </w:tc>
        <w:tc>
          <w:tcPr>
            <w:tcW w:w="1064" w:type="pct"/>
          </w:tcPr>
          <w:p w14:paraId="767F1FF9" w14:textId="50F05D81" w:rsidR="00137338" w:rsidRPr="00137338" w:rsidRDefault="00137338" w:rsidP="00137338">
            <w:pPr>
              <w:tabs>
                <w:tab w:val="decimal" w:pos="1368"/>
              </w:tabs>
              <w:spacing w:line="240" w:lineRule="atLeast"/>
              <w:rPr>
                <w:sz w:val="20"/>
                <w:szCs w:val="18"/>
                <w:lang w:val="en-US" w:bidi="th-TH"/>
              </w:rPr>
            </w:pPr>
            <w:r w:rsidRPr="00137338">
              <w:rPr>
                <w:sz w:val="20"/>
                <w:szCs w:val="18"/>
              </w:rPr>
              <w:t xml:space="preserve"> (32,067,000)</w:t>
            </w:r>
          </w:p>
        </w:tc>
      </w:tr>
      <w:tr w:rsidR="00137338" w:rsidRPr="00A82F24" w14:paraId="00DD5B81" w14:textId="77777777" w:rsidTr="00137338">
        <w:trPr>
          <w:trHeight w:val="66"/>
        </w:trPr>
        <w:tc>
          <w:tcPr>
            <w:tcW w:w="1810" w:type="pct"/>
          </w:tcPr>
          <w:p w14:paraId="7786FD01" w14:textId="1844059D" w:rsidR="00137338" w:rsidRPr="00A82F24" w:rsidRDefault="00137338" w:rsidP="00137338">
            <w:pPr>
              <w:spacing w:line="240" w:lineRule="atLeast"/>
              <w:ind w:hanging="17"/>
              <w:rPr>
                <w:sz w:val="20"/>
              </w:rPr>
            </w:pPr>
            <w:r w:rsidRPr="00A82F24">
              <w:rPr>
                <w:sz w:val="20"/>
                <w:lang w:bidi="th-TH"/>
              </w:rPr>
              <w:t>Net increase</w:t>
            </w:r>
            <w:r>
              <w:rPr>
                <w:rFonts w:cstheme="minorBidi" w:hint="cs"/>
                <w:sz w:val="20"/>
                <w:cs/>
                <w:lang w:bidi="th-TH"/>
              </w:rPr>
              <w:t xml:space="preserve"> </w:t>
            </w:r>
            <w:r w:rsidRPr="00A82F24">
              <w:rPr>
                <w:sz w:val="20"/>
                <w:lang w:bidi="th-TH"/>
              </w:rPr>
              <w:t>in d</w:t>
            </w:r>
            <w:r w:rsidRPr="00A82F24">
              <w:rPr>
                <w:sz w:val="20"/>
              </w:rPr>
              <w:t>eferred issuing costs</w:t>
            </w:r>
          </w:p>
        </w:tc>
        <w:tc>
          <w:tcPr>
            <w:tcW w:w="1043" w:type="pct"/>
          </w:tcPr>
          <w:p w14:paraId="10A511E4" w14:textId="46DD0F9A" w:rsidR="00137338" w:rsidRPr="00137338" w:rsidRDefault="00137338" w:rsidP="008D383A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240" w:lineRule="atLeast"/>
              <w:rPr>
                <w:sz w:val="20"/>
                <w:szCs w:val="18"/>
                <w:cs/>
                <w:lang w:bidi="th-TH"/>
              </w:rPr>
            </w:pPr>
            <w:r w:rsidRPr="00137338">
              <w:rPr>
                <w:sz w:val="20"/>
                <w:szCs w:val="18"/>
              </w:rPr>
              <w:t>-</w:t>
            </w:r>
          </w:p>
        </w:tc>
        <w:tc>
          <w:tcPr>
            <w:tcW w:w="1083" w:type="pct"/>
          </w:tcPr>
          <w:p w14:paraId="27AC1B7D" w14:textId="468D308D" w:rsidR="00137338" w:rsidRPr="00137338" w:rsidRDefault="00137338" w:rsidP="00137338">
            <w:pPr>
              <w:pBdr>
                <w:bottom w:val="single" w:sz="4" w:space="1" w:color="auto"/>
              </w:pBdr>
              <w:tabs>
                <w:tab w:val="decimal" w:pos="1396"/>
              </w:tabs>
              <w:spacing w:line="240" w:lineRule="atLeast"/>
              <w:rPr>
                <w:sz w:val="20"/>
                <w:szCs w:val="18"/>
                <w:cs/>
                <w:lang w:bidi="th-TH"/>
              </w:rPr>
            </w:pPr>
            <w:r w:rsidRPr="00137338">
              <w:rPr>
                <w:sz w:val="20"/>
                <w:szCs w:val="18"/>
              </w:rPr>
              <w:t>(10,507)</w:t>
            </w:r>
          </w:p>
        </w:tc>
        <w:tc>
          <w:tcPr>
            <w:tcW w:w="1064" w:type="pct"/>
          </w:tcPr>
          <w:p w14:paraId="10A76514" w14:textId="303FF9A7" w:rsidR="00137338" w:rsidRPr="00137338" w:rsidRDefault="00137338" w:rsidP="00137338">
            <w:pPr>
              <w:pBdr>
                <w:bottom w:val="single" w:sz="4" w:space="1" w:color="auto"/>
              </w:pBdr>
              <w:tabs>
                <w:tab w:val="decimal" w:pos="1368"/>
              </w:tabs>
              <w:spacing w:line="240" w:lineRule="atLeast"/>
              <w:rPr>
                <w:sz w:val="20"/>
                <w:szCs w:val="18"/>
                <w:lang w:val="en-US" w:bidi="th-TH"/>
              </w:rPr>
            </w:pPr>
            <w:r w:rsidRPr="00137338">
              <w:rPr>
                <w:sz w:val="20"/>
                <w:szCs w:val="18"/>
              </w:rPr>
              <w:t>(10,507)</w:t>
            </w:r>
          </w:p>
        </w:tc>
      </w:tr>
      <w:tr w:rsidR="00137338" w:rsidRPr="00A82F24" w14:paraId="14D95D79" w14:textId="77777777" w:rsidTr="00137338">
        <w:trPr>
          <w:trHeight w:val="158"/>
        </w:trPr>
        <w:tc>
          <w:tcPr>
            <w:tcW w:w="1810" w:type="pct"/>
          </w:tcPr>
          <w:p w14:paraId="470C0FEC" w14:textId="0B972B9E" w:rsidR="00137338" w:rsidRPr="00A82F24" w:rsidRDefault="00137338" w:rsidP="00137338">
            <w:pPr>
              <w:spacing w:line="240" w:lineRule="atLeast"/>
              <w:ind w:left="-30" w:right="-110" w:firstLine="13"/>
              <w:rPr>
                <w:sz w:val="20"/>
                <w:lang w:bidi="th-TH"/>
              </w:rPr>
            </w:pPr>
            <w:proofErr w:type="gramStart"/>
            <w:r w:rsidRPr="00A82F24">
              <w:rPr>
                <w:b/>
                <w:bCs/>
                <w:sz w:val="20"/>
                <w:lang w:bidi="th-TH"/>
              </w:rPr>
              <w:t>At</w:t>
            </w:r>
            <w:proofErr w:type="gramEnd"/>
            <w:r w:rsidRPr="00A82F24">
              <w:rPr>
                <w:b/>
                <w:bCs/>
                <w:sz w:val="20"/>
                <w:lang w:bidi="th-TH"/>
              </w:rPr>
              <w:t xml:space="preserve"> </w:t>
            </w:r>
            <w:r>
              <w:rPr>
                <w:b/>
                <w:bCs/>
                <w:sz w:val="20"/>
                <w:lang w:bidi="th-TH"/>
              </w:rPr>
              <w:t>30 June</w:t>
            </w:r>
            <w:r w:rsidRPr="00A82F24">
              <w:rPr>
                <w:b/>
                <w:bCs/>
                <w:sz w:val="20"/>
                <w:lang w:bidi="th-TH"/>
              </w:rPr>
              <w:t xml:space="preserve"> 202</w:t>
            </w:r>
            <w:r>
              <w:rPr>
                <w:b/>
                <w:bCs/>
                <w:sz w:val="20"/>
                <w:lang w:bidi="th-TH"/>
              </w:rPr>
              <w:t>5</w:t>
            </w:r>
          </w:p>
        </w:tc>
        <w:tc>
          <w:tcPr>
            <w:tcW w:w="1043" w:type="pct"/>
          </w:tcPr>
          <w:p w14:paraId="34CBA315" w14:textId="29AC66C8" w:rsidR="00137338" w:rsidRPr="00137338" w:rsidRDefault="00137338" w:rsidP="00137338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240" w:lineRule="atLeast"/>
              <w:rPr>
                <w:b/>
                <w:bCs/>
                <w:sz w:val="20"/>
                <w:szCs w:val="18"/>
              </w:rPr>
            </w:pPr>
            <w:r w:rsidRPr="00137338">
              <w:rPr>
                <w:b/>
                <w:bCs/>
                <w:sz w:val="20"/>
                <w:szCs w:val="18"/>
              </w:rPr>
              <w:t>4,910,000</w:t>
            </w:r>
          </w:p>
        </w:tc>
        <w:tc>
          <w:tcPr>
            <w:tcW w:w="1083" w:type="pct"/>
          </w:tcPr>
          <w:p w14:paraId="033C337A" w14:textId="318C6EF6" w:rsidR="00137338" w:rsidRPr="00137338" w:rsidRDefault="00137338" w:rsidP="00137338">
            <w:pPr>
              <w:pBdr>
                <w:bottom w:val="double" w:sz="4" w:space="1" w:color="auto"/>
              </w:pBdr>
              <w:tabs>
                <w:tab w:val="decimal" w:pos="1396"/>
              </w:tabs>
              <w:spacing w:line="240" w:lineRule="atLeast"/>
              <w:rPr>
                <w:b/>
                <w:bCs/>
                <w:sz w:val="20"/>
                <w:szCs w:val="18"/>
              </w:rPr>
            </w:pPr>
            <w:r w:rsidRPr="00137338">
              <w:rPr>
                <w:b/>
                <w:bCs/>
                <w:sz w:val="20"/>
                <w:szCs w:val="18"/>
              </w:rPr>
              <w:t>6,187,278</w:t>
            </w:r>
          </w:p>
        </w:tc>
        <w:tc>
          <w:tcPr>
            <w:tcW w:w="1064" w:type="pct"/>
          </w:tcPr>
          <w:p w14:paraId="378F7071" w14:textId="215942B4" w:rsidR="00137338" w:rsidRPr="00137338" w:rsidRDefault="00137338" w:rsidP="00137338">
            <w:pPr>
              <w:pBdr>
                <w:bottom w:val="double" w:sz="4" w:space="1" w:color="auto"/>
              </w:pBdr>
              <w:tabs>
                <w:tab w:val="decimal" w:pos="1368"/>
              </w:tabs>
              <w:spacing w:line="240" w:lineRule="atLeast"/>
              <w:rPr>
                <w:b/>
                <w:bCs/>
                <w:sz w:val="20"/>
                <w:szCs w:val="18"/>
                <w:lang w:val="en-US" w:bidi="th-TH"/>
              </w:rPr>
            </w:pPr>
            <w:r w:rsidRPr="00137338">
              <w:rPr>
                <w:b/>
                <w:bCs/>
                <w:sz w:val="20"/>
                <w:szCs w:val="18"/>
              </w:rPr>
              <w:t>11,097,278</w:t>
            </w:r>
          </w:p>
        </w:tc>
      </w:tr>
    </w:tbl>
    <w:p w14:paraId="71E39AD5" w14:textId="77777777" w:rsidR="00135948" w:rsidRPr="00A82F24" w:rsidRDefault="00135948" w:rsidP="00135948">
      <w:pPr>
        <w:spacing w:line="240" w:lineRule="auto"/>
        <w:ind w:left="540"/>
        <w:jc w:val="thaiDistribute"/>
        <w:rPr>
          <w:sz w:val="20"/>
        </w:rPr>
      </w:pPr>
    </w:p>
    <w:p w14:paraId="43B7E034" w14:textId="77777777" w:rsidR="00135948" w:rsidRPr="00A82F24" w:rsidRDefault="00135948" w:rsidP="00135948">
      <w:pPr>
        <w:spacing w:line="240" w:lineRule="auto"/>
        <w:ind w:left="540"/>
        <w:jc w:val="both"/>
        <w:rPr>
          <w:sz w:val="20"/>
        </w:rPr>
      </w:pPr>
      <w:r w:rsidRPr="00A82F24">
        <w:rPr>
          <w:sz w:val="20"/>
        </w:rPr>
        <w:t xml:space="preserve">Promissory notes bear fixed interest rates per annum, with principal repayable within the specific date of each promissory </w:t>
      </w:r>
      <w:r w:rsidRPr="00D80262">
        <w:rPr>
          <w:sz w:val="20"/>
        </w:rPr>
        <w:t>note and at call, and interest payable monthly.</w:t>
      </w:r>
    </w:p>
    <w:p w14:paraId="00210A6E" w14:textId="77777777" w:rsidR="00135948" w:rsidRPr="00A82F24" w:rsidRDefault="00135948" w:rsidP="00135948">
      <w:pPr>
        <w:spacing w:line="240" w:lineRule="auto"/>
        <w:ind w:left="540"/>
        <w:jc w:val="both"/>
        <w:rPr>
          <w:sz w:val="20"/>
        </w:rPr>
      </w:pPr>
    </w:p>
    <w:p w14:paraId="0E99C1C8" w14:textId="77777777" w:rsidR="00135948" w:rsidRPr="00A82F24" w:rsidRDefault="00135948" w:rsidP="00135948">
      <w:pPr>
        <w:spacing w:line="240" w:lineRule="auto"/>
        <w:ind w:left="540"/>
        <w:jc w:val="both"/>
        <w:rPr>
          <w:sz w:val="20"/>
        </w:rPr>
      </w:pPr>
      <w:r w:rsidRPr="00A82F24">
        <w:rPr>
          <w:sz w:val="20"/>
        </w:rPr>
        <w:t>Bills of exchange have principal repayment at the specific date on each bill of exchange.</w:t>
      </w:r>
    </w:p>
    <w:p w14:paraId="3BABC264" w14:textId="77777777" w:rsidR="00135948" w:rsidRPr="00A82F24" w:rsidRDefault="00135948" w:rsidP="00135948">
      <w:pPr>
        <w:spacing w:line="240" w:lineRule="auto"/>
        <w:ind w:left="540"/>
        <w:jc w:val="both"/>
        <w:rPr>
          <w:sz w:val="20"/>
        </w:rPr>
      </w:pPr>
    </w:p>
    <w:p w14:paraId="474D4908" w14:textId="77777777" w:rsidR="00135948" w:rsidRPr="009E41F6" w:rsidRDefault="00135948" w:rsidP="00135948">
      <w:pPr>
        <w:spacing w:line="240" w:lineRule="auto"/>
        <w:ind w:left="540"/>
        <w:jc w:val="both"/>
        <w:rPr>
          <w:rFonts w:cstheme="minorBidi"/>
          <w:sz w:val="20"/>
          <w:lang w:val="en-US" w:bidi="th-TH"/>
        </w:rPr>
      </w:pPr>
      <w:r w:rsidRPr="00A82F24">
        <w:rPr>
          <w:sz w:val="20"/>
        </w:rPr>
        <w:t>These borrowings are unsecured</w:t>
      </w:r>
      <w:r w:rsidRPr="00A82F24">
        <w:rPr>
          <w:sz w:val="20"/>
          <w:cs/>
          <w:lang w:bidi="th-TH"/>
        </w:rPr>
        <w:t>.</w:t>
      </w:r>
    </w:p>
    <w:p w14:paraId="3D7F7168" w14:textId="77777777" w:rsidR="007B56BA" w:rsidRPr="007B56BA" w:rsidRDefault="007B56BA" w:rsidP="00135948">
      <w:pPr>
        <w:spacing w:line="240" w:lineRule="auto"/>
        <w:ind w:left="540"/>
        <w:jc w:val="both"/>
        <w:rPr>
          <w:rFonts w:cstheme="minorBidi"/>
          <w:sz w:val="20"/>
        </w:rPr>
      </w:pPr>
    </w:p>
    <w:p w14:paraId="051B0F85" w14:textId="531DCE31" w:rsidR="00135948" w:rsidRPr="00A82F24" w:rsidRDefault="00135948" w:rsidP="002152FD">
      <w:pPr>
        <w:spacing w:line="240" w:lineRule="auto"/>
        <w:ind w:left="540"/>
        <w:jc w:val="both"/>
        <w:rPr>
          <w:sz w:val="20"/>
        </w:rPr>
      </w:pPr>
      <w:r w:rsidRPr="00677BBF">
        <w:rPr>
          <w:sz w:val="20"/>
        </w:rPr>
        <w:t xml:space="preserve">The Company </w:t>
      </w:r>
      <w:r w:rsidR="00F83D21">
        <w:rPr>
          <w:sz w:val="20"/>
        </w:rPr>
        <w:t>is</w:t>
      </w:r>
      <w:r w:rsidRPr="00677BBF">
        <w:rPr>
          <w:sz w:val="20"/>
        </w:rPr>
        <w:t xml:space="preserve"> required to comply with certain terms and conditions as specified in each borrowing</w:t>
      </w:r>
      <w:r w:rsidRPr="00677BBF">
        <w:rPr>
          <w:sz w:val="20"/>
          <w:cs/>
          <w:lang w:bidi="th-TH"/>
        </w:rPr>
        <w:t xml:space="preserve"> </w:t>
      </w:r>
      <w:r w:rsidRPr="00677BBF">
        <w:rPr>
          <w:sz w:val="20"/>
        </w:rPr>
        <w:t>agreement, such as to maintain ratios of loan receivables that are no more than 3 months overdue to total borrowings, non</w:t>
      </w:r>
      <w:r w:rsidRPr="00677BBF">
        <w:rPr>
          <w:sz w:val="20"/>
          <w:cs/>
          <w:lang w:bidi="th-TH"/>
        </w:rPr>
        <w:t>-</w:t>
      </w:r>
      <w:r w:rsidRPr="00677BBF">
        <w:rPr>
          <w:sz w:val="20"/>
        </w:rPr>
        <w:t xml:space="preserve">performing loan receivables </w:t>
      </w:r>
      <w:r w:rsidRPr="00677BBF">
        <w:rPr>
          <w:sz w:val="20"/>
          <w:cs/>
          <w:lang w:bidi="th-TH"/>
        </w:rPr>
        <w:t>(</w:t>
      </w:r>
      <w:r w:rsidRPr="00677BBF">
        <w:rPr>
          <w:sz w:val="20"/>
        </w:rPr>
        <w:t>overdue more than 3 months</w:t>
      </w:r>
      <w:r w:rsidRPr="00677BBF">
        <w:rPr>
          <w:sz w:val="20"/>
          <w:cs/>
          <w:lang w:bidi="th-TH"/>
        </w:rPr>
        <w:t xml:space="preserve">) </w:t>
      </w:r>
      <w:r w:rsidRPr="00677BBF">
        <w:rPr>
          <w:sz w:val="20"/>
        </w:rPr>
        <w:t>to total loan receivables, total debt to equity, interest coverage ratio and the portion of the Company</w:t>
      </w:r>
      <w:r w:rsidRPr="00677BBF">
        <w:rPr>
          <w:sz w:val="20"/>
          <w:cs/>
          <w:lang w:bidi="th-TH"/>
        </w:rPr>
        <w:t>’</w:t>
      </w:r>
      <w:r w:rsidRPr="00677BBF">
        <w:rPr>
          <w:sz w:val="20"/>
        </w:rPr>
        <w:t>s shares held by the major shareholders, depending on the conditions in each agreement</w:t>
      </w:r>
      <w:r w:rsidRPr="00677BBF">
        <w:rPr>
          <w:sz w:val="20"/>
          <w:cs/>
          <w:lang w:bidi="th-TH"/>
        </w:rPr>
        <w:t>.</w:t>
      </w:r>
    </w:p>
    <w:p w14:paraId="7A2F27AC" w14:textId="77777777" w:rsidR="00135948" w:rsidRPr="00A82F24" w:rsidRDefault="00135948" w:rsidP="00135948">
      <w:pPr>
        <w:spacing w:line="240" w:lineRule="auto"/>
        <w:ind w:left="540"/>
        <w:jc w:val="both"/>
        <w:rPr>
          <w:sz w:val="20"/>
        </w:rPr>
      </w:pPr>
    </w:p>
    <w:p w14:paraId="3BE72F69" w14:textId="655F91C1" w:rsidR="007F5BCB" w:rsidRPr="002D1805" w:rsidRDefault="00135948" w:rsidP="002D1805">
      <w:pPr>
        <w:spacing w:line="240" w:lineRule="auto"/>
        <w:ind w:left="540"/>
        <w:jc w:val="both"/>
        <w:rPr>
          <w:sz w:val="20"/>
        </w:rPr>
      </w:pPr>
      <w:r w:rsidRPr="00A82F24">
        <w:rPr>
          <w:sz w:val="20"/>
        </w:rPr>
        <w:t xml:space="preserve">As </w:t>
      </w:r>
      <w:proofErr w:type="gramStart"/>
      <w:r w:rsidRPr="00A82F24">
        <w:rPr>
          <w:sz w:val="20"/>
        </w:rPr>
        <w:t>at</w:t>
      </w:r>
      <w:proofErr w:type="gramEnd"/>
      <w:r w:rsidRPr="00A82F24">
        <w:rPr>
          <w:sz w:val="20"/>
          <w:cs/>
          <w:lang w:bidi="th-TH"/>
        </w:rPr>
        <w:t xml:space="preserve"> </w:t>
      </w:r>
      <w:r w:rsidR="00BB193D">
        <w:rPr>
          <w:sz w:val="20"/>
        </w:rPr>
        <w:t>30 June</w:t>
      </w:r>
      <w:r w:rsidRPr="00A82F24">
        <w:rPr>
          <w:sz w:val="20"/>
        </w:rPr>
        <w:t xml:space="preserve"> 202</w:t>
      </w:r>
      <w:r w:rsidR="008739E9">
        <w:rPr>
          <w:sz w:val="20"/>
        </w:rPr>
        <w:t>5</w:t>
      </w:r>
      <w:r w:rsidRPr="00A82F24">
        <w:rPr>
          <w:sz w:val="20"/>
        </w:rPr>
        <w:t>, the bank overdrafts and short-term credit facilities of the Group and the Company</w:t>
      </w:r>
      <w:r w:rsidRPr="00A82F24">
        <w:rPr>
          <w:sz w:val="20"/>
          <w:cs/>
          <w:lang w:bidi="th-TH"/>
        </w:rPr>
        <w:t xml:space="preserve"> </w:t>
      </w:r>
      <w:r w:rsidRPr="00A82F24">
        <w:rPr>
          <w:sz w:val="20"/>
        </w:rPr>
        <w:t xml:space="preserve">which have not yet been drawn down amounted to </w:t>
      </w:r>
      <w:r w:rsidR="007041B8">
        <w:rPr>
          <w:sz w:val="20"/>
        </w:rPr>
        <w:t>Baht</w:t>
      </w:r>
      <w:r w:rsidRPr="00CA216D">
        <w:rPr>
          <w:sz w:val="20"/>
          <w:cs/>
          <w:lang w:bidi="th-TH"/>
        </w:rPr>
        <w:t xml:space="preserve"> </w:t>
      </w:r>
      <w:r w:rsidR="00137338" w:rsidRPr="00137338">
        <w:rPr>
          <w:rFonts w:cs="Angsana New"/>
          <w:sz w:val="20"/>
          <w:szCs w:val="25"/>
          <w:lang w:val="en-US" w:bidi="th-TH"/>
        </w:rPr>
        <w:t>5,270</w:t>
      </w:r>
      <w:r w:rsidR="006C2D7F" w:rsidRPr="00CA216D">
        <w:rPr>
          <w:sz w:val="20"/>
        </w:rPr>
        <w:t xml:space="preserve"> </w:t>
      </w:r>
      <w:r w:rsidRPr="00A82F24">
        <w:rPr>
          <w:sz w:val="20"/>
        </w:rPr>
        <w:t xml:space="preserve">million </w:t>
      </w:r>
      <w:r w:rsidRPr="00092D8C">
        <w:rPr>
          <w:i/>
          <w:iCs/>
          <w:sz w:val="20"/>
          <w:cs/>
          <w:lang w:bidi="th-TH"/>
        </w:rPr>
        <w:t>(</w:t>
      </w:r>
      <w:r w:rsidRPr="00092D8C">
        <w:rPr>
          <w:i/>
          <w:iCs/>
          <w:sz w:val="20"/>
        </w:rPr>
        <w:t>31 December 202</w:t>
      </w:r>
      <w:r w:rsidR="008739E9">
        <w:rPr>
          <w:i/>
          <w:iCs/>
          <w:sz w:val="20"/>
        </w:rPr>
        <w:t>4</w:t>
      </w:r>
      <w:r w:rsidRPr="00092D8C">
        <w:rPr>
          <w:i/>
          <w:iCs/>
          <w:sz w:val="20"/>
          <w:cs/>
          <w:lang w:bidi="th-TH"/>
        </w:rPr>
        <w:t xml:space="preserve">: </w:t>
      </w:r>
      <w:r w:rsidR="007041B8">
        <w:rPr>
          <w:i/>
          <w:iCs/>
          <w:sz w:val="20"/>
        </w:rPr>
        <w:t>Baht</w:t>
      </w:r>
      <w:r w:rsidRPr="00092D8C">
        <w:rPr>
          <w:i/>
          <w:iCs/>
          <w:sz w:val="20"/>
        </w:rPr>
        <w:t xml:space="preserve"> </w:t>
      </w:r>
      <w:r w:rsidR="008739E9">
        <w:rPr>
          <w:i/>
          <w:iCs/>
          <w:sz w:val="20"/>
        </w:rPr>
        <w:t xml:space="preserve">3,930 </w:t>
      </w:r>
      <w:r w:rsidRPr="00092D8C">
        <w:rPr>
          <w:i/>
          <w:iCs/>
          <w:sz w:val="20"/>
        </w:rPr>
        <w:t>million</w:t>
      </w:r>
      <w:r w:rsidRPr="00092D8C">
        <w:rPr>
          <w:i/>
          <w:iCs/>
          <w:sz w:val="20"/>
          <w:cs/>
          <w:lang w:bidi="th-TH"/>
        </w:rPr>
        <w:t>)</w:t>
      </w:r>
      <w:r w:rsidRPr="00A82F24">
        <w:rPr>
          <w:sz w:val="20"/>
          <w:cs/>
          <w:lang w:bidi="th-TH"/>
        </w:rPr>
        <w:t>.</w:t>
      </w:r>
    </w:p>
    <w:p w14:paraId="71931D02" w14:textId="5F891A58" w:rsidR="006C072D" w:rsidRPr="00A82F24" w:rsidRDefault="00B67E99" w:rsidP="002D0B87">
      <w:pPr>
        <w:pStyle w:val="Heading1"/>
      </w:pPr>
      <w:r>
        <w:t>5</w:t>
      </w:r>
      <w:r w:rsidR="008C223E" w:rsidRPr="00A82F24">
        <w:tab/>
      </w:r>
      <w:r w:rsidR="006C072D" w:rsidRPr="00A82F24">
        <w:t>Long</w:t>
      </w:r>
      <w:r w:rsidR="006C072D" w:rsidRPr="00A82F24">
        <w:rPr>
          <w:bCs/>
          <w:cs/>
        </w:rPr>
        <w:t>-</w:t>
      </w:r>
      <w:r w:rsidR="006C072D" w:rsidRPr="00A82F24">
        <w:t>term borrowings from financial institutions</w:t>
      </w:r>
    </w:p>
    <w:p w14:paraId="1D6311D2" w14:textId="34DF5CC2" w:rsidR="00BF19D6" w:rsidRPr="00A82F24" w:rsidRDefault="00BF19D6" w:rsidP="00BF19D6">
      <w:pPr>
        <w:spacing w:line="240" w:lineRule="auto"/>
        <w:ind w:left="540"/>
        <w:jc w:val="thaiDistribute"/>
        <w:rPr>
          <w:sz w:val="20"/>
        </w:rPr>
      </w:pPr>
    </w:p>
    <w:p w14:paraId="0ADA56E2" w14:textId="6A6697C4" w:rsidR="00275416" w:rsidRPr="00A82F24" w:rsidRDefault="00275416" w:rsidP="00275416">
      <w:pPr>
        <w:spacing w:line="240" w:lineRule="auto"/>
        <w:ind w:left="540"/>
        <w:jc w:val="thaiDistribute"/>
        <w:rPr>
          <w:sz w:val="20"/>
        </w:rPr>
      </w:pPr>
      <w:r w:rsidRPr="00A82F24">
        <w:rPr>
          <w:sz w:val="20"/>
        </w:rPr>
        <w:t xml:space="preserve">Movements in long-term borrowings from financial institutions for the </w:t>
      </w:r>
      <w:r w:rsidR="00BB193D">
        <w:rPr>
          <w:sz w:val="20"/>
        </w:rPr>
        <w:t>six</w:t>
      </w:r>
      <w:r w:rsidRPr="00A82F24">
        <w:rPr>
          <w:sz w:val="20"/>
        </w:rPr>
        <w:t xml:space="preserve">-month period ended </w:t>
      </w:r>
      <w:r w:rsidR="00BB193D">
        <w:rPr>
          <w:sz w:val="20"/>
        </w:rPr>
        <w:t>30 June</w:t>
      </w:r>
      <w:r w:rsidRPr="00A82F24">
        <w:rPr>
          <w:sz w:val="20"/>
        </w:rPr>
        <w:t xml:space="preserve"> 202</w:t>
      </w:r>
      <w:r w:rsidR="008739E9">
        <w:rPr>
          <w:sz w:val="20"/>
        </w:rPr>
        <w:t>5</w:t>
      </w:r>
      <w:r w:rsidRPr="00A82F24">
        <w:rPr>
          <w:sz w:val="20"/>
        </w:rPr>
        <w:t xml:space="preserve"> were as follows:</w:t>
      </w:r>
    </w:p>
    <w:p w14:paraId="7543C589" w14:textId="77777777" w:rsidR="00275416" w:rsidRPr="002D1805" w:rsidRDefault="00275416" w:rsidP="00275416">
      <w:pPr>
        <w:spacing w:line="240" w:lineRule="auto"/>
        <w:ind w:left="540"/>
        <w:jc w:val="thaiDistribute"/>
        <w:rPr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2700"/>
      </w:tblGrid>
      <w:tr w:rsidR="00275416" w:rsidRPr="00A82F24" w14:paraId="49849715" w14:textId="77777777" w:rsidTr="00A62A28">
        <w:tc>
          <w:tcPr>
            <w:tcW w:w="6570" w:type="dxa"/>
            <w:vAlign w:val="center"/>
          </w:tcPr>
          <w:p w14:paraId="43FE03C4" w14:textId="77777777" w:rsidR="00275416" w:rsidRPr="00A82F24" w:rsidRDefault="00275416" w:rsidP="00051756">
            <w:pPr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2700" w:type="dxa"/>
          </w:tcPr>
          <w:p w14:paraId="02E35EBB" w14:textId="77777777" w:rsidR="00275416" w:rsidRPr="00A82F24" w:rsidRDefault="00275416" w:rsidP="00051756">
            <w:pPr>
              <w:tabs>
                <w:tab w:val="decimal" w:pos="1062"/>
              </w:tabs>
              <w:spacing w:line="240" w:lineRule="atLeast"/>
              <w:jc w:val="center"/>
              <w:rPr>
                <w:b/>
                <w:sz w:val="20"/>
              </w:rPr>
            </w:pPr>
            <w:r w:rsidRPr="00A82F24">
              <w:rPr>
                <w:b/>
                <w:sz w:val="20"/>
              </w:rPr>
              <w:t xml:space="preserve">Consolidated and </w:t>
            </w:r>
          </w:p>
          <w:p w14:paraId="67B5EE51" w14:textId="77777777" w:rsidR="00275416" w:rsidRPr="00A82F24" w:rsidRDefault="00275416" w:rsidP="00051756">
            <w:pPr>
              <w:spacing w:line="240" w:lineRule="atLeast"/>
              <w:ind w:left="-110" w:right="-105"/>
              <w:jc w:val="center"/>
              <w:rPr>
                <w:sz w:val="20"/>
              </w:rPr>
            </w:pPr>
            <w:r w:rsidRPr="00A82F24">
              <w:rPr>
                <w:b/>
                <w:sz w:val="20"/>
              </w:rPr>
              <w:t>S</w:t>
            </w:r>
            <w:r w:rsidRPr="00A82F24">
              <w:rPr>
                <w:b/>
                <w:bCs/>
                <w:sz w:val="20"/>
              </w:rPr>
              <w:t>eparate financial statements</w:t>
            </w:r>
            <w:r w:rsidRPr="00A82F24">
              <w:rPr>
                <w:sz w:val="20"/>
              </w:rPr>
              <w:t xml:space="preserve"> </w:t>
            </w:r>
          </w:p>
        </w:tc>
      </w:tr>
      <w:tr w:rsidR="00275416" w:rsidRPr="00A82F24" w14:paraId="57CB596F" w14:textId="77777777" w:rsidTr="00A62A28">
        <w:tc>
          <w:tcPr>
            <w:tcW w:w="6570" w:type="dxa"/>
            <w:vAlign w:val="center"/>
          </w:tcPr>
          <w:p w14:paraId="7EA4E28F" w14:textId="77777777" w:rsidR="00275416" w:rsidRPr="00A82F24" w:rsidRDefault="00275416" w:rsidP="00051756">
            <w:pPr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2700" w:type="dxa"/>
          </w:tcPr>
          <w:p w14:paraId="1694714D" w14:textId="0ACFEA0A" w:rsidR="00275416" w:rsidRPr="00A82F24" w:rsidRDefault="00275416" w:rsidP="00051756">
            <w:pPr>
              <w:spacing w:line="240" w:lineRule="atLeast"/>
              <w:ind w:left="-110" w:right="-105"/>
              <w:jc w:val="center"/>
              <w:rPr>
                <w:sz w:val="20"/>
              </w:rPr>
            </w:pPr>
            <w:r w:rsidRPr="00A82F24">
              <w:rPr>
                <w:i/>
                <w:iCs/>
                <w:sz w:val="20"/>
                <w:cs/>
                <w:lang w:bidi="th-TH"/>
              </w:rPr>
              <w:t>(</w:t>
            </w:r>
            <w:r w:rsidRPr="00A82F24">
              <w:rPr>
                <w:i/>
                <w:iCs/>
                <w:sz w:val="20"/>
              </w:rPr>
              <w:t xml:space="preserve">in thousand </w:t>
            </w:r>
            <w:r w:rsidR="007041B8">
              <w:rPr>
                <w:i/>
                <w:iCs/>
                <w:sz w:val="20"/>
              </w:rPr>
              <w:t>Baht</w:t>
            </w:r>
            <w:r w:rsidRPr="00A82F24">
              <w:rPr>
                <w:i/>
                <w:iCs/>
                <w:sz w:val="20"/>
                <w:cs/>
                <w:lang w:bidi="th-TH"/>
              </w:rPr>
              <w:t>)</w:t>
            </w:r>
          </w:p>
        </w:tc>
      </w:tr>
      <w:tr w:rsidR="00275416" w:rsidRPr="00A82F24" w14:paraId="33B73067" w14:textId="77777777" w:rsidTr="00A62A28">
        <w:tc>
          <w:tcPr>
            <w:tcW w:w="6570" w:type="dxa"/>
          </w:tcPr>
          <w:p w14:paraId="2F32D596" w14:textId="2CF99491" w:rsidR="00275416" w:rsidRPr="00A82F24" w:rsidRDefault="00275416" w:rsidP="00051756">
            <w:pPr>
              <w:spacing w:line="240" w:lineRule="atLeast"/>
              <w:ind w:left="-24"/>
              <w:rPr>
                <w:b/>
                <w:bCs/>
                <w:sz w:val="20"/>
                <w:cs/>
                <w:lang w:val="en-US" w:bidi="th-TH"/>
              </w:rPr>
            </w:pPr>
            <w:proofErr w:type="gramStart"/>
            <w:r w:rsidRPr="00A82F24">
              <w:rPr>
                <w:b/>
                <w:bCs/>
                <w:sz w:val="20"/>
                <w:lang w:bidi="th-TH"/>
              </w:rPr>
              <w:t>At</w:t>
            </w:r>
            <w:proofErr w:type="gramEnd"/>
            <w:r w:rsidRPr="00A82F24">
              <w:rPr>
                <w:b/>
                <w:bCs/>
                <w:sz w:val="20"/>
                <w:lang w:bidi="th-TH"/>
              </w:rPr>
              <w:t xml:space="preserve"> 1 January 202</w:t>
            </w:r>
            <w:r w:rsidR="008739E9">
              <w:rPr>
                <w:b/>
                <w:bCs/>
                <w:sz w:val="20"/>
                <w:lang w:bidi="th-TH"/>
              </w:rPr>
              <w:t>5</w:t>
            </w:r>
          </w:p>
        </w:tc>
        <w:tc>
          <w:tcPr>
            <w:tcW w:w="2700" w:type="dxa"/>
            <w:vAlign w:val="bottom"/>
          </w:tcPr>
          <w:p w14:paraId="4C38A24D" w14:textId="13FDC792" w:rsidR="00275416" w:rsidRPr="00A82F24" w:rsidRDefault="006E1308" w:rsidP="007C7C46">
            <w:pPr>
              <w:tabs>
                <w:tab w:val="decimal" w:pos="2047"/>
              </w:tabs>
              <w:spacing w:line="240" w:lineRule="atLeast"/>
              <w:rPr>
                <w:b/>
                <w:bCs/>
                <w:sz w:val="20"/>
                <w:lang w:val="en-US" w:bidi="th-TH"/>
              </w:rPr>
            </w:pPr>
            <w:r>
              <w:rPr>
                <w:b/>
                <w:bCs/>
                <w:sz w:val="20"/>
                <w:lang w:val="en-US" w:bidi="th-TH"/>
              </w:rPr>
              <w:t>27,095,626</w:t>
            </w:r>
          </w:p>
        </w:tc>
      </w:tr>
      <w:tr w:rsidR="00CA0D43" w:rsidRPr="00A82F24" w14:paraId="651FDC5E" w14:textId="77777777" w:rsidTr="00A62A28">
        <w:tc>
          <w:tcPr>
            <w:tcW w:w="6570" w:type="dxa"/>
          </w:tcPr>
          <w:p w14:paraId="15C89D63" w14:textId="77777777" w:rsidR="00CA0D43" w:rsidRPr="00A82F24" w:rsidRDefault="00CA0D43" w:rsidP="00CA0D43">
            <w:pPr>
              <w:spacing w:line="240" w:lineRule="atLeast"/>
              <w:ind w:left="-24"/>
              <w:rPr>
                <w:sz w:val="20"/>
                <w:lang w:bidi="th-TH"/>
              </w:rPr>
            </w:pPr>
            <w:r w:rsidRPr="00A82F24">
              <w:rPr>
                <w:sz w:val="20"/>
              </w:rPr>
              <w:t>Additions</w:t>
            </w:r>
          </w:p>
        </w:tc>
        <w:tc>
          <w:tcPr>
            <w:tcW w:w="2700" w:type="dxa"/>
          </w:tcPr>
          <w:p w14:paraId="4C4A9AC2" w14:textId="437C7C32" w:rsidR="00CA0D43" w:rsidRPr="00CA0D43" w:rsidRDefault="00CA0D43" w:rsidP="00CA0D43">
            <w:pPr>
              <w:tabs>
                <w:tab w:val="decimal" w:pos="2047"/>
              </w:tabs>
              <w:spacing w:line="240" w:lineRule="atLeast"/>
              <w:rPr>
                <w:sz w:val="20"/>
                <w:szCs w:val="18"/>
              </w:rPr>
            </w:pPr>
            <w:r w:rsidRPr="00CA0D43">
              <w:rPr>
                <w:sz w:val="20"/>
                <w:szCs w:val="18"/>
              </w:rPr>
              <w:t>5,780,960</w:t>
            </w:r>
          </w:p>
        </w:tc>
      </w:tr>
      <w:tr w:rsidR="00CA0D43" w:rsidRPr="00A82F24" w14:paraId="20D9027D" w14:textId="77777777" w:rsidTr="00A62A28">
        <w:tc>
          <w:tcPr>
            <w:tcW w:w="6570" w:type="dxa"/>
          </w:tcPr>
          <w:p w14:paraId="4A0911EB" w14:textId="4C531C50" w:rsidR="00CA0D43" w:rsidRPr="00A82F24" w:rsidRDefault="00CA0D43" w:rsidP="00CA0D43">
            <w:pPr>
              <w:spacing w:line="240" w:lineRule="atLeast"/>
              <w:ind w:left="-24"/>
              <w:rPr>
                <w:sz w:val="20"/>
              </w:rPr>
            </w:pPr>
            <w:r w:rsidRPr="00A82F24">
              <w:rPr>
                <w:sz w:val="20"/>
              </w:rPr>
              <w:t>Repayments</w:t>
            </w:r>
          </w:p>
        </w:tc>
        <w:tc>
          <w:tcPr>
            <w:tcW w:w="2700" w:type="dxa"/>
          </w:tcPr>
          <w:p w14:paraId="590145A0" w14:textId="19B555C5" w:rsidR="00CA0D43" w:rsidRPr="00CA0D43" w:rsidRDefault="00CA0D43" w:rsidP="00CA0D43">
            <w:pPr>
              <w:tabs>
                <w:tab w:val="decimal" w:pos="2047"/>
              </w:tabs>
              <w:spacing w:line="240" w:lineRule="atLeast"/>
              <w:rPr>
                <w:sz w:val="20"/>
                <w:szCs w:val="18"/>
              </w:rPr>
            </w:pPr>
            <w:r w:rsidRPr="00CA0D43">
              <w:rPr>
                <w:sz w:val="20"/>
                <w:szCs w:val="18"/>
              </w:rPr>
              <w:t>(4,800,906)</w:t>
            </w:r>
          </w:p>
        </w:tc>
      </w:tr>
      <w:tr w:rsidR="00CA0D43" w:rsidRPr="00A82F24" w14:paraId="34CB8D6E" w14:textId="77777777" w:rsidTr="00A62A28">
        <w:tc>
          <w:tcPr>
            <w:tcW w:w="6570" w:type="dxa"/>
          </w:tcPr>
          <w:p w14:paraId="03442651" w14:textId="411003CD" w:rsidR="00CA0D43" w:rsidRPr="00A82F24" w:rsidRDefault="00CA0D43" w:rsidP="00CA0D43">
            <w:pPr>
              <w:spacing w:line="240" w:lineRule="atLeast"/>
              <w:ind w:left="-24"/>
              <w:rPr>
                <w:sz w:val="20"/>
              </w:rPr>
            </w:pPr>
            <w:r w:rsidRPr="00A82F24">
              <w:rPr>
                <w:sz w:val="20"/>
                <w:szCs w:val="25"/>
                <w:lang w:bidi="th-TH"/>
              </w:rPr>
              <w:t>Net de</w:t>
            </w:r>
            <w:r w:rsidRPr="00A82F24">
              <w:rPr>
                <w:sz w:val="20"/>
                <w:lang w:bidi="th-TH"/>
              </w:rPr>
              <w:t>crease in d</w:t>
            </w:r>
            <w:r w:rsidRPr="00A82F24">
              <w:rPr>
                <w:sz w:val="20"/>
              </w:rPr>
              <w:t>eferred issuing costs</w:t>
            </w:r>
          </w:p>
        </w:tc>
        <w:tc>
          <w:tcPr>
            <w:tcW w:w="2700" w:type="dxa"/>
          </w:tcPr>
          <w:p w14:paraId="6015863C" w14:textId="5CA8249B" w:rsidR="00CA0D43" w:rsidRPr="00CA0D43" w:rsidRDefault="00CA0D43" w:rsidP="00CA0D43">
            <w:pPr>
              <w:tabs>
                <w:tab w:val="decimal" w:pos="2047"/>
              </w:tabs>
              <w:spacing w:line="240" w:lineRule="atLeast"/>
              <w:rPr>
                <w:sz w:val="20"/>
                <w:szCs w:val="18"/>
              </w:rPr>
            </w:pPr>
            <w:r w:rsidRPr="00CA0D43">
              <w:rPr>
                <w:sz w:val="20"/>
                <w:szCs w:val="18"/>
              </w:rPr>
              <w:t>31,396</w:t>
            </w:r>
          </w:p>
        </w:tc>
      </w:tr>
      <w:tr w:rsidR="00CA0D43" w:rsidRPr="00A82F24" w14:paraId="7EE7C4F1" w14:textId="77777777" w:rsidTr="00A62A28">
        <w:tc>
          <w:tcPr>
            <w:tcW w:w="6570" w:type="dxa"/>
          </w:tcPr>
          <w:p w14:paraId="7FFD826F" w14:textId="77777777" w:rsidR="00CA0D43" w:rsidRPr="00A82F24" w:rsidRDefault="00CA0D43" w:rsidP="00CA0D43">
            <w:pPr>
              <w:spacing w:line="240" w:lineRule="atLeast"/>
              <w:ind w:left="-24"/>
              <w:rPr>
                <w:sz w:val="20"/>
              </w:rPr>
            </w:pPr>
            <w:r w:rsidRPr="00A82F24">
              <w:rPr>
                <w:sz w:val="20"/>
                <w:szCs w:val="25"/>
                <w:lang w:bidi="th-TH"/>
              </w:rPr>
              <w:t>Foreign exchange translation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14:paraId="3B81D57C" w14:textId="3991376F" w:rsidR="00CA0D43" w:rsidRPr="00CA0D43" w:rsidRDefault="00CA0D43" w:rsidP="00CA0D43">
            <w:pPr>
              <w:tabs>
                <w:tab w:val="decimal" w:pos="2047"/>
              </w:tabs>
              <w:spacing w:line="240" w:lineRule="atLeast"/>
              <w:rPr>
                <w:sz w:val="20"/>
                <w:szCs w:val="18"/>
                <w:lang w:val="en-US" w:bidi="th-TH"/>
              </w:rPr>
            </w:pPr>
            <w:r w:rsidRPr="00CA0D43">
              <w:rPr>
                <w:sz w:val="20"/>
                <w:szCs w:val="18"/>
              </w:rPr>
              <w:t>(39,462)</w:t>
            </w:r>
          </w:p>
        </w:tc>
      </w:tr>
      <w:tr w:rsidR="00CA0D43" w:rsidRPr="00A82F24" w14:paraId="05B0E56F" w14:textId="77777777" w:rsidTr="00A62A28">
        <w:tc>
          <w:tcPr>
            <w:tcW w:w="6570" w:type="dxa"/>
          </w:tcPr>
          <w:p w14:paraId="1C7B5C05" w14:textId="5466F237" w:rsidR="00CA0D43" w:rsidRPr="00A82F24" w:rsidRDefault="00CA0D43" w:rsidP="00CA0D43">
            <w:pPr>
              <w:spacing w:line="240" w:lineRule="atLeast"/>
              <w:ind w:left="-24"/>
              <w:rPr>
                <w:sz w:val="20"/>
              </w:rPr>
            </w:pPr>
            <w:proofErr w:type="gramStart"/>
            <w:r w:rsidRPr="00A82F24">
              <w:rPr>
                <w:b/>
                <w:bCs/>
                <w:sz w:val="20"/>
                <w:lang w:bidi="th-TH"/>
              </w:rPr>
              <w:t>At</w:t>
            </w:r>
            <w:proofErr w:type="gramEnd"/>
            <w:r w:rsidRPr="00A82F24">
              <w:rPr>
                <w:b/>
                <w:bCs/>
                <w:sz w:val="20"/>
                <w:lang w:bidi="th-TH"/>
              </w:rPr>
              <w:t xml:space="preserve"> </w:t>
            </w:r>
            <w:r>
              <w:rPr>
                <w:b/>
                <w:bCs/>
                <w:sz w:val="20"/>
                <w:lang w:bidi="th-TH"/>
              </w:rPr>
              <w:t>30 June</w:t>
            </w:r>
            <w:r w:rsidRPr="00A82F24">
              <w:rPr>
                <w:b/>
                <w:bCs/>
                <w:sz w:val="20"/>
                <w:lang w:bidi="th-TH"/>
              </w:rPr>
              <w:t xml:space="preserve"> 202</w:t>
            </w:r>
            <w:r>
              <w:rPr>
                <w:b/>
                <w:bCs/>
                <w:sz w:val="20"/>
                <w:lang w:bidi="th-TH"/>
              </w:rPr>
              <w:t>5</w:t>
            </w:r>
          </w:p>
        </w:tc>
        <w:tc>
          <w:tcPr>
            <w:tcW w:w="2700" w:type="dxa"/>
            <w:tcBorders>
              <w:top w:val="single" w:sz="4" w:space="0" w:color="auto"/>
              <w:bottom w:val="double" w:sz="4" w:space="0" w:color="auto"/>
            </w:tcBorders>
          </w:tcPr>
          <w:p w14:paraId="4385F911" w14:textId="13087119" w:rsidR="00CA0D43" w:rsidRPr="00CA0D43" w:rsidRDefault="00CA0D43" w:rsidP="00CA0D43">
            <w:pPr>
              <w:tabs>
                <w:tab w:val="decimal" w:pos="2047"/>
              </w:tabs>
              <w:spacing w:line="240" w:lineRule="atLeast"/>
              <w:rPr>
                <w:b/>
                <w:bCs/>
                <w:sz w:val="20"/>
                <w:szCs w:val="18"/>
              </w:rPr>
            </w:pPr>
            <w:r w:rsidRPr="00CA0D43">
              <w:rPr>
                <w:b/>
                <w:bCs/>
                <w:sz w:val="20"/>
                <w:szCs w:val="18"/>
              </w:rPr>
              <w:t>28,067,614</w:t>
            </w:r>
          </w:p>
        </w:tc>
      </w:tr>
    </w:tbl>
    <w:p w14:paraId="754EAB71" w14:textId="77777777" w:rsidR="006E1308" w:rsidRPr="002D1805" w:rsidRDefault="006E1308" w:rsidP="006E1308">
      <w:pPr>
        <w:spacing w:line="240" w:lineRule="auto"/>
        <w:rPr>
          <w:sz w:val="16"/>
          <w:szCs w:val="16"/>
        </w:rPr>
      </w:pPr>
    </w:p>
    <w:p w14:paraId="1C782EDE" w14:textId="6E39F2C7" w:rsidR="00275416" w:rsidRDefault="00275416" w:rsidP="002D1805">
      <w:pPr>
        <w:spacing w:line="240" w:lineRule="auto"/>
        <w:ind w:left="562"/>
        <w:rPr>
          <w:sz w:val="20"/>
        </w:rPr>
      </w:pPr>
      <w:r w:rsidRPr="00A82F24">
        <w:rPr>
          <w:sz w:val="20"/>
        </w:rPr>
        <w:t>Balances of long-term borrowings from financial institutions classified by maturity were as follows:</w:t>
      </w:r>
    </w:p>
    <w:p w14:paraId="31125ECA" w14:textId="77777777" w:rsidR="002D1805" w:rsidRPr="002D1805" w:rsidRDefault="002D1805" w:rsidP="002D1805">
      <w:pPr>
        <w:spacing w:line="240" w:lineRule="auto"/>
        <w:ind w:left="562"/>
        <w:rPr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980"/>
        <w:gridCol w:w="360"/>
        <w:gridCol w:w="1980"/>
      </w:tblGrid>
      <w:tr w:rsidR="00F506E2" w:rsidRPr="00CC7B2B" w14:paraId="48E9C9E1" w14:textId="77777777" w:rsidTr="009225C3">
        <w:tc>
          <w:tcPr>
            <w:tcW w:w="4950" w:type="dxa"/>
          </w:tcPr>
          <w:p w14:paraId="3B8B69DC" w14:textId="77777777" w:rsidR="00F506E2" w:rsidRPr="006531F4" w:rsidRDefault="00F506E2" w:rsidP="00051756">
            <w:pPr>
              <w:spacing w:line="240" w:lineRule="atLeast"/>
              <w:rPr>
                <w:rFonts w:cstheme="minorBidi"/>
                <w:sz w:val="20"/>
                <w:cs/>
                <w:lang w:bidi="th-TH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6E68E36D" w14:textId="77777777" w:rsidR="00F506E2" w:rsidRPr="00CC7B2B" w:rsidRDefault="00F506E2" w:rsidP="00051756">
            <w:pPr>
              <w:tabs>
                <w:tab w:val="decimal" w:pos="1062"/>
              </w:tabs>
              <w:spacing w:line="240" w:lineRule="atLeast"/>
              <w:rPr>
                <w:sz w:val="20"/>
              </w:rPr>
            </w:pPr>
            <w:r w:rsidRPr="00CC7B2B">
              <w:rPr>
                <w:b/>
                <w:sz w:val="20"/>
              </w:rPr>
              <w:t>Consolidated and</w:t>
            </w:r>
            <w:r>
              <w:rPr>
                <w:b/>
                <w:sz w:val="20"/>
              </w:rPr>
              <w:t xml:space="preserve"> </w:t>
            </w:r>
            <w:r w:rsidRPr="00CC7B2B">
              <w:rPr>
                <w:b/>
                <w:sz w:val="20"/>
              </w:rPr>
              <w:t>S</w:t>
            </w:r>
            <w:r w:rsidRPr="00CC7B2B">
              <w:rPr>
                <w:b/>
                <w:bCs/>
                <w:sz w:val="20"/>
              </w:rPr>
              <w:t>eparate financial statements</w:t>
            </w:r>
          </w:p>
        </w:tc>
      </w:tr>
      <w:tr w:rsidR="00F506E2" w:rsidRPr="00CC7B2B" w14:paraId="48F6E970" w14:textId="77777777" w:rsidTr="009225C3">
        <w:tc>
          <w:tcPr>
            <w:tcW w:w="4950" w:type="dxa"/>
          </w:tcPr>
          <w:p w14:paraId="4BF28B30" w14:textId="77777777" w:rsidR="00F506E2" w:rsidRPr="00CC7B2B" w:rsidRDefault="00F506E2" w:rsidP="00051756">
            <w:pPr>
              <w:spacing w:line="240" w:lineRule="atLeast"/>
              <w:rPr>
                <w:sz w:val="20"/>
                <w:lang w:bidi="th-TH"/>
              </w:rPr>
            </w:pPr>
          </w:p>
        </w:tc>
        <w:tc>
          <w:tcPr>
            <w:tcW w:w="1980" w:type="dxa"/>
            <w:vAlign w:val="bottom"/>
          </w:tcPr>
          <w:p w14:paraId="32D29119" w14:textId="73962377" w:rsidR="00F506E2" w:rsidRPr="00CC7B2B" w:rsidRDefault="00563B6C" w:rsidP="00051756">
            <w:pPr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 June</w:t>
            </w:r>
            <w:r w:rsidR="00F506E2">
              <w:rPr>
                <w:sz w:val="20"/>
              </w:rPr>
              <w:t xml:space="preserve"> 2025</w:t>
            </w:r>
          </w:p>
        </w:tc>
        <w:tc>
          <w:tcPr>
            <w:tcW w:w="360" w:type="dxa"/>
          </w:tcPr>
          <w:p w14:paraId="53152BB2" w14:textId="77777777" w:rsidR="00F506E2" w:rsidRPr="00CC7B2B" w:rsidRDefault="00F506E2" w:rsidP="00051756">
            <w:pPr>
              <w:tabs>
                <w:tab w:val="decimal" w:pos="2047"/>
              </w:tabs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980" w:type="dxa"/>
          </w:tcPr>
          <w:p w14:paraId="6E3A2DAB" w14:textId="56CD7894" w:rsidR="00F506E2" w:rsidRPr="00CC7B2B" w:rsidRDefault="00F506E2" w:rsidP="00051756">
            <w:pPr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 December 2024</w:t>
            </w:r>
          </w:p>
        </w:tc>
      </w:tr>
      <w:tr w:rsidR="00F506E2" w:rsidRPr="00CC7B2B" w14:paraId="4C45F120" w14:textId="77777777" w:rsidTr="009225C3">
        <w:tc>
          <w:tcPr>
            <w:tcW w:w="4950" w:type="dxa"/>
          </w:tcPr>
          <w:p w14:paraId="43665251" w14:textId="77777777" w:rsidR="00F506E2" w:rsidRPr="00CC7B2B" w:rsidRDefault="00F506E2" w:rsidP="00051756">
            <w:pPr>
              <w:spacing w:line="240" w:lineRule="atLeast"/>
              <w:rPr>
                <w:sz w:val="20"/>
                <w:lang w:bidi="th-TH"/>
              </w:rPr>
            </w:pPr>
          </w:p>
        </w:tc>
        <w:tc>
          <w:tcPr>
            <w:tcW w:w="4320" w:type="dxa"/>
            <w:gridSpan w:val="3"/>
          </w:tcPr>
          <w:p w14:paraId="4770C517" w14:textId="2044A865" w:rsidR="00F506E2" w:rsidRPr="00CC7B2B" w:rsidRDefault="00F506E2" w:rsidP="00051756">
            <w:pPr>
              <w:spacing w:line="240" w:lineRule="atLeast"/>
              <w:jc w:val="center"/>
              <w:rPr>
                <w:sz w:val="20"/>
              </w:rPr>
            </w:pPr>
            <w:r w:rsidRPr="00CC7B2B">
              <w:rPr>
                <w:i/>
                <w:iCs/>
                <w:sz w:val="20"/>
                <w:cs/>
                <w:lang w:bidi="th-TH"/>
              </w:rPr>
              <w:t>(</w:t>
            </w:r>
            <w:r w:rsidRPr="00CC7B2B">
              <w:rPr>
                <w:i/>
                <w:iCs/>
                <w:sz w:val="20"/>
              </w:rPr>
              <w:t xml:space="preserve">in thousand </w:t>
            </w:r>
            <w:r>
              <w:rPr>
                <w:i/>
                <w:iCs/>
                <w:sz w:val="20"/>
              </w:rPr>
              <w:t>Baht</w:t>
            </w:r>
            <w:r w:rsidRPr="00CC7B2B">
              <w:rPr>
                <w:i/>
                <w:iCs/>
                <w:sz w:val="20"/>
                <w:cs/>
                <w:lang w:bidi="th-TH"/>
              </w:rPr>
              <w:t>)</w:t>
            </w:r>
          </w:p>
        </w:tc>
      </w:tr>
      <w:tr w:rsidR="00FE5FBC" w:rsidRPr="00862D79" w14:paraId="0CB7F97C" w14:textId="77777777" w:rsidTr="009225C3">
        <w:tc>
          <w:tcPr>
            <w:tcW w:w="4950" w:type="dxa"/>
            <w:vAlign w:val="bottom"/>
          </w:tcPr>
          <w:p w14:paraId="32403670" w14:textId="77777777" w:rsidR="00FE5FBC" w:rsidRPr="00CC7B2B" w:rsidRDefault="00FE5FBC" w:rsidP="00FE5FBC">
            <w:pPr>
              <w:spacing w:line="240" w:lineRule="atLeast"/>
              <w:ind w:left="90" w:hanging="114"/>
              <w:rPr>
                <w:sz w:val="20"/>
                <w:lang w:bidi="th-TH"/>
              </w:rPr>
            </w:pPr>
            <w:r w:rsidRPr="00CC7B2B">
              <w:rPr>
                <w:sz w:val="20"/>
              </w:rPr>
              <w:t xml:space="preserve">Current portion </w:t>
            </w:r>
          </w:p>
        </w:tc>
        <w:tc>
          <w:tcPr>
            <w:tcW w:w="1980" w:type="dxa"/>
          </w:tcPr>
          <w:p w14:paraId="64752A0C" w14:textId="2B103CF2" w:rsidR="00FE5FBC" w:rsidRPr="009225C3" w:rsidRDefault="00FE5FBC" w:rsidP="00C22196">
            <w:pPr>
              <w:tabs>
                <w:tab w:val="decimal" w:pos="1602"/>
              </w:tabs>
              <w:spacing w:line="240" w:lineRule="atLeast"/>
              <w:rPr>
                <w:sz w:val="20"/>
              </w:rPr>
            </w:pPr>
            <w:r w:rsidRPr="00FE5FBC">
              <w:rPr>
                <w:sz w:val="20"/>
              </w:rPr>
              <w:t>14,286,380</w:t>
            </w:r>
          </w:p>
        </w:tc>
        <w:tc>
          <w:tcPr>
            <w:tcW w:w="360" w:type="dxa"/>
          </w:tcPr>
          <w:p w14:paraId="7DDAF382" w14:textId="77777777" w:rsidR="00FE5FBC" w:rsidRPr="00862D79" w:rsidRDefault="00FE5FBC" w:rsidP="00FE5FBC">
            <w:pPr>
              <w:tabs>
                <w:tab w:val="decimal" w:pos="2047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1980" w:type="dxa"/>
          </w:tcPr>
          <w:p w14:paraId="53BCCAAC" w14:textId="47BC53BF" w:rsidR="00FE5FBC" w:rsidRPr="00862D79" w:rsidRDefault="00FE5FBC" w:rsidP="00C22196">
            <w:pPr>
              <w:tabs>
                <w:tab w:val="decimal" w:pos="1602"/>
              </w:tabs>
              <w:spacing w:line="240" w:lineRule="atLeast"/>
              <w:rPr>
                <w:sz w:val="20"/>
              </w:rPr>
            </w:pPr>
            <w:r w:rsidRPr="00D55E22">
              <w:rPr>
                <w:sz w:val="20"/>
              </w:rPr>
              <w:t>14,579,40</w:t>
            </w:r>
            <w:r>
              <w:rPr>
                <w:sz w:val="20"/>
              </w:rPr>
              <w:t>2</w:t>
            </w:r>
          </w:p>
        </w:tc>
      </w:tr>
      <w:tr w:rsidR="00FE5FBC" w:rsidRPr="00862D79" w14:paraId="0DB238E3" w14:textId="77777777" w:rsidTr="009225C3">
        <w:tc>
          <w:tcPr>
            <w:tcW w:w="4950" w:type="dxa"/>
            <w:vAlign w:val="bottom"/>
          </w:tcPr>
          <w:p w14:paraId="08EACB17" w14:textId="77777777" w:rsidR="00FE5FBC" w:rsidRPr="00CC7B2B" w:rsidRDefault="00FE5FBC" w:rsidP="00FE5FBC">
            <w:pPr>
              <w:spacing w:line="240" w:lineRule="atLeast"/>
              <w:ind w:left="90" w:hanging="114"/>
              <w:rPr>
                <w:sz w:val="20"/>
                <w:lang w:bidi="th-TH"/>
              </w:rPr>
            </w:pPr>
            <w:r w:rsidRPr="00CC7B2B">
              <w:rPr>
                <w:sz w:val="20"/>
              </w:rPr>
              <w:t>Non</w:t>
            </w:r>
            <w:r w:rsidRPr="00CC7B2B">
              <w:rPr>
                <w:sz w:val="20"/>
                <w:cs/>
                <w:lang w:bidi="th-TH"/>
              </w:rPr>
              <w:t>-</w:t>
            </w:r>
            <w:r w:rsidRPr="00CC7B2B">
              <w:rPr>
                <w:sz w:val="20"/>
              </w:rPr>
              <w:t>current portion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27DD7F2" w14:textId="28FEE8EE" w:rsidR="00FE5FBC" w:rsidRPr="009225C3" w:rsidRDefault="00FE5FBC" w:rsidP="00FE5FBC">
            <w:pPr>
              <w:tabs>
                <w:tab w:val="decimal" w:pos="1602"/>
              </w:tabs>
              <w:spacing w:line="240" w:lineRule="atLeast"/>
              <w:rPr>
                <w:sz w:val="20"/>
              </w:rPr>
            </w:pPr>
            <w:r w:rsidRPr="00FE5FBC">
              <w:rPr>
                <w:sz w:val="20"/>
              </w:rPr>
              <w:t>13,781,234</w:t>
            </w:r>
          </w:p>
        </w:tc>
        <w:tc>
          <w:tcPr>
            <w:tcW w:w="360" w:type="dxa"/>
          </w:tcPr>
          <w:p w14:paraId="20D2274C" w14:textId="77777777" w:rsidR="00FE5FBC" w:rsidRPr="00862D79" w:rsidRDefault="00FE5FBC" w:rsidP="00FE5FBC">
            <w:pPr>
              <w:tabs>
                <w:tab w:val="decimal" w:pos="2047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93A53EB" w14:textId="1EE59E5B" w:rsidR="00FE5FBC" w:rsidRPr="00862D79" w:rsidRDefault="00FE5FBC" w:rsidP="00FE5FBC">
            <w:pPr>
              <w:tabs>
                <w:tab w:val="decimal" w:pos="1597"/>
              </w:tabs>
              <w:spacing w:line="240" w:lineRule="atLeast"/>
              <w:rPr>
                <w:sz w:val="20"/>
              </w:rPr>
            </w:pPr>
            <w:r w:rsidRPr="00D55E22">
              <w:rPr>
                <w:sz w:val="20"/>
              </w:rPr>
              <w:t>12,516,224</w:t>
            </w:r>
          </w:p>
        </w:tc>
      </w:tr>
      <w:tr w:rsidR="00FE5FBC" w:rsidRPr="00862D79" w14:paraId="62EE0127" w14:textId="77777777" w:rsidTr="009225C3">
        <w:tc>
          <w:tcPr>
            <w:tcW w:w="4950" w:type="dxa"/>
            <w:vAlign w:val="bottom"/>
          </w:tcPr>
          <w:p w14:paraId="093D2021" w14:textId="77777777" w:rsidR="00FE5FBC" w:rsidRPr="00CC7B2B" w:rsidRDefault="00FE5FBC" w:rsidP="00FE5FBC">
            <w:pPr>
              <w:spacing w:line="240" w:lineRule="atLeast"/>
              <w:ind w:left="90" w:hanging="114"/>
              <w:rPr>
                <w:b/>
                <w:bCs/>
                <w:sz w:val="20"/>
              </w:rPr>
            </w:pPr>
            <w:r w:rsidRPr="00CC7B2B">
              <w:rPr>
                <w:b/>
                <w:bCs/>
                <w:sz w:val="20"/>
              </w:rPr>
              <w:t>Total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0906464B" w14:textId="563AC435" w:rsidR="00FE5FBC" w:rsidRPr="00FE5FBC" w:rsidRDefault="00FE5FBC" w:rsidP="00FE5FBC">
            <w:pPr>
              <w:tabs>
                <w:tab w:val="decimal" w:pos="1602"/>
              </w:tabs>
              <w:spacing w:line="240" w:lineRule="atLeast"/>
              <w:rPr>
                <w:b/>
                <w:bCs/>
                <w:sz w:val="20"/>
              </w:rPr>
            </w:pPr>
            <w:r w:rsidRPr="00FE5FBC">
              <w:rPr>
                <w:b/>
                <w:bCs/>
                <w:sz w:val="20"/>
              </w:rPr>
              <w:t>28,067,614</w:t>
            </w:r>
          </w:p>
        </w:tc>
        <w:tc>
          <w:tcPr>
            <w:tcW w:w="360" w:type="dxa"/>
          </w:tcPr>
          <w:p w14:paraId="50C3567B" w14:textId="77777777" w:rsidR="00FE5FBC" w:rsidRPr="00862D79" w:rsidRDefault="00FE5FBC" w:rsidP="00FE5FBC">
            <w:pPr>
              <w:tabs>
                <w:tab w:val="decimal" w:pos="2047"/>
              </w:tabs>
              <w:spacing w:line="240" w:lineRule="atLeast"/>
              <w:rPr>
                <w:b/>
                <w:bCs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70D97F1A" w14:textId="69F8C5F9" w:rsidR="00FE5FBC" w:rsidRPr="00862D79" w:rsidRDefault="00FE5FBC" w:rsidP="00FE5FBC">
            <w:pPr>
              <w:tabs>
                <w:tab w:val="decimal" w:pos="1597"/>
              </w:tabs>
              <w:spacing w:line="240" w:lineRule="atLeast"/>
              <w:rPr>
                <w:b/>
                <w:bCs/>
                <w:sz w:val="20"/>
              </w:rPr>
            </w:pPr>
            <w:r w:rsidRPr="00D55E22">
              <w:rPr>
                <w:b/>
                <w:bCs/>
                <w:sz w:val="20"/>
              </w:rPr>
              <w:t>27,095,62</w:t>
            </w:r>
            <w:r>
              <w:rPr>
                <w:b/>
                <w:bCs/>
                <w:sz w:val="20"/>
              </w:rPr>
              <w:t>6</w:t>
            </w:r>
          </w:p>
        </w:tc>
      </w:tr>
    </w:tbl>
    <w:p w14:paraId="645054F2" w14:textId="3BF76D64" w:rsidR="007B56BA" w:rsidRDefault="007B56BA" w:rsidP="009D6625">
      <w:pPr>
        <w:spacing w:line="240" w:lineRule="auto"/>
        <w:jc w:val="thaiDistribute"/>
        <w:rPr>
          <w:rFonts w:cstheme="minorBidi"/>
          <w:sz w:val="20"/>
          <w:szCs w:val="25"/>
          <w:lang w:bidi="th-TH"/>
        </w:rPr>
      </w:pPr>
    </w:p>
    <w:p w14:paraId="7F319B50" w14:textId="171A3AD9" w:rsidR="00275416" w:rsidRPr="00A82F24" w:rsidRDefault="00275416" w:rsidP="00275416">
      <w:pPr>
        <w:spacing w:line="240" w:lineRule="auto"/>
        <w:ind w:left="540"/>
        <w:jc w:val="thaiDistribute"/>
        <w:rPr>
          <w:sz w:val="20"/>
        </w:rPr>
      </w:pPr>
      <w:r w:rsidRPr="00A82F24">
        <w:rPr>
          <w:sz w:val="20"/>
        </w:rPr>
        <w:t>Balances of long-term borrowings from financial institutions classified by currencies were as follows:</w:t>
      </w:r>
    </w:p>
    <w:p w14:paraId="2D205243" w14:textId="5A9315CF" w:rsidR="00275416" w:rsidRPr="002D1805" w:rsidRDefault="00275416" w:rsidP="00275416">
      <w:pPr>
        <w:rPr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980"/>
        <w:gridCol w:w="360"/>
        <w:gridCol w:w="1980"/>
      </w:tblGrid>
      <w:tr w:rsidR="003435C8" w:rsidRPr="00CC7B2B" w14:paraId="58679082" w14:textId="77777777" w:rsidTr="00051756">
        <w:tc>
          <w:tcPr>
            <w:tcW w:w="4950" w:type="dxa"/>
          </w:tcPr>
          <w:p w14:paraId="61E606ED" w14:textId="77777777" w:rsidR="003435C8" w:rsidRPr="00CC7B2B" w:rsidRDefault="003435C8" w:rsidP="00051756">
            <w:pPr>
              <w:spacing w:line="240" w:lineRule="atLeast"/>
              <w:rPr>
                <w:sz w:val="20"/>
                <w:lang w:bidi="th-TH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50A4AC01" w14:textId="77777777" w:rsidR="003435C8" w:rsidRPr="00CC7B2B" w:rsidRDefault="003435C8" w:rsidP="00051756">
            <w:pPr>
              <w:tabs>
                <w:tab w:val="decimal" w:pos="1062"/>
              </w:tabs>
              <w:spacing w:line="240" w:lineRule="atLeast"/>
              <w:rPr>
                <w:sz w:val="20"/>
              </w:rPr>
            </w:pPr>
            <w:r w:rsidRPr="00CC7B2B">
              <w:rPr>
                <w:b/>
                <w:sz w:val="20"/>
              </w:rPr>
              <w:t>Consolidated and</w:t>
            </w:r>
            <w:r>
              <w:rPr>
                <w:b/>
                <w:sz w:val="20"/>
              </w:rPr>
              <w:t xml:space="preserve"> </w:t>
            </w:r>
            <w:r w:rsidRPr="00CC7B2B">
              <w:rPr>
                <w:b/>
                <w:sz w:val="20"/>
              </w:rPr>
              <w:t>S</w:t>
            </w:r>
            <w:r w:rsidRPr="00CC7B2B">
              <w:rPr>
                <w:b/>
                <w:bCs/>
                <w:sz w:val="20"/>
              </w:rPr>
              <w:t>eparate financial statements</w:t>
            </w:r>
          </w:p>
        </w:tc>
      </w:tr>
      <w:tr w:rsidR="00563B6C" w:rsidRPr="00CC7B2B" w14:paraId="77F8F4CA" w14:textId="77777777" w:rsidTr="00051756">
        <w:tc>
          <w:tcPr>
            <w:tcW w:w="4950" w:type="dxa"/>
          </w:tcPr>
          <w:p w14:paraId="181FA585" w14:textId="77777777" w:rsidR="00563B6C" w:rsidRPr="00CC7B2B" w:rsidRDefault="00563B6C" w:rsidP="00563B6C">
            <w:pPr>
              <w:spacing w:line="240" w:lineRule="atLeast"/>
              <w:rPr>
                <w:sz w:val="20"/>
                <w:lang w:bidi="th-TH"/>
              </w:rPr>
            </w:pPr>
          </w:p>
        </w:tc>
        <w:tc>
          <w:tcPr>
            <w:tcW w:w="1980" w:type="dxa"/>
            <w:vAlign w:val="bottom"/>
          </w:tcPr>
          <w:p w14:paraId="111D8E13" w14:textId="62FDFB03" w:rsidR="00563B6C" w:rsidRPr="00CC7B2B" w:rsidRDefault="00563B6C" w:rsidP="00563B6C">
            <w:pPr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 June 2025</w:t>
            </w:r>
          </w:p>
        </w:tc>
        <w:tc>
          <w:tcPr>
            <w:tcW w:w="360" w:type="dxa"/>
          </w:tcPr>
          <w:p w14:paraId="35E02F91" w14:textId="77777777" w:rsidR="00563B6C" w:rsidRPr="00CC7B2B" w:rsidRDefault="00563B6C" w:rsidP="00563B6C">
            <w:pPr>
              <w:tabs>
                <w:tab w:val="decimal" w:pos="2047"/>
              </w:tabs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980" w:type="dxa"/>
          </w:tcPr>
          <w:p w14:paraId="748D9E25" w14:textId="3447604D" w:rsidR="00563B6C" w:rsidRPr="00CC7B2B" w:rsidRDefault="00563B6C" w:rsidP="00563B6C">
            <w:pPr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 December 2024</w:t>
            </w:r>
          </w:p>
        </w:tc>
      </w:tr>
      <w:tr w:rsidR="00563B6C" w:rsidRPr="00CC7B2B" w14:paraId="0AA04E1B" w14:textId="77777777" w:rsidTr="00051756">
        <w:tc>
          <w:tcPr>
            <w:tcW w:w="4950" w:type="dxa"/>
          </w:tcPr>
          <w:p w14:paraId="24D3D342" w14:textId="77777777" w:rsidR="00563B6C" w:rsidRPr="00CC7B2B" w:rsidRDefault="00563B6C" w:rsidP="00563B6C">
            <w:pPr>
              <w:spacing w:line="240" w:lineRule="atLeast"/>
              <w:rPr>
                <w:sz w:val="20"/>
                <w:lang w:bidi="th-TH"/>
              </w:rPr>
            </w:pPr>
          </w:p>
        </w:tc>
        <w:tc>
          <w:tcPr>
            <w:tcW w:w="4320" w:type="dxa"/>
            <w:gridSpan w:val="3"/>
          </w:tcPr>
          <w:p w14:paraId="6D5C57C7" w14:textId="75EF11C1" w:rsidR="00563B6C" w:rsidRPr="00CC7B2B" w:rsidRDefault="00563B6C" w:rsidP="00563B6C">
            <w:pPr>
              <w:spacing w:line="240" w:lineRule="atLeast"/>
              <w:jc w:val="center"/>
              <w:rPr>
                <w:sz w:val="20"/>
              </w:rPr>
            </w:pPr>
            <w:r w:rsidRPr="00CC7B2B">
              <w:rPr>
                <w:i/>
                <w:iCs/>
                <w:sz w:val="20"/>
                <w:cs/>
                <w:lang w:bidi="th-TH"/>
              </w:rPr>
              <w:t>(</w:t>
            </w:r>
            <w:r w:rsidRPr="00CC7B2B">
              <w:rPr>
                <w:i/>
                <w:iCs/>
                <w:sz w:val="20"/>
              </w:rPr>
              <w:t xml:space="preserve">in thousand </w:t>
            </w:r>
            <w:r>
              <w:rPr>
                <w:i/>
                <w:iCs/>
                <w:sz w:val="20"/>
              </w:rPr>
              <w:t>Baht</w:t>
            </w:r>
            <w:r w:rsidRPr="00CC7B2B">
              <w:rPr>
                <w:i/>
                <w:iCs/>
                <w:sz w:val="20"/>
                <w:cs/>
                <w:lang w:bidi="th-TH"/>
              </w:rPr>
              <w:t>)</w:t>
            </w:r>
          </w:p>
        </w:tc>
      </w:tr>
      <w:tr w:rsidR="00FE5FBC" w:rsidRPr="00FF3AA6" w14:paraId="303D15C8" w14:textId="77777777" w:rsidTr="00051756">
        <w:tc>
          <w:tcPr>
            <w:tcW w:w="4950" w:type="dxa"/>
            <w:vAlign w:val="bottom"/>
          </w:tcPr>
          <w:p w14:paraId="42E108FF" w14:textId="76612F6A" w:rsidR="00FE5FBC" w:rsidRPr="00CC7B2B" w:rsidRDefault="00FE5FBC" w:rsidP="00FE5FBC">
            <w:pPr>
              <w:spacing w:line="240" w:lineRule="atLeast"/>
              <w:ind w:left="90" w:hanging="114"/>
              <w:rPr>
                <w:sz w:val="20"/>
                <w:lang w:bidi="th-TH"/>
              </w:rPr>
            </w:pPr>
            <w:r>
              <w:rPr>
                <w:rFonts w:cs="Angsana New"/>
                <w:sz w:val="20"/>
                <w:szCs w:val="25"/>
                <w:lang w:val="en-US" w:bidi="th-TH"/>
              </w:rPr>
              <w:t>Thai Baht</w:t>
            </w:r>
            <w:r w:rsidRPr="00CC7B2B">
              <w:rPr>
                <w:sz w:val="20"/>
              </w:rPr>
              <w:t xml:space="preserve"> </w:t>
            </w:r>
          </w:p>
        </w:tc>
        <w:tc>
          <w:tcPr>
            <w:tcW w:w="1980" w:type="dxa"/>
          </w:tcPr>
          <w:p w14:paraId="4E22F866" w14:textId="3A5F8332" w:rsidR="00FE5FBC" w:rsidRPr="00A62A28" w:rsidRDefault="00FE5FBC" w:rsidP="00FE5FBC">
            <w:pPr>
              <w:tabs>
                <w:tab w:val="decimal" w:pos="1597"/>
              </w:tabs>
              <w:spacing w:line="240" w:lineRule="atLeast"/>
              <w:rPr>
                <w:sz w:val="20"/>
                <w:szCs w:val="18"/>
              </w:rPr>
            </w:pPr>
            <w:r w:rsidRPr="00FE5FBC">
              <w:rPr>
                <w:sz w:val="20"/>
                <w:szCs w:val="18"/>
              </w:rPr>
              <w:t xml:space="preserve"> 18,276,985 </w:t>
            </w:r>
          </w:p>
        </w:tc>
        <w:tc>
          <w:tcPr>
            <w:tcW w:w="360" w:type="dxa"/>
          </w:tcPr>
          <w:p w14:paraId="2EA0521F" w14:textId="77777777" w:rsidR="00FE5FBC" w:rsidRPr="00862D79" w:rsidRDefault="00FE5FBC" w:rsidP="00FE5FBC">
            <w:pPr>
              <w:tabs>
                <w:tab w:val="decimal" w:pos="2047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1980" w:type="dxa"/>
          </w:tcPr>
          <w:p w14:paraId="577B4CC5" w14:textId="21F3BA41" w:rsidR="00FE5FBC" w:rsidRPr="00FF3AA6" w:rsidRDefault="00FE5FBC" w:rsidP="00FE5FBC">
            <w:pPr>
              <w:tabs>
                <w:tab w:val="decimal" w:pos="1597"/>
              </w:tabs>
              <w:spacing w:line="240" w:lineRule="atLeast"/>
              <w:rPr>
                <w:rFonts w:cstheme="minorBidi"/>
                <w:sz w:val="20"/>
                <w:szCs w:val="25"/>
                <w:lang w:val="en-US" w:bidi="th-TH"/>
              </w:rPr>
            </w:pPr>
            <w:r>
              <w:rPr>
                <w:sz w:val="20"/>
                <w:szCs w:val="18"/>
              </w:rPr>
              <w:t>19,049,099</w:t>
            </w:r>
          </w:p>
        </w:tc>
      </w:tr>
      <w:tr w:rsidR="00FE5FBC" w:rsidRPr="00862D79" w14:paraId="23BD135B" w14:textId="77777777" w:rsidTr="00051756">
        <w:tc>
          <w:tcPr>
            <w:tcW w:w="4950" w:type="dxa"/>
            <w:vAlign w:val="bottom"/>
          </w:tcPr>
          <w:p w14:paraId="327968EE" w14:textId="77777777" w:rsidR="00FE5FBC" w:rsidRPr="00FD70EF" w:rsidRDefault="00FE5FBC" w:rsidP="00FE5FBC">
            <w:pPr>
              <w:spacing w:line="240" w:lineRule="atLeast"/>
              <w:ind w:left="90" w:hanging="114"/>
              <w:rPr>
                <w:sz w:val="20"/>
                <w:cs/>
                <w:lang w:val="en-US" w:bidi="th-TH"/>
              </w:rPr>
            </w:pPr>
            <w:r w:rsidRPr="00FD70EF">
              <w:rPr>
                <w:sz w:val="20"/>
              </w:rPr>
              <w:t>United States Dollar</w:t>
            </w:r>
            <w:r w:rsidRPr="00FD70EF">
              <w:rPr>
                <w:sz w:val="20"/>
                <w:cs/>
                <w:lang w:bidi="th-TH"/>
              </w:rPr>
              <w:t xml:space="preserve"> (</w:t>
            </w:r>
            <w:r w:rsidRPr="00FD70EF">
              <w:rPr>
                <w:sz w:val="20"/>
                <w:lang w:val="en-US" w:bidi="th-TH"/>
              </w:rPr>
              <w:t>USD</w:t>
            </w:r>
            <w:r w:rsidRPr="00FD70EF">
              <w:rPr>
                <w:sz w:val="20"/>
                <w:cs/>
                <w:lang w:val="en-US" w:bidi="th-TH"/>
              </w:rPr>
              <w:t>)</w:t>
            </w:r>
          </w:p>
        </w:tc>
        <w:tc>
          <w:tcPr>
            <w:tcW w:w="1980" w:type="dxa"/>
          </w:tcPr>
          <w:p w14:paraId="76BB530A" w14:textId="7D38E945" w:rsidR="00FE5FBC" w:rsidRPr="00A62A28" w:rsidRDefault="00FE5FBC" w:rsidP="00FE5FBC">
            <w:pPr>
              <w:tabs>
                <w:tab w:val="decimal" w:pos="1597"/>
              </w:tabs>
              <w:spacing w:line="240" w:lineRule="atLeast"/>
              <w:rPr>
                <w:sz w:val="20"/>
                <w:szCs w:val="18"/>
              </w:rPr>
            </w:pPr>
            <w:r w:rsidRPr="00FE5FBC">
              <w:rPr>
                <w:sz w:val="20"/>
                <w:szCs w:val="18"/>
              </w:rPr>
              <w:t xml:space="preserve"> 6,701,596 </w:t>
            </w:r>
          </w:p>
        </w:tc>
        <w:tc>
          <w:tcPr>
            <w:tcW w:w="360" w:type="dxa"/>
          </w:tcPr>
          <w:p w14:paraId="0B6DAC02" w14:textId="77777777" w:rsidR="00FE5FBC" w:rsidRPr="00862D79" w:rsidRDefault="00FE5FBC" w:rsidP="00FE5FBC">
            <w:pPr>
              <w:tabs>
                <w:tab w:val="decimal" w:pos="2047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1980" w:type="dxa"/>
          </w:tcPr>
          <w:p w14:paraId="096C887F" w14:textId="1E3D1AD8" w:rsidR="00FE5FBC" w:rsidRPr="00862D79" w:rsidRDefault="00FE5FBC" w:rsidP="00FE5FBC">
            <w:pPr>
              <w:tabs>
                <w:tab w:val="decimal" w:pos="1597"/>
              </w:tabs>
              <w:spacing w:line="240" w:lineRule="atLeast"/>
              <w:rPr>
                <w:sz w:val="20"/>
              </w:rPr>
            </w:pPr>
            <w:r w:rsidRPr="00300A2F">
              <w:rPr>
                <w:sz w:val="20"/>
                <w:szCs w:val="18"/>
              </w:rPr>
              <w:t xml:space="preserve">4,912,583 </w:t>
            </w:r>
          </w:p>
        </w:tc>
      </w:tr>
      <w:tr w:rsidR="00FE5FBC" w14:paraId="0CA482A8" w14:textId="77777777" w:rsidTr="00051756">
        <w:tc>
          <w:tcPr>
            <w:tcW w:w="4950" w:type="dxa"/>
            <w:vAlign w:val="bottom"/>
          </w:tcPr>
          <w:p w14:paraId="279C4BC6" w14:textId="77777777" w:rsidR="00FE5FBC" w:rsidRPr="00FD70EF" w:rsidRDefault="00FE5FBC" w:rsidP="00FE5FBC">
            <w:pPr>
              <w:spacing w:line="240" w:lineRule="atLeast"/>
              <w:ind w:left="90" w:hanging="114"/>
              <w:rPr>
                <w:sz w:val="20"/>
                <w:cs/>
                <w:lang w:val="en-US" w:bidi="th-TH"/>
              </w:rPr>
            </w:pPr>
            <w:r w:rsidRPr="00FD70EF">
              <w:rPr>
                <w:sz w:val="20"/>
              </w:rPr>
              <w:t xml:space="preserve">Japanese Yen </w:t>
            </w:r>
            <w:r w:rsidRPr="00FD70EF">
              <w:rPr>
                <w:sz w:val="20"/>
                <w:cs/>
                <w:lang w:bidi="th-TH"/>
              </w:rPr>
              <w:t>(</w:t>
            </w:r>
            <w:r w:rsidRPr="00FD70EF">
              <w:rPr>
                <w:sz w:val="20"/>
                <w:lang w:val="en-US" w:bidi="th-TH"/>
              </w:rPr>
              <w:t>JPY</w:t>
            </w:r>
            <w:r w:rsidRPr="00FD70EF">
              <w:rPr>
                <w:sz w:val="20"/>
                <w:cs/>
                <w:lang w:val="en-US" w:bidi="th-TH"/>
              </w:rPr>
              <w:t>)</w:t>
            </w:r>
          </w:p>
        </w:tc>
        <w:tc>
          <w:tcPr>
            <w:tcW w:w="1980" w:type="dxa"/>
          </w:tcPr>
          <w:p w14:paraId="3213A9DF" w14:textId="0B59E4F8" w:rsidR="00FE5FBC" w:rsidRPr="00A62A28" w:rsidRDefault="00FE5FBC" w:rsidP="00FE5FBC">
            <w:pPr>
              <w:tabs>
                <w:tab w:val="decimal" w:pos="1597"/>
              </w:tabs>
              <w:spacing w:line="240" w:lineRule="atLeast"/>
              <w:rPr>
                <w:sz w:val="20"/>
                <w:szCs w:val="18"/>
              </w:rPr>
            </w:pPr>
            <w:r w:rsidRPr="00FE5FBC">
              <w:rPr>
                <w:sz w:val="20"/>
                <w:szCs w:val="18"/>
              </w:rPr>
              <w:t xml:space="preserve"> 1,753,482 </w:t>
            </w:r>
          </w:p>
        </w:tc>
        <w:tc>
          <w:tcPr>
            <w:tcW w:w="360" w:type="dxa"/>
          </w:tcPr>
          <w:p w14:paraId="376899AB" w14:textId="77777777" w:rsidR="00FE5FBC" w:rsidRPr="00862D79" w:rsidRDefault="00FE5FBC" w:rsidP="00FE5FBC">
            <w:pPr>
              <w:tabs>
                <w:tab w:val="decimal" w:pos="2047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1980" w:type="dxa"/>
          </w:tcPr>
          <w:p w14:paraId="42DBFDCD" w14:textId="293B9208" w:rsidR="00FE5FBC" w:rsidRDefault="00FE5FBC" w:rsidP="00FE5FBC">
            <w:pPr>
              <w:tabs>
                <w:tab w:val="decimal" w:pos="1597"/>
              </w:tabs>
              <w:spacing w:line="240" w:lineRule="atLeast"/>
              <w:rPr>
                <w:sz w:val="20"/>
              </w:rPr>
            </w:pPr>
            <w:r w:rsidRPr="00300A2F">
              <w:rPr>
                <w:sz w:val="20"/>
                <w:szCs w:val="18"/>
              </w:rPr>
              <w:t xml:space="preserve"> 1,898,39</w:t>
            </w:r>
            <w:r>
              <w:rPr>
                <w:sz w:val="20"/>
                <w:szCs w:val="18"/>
              </w:rPr>
              <w:t>0</w:t>
            </w:r>
            <w:r w:rsidRPr="00300A2F">
              <w:rPr>
                <w:sz w:val="20"/>
                <w:szCs w:val="18"/>
              </w:rPr>
              <w:t xml:space="preserve"> </w:t>
            </w:r>
          </w:p>
        </w:tc>
      </w:tr>
      <w:tr w:rsidR="00FE5FBC" w14:paraId="33BC3AA4" w14:textId="77777777" w:rsidTr="00051756">
        <w:tc>
          <w:tcPr>
            <w:tcW w:w="4950" w:type="dxa"/>
            <w:vAlign w:val="bottom"/>
          </w:tcPr>
          <w:p w14:paraId="1E353110" w14:textId="77777777" w:rsidR="00FE5FBC" w:rsidRPr="00FD70EF" w:rsidRDefault="00FE5FBC" w:rsidP="00FE5FBC">
            <w:pPr>
              <w:spacing w:line="240" w:lineRule="atLeast"/>
              <w:ind w:left="90" w:hanging="114"/>
              <w:rPr>
                <w:sz w:val="20"/>
                <w:cs/>
                <w:lang w:val="en-US" w:bidi="th-TH"/>
              </w:rPr>
            </w:pPr>
            <w:r w:rsidRPr="00FD70EF">
              <w:rPr>
                <w:sz w:val="20"/>
                <w:lang w:val="en-US" w:bidi="th-TH"/>
              </w:rPr>
              <w:t xml:space="preserve">Euro </w:t>
            </w:r>
            <w:r w:rsidRPr="00FD70EF">
              <w:rPr>
                <w:sz w:val="20"/>
                <w:cs/>
                <w:lang w:val="en-US" w:bidi="th-TH"/>
              </w:rPr>
              <w:t>(</w:t>
            </w:r>
            <w:r w:rsidRPr="00FD70EF">
              <w:rPr>
                <w:sz w:val="20"/>
                <w:lang w:val="en-US" w:bidi="th-TH"/>
              </w:rPr>
              <w:t>EUR</w:t>
            </w:r>
            <w:r w:rsidRPr="00FD70EF">
              <w:rPr>
                <w:sz w:val="20"/>
                <w:cs/>
                <w:lang w:val="en-US" w:bidi="th-TH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9A7F7F8" w14:textId="12B1BCF6" w:rsidR="00FE5FBC" w:rsidRPr="00A62A28" w:rsidRDefault="00FE5FBC" w:rsidP="00FE5FBC">
            <w:pPr>
              <w:tabs>
                <w:tab w:val="decimal" w:pos="1597"/>
              </w:tabs>
              <w:spacing w:line="240" w:lineRule="atLeast"/>
              <w:rPr>
                <w:sz w:val="20"/>
                <w:szCs w:val="18"/>
              </w:rPr>
            </w:pPr>
            <w:r w:rsidRPr="00FE5FBC">
              <w:rPr>
                <w:sz w:val="20"/>
                <w:szCs w:val="18"/>
              </w:rPr>
              <w:t xml:space="preserve"> 1,335,551 </w:t>
            </w:r>
          </w:p>
        </w:tc>
        <w:tc>
          <w:tcPr>
            <w:tcW w:w="360" w:type="dxa"/>
          </w:tcPr>
          <w:p w14:paraId="3BE0D809" w14:textId="77777777" w:rsidR="00FE5FBC" w:rsidRPr="00862D79" w:rsidRDefault="00FE5FBC" w:rsidP="00FE5FBC">
            <w:pPr>
              <w:tabs>
                <w:tab w:val="decimal" w:pos="2047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BCC9D53" w14:textId="6D5E1445" w:rsidR="00FE5FBC" w:rsidRDefault="00FE5FBC" w:rsidP="00FE5FBC">
            <w:pPr>
              <w:tabs>
                <w:tab w:val="decimal" w:pos="1597"/>
              </w:tabs>
              <w:spacing w:line="240" w:lineRule="atLeast"/>
              <w:rPr>
                <w:sz w:val="20"/>
              </w:rPr>
            </w:pPr>
            <w:r w:rsidRPr="00300A2F">
              <w:rPr>
                <w:sz w:val="20"/>
                <w:szCs w:val="18"/>
              </w:rPr>
              <w:t xml:space="preserve"> 1,235,554 </w:t>
            </w:r>
          </w:p>
        </w:tc>
      </w:tr>
      <w:tr w:rsidR="00FE5FBC" w:rsidRPr="00862D79" w14:paraId="0C786190" w14:textId="77777777" w:rsidTr="00051756">
        <w:tc>
          <w:tcPr>
            <w:tcW w:w="4950" w:type="dxa"/>
            <w:vAlign w:val="bottom"/>
          </w:tcPr>
          <w:p w14:paraId="572275FA" w14:textId="77777777" w:rsidR="00FE5FBC" w:rsidRPr="00CC7B2B" w:rsidRDefault="00FE5FBC" w:rsidP="00FE5FBC">
            <w:pPr>
              <w:spacing w:line="240" w:lineRule="atLeast"/>
              <w:ind w:left="90" w:hanging="114"/>
              <w:rPr>
                <w:b/>
                <w:bCs/>
                <w:sz w:val="20"/>
              </w:rPr>
            </w:pPr>
            <w:r w:rsidRPr="00CC7B2B">
              <w:rPr>
                <w:b/>
                <w:bCs/>
                <w:sz w:val="20"/>
              </w:rPr>
              <w:t>Total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6014CDD6" w14:textId="47AAEC0E" w:rsidR="00FE5FBC" w:rsidRPr="00FE5FBC" w:rsidRDefault="00FE5FBC" w:rsidP="00FE5FBC">
            <w:pPr>
              <w:tabs>
                <w:tab w:val="decimal" w:pos="1597"/>
              </w:tabs>
              <w:spacing w:line="240" w:lineRule="atLeast"/>
              <w:rPr>
                <w:b/>
                <w:bCs/>
                <w:sz w:val="20"/>
                <w:szCs w:val="18"/>
              </w:rPr>
            </w:pPr>
            <w:r w:rsidRPr="00FE5FBC">
              <w:rPr>
                <w:b/>
                <w:bCs/>
                <w:sz w:val="20"/>
                <w:szCs w:val="18"/>
              </w:rPr>
              <w:t>28,067,614</w:t>
            </w:r>
          </w:p>
        </w:tc>
        <w:tc>
          <w:tcPr>
            <w:tcW w:w="360" w:type="dxa"/>
          </w:tcPr>
          <w:p w14:paraId="192978AA" w14:textId="77777777" w:rsidR="00FE5FBC" w:rsidRPr="00862D79" w:rsidRDefault="00FE5FBC" w:rsidP="00FE5FBC">
            <w:pPr>
              <w:tabs>
                <w:tab w:val="decimal" w:pos="2047"/>
              </w:tabs>
              <w:spacing w:line="240" w:lineRule="atLeast"/>
              <w:rPr>
                <w:b/>
                <w:bCs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6706D724" w14:textId="4D3C9353" w:rsidR="00FE5FBC" w:rsidRPr="00862D79" w:rsidRDefault="00FE5FBC" w:rsidP="00FE5FBC">
            <w:pPr>
              <w:tabs>
                <w:tab w:val="decimal" w:pos="1597"/>
              </w:tabs>
              <w:spacing w:line="240" w:lineRule="atLeast"/>
              <w:rPr>
                <w:b/>
                <w:bCs/>
                <w:sz w:val="20"/>
              </w:rPr>
            </w:pPr>
            <w:r w:rsidRPr="00300A2F">
              <w:rPr>
                <w:b/>
                <w:bCs/>
                <w:sz w:val="20"/>
                <w:szCs w:val="18"/>
              </w:rPr>
              <w:t>27,095,62</w:t>
            </w:r>
            <w:r>
              <w:rPr>
                <w:b/>
                <w:bCs/>
                <w:sz w:val="20"/>
                <w:szCs w:val="18"/>
              </w:rPr>
              <w:t>6</w:t>
            </w:r>
          </w:p>
        </w:tc>
      </w:tr>
    </w:tbl>
    <w:p w14:paraId="57B87E3D" w14:textId="5BCFD468" w:rsidR="003435C8" w:rsidRPr="00F506E2" w:rsidRDefault="003435C8" w:rsidP="00275416">
      <w:pPr>
        <w:rPr>
          <w:sz w:val="16"/>
          <w:szCs w:val="16"/>
        </w:rPr>
      </w:pPr>
    </w:p>
    <w:p w14:paraId="11EE247A" w14:textId="4930ADB5" w:rsidR="00275416" w:rsidRDefault="00275416" w:rsidP="002D1805">
      <w:pPr>
        <w:spacing w:line="240" w:lineRule="auto"/>
        <w:ind w:left="540"/>
        <w:jc w:val="both"/>
        <w:rPr>
          <w:sz w:val="20"/>
          <w:lang w:bidi="th-TH"/>
        </w:rPr>
      </w:pPr>
      <w:r w:rsidRPr="002D1805">
        <w:rPr>
          <w:sz w:val="20"/>
        </w:rPr>
        <w:t>Long-term borrowings from financial institutions</w:t>
      </w:r>
      <w:r w:rsidRPr="002D1805">
        <w:rPr>
          <w:sz w:val="20"/>
          <w:lang w:bidi="th-TH"/>
        </w:rPr>
        <w:t xml:space="preserve"> have principal repayable every 3 months or every 6 months </w:t>
      </w:r>
      <w:r w:rsidRPr="002D1805">
        <w:rPr>
          <w:sz w:val="20"/>
          <w:lang w:val="en-US" w:bidi="th-TH"/>
        </w:rPr>
        <w:t xml:space="preserve">or every 12 months </w:t>
      </w:r>
      <w:r w:rsidRPr="002D1805">
        <w:rPr>
          <w:sz w:val="20"/>
          <w:lang w:bidi="th-TH"/>
        </w:rPr>
        <w:t>or at maturity date, interest payable monthly or every 3 months or every 6 months.</w:t>
      </w:r>
      <w:r w:rsidR="00F812C7" w:rsidRPr="002D1805">
        <w:rPr>
          <w:sz w:val="20"/>
          <w:lang w:bidi="th-TH"/>
        </w:rPr>
        <w:br/>
      </w:r>
      <w:r w:rsidRPr="002D1805">
        <w:rPr>
          <w:sz w:val="20"/>
          <w:lang w:bidi="th-TH"/>
        </w:rPr>
        <w:t>These long-term borrowings from financial institutions bear fixed interest rates per annum and a floating interest rate plus a fixed percent per annum.</w:t>
      </w:r>
    </w:p>
    <w:p w14:paraId="6205BD96" w14:textId="77777777" w:rsidR="002D1805" w:rsidRPr="002D1805" w:rsidRDefault="002D1805" w:rsidP="002D1805">
      <w:pPr>
        <w:spacing w:line="240" w:lineRule="auto"/>
        <w:ind w:left="540"/>
        <w:jc w:val="both"/>
        <w:rPr>
          <w:sz w:val="20"/>
          <w:lang w:bidi="th-TH"/>
        </w:rPr>
      </w:pPr>
    </w:p>
    <w:p w14:paraId="50DDA407" w14:textId="1CE83094" w:rsidR="00275416" w:rsidRDefault="00275416" w:rsidP="002D1805">
      <w:pPr>
        <w:spacing w:line="240" w:lineRule="auto"/>
        <w:ind w:left="540"/>
        <w:jc w:val="both"/>
        <w:rPr>
          <w:sz w:val="20"/>
        </w:rPr>
      </w:pPr>
      <w:r w:rsidRPr="002D1805">
        <w:rPr>
          <w:sz w:val="20"/>
        </w:rPr>
        <w:t xml:space="preserve">The Company </w:t>
      </w:r>
      <w:r w:rsidR="007A21D5" w:rsidRPr="002D1805">
        <w:rPr>
          <w:sz w:val="20"/>
        </w:rPr>
        <w:t>is</w:t>
      </w:r>
      <w:r w:rsidRPr="002D1805">
        <w:rPr>
          <w:sz w:val="20"/>
        </w:rPr>
        <w:t xml:space="preserve"> required to comply with certain terms and conditions as specified in each borrowing</w:t>
      </w:r>
      <w:r w:rsidRPr="002D1805">
        <w:rPr>
          <w:sz w:val="20"/>
          <w:cs/>
          <w:lang w:bidi="th-TH"/>
        </w:rPr>
        <w:t xml:space="preserve"> </w:t>
      </w:r>
      <w:r w:rsidRPr="002D1805">
        <w:rPr>
          <w:sz w:val="20"/>
        </w:rPr>
        <w:t>agreement, such as to maintain ratios of loan receivables that are no more than 3 months overdue to total borrowings, non</w:t>
      </w:r>
      <w:r w:rsidRPr="002D1805">
        <w:rPr>
          <w:sz w:val="20"/>
          <w:cs/>
          <w:lang w:bidi="th-TH"/>
        </w:rPr>
        <w:t>-</w:t>
      </w:r>
      <w:r w:rsidRPr="002D1805">
        <w:rPr>
          <w:sz w:val="20"/>
        </w:rPr>
        <w:t xml:space="preserve">performing loan receivables </w:t>
      </w:r>
      <w:r w:rsidRPr="002D1805">
        <w:rPr>
          <w:sz w:val="20"/>
          <w:cs/>
          <w:lang w:bidi="th-TH"/>
        </w:rPr>
        <w:t>(</w:t>
      </w:r>
      <w:r w:rsidRPr="002D1805">
        <w:rPr>
          <w:sz w:val="20"/>
        </w:rPr>
        <w:t>overdue more than 3 months</w:t>
      </w:r>
      <w:r w:rsidRPr="002D1805">
        <w:rPr>
          <w:sz w:val="20"/>
          <w:cs/>
          <w:lang w:bidi="th-TH"/>
        </w:rPr>
        <w:t xml:space="preserve">) </w:t>
      </w:r>
      <w:r w:rsidRPr="002D1805">
        <w:rPr>
          <w:sz w:val="20"/>
        </w:rPr>
        <w:t>to total loan receivables, total debt to equity, interest coverage ratio, loan loss provision to non-performing loan receivables (NPL Coverage ratio), net profit being greater than zero and the portion of the Company</w:t>
      </w:r>
      <w:r w:rsidRPr="002D1805">
        <w:rPr>
          <w:sz w:val="20"/>
          <w:cs/>
          <w:lang w:bidi="th-TH"/>
        </w:rPr>
        <w:t>’</w:t>
      </w:r>
      <w:r w:rsidRPr="002D1805">
        <w:rPr>
          <w:sz w:val="20"/>
        </w:rPr>
        <w:t>s shares held by the major shareholders, depending on the conditions in each agreement</w:t>
      </w:r>
      <w:r w:rsidRPr="002D1805">
        <w:rPr>
          <w:sz w:val="20"/>
          <w:cs/>
          <w:lang w:bidi="th-TH"/>
        </w:rPr>
        <w:t>.</w:t>
      </w:r>
    </w:p>
    <w:p w14:paraId="14C56817" w14:textId="77777777" w:rsidR="002D1805" w:rsidRPr="002D1805" w:rsidRDefault="002D1805" w:rsidP="002D1805">
      <w:pPr>
        <w:spacing w:line="240" w:lineRule="auto"/>
        <w:ind w:left="540"/>
        <w:jc w:val="both"/>
        <w:rPr>
          <w:sz w:val="20"/>
        </w:rPr>
      </w:pPr>
    </w:p>
    <w:p w14:paraId="47C81BEC" w14:textId="43BE783B" w:rsidR="008D383A" w:rsidRDefault="00275416" w:rsidP="008D383A">
      <w:pPr>
        <w:spacing w:line="240" w:lineRule="auto"/>
        <w:ind w:left="540"/>
        <w:jc w:val="both"/>
        <w:rPr>
          <w:i/>
          <w:iCs/>
          <w:sz w:val="20"/>
          <w:lang w:bidi="th-TH"/>
        </w:rPr>
      </w:pPr>
      <w:r w:rsidRPr="00EB56B4">
        <w:rPr>
          <w:sz w:val="20"/>
        </w:rPr>
        <w:t xml:space="preserve">As </w:t>
      </w:r>
      <w:proofErr w:type="gramStart"/>
      <w:r w:rsidRPr="00EB56B4">
        <w:rPr>
          <w:sz w:val="20"/>
        </w:rPr>
        <w:t>at</w:t>
      </w:r>
      <w:proofErr w:type="gramEnd"/>
      <w:r w:rsidRPr="00EB56B4">
        <w:rPr>
          <w:sz w:val="20"/>
        </w:rPr>
        <w:t xml:space="preserve"> </w:t>
      </w:r>
      <w:r w:rsidR="00563B6C">
        <w:rPr>
          <w:sz w:val="20"/>
        </w:rPr>
        <w:t>30 June</w:t>
      </w:r>
      <w:r w:rsidRPr="00EB56B4">
        <w:rPr>
          <w:sz w:val="20"/>
        </w:rPr>
        <w:t xml:space="preserve"> 202</w:t>
      </w:r>
      <w:r w:rsidR="00424EA8" w:rsidRPr="00EB56B4">
        <w:rPr>
          <w:sz w:val="20"/>
        </w:rPr>
        <w:t>5</w:t>
      </w:r>
      <w:r w:rsidRPr="00EB56B4">
        <w:rPr>
          <w:sz w:val="20"/>
        </w:rPr>
        <w:t xml:space="preserve">, </w:t>
      </w:r>
      <w:r w:rsidR="008D383A" w:rsidRPr="008D383A">
        <w:rPr>
          <w:sz w:val="20"/>
        </w:rPr>
        <w:t xml:space="preserve">the long-term credit facilities from financial institutions of the Group and the Company which have not yet been drawn down amounted to </w:t>
      </w:r>
      <w:r w:rsidR="008D383A">
        <w:rPr>
          <w:rFonts w:cs="Angsana New"/>
          <w:sz w:val="20"/>
          <w:szCs w:val="25"/>
          <w:lang w:val="en-US" w:bidi="th-TH"/>
        </w:rPr>
        <w:t>USD</w:t>
      </w:r>
      <w:r w:rsidR="008D383A">
        <w:rPr>
          <w:rFonts w:cs="Angsana New" w:hint="cs"/>
          <w:sz w:val="20"/>
          <w:szCs w:val="25"/>
          <w:cs/>
          <w:lang w:val="en-US" w:bidi="th-TH"/>
        </w:rPr>
        <w:t xml:space="preserve"> </w:t>
      </w:r>
      <w:r w:rsidR="008D383A">
        <w:rPr>
          <w:sz w:val="20"/>
        </w:rPr>
        <w:t>70</w:t>
      </w:r>
      <w:r w:rsidR="008D383A" w:rsidRPr="008D383A">
        <w:rPr>
          <w:sz w:val="20"/>
        </w:rPr>
        <w:t xml:space="preserve"> million</w:t>
      </w:r>
      <w:r w:rsidR="008D383A" w:rsidRPr="008D383A">
        <w:rPr>
          <w:sz w:val="20"/>
          <w:szCs w:val="22"/>
        </w:rPr>
        <w:t xml:space="preserve"> </w:t>
      </w:r>
      <w:r w:rsidRPr="002D1805">
        <w:rPr>
          <w:i/>
          <w:iCs/>
          <w:sz w:val="20"/>
          <w:cs/>
          <w:lang w:bidi="th-TH"/>
        </w:rPr>
        <w:t>(</w:t>
      </w:r>
      <w:r w:rsidRPr="002D1805">
        <w:rPr>
          <w:i/>
          <w:iCs/>
          <w:sz w:val="20"/>
        </w:rPr>
        <w:t>31 December 202</w:t>
      </w:r>
      <w:r w:rsidR="00424EA8" w:rsidRPr="002D1805">
        <w:rPr>
          <w:i/>
          <w:iCs/>
          <w:sz w:val="20"/>
        </w:rPr>
        <w:t>4</w:t>
      </w:r>
      <w:r w:rsidRPr="002D1805">
        <w:rPr>
          <w:i/>
          <w:iCs/>
          <w:sz w:val="20"/>
          <w:cs/>
          <w:lang w:bidi="th-TH"/>
        </w:rPr>
        <w:t xml:space="preserve">: </w:t>
      </w:r>
      <w:r w:rsidR="00424EA8" w:rsidRPr="002D1805">
        <w:rPr>
          <w:i/>
          <w:iCs/>
          <w:sz w:val="20"/>
          <w:lang w:bidi="th-TH"/>
        </w:rPr>
        <w:t>Baht 500 million</w:t>
      </w:r>
      <w:r w:rsidR="00D360FE" w:rsidRPr="002D1805">
        <w:rPr>
          <w:i/>
          <w:iCs/>
          <w:sz w:val="20"/>
          <w:lang w:bidi="th-TH"/>
        </w:rPr>
        <w:t>).</w:t>
      </w:r>
    </w:p>
    <w:p w14:paraId="02DF9E1A" w14:textId="77777777" w:rsidR="008D383A" w:rsidRPr="008D383A" w:rsidRDefault="008D383A" w:rsidP="008D383A">
      <w:pPr>
        <w:spacing w:line="240" w:lineRule="auto"/>
        <w:ind w:left="540"/>
        <w:jc w:val="both"/>
        <w:rPr>
          <w:sz w:val="20"/>
          <w:lang w:bidi="th-TH"/>
        </w:rPr>
      </w:pPr>
    </w:p>
    <w:p w14:paraId="56F1449D" w14:textId="00BF930F" w:rsidR="008D383A" w:rsidRPr="00AF2484" w:rsidRDefault="00D06243" w:rsidP="00AF2484">
      <w:pPr>
        <w:spacing w:line="240" w:lineRule="auto"/>
        <w:ind w:left="540"/>
        <w:jc w:val="both"/>
        <w:rPr>
          <w:rFonts w:cstheme="minorBidi"/>
          <w:sz w:val="20"/>
          <w:cs/>
          <w:lang w:bidi="th-TH"/>
        </w:rPr>
      </w:pPr>
      <w:r w:rsidRPr="002D1805">
        <w:rPr>
          <w:sz w:val="20"/>
          <w:lang w:bidi="th-TH"/>
        </w:rPr>
        <w:t>To hedge interest rate risk and foreign exchange rate risk,</w:t>
      </w:r>
      <w:r w:rsidR="00A52C73" w:rsidRPr="002D1805">
        <w:rPr>
          <w:sz w:val="20"/>
          <w:lang w:bidi="th-TH"/>
        </w:rPr>
        <w:t xml:space="preserve"> </w:t>
      </w:r>
      <w:r w:rsidRPr="002D1805">
        <w:rPr>
          <w:sz w:val="20"/>
          <w:lang w:bidi="th-TH"/>
        </w:rPr>
        <w:t>the Company had outstanding commitment under cross currency interest rate swap agreement</w:t>
      </w:r>
      <w:r w:rsidR="007D14A6" w:rsidRPr="002D1805">
        <w:rPr>
          <w:sz w:val="20"/>
          <w:lang w:bidi="th-TH"/>
        </w:rPr>
        <w:t>s</w:t>
      </w:r>
      <w:r w:rsidRPr="002D1805">
        <w:rPr>
          <w:sz w:val="20"/>
          <w:lang w:bidi="th-TH"/>
        </w:rPr>
        <w:t xml:space="preserve"> with local commercial banks. Under such agreement</w:t>
      </w:r>
      <w:r w:rsidR="007D14A6" w:rsidRPr="002D1805">
        <w:rPr>
          <w:sz w:val="20"/>
          <w:lang w:bidi="th-TH"/>
        </w:rPr>
        <w:t>s</w:t>
      </w:r>
      <w:r w:rsidRPr="002D1805">
        <w:rPr>
          <w:sz w:val="20"/>
          <w:lang w:bidi="th-TH"/>
        </w:rPr>
        <w:t>,</w:t>
      </w:r>
      <w:r w:rsidR="00A52C73" w:rsidRPr="002D1805">
        <w:rPr>
          <w:sz w:val="20"/>
          <w:lang w:bidi="th-TH"/>
        </w:rPr>
        <w:t xml:space="preserve"> </w:t>
      </w:r>
      <w:r w:rsidRPr="002D1805">
        <w:rPr>
          <w:sz w:val="20"/>
          <w:lang w:bidi="th-TH"/>
        </w:rPr>
        <w:t xml:space="preserve">the Company </w:t>
      </w:r>
      <w:r w:rsidR="00A52C73" w:rsidRPr="002D1805">
        <w:rPr>
          <w:sz w:val="20"/>
          <w:lang w:bidi="th-TH"/>
        </w:rPr>
        <w:t>is</w:t>
      </w:r>
      <w:r w:rsidRPr="002D1805">
        <w:rPr>
          <w:sz w:val="20"/>
          <w:lang w:bidi="th-TH"/>
        </w:rPr>
        <w:t xml:space="preserve"> charged at fixed interest rate in </w:t>
      </w:r>
      <w:r w:rsidR="007041B8" w:rsidRPr="002D1805">
        <w:rPr>
          <w:sz w:val="20"/>
          <w:lang w:bidi="th-TH"/>
        </w:rPr>
        <w:t>Baht</w:t>
      </w:r>
      <w:r w:rsidRPr="002D1805">
        <w:rPr>
          <w:sz w:val="20"/>
          <w:lang w:bidi="th-TH"/>
        </w:rPr>
        <w:t xml:space="preserve"> in exchange for interest rate at SOFR plus a fixed percent per annum in USD, interest rate at EURIBOR plus a fixed percent per annum in EUR, interest rate at a fixed percent per annum in JPY, </w:t>
      </w:r>
      <w:r w:rsidR="006E1308" w:rsidRPr="002D1805">
        <w:rPr>
          <w:sz w:val="20"/>
          <w:lang w:bidi="th-TH"/>
        </w:rPr>
        <w:t xml:space="preserve">and interest rate at THOR plus a fixed percent per annum in THB, </w:t>
      </w:r>
      <w:r w:rsidRPr="002D1805">
        <w:rPr>
          <w:sz w:val="20"/>
          <w:lang w:bidi="th-TH"/>
        </w:rPr>
        <w:t xml:space="preserve">and will pay the principal in </w:t>
      </w:r>
      <w:r w:rsidR="007041B8" w:rsidRPr="002D1805">
        <w:rPr>
          <w:sz w:val="20"/>
          <w:lang w:bidi="th-TH"/>
        </w:rPr>
        <w:t>Baht</w:t>
      </w:r>
      <w:r w:rsidRPr="002D1805">
        <w:rPr>
          <w:sz w:val="20"/>
          <w:lang w:bidi="th-TH"/>
        </w:rPr>
        <w:t xml:space="preserve"> in exchange for principal in USD</w:t>
      </w:r>
      <w:r w:rsidRPr="002D1805">
        <w:rPr>
          <w:rFonts w:cs="Angsana New"/>
          <w:sz w:val="20"/>
          <w:lang w:bidi="th-TH"/>
        </w:rPr>
        <w:t xml:space="preserve">, EUR </w:t>
      </w:r>
      <w:r w:rsidRPr="002D1805">
        <w:rPr>
          <w:sz w:val="20"/>
          <w:lang w:bidi="th-TH"/>
        </w:rPr>
        <w:t xml:space="preserve">and JPY. The </w:t>
      </w:r>
      <w:proofErr w:type="gramStart"/>
      <w:r w:rsidRPr="002D1805">
        <w:rPr>
          <w:sz w:val="20"/>
          <w:lang w:bidi="th-TH"/>
        </w:rPr>
        <w:t>cross</w:t>
      </w:r>
      <w:r w:rsidR="002E7842" w:rsidRPr="002D1805">
        <w:rPr>
          <w:sz w:val="20"/>
          <w:lang w:bidi="th-TH"/>
        </w:rPr>
        <w:t xml:space="preserve"> </w:t>
      </w:r>
      <w:r w:rsidRPr="002D1805">
        <w:rPr>
          <w:sz w:val="20"/>
          <w:lang w:bidi="th-TH"/>
        </w:rPr>
        <w:t>currency</w:t>
      </w:r>
      <w:proofErr w:type="gramEnd"/>
      <w:r w:rsidRPr="002D1805">
        <w:rPr>
          <w:sz w:val="20"/>
          <w:lang w:bidi="th-TH"/>
        </w:rPr>
        <w:t xml:space="preserve"> interest</w:t>
      </w:r>
      <w:r w:rsidR="006E1308" w:rsidRPr="002D1805">
        <w:rPr>
          <w:sz w:val="20"/>
          <w:lang w:bidi="th-TH"/>
        </w:rPr>
        <w:t xml:space="preserve"> </w:t>
      </w:r>
      <w:r w:rsidR="006E1308" w:rsidRPr="002D1805">
        <w:rPr>
          <w:rFonts w:cs="Angsana New"/>
          <w:sz w:val="20"/>
          <w:lang w:val="en-US" w:bidi="th-TH"/>
        </w:rPr>
        <w:t xml:space="preserve">rate </w:t>
      </w:r>
      <w:r w:rsidRPr="002D1805">
        <w:rPr>
          <w:sz w:val="20"/>
          <w:lang w:bidi="th-TH"/>
        </w:rPr>
        <w:t>swap agreement</w:t>
      </w:r>
      <w:r w:rsidR="002E7842" w:rsidRPr="002D1805">
        <w:rPr>
          <w:sz w:val="20"/>
          <w:lang w:bidi="th-TH"/>
        </w:rPr>
        <w:t>s</w:t>
      </w:r>
      <w:r w:rsidRPr="002D1805">
        <w:rPr>
          <w:sz w:val="20"/>
          <w:lang w:bidi="th-TH"/>
        </w:rPr>
        <w:t xml:space="preserve"> ha</w:t>
      </w:r>
      <w:r w:rsidR="002E7842" w:rsidRPr="002D1805">
        <w:rPr>
          <w:sz w:val="20"/>
          <w:lang w:bidi="th-TH"/>
        </w:rPr>
        <w:t>ve</w:t>
      </w:r>
      <w:r w:rsidRPr="002D1805">
        <w:rPr>
          <w:sz w:val="20"/>
          <w:lang w:bidi="th-TH"/>
        </w:rPr>
        <w:t xml:space="preserve"> critical terms matched with the borrowing repayment term</w:t>
      </w:r>
      <w:r w:rsidR="002D1805">
        <w:rPr>
          <w:sz w:val="20"/>
          <w:lang w:bidi="th-TH"/>
        </w:rPr>
        <w:t>s</w:t>
      </w:r>
      <w:r w:rsidRPr="002D1805">
        <w:rPr>
          <w:sz w:val="20"/>
          <w:lang w:bidi="th-TH"/>
        </w:rPr>
        <w:t>.</w:t>
      </w:r>
    </w:p>
    <w:p w14:paraId="67041733" w14:textId="6669C148" w:rsidR="000E5188" w:rsidRPr="00A82F24" w:rsidRDefault="002D1805" w:rsidP="002D0B87">
      <w:pPr>
        <w:pStyle w:val="Heading1"/>
      </w:pPr>
      <w:r>
        <w:t>6</w:t>
      </w:r>
      <w:r w:rsidR="008C223E" w:rsidRPr="00A82F24">
        <w:tab/>
      </w:r>
      <w:r w:rsidR="00E97FDC" w:rsidRPr="00A82F24">
        <w:t>Debentures</w:t>
      </w:r>
    </w:p>
    <w:p w14:paraId="11055170" w14:textId="77777777" w:rsidR="002152FD" w:rsidRPr="00660571" w:rsidRDefault="002152FD" w:rsidP="00660571">
      <w:pPr>
        <w:spacing w:line="240" w:lineRule="auto"/>
        <w:jc w:val="thaiDistribute"/>
        <w:rPr>
          <w:rFonts w:cstheme="minorBidi"/>
          <w:sz w:val="20"/>
          <w:szCs w:val="25"/>
          <w:lang w:val="en-US" w:bidi="th-TH"/>
        </w:rPr>
      </w:pPr>
    </w:p>
    <w:p w14:paraId="6CCFA8FE" w14:textId="0D8BBA3C" w:rsidR="00275416" w:rsidRDefault="00275416" w:rsidP="00275416">
      <w:pPr>
        <w:spacing w:line="240" w:lineRule="auto"/>
        <w:ind w:left="540"/>
        <w:jc w:val="thaiDistribute"/>
        <w:rPr>
          <w:sz w:val="20"/>
        </w:rPr>
      </w:pPr>
      <w:r w:rsidRPr="00A82F24">
        <w:rPr>
          <w:sz w:val="20"/>
          <w:szCs w:val="25"/>
          <w:lang w:val="en-US" w:bidi="th-TH"/>
        </w:rPr>
        <w:t>Movements in debentures</w:t>
      </w:r>
      <w:r w:rsidRPr="00A82F24">
        <w:rPr>
          <w:sz w:val="20"/>
        </w:rPr>
        <w:t xml:space="preserve"> which </w:t>
      </w:r>
      <w:r w:rsidR="00AA7EBE">
        <w:rPr>
          <w:sz w:val="20"/>
        </w:rPr>
        <w:t>were holder name-</w:t>
      </w:r>
      <w:r w:rsidRPr="00A82F24">
        <w:rPr>
          <w:sz w:val="20"/>
        </w:rPr>
        <w:t xml:space="preserve">registered, </w:t>
      </w:r>
      <w:r w:rsidR="00AA7EBE">
        <w:rPr>
          <w:sz w:val="20"/>
        </w:rPr>
        <w:t xml:space="preserve">unsubordinated </w:t>
      </w:r>
      <w:r w:rsidRPr="00A82F24">
        <w:rPr>
          <w:sz w:val="20"/>
        </w:rPr>
        <w:t xml:space="preserve">and unsecured debentures for </w:t>
      </w:r>
      <w:r w:rsidR="00AA7EBE">
        <w:rPr>
          <w:sz w:val="20"/>
        </w:rPr>
        <w:br/>
      </w:r>
      <w:r w:rsidRPr="00A82F24">
        <w:rPr>
          <w:sz w:val="20"/>
        </w:rPr>
        <w:t xml:space="preserve">the </w:t>
      </w:r>
      <w:r w:rsidR="00081058">
        <w:rPr>
          <w:sz w:val="20"/>
        </w:rPr>
        <w:t>six</w:t>
      </w:r>
      <w:r w:rsidRPr="00A82F24">
        <w:rPr>
          <w:sz w:val="20"/>
        </w:rPr>
        <w:t xml:space="preserve">-month period ended </w:t>
      </w:r>
      <w:r w:rsidR="00081058">
        <w:rPr>
          <w:sz w:val="20"/>
        </w:rPr>
        <w:t>30 June</w:t>
      </w:r>
      <w:r w:rsidRPr="00A82F24">
        <w:rPr>
          <w:sz w:val="20"/>
        </w:rPr>
        <w:t xml:space="preserve"> 202</w:t>
      </w:r>
      <w:r w:rsidR="00424EA8">
        <w:rPr>
          <w:sz w:val="20"/>
        </w:rPr>
        <w:t>5</w:t>
      </w:r>
      <w:r w:rsidRPr="00A82F24">
        <w:rPr>
          <w:sz w:val="20"/>
        </w:rPr>
        <w:t xml:space="preserve"> were as follows:</w:t>
      </w:r>
    </w:p>
    <w:p w14:paraId="72B49E00" w14:textId="77777777" w:rsidR="00E457A0" w:rsidRPr="00A82F24" w:rsidRDefault="00E457A0" w:rsidP="00275416">
      <w:pPr>
        <w:spacing w:line="240" w:lineRule="auto"/>
        <w:ind w:left="540"/>
        <w:jc w:val="thaiDistribute"/>
        <w:rPr>
          <w:sz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610"/>
      </w:tblGrid>
      <w:tr w:rsidR="00275416" w:rsidRPr="00A82F24" w14:paraId="2135C5D0" w14:textId="77777777" w:rsidTr="00A62A28">
        <w:tc>
          <w:tcPr>
            <w:tcW w:w="6660" w:type="dxa"/>
            <w:vAlign w:val="center"/>
          </w:tcPr>
          <w:p w14:paraId="68967761" w14:textId="77777777" w:rsidR="00275416" w:rsidRPr="00A82F24" w:rsidRDefault="00275416" w:rsidP="00051756">
            <w:pPr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2610" w:type="dxa"/>
          </w:tcPr>
          <w:p w14:paraId="6F6EC0EB" w14:textId="77777777" w:rsidR="00275416" w:rsidRPr="00A82F24" w:rsidRDefault="00275416" w:rsidP="00051756">
            <w:pPr>
              <w:tabs>
                <w:tab w:val="decimal" w:pos="1062"/>
              </w:tabs>
              <w:spacing w:line="240" w:lineRule="atLeast"/>
              <w:jc w:val="center"/>
              <w:rPr>
                <w:b/>
                <w:sz w:val="20"/>
              </w:rPr>
            </w:pPr>
            <w:r w:rsidRPr="00A82F24">
              <w:rPr>
                <w:b/>
                <w:sz w:val="20"/>
              </w:rPr>
              <w:t xml:space="preserve">Consolidated and </w:t>
            </w:r>
          </w:p>
          <w:p w14:paraId="06EBDACE" w14:textId="77777777" w:rsidR="00275416" w:rsidRPr="00A82F24" w:rsidRDefault="00275416" w:rsidP="00051756">
            <w:pPr>
              <w:spacing w:line="240" w:lineRule="atLeast"/>
              <w:ind w:left="-110" w:right="-105"/>
              <w:jc w:val="center"/>
              <w:rPr>
                <w:sz w:val="20"/>
              </w:rPr>
            </w:pPr>
            <w:r w:rsidRPr="00A82F24">
              <w:rPr>
                <w:b/>
                <w:sz w:val="20"/>
              </w:rPr>
              <w:t>S</w:t>
            </w:r>
            <w:r w:rsidRPr="00A82F24">
              <w:rPr>
                <w:b/>
                <w:bCs/>
                <w:sz w:val="20"/>
              </w:rPr>
              <w:t>eparate financial statements</w:t>
            </w:r>
            <w:r w:rsidRPr="00A82F24">
              <w:rPr>
                <w:sz w:val="20"/>
              </w:rPr>
              <w:t xml:space="preserve"> </w:t>
            </w:r>
          </w:p>
        </w:tc>
      </w:tr>
      <w:tr w:rsidR="00275416" w:rsidRPr="00A82F24" w14:paraId="4D7ED538" w14:textId="77777777" w:rsidTr="00A62A28">
        <w:tc>
          <w:tcPr>
            <w:tcW w:w="6660" w:type="dxa"/>
            <w:vAlign w:val="center"/>
          </w:tcPr>
          <w:p w14:paraId="26F28026" w14:textId="77777777" w:rsidR="00275416" w:rsidRPr="00A82F24" w:rsidRDefault="00275416" w:rsidP="00051756">
            <w:pPr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2610" w:type="dxa"/>
          </w:tcPr>
          <w:p w14:paraId="402B0580" w14:textId="4C6B08EC" w:rsidR="00275416" w:rsidRPr="00A82F24" w:rsidRDefault="00275416" w:rsidP="00051756">
            <w:pPr>
              <w:spacing w:line="240" w:lineRule="atLeast"/>
              <w:ind w:left="-110" w:right="-105"/>
              <w:jc w:val="center"/>
              <w:rPr>
                <w:sz w:val="20"/>
              </w:rPr>
            </w:pPr>
            <w:r w:rsidRPr="00A82F24">
              <w:rPr>
                <w:i/>
                <w:iCs/>
                <w:sz w:val="20"/>
                <w:cs/>
                <w:lang w:bidi="th-TH"/>
              </w:rPr>
              <w:t>(</w:t>
            </w:r>
            <w:r w:rsidRPr="00A82F24">
              <w:rPr>
                <w:i/>
                <w:iCs/>
                <w:sz w:val="20"/>
              </w:rPr>
              <w:t xml:space="preserve">in thousand </w:t>
            </w:r>
            <w:r w:rsidR="007041B8">
              <w:rPr>
                <w:i/>
                <w:iCs/>
                <w:sz w:val="20"/>
              </w:rPr>
              <w:t>Baht</w:t>
            </w:r>
            <w:r w:rsidRPr="00A82F24">
              <w:rPr>
                <w:i/>
                <w:iCs/>
                <w:sz w:val="20"/>
                <w:cs/>
                <w:lang w:bidi="th-TH"/>
              </w:rPr>
              <w:t>)</w:t>
            </w:r>
          </w:p>
        </w:tc>
      </w:tr>
      <w:tr w:rsidR="00275416" w:rsidRPr="00A82F24" w14:paraId="74C33725" w14:textId="77777777" w:rsidTr="00A62A28">
        <w:tc>
          <w:tcPr>
            <w:tcW w:w="6660" w:type="dxa"/>
          </w:tcPr>
          <w:p w14:paraId="15C69765" w14:textId="56BE35E2" w:rsidR="00275416" w:rsidRPr="00A82F24" w:rsidRDefault="00275416" w:rsidP="00051756">
            <w:pPr>
              <w:spacing w:line="240" w:lineRule="atLeast"/>
              <w:rPr>
                <w:b/>
                <w:bCs/>
                <w:sz w:val="20"/>
                <w:cs/>
                <w:lang w:val="en-US" w:bidi="th-TH"/>
              </w:rPr>
            </w:pPr>
            <w:proofErr w:type="gramStart"/>
            <w:r w:rsidRPr="00A82F24">
              <w:rPr>
                <w:b/>
                <w:bCs/>
                <w:sz w:val="20"/>
                <w:lang w:bidi="th-TH"/>
              </w:rPr>
              <w:t>At</w:t>
            </w:r>
            <w:proofErr w:type="gramEnd"/>
            <w:r w:rsidRPr="00A82F24">
              <w:rPr>
                <w:b/>
                <w:bCs/>
                <w:sz w:val="20"/>
                <w:lang w:bidi="th-TH"/>
              </w:rPr>
              <w:t xml:space="preserve"> 1 January 20</w:t>
            </w:r>
            <w:r w:rsidR="00424EA8">
              <w:rPr>
                <w:b/>
                <w:bCs/>
                <w:sz w:val="20"/>
                <w:lang w:bidi="th-TH"/>
              </w:rPr>
              <w:t>25</w:t>
            </w:r>
          </w:p>
        </w:tc>
        <w:tc>
          <w:tcPr>
            <w:tcW w:w="2610" w:type="dxa"/>
            <w:vAlign w:val="bottom"/>
          </w:tcPr>
          <w:p w14:paraId="7EAAAD31" w14:textId="5A16B2BC" w:rsidR="00275416" w:rsidRPr="00FE5729" w:rsidRDefault="002D1805" w:rsidP="003809C4">
            <w:pPr>
              <w:tabs>
                <w:tab w:val="decimal" w:pos="2050"/>
              </w:tabs>
              <w:spacing w:line="240" w:lineRule="atLeas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88,566,570</w:t>
            </w:r>
          </w:p>
        </w:tc>
      </w:tr>
      <w:tr w:rsidR="008230CA" w:rsidRPr="00A82F24" w14:paraId="08D3F303" w14:textId="77777777" w:rsidTr="00A62A28">
        <w:tc>
          <w:tcPr>
            <w:tcW w:w="6660" w:type="dxa"/>
          </w:tcPr>
          <w:p w14:paraId="00277A82" w14:textId="77777777" w:rsidR="008230CA" w:rsidRPr="00A82F24" w:rsidRDefault="008230CA" w:rsidP="008230CA">
            <w:pPr>
              <w:spacing w:line="240" w:lineRule="atLeast"/>
              <w:rPr>
                <w:sz w:val="20"/>
                <w:lang w:bidi="th-TH"/>
              </w:rPr>
            </w:pPr>
            <w:r w:rsidRPr="00A82F24">
              <w:rPr>
                <w:sz w:val="20"/>
              </w:rPr>
              <w:t>Issuance</w:t>
            </w:r>
          </w:p>
        </w:tc>
        <w:tc>
          <w:tcPr>
            <w:tcW w:w="2610" w:type="dxa"/>
          </w:tcPr>
          <w:p w14:paraId="05938EA5" w14:textId="7829F9D8" w:rsidR="008230CA" w:rsidRPr="008230CA" w:rsidRDefault="008230CA" w:rsidP="008230CA">
            <w:pPr>
              <w:tabs>
                <w:tab w:val="decimal" w:pos="2047"/>
              </w:tabs>
              <w:spacing w:line="240" w:lineRule="atLeast"/>
              <w:rPr>
                <w:sz w:val="20"/>
                <w:szCs w:val="18"/>
              </w:rPr>
            </w:pPr>
            <w:r w:rsidRPr="008230CA">
              <w:rPr>
                <w:sz w:val="20"/>
                <w:szCs w:val="18"/>
              </w:rPr>
              <w:t xml:space="preserve"> 22,800,000</w:t>
            </w:r>
          </w:p>
        </w:tc>
      </w:tr>
      <w:tr w:rsidR="008230CA" w:rsidRPr="00A82F24" w14:paraId="4807517B" w14:textId="77777777" w:rsidTr="00A62A28">
        <w:tc>
          <w:tcPr>
            <w:tcW w:w="6660" w:type="dxa"/>
          </w:tcPr>
          <w:p w14:paraId="461E7C3D" w14:textId="77777777" w:rsidR="008230CA" w:rsidRPr="00A82F24" w:rsidRDefault="008230CA" w:rsidP="008230CA">
            <w:pPr>
              <w:spacing w:line="240" w:lineRule="atLeast"/>
              <w:rPr>
                <w:sz w:val="20"/>
              </w:rPr>
            </w:pPr>
            <w:r w:rsidRPr="00A82F24">
              <w:rPr>
                <w:sz w:val="20"/>
              </w:rPr>
              <w:t>Repayments</w:t>
            </w:r>
          </w:p>
        </w:tc>
        <w:tc>
          <w:tcPr>
            <w:tcW w:w="2610" w:type="dxa"/>
          </w:tcPr>
          <w:p w14:paraId="1A910206" w14:textId="7D62C056" w:rsidR="008230CA" w:rsidRPr="008230CA" w:rsidRDefault="008230CA" w:rsidP="008230CA">
            <w:pPr>
              <w:tabs>
                <w:tab w:val="decimal" w:pos="2047"/>
              </w:tabs>
              <w:spacing w:line="240" w:lineRule="atLeast"/>
              <w:rPr>
                <w:sz w:val="20"/>
                <w:szCs w:val="18"/>
              </w:rPr>
            </w:pPr>
            <w:r w:rsidRPr="008230CA">
              <w:rPr>
                <w:sz w:val="20"/>
                <w:szCs w:val="18"/>
              </w:rPr>
              <w:t>(19,418,800)</w:t>
            </w:r>
          </w:p>
        </w:tc>
      </w:tr>
      <w:tr w:rsidR="008230CA" w:rsidRPr="00A82F24" w14:paraId="61C5AA27" w14:textId="77777777" w:rsidTr="00A62A28">
        <w:tc>
          <w:tcPr>
            <w:tcW w:w="6660" w:type="dxa"/>
          </w:tcPr>
          <w:p w14:paraId="151A2ED8" w14:textId="78546992" w:rsidR="008230CA" w:rsidRPr="00A82F24" w:rsidRDefault="008230CA" w:rsidP="008230CA">
            <w:pPr>
              <w:spacing w:line="240" w:lineRule="atLeast"/>
              <w:rPr>
                <w:sz w:val="20"/>
              </w:rPr>
            </w:pPr>
            <w:r w:rsidRPr="00A82F24">
              <w:rPr>
                <w:sz w:val="20"/>
                <w:szCs w:val="25"/>
                <w:lang w:bidi="th-TH"/>
              </w:rPr>
              <w:t xml:space="preserve">Net </w:t>
            </w:r>
            <w:r>
              <w:rPr>
                <w:rFonts w:cs="Angsana New"/>
                <w:sz w:val="20"/>
                <w:szCs w:val="25"/>
                <w:lang w:val="en-US" w:bidi="th-TH"/>
              </w:rPr>
              <w:t>decrease</w:t>
            </w:r>
            <w:r w:rsidRPr="00A82F24">
              <w:rPr>
                <w:sz w:val="20"/>
                <w:lang w:bidi="th-TH"/>
              </w:rPr>
              <w:t xml:space="preserve"> in d</w:t>
            </w:r>
            <w:r w:rsidRPr="00A82F24">
              <w:rPr>
                <w:sz w:val="20"/>
              </w:rPr>
              <w:t>eferred issuing costs</w:t>
            </w:r>
          </w:p>
        </w:tc>
        <w:tc>
          <w:tcPr>
            <w:tcW w:w="2610" w:type="dxa"/>
          </w:tcPr>
          <w:p w14:paraId="2883C267" w14:textId="5079A099" w:rsidR="008230CA" w:rsidRPr="008230CA" w:rsidRDefault="008230CA" w:rsidP="008230CA">
            <w:pPr>
              <w:tabs>
                <w:tab w:val="decimal" w:pos="2047"/>
              </w:tabs>
              <w:spacing w:line="240" w:lineRule="atLeast"/>
              <w:rPr>
                <w:sz w:val="20"/>
                <w:szCs w:val="18"/>
              </w:rPr>
            </w:pPr>
            <w:r w:rsidRPr="008230CA">
              <w:rPr>
                <w:sz w:val="20"/>
                <w:szCs w:val="18"/>
              </w:rPr>
              <w:t>8,655</w:t>
            </w:r>
          </w:p>
        </w:tc>
      </w:tr>
      <w:tr w:rsidR="008230CA" w:rsidRPr="00A82F24" w14:paraId="0FE786C5" w14:textId="77777777" w:rsidTr="00A62A28">
        <w:tc>
          <w:tcPr>
            <w:tcW w:w="6660" w:type="dxa"/>
          </w:tcPr>
          <w:p w14:paraId="2E9A21E9" w14:textId="7098AC2D" w:rsidR="008230CA" w:rsidRPr="00A82F24" w:rsidRDefault="008230CA" w:rsidP="008230CA">
            <w:pPr>
              <w:spacing w:line="240" w:lineRule="atLeast"/>
              <w:rPr>
                <w:sz w:val="20"/>
                <w:szCs w:val="25"/>
                <w:lang w:bidi="th-TH"/>
              </w:rPr>
            </w:pPr>
            <w:r>
              <w:rPr>
                <w:sz w:val="20"/>
                <w:lang w:bidi="th-TH"/>
              </w:rPr>
              <w:t>D</w:t>
            </w:r>
            <w:r w:rsidRPr="00A82F24">
              <w:rPr>
                <w:sz w:val="20"/>
              </w:rPr>
              <w:t xml:space="preserve">eferred </w:t>
            </w:r>
            <w:r>
              <w:rPr>
                <w:sz w:val="20"/>
              </w:rPr>
              <w:t>interest expenses</w:t>
            </w:r>
          </w:p>
        </w:tc>
        <w:tc>
          <w:tcPr>
            <w:tcW w:w="2610" w:type="dxa"/>
          </w:tcPr>
          <w:p w14:paraId="6A13AD2D" w14:textId="6512E313" w:rsidR="008230CA" w:rsidRPr="008230CA" w:rsidRDefault="008230CA" w:rsidP="008230CA">
            <w:pPr>
              <w:tabs>
                <w:tab w:val="decimal" w:pos="2047"/>
              </w:tabs>
              <w:spacing w:line="240" w:lineRule="atLeast"/>
              <w:rPr>
                <w:sz w:val="20"/>
                <w:szCs w:val="18"/>
              </w:rPr>
            </w:pPr>
            <w:r w:rsidRPr="008230CA">
              <w:rPr>
                <w:sz w:val="20"/>
                <w:szCs w:val="18"/>
              </w:rPr>
              <w:t>(295,670)</w:t>
            </w:r>
          </w:p>
        </w:tc>
      </w:tr>
      <w:tr w:rsidR="008230CA" w:rsidRPr="00A82F24" w14:paraId="6B800800" w14:textId="77777777" w:rsidTr="00A62A28">
        <w:tc>
          <w:tcPr>
            <w:tcW w:w="6660" w:type="dxa"/>
          </w:tcPr>
          <w:p w14:paraId="5BCDC974" w14:textId="3C698E01" w:rsidR="008230CA" w:rsidRPr="00B34F26" w:rsidRDefault="008230CA" w:rsidP="008230CA">
            <w:pPr>
              <w:spacing w:line="240" w:lineRule="atLeast"/>
              <w:rPr>
                <w:rFonts w:cs="Angsana New"/>
                <w:sz w:val="20"/>
                <w:szCs w:val="25"/>
                <w:lang w:val="en-US" w:bidi="th-TH"/>
              </w:rPr>
            </w:pPr>
            <w:r w:rsidRPr="00A82F24">
              <w:rPr>
                <w:sz w:val="20"/>
                <w:szCs w:val="25"/>
                <w:lang w:bidi="th-TH"/>
              </w:rPr>
              <w:t>Foreign exchange translation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00B644F4" w14:textId="209E3369" w:rsidR="008230CA" w:rsidRPr="008230CA" w:rsidRDefault="008230CA" w:rsidP="008230CA">
            <w:pPr>
              <w:tabs>
                <w:tab w:val="decimal" w:pos="2047"/>
              </w:tabs>
              <w:spacing w:line="240" w:lineRule="atLeast"/>
              <w:rPr>
                <w:sz w:val="20"/>
                <w:szCs w:val="18"/>
              </w:rPr>
            </w:pPr>
            <w:r w:rsidRPr="008230CA">
              <w:rPr>
                <w:sz w:val="20"/>
                <w:szCs w:val="18"/>
              </w:rPr>
              <w:t xml:space="preserve"> (547,740)</w:t>
            </w:r>
          </w:p>
        </w:tc>
      </w:tr>
      <w:tr w:rsidR="008230CA" w:rsidRPr="00A82F24" w14:paraId="0F2B9B42" w14:textId="77777777" w:rsidTr="00A62A28">
        <w:tc>
          <w:tcPr>
            <w:tcW w:w="6660" w:type="dxa"/>
          </w:tcPr>
          <w:p w14:paraId="29BFCD28" w14:textId="7F346BB3" w:rsidR="008230CA" w:rsidRPr="00A82F24" w:rsidRDefault="008230CA" w:rsidP="008230CA">
            <w:pPr>
              <w:spacing w:line="240" w:lineRule="atLeast"/>
              <w:rPr>
                <w:sz w:val="20"/>
              </w:rPr>
            </w:pPr>
            <w:proofErr w:type="gramStart"/>
            <w:r w:rsidRPr="00A82F24">
              <w:rPr>
                <w:b/>
                <w:bCs/>
                <w:sz w:val="20"/>
                <w:lang w:bidi="th-TH"/>
              </w:rPr>
              <w:t>At</w:t>
            </w:r>
            <w:proofErr w:type="gramEnd"/>
            <w:r w:rsidRPr="00A82F24">
              <w:rPr>
                <w:b/>
                <w:bCs/>
                <w:sz w:val="20"/>
                <w:lang w:bidi="th-TH"/>
              </w:rPr>
              <w:t xml:space="preserve"> </w:t>
            </w:r>
            <w:r>
              <w:rPr>
                <w:b/>
                <w:bCs/>
                <w:sz w:val="20"/>
                <w:lang w:bidi="th-TH"/>
              </w:rPr>
              <w:t>30 June 2025</w:t>
            </w:r>
          </w:p>
        </w:tc>
        <w:tc>
          <w:tcPr>
            <w:tcW w:w="2610" w:type="dxa"/>
            <w:tcBorders>
              <w:top w:val="single" w:sz="4" w:space="0" w:color="auto"/>
              <w:bottom w:val="double" w:sz="4" w:space="0" w:color="auto"/>
            </w:tcBorders>
          </w:tcPr>
          <w:p w14:paraId="3E2E3ECA" w14:textId="7026FF02" w:rsidR="008230CA" w:rsidRPr="008230CA" w:rsidRDefault="008230CA" w:rsidP="008230CA">
            <w:pPr>
              <w:tabs>
                <w:tab w:val="decimal" w:pos="2047"/>
              </w:tabs>
              <w:spacing w:line="240" w:lineRule="atLeast"/>
              <w:rPr>
                <w:b/>
                <w:bCs/>
                <w:sz w:val="20"/>
                <w:szCs w:val="18"/>
              </w:rPr>
            </w:pPr>
            <w:r w:rsidRPr="008230CA">
              <w:rPr>
                <w:b/>
                <w:bCs/>
                <w:sz w:val="20"/>
                <w:szCs w:val="18"/>
              </w:rPr>
              <w:t>91,113,015</w:t>
            </w:r>
          </w:p>
        </w:tc>
      </w:tr>
    </w:tbl>
    <w:p w14:paraId="66240115" w14:textId="77777777" w:rsidR="00FE5729" w:rsidRDefault="00FE5729" w:rsidP="009D6625">
      <w:pPr>
        <w:spacing w:line="240" w:lineRule="auto"/>
        <w:ind w:left="540"/>
        <w:jc w:val="thaiDistribute"/>
        <w:rPr>
          <w:sz w:val="20"/>
          <w:szCs w:val="25"/>
          <w:lang w:val="en-US" w:bidi="th-TH"/>
        </w:rPr>
      </w:pPr>
    </w:p>
    <w:p w14:paraId="6F1B63E3" w14:textId="633E3FD7" w:rsidR="00275416" w:rsidRPr="009D6625" w:rsidRDefault="00275416" w:rsidP="009D6625">
      <w:pPr>
        <w:spacing w:line="240" w:lineRule="auto"/>
        <w:ind w:left="540"/>
        <w:jc w:val="thaiDistribute"/>
        <w:rPr>
          <w:sz w:val="20"/>
          <w:szCs w:val="25"/>
          <w:lang w:val="en-US" w:bidi="th-TH"/>
        </w:rPr>
      </w:pPr>
      <w:r w:rsidRPr="009D6625">
        <w:rPr>
          <w:sz w:val="20"/>
          <w:szCs w:val="25"/>
          <w:lang w:val="en-US" w:bidi="th-TH"/>
        </w:rPr>
        <w:t>Balances of debentures classified by maturity were as follows:</w:t>
      </w:r>
    </w:p>
    <w:p w14:paraId="2A6088C1" w14:textId="3A00BC12" w:rsidR="003435C8" w:rsidRDefault="003435C8" w:rsidP="00275416">
      <w:pPr>
        <w:spacing w:line="240" w:lineRule="auto"/>
        <w:ind w:left="540"/>
        <w:jc w:val="thaiDistribute"/>
        <w:rPr>
          <w:sz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980"/>
        <w:gridCol w:w="360"/>
        <w:gridCol w:w="1980"/>
      </w:tblGrid>
      <w:tr w:rsidR="003435C8" w:rsidRPr="00CC7B2B" w14:paraId="14B67F7E" w14:textId="77777777" w:rsidTr="00051756">
        <w:tc>
          <w:tcPr>
            <w:tcW w:w="4950" w:type="dxa"/>
          </w:tcPr>
          <w:p w14:paraId="61F32C84" w14:textId="77777777" w:rsidR="003435C8" w:rsidRPr="00CC7B2B" w:rsidRDefault="003435C8" w:rsidP="00051756">
            <w:pPr>
              <w:spacing w:line="240" w:lineRule="atLeast"/>
              <w:rPr>
                <w:sz w:val="20"/>
                <w:lang w:bidi="th-TH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48FFB458" w14:textId="77777777" w:rsidR="003435C8" w:rsidRPr="00CC7B2B" w:rsidRDefault="003435C8" w:rsidP="00051756">
            <w:pPr>
              <w:tabs>
                <w:tab w:val="decimal" w:pos="1062"/>
              </w:tabs>
              <w:spacing w:line="240" w:lineRule="atLeast"/>
              <w:rPr>
                <w:sz w:val="20"/>
              </w:rPr>
            </w:pPr>
            <w:r w:rsidRPr="00CC7B2B">
              <w:rPr>
                <w:b/>
                <w:sz w:val="20"/>
              </w:rPr>
              <w:t>Consolidated and</w:t>
            </w:r>
            <w:r>
              <w:rPr>
                <w:b/>
                <w:sz w:val="20"/>
              </w:rPr>
              <w:t xml:space="preserve"> </w:t>
            </w:r>
            <w:r w:rsidRPr="00CC7B2B">
              <w:rPr>
                <w:b/>
                <w:sz w:val="20"/>
              </w:rPr>
              <w:t>S</w:t>
            </w:r>
            <w:r w:rsidRPr="00CC7B2B">
              <w:rPr>
                <w:b/>
                <w:bCs/>
                <w:sz w:val="20"/>
              </w:rPr>
              <w:t>eparate financial statements</w:t>
            </w:r>
          </w:p>
        </w:tc>
      </w:tr>
      <w:tr w:rsidR="003435C8" w:rsidRPr="00CC7B2B" w14:paraId="72DB4F8F" w14:textId="77777777" w:rsidTr="00051756">
        <w:tc>
          <w:tcPr>
            <w:tcW w:w="4950" w:type="dxa"/>
          </w:tcPr>
          <w:p w14:paraId="3845D15A" w14:textId="77777777" w:rsidR="003435C8" w:rsidRPr="00CC7B2B" w:rsidRDefault="003435C8" w:rsidP="00051756">
            <w:pPr>
              <w:spacing w:line="240" w:lineRule="atLeast"/>
              <w:rPr>
                <w:sz w:val="20"/>
                <w:lang w:bidi="th-TH"/>
              </w:rPr>
            </w:pPr>
          </w:p>
        </w:tc>
        <w:tc>
          <w:tcPr>
            <w:tcW w:w="1980" w:type="dxa"/>
            <w:vAlign w:val="bottom"/>
          </w:tcPr>
          <w:p w14:paraId="697D3598" w14:textId="307BFA60" w:rsidR="003435C8" w:rsidRPr="00CC7B2B" w:rsidRDefault="00081058" w:rsidP="00051756">
            <w:pPr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 June</w:t>
            </w:r>
            <w:r w:rsidR="001C6BFB">
              <w:rPr>
                <w:sz w:val="20"/>
              </w:rPr>
              <w:t xml:space="preserve"> 2025</w:t>
            </w:r>
          </w:p>
        </w:tc>
        <w:tc>
          <w:tcPr>
            <w:tcW w:w="360" w:type="dxa"/>
          </w:tcPr>
          <w:p w14:paraId="037E0880" w14:textId="77777777" w:rsidR="003435C8" w:rsidRPr="00CC7B2B" w:rsidRDefault="003435C8" w:rsidP="00051756">
            <w:pPr>
              <w:tabs>
                <w:tab w:val="decimal" w:pos="2047"/>
              </w:tabs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980" w:type="dxa"/>
          </w:tcPr>
          <w:p w14:paraId="1518C8C8" w14:textId="241E408C" w:rsidR="003435C8" w:rsidRPr="00CC7B2B" w:rsidRDefault="003435C8" w:rsidP="00051756">
            <w:pPr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 December 202</w:t>
            </w:r>
            <w:r w:rsidR="001C6BFB">
              <w:rPr>
                <w:sz w:val="20"/>
              </w:rPr>
              <w:t>4</w:t>
            </w:r>
          </w:p>
        </w:tc>
      </w:tr>
      <w:tr w:rsidR="003435C8" w:rsidRPr="00CC7B2B" w14:paraId="150A33C5" w14:textId="77777777" w:rsidTr="00051756">
        <w:tc>
          <w:tcPr>
            <w:tcW w:w="4950" w:type="dxa"/>
          </w:tcPr>
          <w:p w14:paraId="628815E9" w14:textId="77777777" w:rsidR="003435C8" w:rsidRPr="00CC7B2B" w:rsidRDefault="003435C8" w:rsidP="00051756">
            <w:pPr>
              <w:spacing w:line="240" w:lineRule="atLeast"/>
              <w:rPr>
                <w:sz w:val="20"/>
                <w:lang w:bidi="th-TH"/>
              </w:rPr>
            </w:pPr>
          </w:p>
        </w:tc>
        <w:tc>
          <w:tcPr>
            <w:tcW w:w="4320" w:type="dxa"/>
            <w:gridSpan w:val="3"/>
          </w:tcPr>
          <w:p w14:paraId="19BD7A51" w14:textId="23125870" w:rsidR="003435C8" w:rsidRPr="00CC7B2B" w:rsidRDefault="003435C8" w:rsidP="00051756">
            <w:pPr>
              <w:spacing w:line="240" w:lineRule="atLeast"/>
              <w:jc w:val="center"/>
              <w:rPr>
                <w:sz w:val="20"/>
              </w:rPr>
            </w:pPr>
            <w:r w:rsidRPr="00CC7B2B">
              <w:rPr>
                <w:i/>
                <w:iCs/>
                <w:sz w:val="20"/>
                <w:cs/>
                <w:lang w:bidi="th-TH"/>
              </w:rPr>
              <w:t>(</w:t>
            </w:r>
            <w:r w:rsidRPr="00CC7B2B">
              <w:rPr>
                <w:i/>
                <w:iCs/>
                <w:sz w:val="20"/>
              </w:rPr>
              <w:t xml:space="preserve">in thousand </w:t>
            </w:r>
            <w:r w:rsidR="007041B8">
              <w:rPr>
                <w:i/>
                <w:iCs/>
                <w:sz w:val="20"/>
              </w:rPr>
              <w:t>Baht</w:t>
            </w:r>
            <w:r w:rsidRPr="00CC7B2B">
              <w:rPr>
                <w:i/>
                <w:iCs/>
                <w:sz w:val="20"/>
                <w:cs/>
                <w:lang w:bidi="th-TH"/>
              </w:rPr>
              <w:t>)</w:t>
            </w:r>
          </w:p>
        </w:tc>
      </w:tr>
      <w:tr w:rsidR="008230CA" w:rsidRPr="009937E3" w14:paraId="43BB5C4B" w14:textId="77777777" w:rsidTr="00051756">
        <w:tc>
          <w:tcPr>
            <w:tcW w:w="4950" w:type="dxa"/>
            <w:vAlign w:val="bottom"/>
          </w:tcPr>
          <w:p w14:paraId="4370C4D6" w14:textId="77777777" w:rsidR="008230CA" w:rsidRPr="00CC7B2B" w:rsidRDefault="008230CA" w:rsidP="008230CA">
            <w:pPr>
              <w:spacing w:line="240" w:lineRule="atLeast"/>
              <w:ind w:left="90" w:hanging="114"/>
              <w:rPr>
                <w:sz w:val="20"/>
                <w:lang w:bidi="th-TH"/>
              </w:rPr>
            </w:pPr>
            <w:r w:rsidRPr="00CC7B2B">
              <w:rPr>
                <w:sz w:val="20"/>
              </w:rPr>
              <w:t xml:space="preserve">Current portion </w:t>
            </w:r>
          </w:p>
        </w:tc>
        <w:tc>
          <w:tcPr>
            <w:tcW w:w="1980" w:type="dxa"/>
          </w:tcPr>
          <w:p w14:paraId="583C2F64" w14:textId="0EC7900D" w:rsidR="008230CA" w:rsidRPr="00C22196" w:rsidRDefault="008230CA" w:rsidP="00C22196">
            <w:pPr>
              <w:tabs>
                <w:tab w:val="decimal" w:pos="1597"/>
              </w:tabs>
              <w:spacing w:line="240" w:lineRule="atLeast"/>
              <w:rPr>
                <w:sz w:val="20"/>
                <w:szCs w:val="18"/>
              </w:rPr>
            </w:pPr>
            <w:r w:rsidRPr="008230CA">
              <w:rPr>
                <w:sz w:val="20"/>
                <w:szCs w:val="18"/>
              </w:rPr>
              <w:t>33,053,49</w:t>
            </w:r>
            <w:r w:rsidR="00C22196" w:rsidRPr="00C22196">
              <w:rPr>
                <w:sz w:val="20"/>
                <w:szCs w:val="18"/>
              </w:rPr>
              <w:t>1</w:t>
            </w:r>
          </w:p>
        </w:tc>
        <w:tc>
          <w:tcPr>
            <w:tcW w:w="360" w:type="dxa"/>
          </w:tcPr>
          <w:p w14:paraId="17F2ED84" w14:textId="77777777" w:rsidR="008230CA" w:rsidRPr="00862D79" w:rsidRDefault="008230CA" w:rsidP="008230CA">
            <w:pPr>
              <w:tabs>
                <w:tab w:val="decimal" w:pos="2047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1980" w:type="dxa"/>
          </w:tcPr>
          <w:p w14:paraId="5D8EA0CA" w14:textId="2C80DC92" w:rsidR="008230CA" w:rsidRPr="009937E3" w:rsidRDefault="008230CA" w:rsidP="00C22196">
            <w:pPr>
              <w:tabs>
                <w:tab w:val="decimal" w:pos="1597"/>
              </w:tabs>
              <w:spacing w:line="240" w:lineRule="atLeast"/>
              <w:rPr>
                <w:sz w:val="20"/>
              </w:rPr>
            </w:pPr>
            <w:r w:rsidRPr="00EC26BB">
              <w:rPr>
                <w:sz w:val="20"/>
                <w:szCs w:val="18"/>
              </w:rPr>
              <w:t>31,535,34</w:t>
            </w:r>
            <w:r>
              <w:rPr>
                <w:sz w:val="20"/>
                <w:szCs w:val="18"/>
              </w:rPr>
              <w:t>4</w:t>
            </w:r>
          </w:p>
        </w:tc>
      </w:tr>
      <w:tr w:rsidR="008230CA" w:rsidRPr="009937E3" w14:paraId="40DEC079" w14:textId="77777777" w:rsidTr="00051756">
        <w:tc>
          <w:tcPr>
            <w:tcW w:w="4950" w:type="dxa"/>
            <w:vAlign w:val="bottom"/>
          </w:tcPr>
          <w:p w14:paraId="05D08D34" w14:textId="77777777" w:rsidR="008230CA" w:rsidRPr="00CC7B2B" w:rsidRDefault="008230CA" w:rsidP="008230CA">
            <w:pPr>
              <w:spacing w:line="240" w:lineRule="atLeast"/>
              <w:ind w:left="90" w:hanging="114"/>
              <w:rPr>
                <w:sz w:val="20"/>
                <w:lang w:bidi="th-TH"/>
              </w:rPr>
            </w:pPr>
            <w:r w:rsidRPr="00CC7B2B">
              <w:rPr>
                <w:sz w:val="20"/>
              </w:rPr>
              <w:t>Non</w:t>
            </w:r>
            <w:r w:rsidRPr="00CC7B2B">
              <w:rPr>
                <w:sz w:val="20"/>
                <w:cs/>
                <w:lang w:bidi="th-TH"/>
              </w:rPr>
              <w:t>-</w:t>
            </w:r>
            <w:r w:rsidRPr="00CC7B2B">
              <w:rPr>
                <w:sz w:val="20"/>
              </w:rPr>
              <w:t>current portion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CC5C335" w14:textId="7FA5AF88" w:rsidR="008230CA" w:rsidRPr="001E1A57" w:rsidRDefault="008230CA" w:rsidP="008230CA">
            <w:pPr>
              <w:tabs>
                <w:tab w:val="decimal" w:pos="1597"/>
              </w:tabs>
              <w:spacing w:line="240" w:lineRule="atLeast"/>
              <w:rPr>
                <w:sz w:val="20"/>
                <w:szCs w:val="18"/>
              </w:rPr>
            </w:pPr>
            <w:r w:rsidRPr="008230CA">
              <w:rPr>
                <w:sz w:val="20"/>
                <w:szCs w:val="18"/>
              </w:rPr>
              <w:t>58,059,524</w:t>
            </w:r>
          </w:p>
        </w:tc>
        <w:tc>
          <w:tcPr>
            <w:tcW w:w="360" w:type="dxa"/>
          </w:tcPr>
          <w:p w14:paraId="39DE8E63" w14:textId="77777777" w:rsidR="008230CA" w:rsidRPr="00862D79" w:rsidRDefault="008230CA" w:rsidP="008230CA">
            <w:pPr>
              <w:tabs>
                <w:tab w:val="decimal" w:pos="2047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A094668" w14:textId="669A97BE" w:rsidR="008230CA" w:rsidRPr="009937E3" w:rsidRDefault="008230CA" w:rsidP="008230CA">
            <w:pPr>
              <w:tabs>
                <w:tab w:val="decimal" w:pos="1597"/>
              </w:tabs>
              <w:spacing w:line="240" w:lineRule="atLeast"/>
              <w:rPr>
                <w:sz w:val="20"/>
              </w:rPr>
            </w:pPr>
            <w:r w:rsidRPr="00EC26BB">
              <w:rPr>
                <w:sz w:val="20"/>
                <w:szCs w:val="18"/>
              </w:rPr>
              <w:t>57,031,226</w:t>
            </w:r>
          </w:p>
        </w:tc>
      </w:tr>
      <w:tr w:rsidR="008230CA" w:rsidRPr="009937E3" w14:paraId="141E3A9A" w14:textId="77777777" w:rsidTr="00051756">
        <w:tc>
          <w:tcPr>
            <w:tcW w:w="4950" w:type="dxa"/>
            <w:vAlign w:val="bottom"/>
          </w:tcPr>
          <w:p w14:paraId="3C8AC0BE" w14:textId="77777777" w:rsidR="008230CA" w:rsidRPr="00CC7B2B" w:rsidRDefault="008230CA" w:rsidP="008230CA">
            <w:pPr>
              <w:spacing w:line="240" w:lineRule="atLeast"/>
              <w:ind w:left="90" w:hanging="114"/>
              <w:rPr>
                <w:b/>
                <w:bCs/>
                <w:sz w:val="20"/>
              </w:rPr>
            </w:pPr>
            <w:r w:rsidRPr="00CC7B2B">
              <w:rPr>
                <w:b/>
                <w:bCs/>
                <w:sz w:val="20"/>
              </w:rPr>
              <w:t>Total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32110A3F" w14:textId="124BE627" w:rsidR="008230CA" w:rsidRPr="00C22196" w:rsidRDefault="008230CA" w:rsidP="008230CA">
            <w:pPr>
              <w:tabs>
                <w:tab w:val="decimal" w:pos="1597"/>
              </w:tabs>
              <w:spacing w:line="240" w:lineRule="atLeast"/>
              <w:rPr>
                <w:b/>
                <w:bCs/>
                <w:sz w:val="20"/>
                <w:szCs w:val="18"/>
              </w:rPr>
            </w:pPr>
            <w:r w:rsidRPr="00C22196">
              <w:rPr>
                <w:b/>
                <w:bCs/>
                <w:sz w:val="20"/>
                <w:szCs w:val="18"/>
              </w:rPr>
              <w:t>91,113,015</w:t>
            </w:r>
          </w:p>
        </w:tc>
        <w:tc>
          <w:tcPr>
            <w:tcW w:w="360" w:type="dxa"/>
          </w:tcPr>
          <w:p w14:paraId="52C2E8D4" w14:textId="77777777" w:rsidR="008230CA" w:rsidRPr="00862D79" w:rsidRDefault="008230CA" w:rsidP="008230CA">
            <w:pPr>
              <w:tabs>
                <w:tab w:val="decimal" w:pos="2047"/>
              </w:tabs>
              <w:spacing w:line="240" w:lineRule="atLeast"/>
              <w:rPr>
                <w:b/>
                <w:bCs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A6AF3F8" w14:textId="53BC3188" w:rsidR="008230CA" w:rsidRPr="009937E3" w:rsidRDefault="008230CA" w:rsidP="008230CA">
            <w:pPr>
              <w:tabs>
                <w:tab w:val="decimal" w:pos="1597"/>
              </w:tabs>
              <w:spacing w:line="240" w:lineRule="atLeast"/>
              <w:rPr>
                <w:b/>
                <w:bCs/>
                <w:sz w:val="20"/>
              </w:rPr>
            </w:pPr>
            <w:r w:rsidRPr="00EC26BB">
              <w:rPr>
                <w:b/>
                <w:bCs/>
                <w:sz w:val="20"/>
                <w:szCs w:val="18"/>
              </w:rPr>
              <w:t>88,566,57</w:t>
            </w:r>
            <w:r>
              <w:rPr>
                <w:b/>
                <w:bCs/>
                <w:sz w:val="20"/>
                <w:szCs w:val="18"/>
              </w:rPr>
              <w:t>0</w:t>
            </w:r>
          </w:p>
        </w:tc>
      </w:tr>
    </w:tbl>
    <w:p w14:paraId="5699A403" w14:textId="77777777" w:rsidR="002152FD" w:rsidRDefault="002152FD" w:rsidP="00275416">
      <w:pPr>
        <w:spacing w:line="240" w:lineRule="auto"/>
        <w:ind w:left="540"/>
        <w:jc w:val="both"/>
        <w:rPr>
          <w:sz w:val="20"/>
        </w:rPr>
      </w:pPr>
    </w:p>
    <w:p w14:paraId="1E71FD23" w14:textId="0945B7C2" w:rsidR="002152FD" w:rsidRPr="00A82F24" w:rsidRDefault="002152FD" w:rsidP="002152FD">
      <w:pPr>
        <w:spacing w:line="240" w:lineRule="auto"/>
        <w:ind w:left="540"/>
        <w:jc w:val="thaiDistribute"/>
        <w:rPr>
          <w:sz w:val="20"/>
        </w:rPr>
      </w:pPr>
      <w:r w:rsidRPr="00A82F24">
        <w:rPr>
          <w:sz w:val="20"/>
        </w:rPr>
        <w:t xml:space="preserve">Balances of </w:t>
      </w:r>
      <w:r w:rsidR="00004C04" w:rsidRPr="009D6625">
        <w:rPr>
          <w:sz w:val="20"/>
          <w:szCs w:val="25"/>
          <w:lang w:val="en-US" w:bidi="th-TH"/>
        </w:rPr>
        <w:t xml:space="preserve">debentures classified </w:t>
      </w:r>
      <w:r w:rsidRPr="00A82F24">
        <w:rPr>
          <w:sz w:val="20"/>
        </w:rPr>
        <w:t>by currencies were as follows:</w:t>
      </w:r>
    </w:p>
    <w:p w14:paraId="1608F3EB" w14:textId="77777777" w:rsidR="002152FD" w:rsidRDefault="002152FD" w:rsidP="002152FD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980"/>
        <w:gridCol w:w="360"/>
        <w:gridCol w:w="1980"/>
      </w:tblGrid>
      <w:tr w:rsidR="002152FD" w:rsidRPr="00CC7B2B" w14:paraId="655A2E8B" w14:textId="77777777" w:rsidTr="00051756">
        <w:tc>
          <w:tcPr>
            <w:tcW w:w="4950" w:type="dxa"/>
          </w:tcPr>
          <w:p w14:paraId="70824DCB" w14:textId="77777777" w:rsidR="002152FD" w:rsidRPr="00CC7B2B" w:rsidRDefault="002152FD" w:rsidP="00051756">
            <w:pPr>
              <w:spacing w:line="240" w:lineRule="atLeast"/>
              <w:rPr>
                <w:sz w:val="20"/>
                <w:lang w:bidi="th-TH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51EF5344" w14:textId="77777777" w:rsidR="002152FD" w:rsidRPr="00CC7B2B" w:rsidRDefault="002152FD" w:rsidP="00051756">
            <w:pPr>
              <w:tabs>
                <w:tab w:val="decimal" w:pos="1062"/>
              </w:tabs>
              <w:spacing w:line="240" w:lineRule="atLeast"/>
              <w:rPr>
                <w:sz w:val="20"/>
              </w:rPr>
            </w:pPr>
            <w:r w:rsidRPr="00CC7B2B">
              <w:rPr>
                <w:b/>
                <w:sz w:val="20"/>
              </w:rPr>
              <w:t>Consolidated and</w:t>
            </w:r>
            <w:r>
              <w:rPr>
                <w:b/>
                <w:sz w:val="20"/>
              </w:rPr>
              <w:t xml:space="preserve"> </w:t>
            </w:r>
            <w:r w:rsidRPr="00CC7B2B">
              <w:rPr>
                <w:b/>
                <w:sz w:val="20"/>
              </w:rPr>
              <w:t>S</w:t>
            </w:r>
            <w:r w:rsidRPr="00CC7B2B">
              <w:rPr>
                <w:b/>
                <w:bCs/>
                <w:sz w:val="20"/>
              </w:rPr>
              <w:t>eparate financial statements</w:t>
            </w:r>
          </w:p>
        </w:tc>
      </w:tr>
      <w:tr w:rsidR="00081058" w:rsidRPr="00CC7B2B" w14:paraId="15BD726F" w14:textId="77777777" w:rsidTr="00051756">
        <w:tc>
          <w:tcPr>
            <w:tcW w:w="4950" w:type="dxa"/>
          </w:tcPr>
          <w:p w14:paraId="4FB87857" w14:textId="77777777" w:rsidR="00081058" w:rsidRPr="00CC7B2B" w:rsidRDefault="00081058" w:rsidP="00081058">
            <w:pPr>
              <w:spacing w:line="240" w:lineRule="atLeast"/>
              <w:rPr>
                <w:sz w:val="20"/>
                <w:lang w:bidi="th-TH"/>
              </w:rPr>
            </w:pPr>
          </w:p>
        </w:tc>
        <w:tc>
          <w:tcPr>
            <w:tcW w:w="1980" w:type="dxa"/>
            <w:vAlign w:val="bottom"/>
          </w:tcPr>
          <w:p w14:paraId="72ED8662" w14:textId="431595B1" w:rsidR="00081058" w:rsidRPr="00CC7B2B" w:rsidRDefault="00081058" w:rsidP="00081058">
            <w:pPr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 June 2025</w:t>
            </w:r>
          </w:p>
        </w:tc>
        <w:tc>
          <w:tcPr>
            <w:tcW w:w="360" w:type="dxa"/>
          </w:tcPr>
          <w:p w14:paraId="1D494335" w14:textId="77777777" w:rsidR="00081058" w:rsidRPr="00CC7B2B" w:rsidRDefault="00081058" w:rsidP="00081058">
            <w:pPr>
              <w:tabs>
                <w:tab w:val="decimal" w:pos="2047"/>
              </w:tabs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980" w:type="dxa"/>
          </w:tcPr>
          <w:p w14:paraId="1EA4076C" w14:textId="52CA62E3" w:rsidR="00081058" w:rsidRPr="00CC7B2B" w:rsidRDefault="00081058" w:rsidP="00081058">
            <w:pPr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 December 2024</w:t>
            </w:r>
          </w:p>
        </w:tc>
      </w:tr>
      <w:tr w:rsidR="00081058" w:rsidRPr="00CC7B2B" w14:paraId="05604CEF" w14:textId="77777777" w:rsidTr="00051756">
        <w:tc>
          <w:tcPr>
            <w:tcW w:w="4950" w:type="dxa"/>
          </w:tcPr>
          <w:p w14:paraId="1FDBC8A5" w14:textId="77777777" w:rsidR="00081058" w:rsidRPr="00CC7B2B" w:rsidRDefault="00081058" w:rsidP="00081058">
            <w:pPr>
              <w:spacing w:line="240" w:lineRule="atLeast"/>
              <w:rPr>
                <w:sz w:val="20"/>
                <w:lang w:bidi="th-TH"/>
              </w:rPr>
            </w:pPr>
          </w:p>
        </w:tc>
        <w:tc>
          <w:tcPr>
            <w:tcW w:w="4320" w:type="dxa"/>
            <w:gridSpan w:val="3"/>
          </w:tcPr>
          <w:p w14:paraId="4DAD1DE2" w14:textId="152537AD" w:rsidR="00081058" w:rsidRPr="00CC7B2B" w:rsidRDefault="00081058" w:rsidP="00081058">
            <w:pPr>
              <w:spacing w:line="240" w:lineRule="atLeast"/>
              <w:jc w:val="center"/>
              <w:rPr>
                <w:sz w:val="20"/>
              </w:rPr>
            </w:pPr>
            <w:r w:rsidRPr="00CC7B2B">
              <w:rPr>
                <w:i/>
                <w:iCs/>
                <w:sz w:val="20"/>
                <w:cs/>
                <w:lang w:bidi="th-TH"/>
              </w:rPr>
              <w:t>(</w:t>
            </w:r>
            <w:r w:rsidRPr="00CC7B2B">
              <w:rPr>
                <w:i/>
                <w:iCs/>
                <w:sz w:val="20"/>
              </w:rPr>
              <w:t xml:space="preserve">in thousand </w:t>
            </w:r>
            <w:r>
              <w:rPr>
                <w:i/>
                <w:iCs/>
                <w:sz w:val="20"/>
              </w:rPr>
              <w:t>Baht</w:t>
            </w:r>
            <w:r w:rsidRPr="00CC7B2B">
              <w:rPr>
                <w:i/>
                <w:iCs/>
                <w:sz w:val="20"/>
                <w:cs/>
                <w:lang w:bidi="th-TH"/>
              </w:rPr>
              <w:t>)</w:t>
            </w:r>
          </w:p>
        </w:tc>
      </w:tr>
      <w:tr w:rsidR="00082F32" w:rsidRPr="00FF3AA6" w14:paraId="1BE0E127" w14:textId="77777777" w:rsidTr="00051756">
        <w:tc>
          <w:tcPr>
            <w:tcW w:w="4950" w:type="dxa"/>
            <w:vAlign w:val="bottom"/>
          </w:tcPr>
          <w:p w14:paraId="5A741A87" w14:textId="54D9411A" w:rsidR="00082F32" w:rsidRPr="00CC7B2B" w:rsidRDefault="00082F32" w:rsidP="00082F32">
            <w:pPr>
              <w:spacing w:line="240" w:lineRule="atLeast"/>
              <w:ind w:left="90" w:hanging="114"/>
              <w:rPr>
                <w:sz w:val="20"/>
                <w:lang w:bidi="th-TH"/>
              </w:rPr>
            </w:pPr>
            <w:r>
              <w:rPr>
                <w:rFonts w:cs="Angsana New"/>
                <w:sz w:val="20"/>
                <w:szCs w:val="25"/>
                <w:lang w:val="en-US" w:bidi="th-TH"/>
              </w:rPr>
              <w:t>Thai Baht</w:t>
            </w:r>
            <w:r w:rsidRPr="00CC7B2B">
              <w:rPr>
                <w:sz w:val="20"/>
              </w:rPr>
              <w:t xml:space="preserve"> </w:t>
            </w:r>
          </w:p>
        </w:tc>
        <w:tc>
          <w:tcPr>
            <w:tcW w:w="1980" w:type="dxa"/>
          </w:tcPr>
          <w:p w14:paraId="332AA59B" w14:textId="226898B4" w:rsidR="00082F32" w:rsidRPr="009E7469" w:rsidRDefault="00082F32" w:rsidP="00082F32">
            <w:pPr>
              <w:tabs>
                <w:tab w:val="decimal" w:pos="1597"/>
              </w:tabs>
              <w:spacing w:line="240" w:lineRule="atLeast"/>
              <w:rPr>
                <w:sz w:val="20"/>
                <w:szCs w:val="18"/>
              </w:rPr>
            </w:pPr>
            <w:r w:rsidRPr="00082F32">
              <w:rPr>
                <w:sz w:val="20"/>
                <w:szCs w:val="18"/>
              </w:rPr>
              <w:t xml:space="preserve"> 78,661,635 </w:t>
            </w:r>
          </w:p>
        </w:tc>
        <w:tc>
          <w:tcPr>
            <w:tcW w:w="360" w:type="dxa"/>
          </w:tcPr>
          <w:p w14:paraId="061FE8C1" w14:textId="77777777" w:rsidR="00082F32" w:rsidRPr="00862D79" w:rsidRDefault="00082F32" w:rsidP="00082F32">
            <w:pPr>
              <w:tabs>
                <w:tab w:val="decimal" w:pos="2047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1980" w:type="dxa"/>
          </w:tcPr>
          <w:p w14:paraId="1130E57F" w14:textId="49F0DE3B" w:rsidR="00082F32" w:rsidRPr="006F66E4" w:rsidRDefault="00082F32" w:rsidP="00082F32">
            <w:pPr>
              <w:tabs>
                <w:tab w:val="decimal" w:pos="1597"/>
              </w:tabs>
              <w:spacing w:line="240" w:lineRule="atLeast"/>
              <w:rPr>
                <w:rFonts w:cstheme="minorBidi"/>
                <w:sz w:val="20"/>
                <w:szCs w:val="25"/>
                <w:lang w:val="en-US" w:bidi="th-TH"/>
              </w:rPr>
            </w:pPr>
            <w:r w:rsidRPr="003E59D0">
              <w:rPr>
                <w:sz w:val="20"/>
                <w:szCs w:val="18"/>
              </w:rPr>
              <w:t>75,598,41</w:t>
            </w:r>
            <w:r>
              <w:rPr>
                <w:rFonts w:cs="Angsana New"/>
                <w:sz w:val="20"/>
                <w:szCs w:val="18"/>
                <w:lang w:val="en-US" w:bidi="th-TH"/>
              </w:rPr>
              <w:t>4</w:t>
            </w:r>
          </w:p>
        </w:tc>
      </w:tr>
      <w:tr w:rsidR="00082F32" w14:paraId="0F493872" w14:textId="77777777" w:rsidTr="00051756">
        <w:tc>
          <w:tcPr>
            <w:tcW w:w="4950" w:type="dxa"/>
            <w:vAlign w:val="bottom"/>
          </w:tcPr>
          <w:p w14:paraId="0EA9D394" w14:textId="0EA9D531" w:rsidR="00082F32" w:rsidRPr="00FD70EF" w:rsidRDefault="00082F32" w:rsidP="00082F32">
            <w:pPr>
              <w:spacing w:line="240" w:lineRule="atLeast"/>
              <w:ind w:left="90" w:hanging="114"/>
              <w:rPr>
                <w:sz w:val="20"/>
                <w:cs/>
                <w:lang w:val="en-US" w:bidi="th-TH"/>
              </w:rPr>
            </w:pPr>
            <w:r w:rsidRPr="00FD70EF">
              <w:rPr>
                <w:sz w:val="20"/>
              </w:rPr>
              <w:t>United States Dollar</w:t>
            </w:r>
            <w:r w:rsidRPr="00FD70EF">
              <w:rPr>
                <w:sz w:val="20"/>
                <w:cs/>
                <w:lang w:bidi="th-TH"/>
              </w:rPr>
              <w:t xml:space="preserve"> (</w:t>
            </w:r>
            <w:r w:rsidRPr="00FD70EF">
              <w:rPr>
                <w:sz w:val="20"/>
                <w:lang w:val="en-US" w:bidi="th-TH"/>
              </w:rPr>
              <w:t>USD</w:t>
            </w:r>
            <w:r w:rsidRPr="00FD70EF">
              <w:rPr>
                <w:sz w:val="20"/>
                <w:cs/>
                <w:lang w:val="en-US" w:bidi="th-TH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42683AC" w14:textId="21B6F37B" w:rsidR="00082F32" w:rsidRPr="009E7469" w:rsidRDefault="00082F32" w:rsidP="00082F32">
            <w:pPr>
              <w:tabs>
                <w:tab w:val="decimal" w:pos="1597"/>
              </w:tabs>
              <w:spacing w:line="240" w:lineRule="atLeast"/>
              <w:rPr>
                <w:sz w:val="20"/>
                <w:szCs w:val="18"/>
              </w:rPr>
            </w:pPr>
            <w:r w:rsidRPr="00082F32">
              <w:rPr>
                <w:sz w:val="20"/>
                <w:szCs w:val="18"/>
              </w:rPr>
              <w:t xml:space="preserve"> 12,451,380 </w:t>
            </w:r>
          </w:p>
        </w:tc>
        <w:tc>
          <w:tcPr>
            <w:tcW w:w="360" w:type="dxa"/>
          </w:tcPr>
          <w:p w14:paraId="74962C15" w14:textId="77777777" w:rsidR="00082F32" w:rsidRPr="00862D79" w:rsidRDefault="00082F32" w:rsidP="00082F32">
            <w:pPr>
              <w:tabs>
                <w:tab w:val="decimal" w:pos="2047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0261039" w14:textId="388A4870" w:rsidR="00082F32" w:rsidRPr="006F66E4" w:rsidRDefault="00082F32" w:rsidP="00082F32">
            <w:pPr>
              <w:tabs>
                <w:tab w:val="decimal" w:pos="1597"/>
              </w:tabs>
              <w:spacing w:line="240" w:lineRule="atLeast"/>
              <w:rPr>
                <w:sz w:val="20"/>
              </w:rPr>
            </w:pPr>
            <w:r w:rsidRPr="003E59D0">
              <w:rPr>
                <w:sz w:val="20"/>
                <w:szCs w:val="18"/>
              </w:rPr>
              <w:t>12,968,156</w:t>
            </w:r>
          </w:p>
        </w:tc>
      </w:tr>
      <w:tr w:rsidR="00082F32" w:rsidRPr="00862D79" w14:paraId="3EA601C0" w14:textId="77777777" w:rsidTr="006F66E4">
        <w:tc>
          <w:tcPr>
            <w:tcW w:w="4950" w:type="dxa"/>
            <w:vAlign w:val="bottom"/>
          </w:tcPr>
          <w:p w14:paraId="070729CF" w14:textId="77777777" w:rsidR="00082F32" w:rsidRPr="006F66E4" w:rsidRDefault="00082F32" w:rsidP="00082F32">
            <w:pPr>
              <w:spacing w:line="240" w:lineRule="atLeast"/>
              <w:ind w:left="90" w:hanging="114"/>
              <w:rPr>
                <w:b/>
                <w:bCs/>
                <w:sz w:val="20"/>
              </w:rPr>
            </w:pPr>
            <w:r w:rsidRPr="006F66E4">
              <w:rPr>
                <w:b/>
                <w:bCs/>
                <w:sz w:val="20"/>
              </w:rPr>
              <w:t>Total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38DBAD1C" w14:textId="02A7711B" w:rsidR="00082F32" w:rsidRPr="00082F32" w:rsidRDefault="00082F32" w:rsidP="00082F32">
            <w:pPr>
              <w:tabs>
                <w:tab w:val="decimal" w:pos="1597"/>
              </w:tabs>
              <w:spacing w:line="240" w:lineRule="atLeast"/>
              <w:rPr>
                <w:b/>
                <w:bCs/>
                <w:sz w:val="20"/>
                <w:szCs w:val="18"/>
              </w:rPr>
            </w:pPr>
            <w:r w:rsidRPr="00082F32">
              <w:rPr>
                <w:b/>
                <w:bCs/>
                <w:sz w:val="20"/>
                <w:szCs w:val="18"/>
              </w:rPr>
              <w:t>91,113,015</w:t>
            </w:r>
          </w:p>
        </w:tc>
        <w:tc>
          <w:tcPr>
            <w:tcW w:w="360" w:type="dxa"/>
          </w:tcPr>
          <w:p w14:paraId="5E8CECE0" w14:textId="77777777" w:rsidR="00082F32" w:rsidRPr="006F66E4" w:rsidRDefault="00082F32" w:rsidP="00082F32">
            <w:pPr>
              <w:tabs>
                <w:tab w:val="decimal" w:pos="2047"/>
              </w:tabs>
              <w:spacing w:line="240" w:lineRule="atLeast"/>
              <w:rPr>
                <w:b/>
                <w:bCs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F68482E" w14:textId="2C09C3B6" w:rsidR="00082F32" w:rsidRPr="0004236F" w:rsidRDefault="00082F32" w:rsidP="00082F32">
            <w:pPr>
              <w:tabs>
                <w:tab w:val="decimal" w:pos="1597"/>
              </w:tabs>
              <w:spacing w:line="240" w:lineRule="atLeast"/>
              <w:rPr>
                <w:b/>
                <w:bCs/>
                <w:sz w:val="20"/>
              </w:rPr>
            </w:pPr>
            <w:r w:rsidRPr="00EC26BB">
              <w:rPr>
                <w:b/>
                <w:bCs/>
                <w:sz w:val="20"/>
                <w:szCs w:val="18"/>
              </w:rPr>
              <w:t>88,566,57</w:t>
            </w:r>
            <w:r>
              <w:rPr>
                <w:b/>
                <w:bCs/>
                <w:sz w:val="20"/>
                <w:szCs w:val="18"/>
              </w:rPr>
              <w:t>0</w:t>
            </w:r>
          </w:p>
        </w:tc>
      </w:tr>
    </w:tbl>
    <w:p w14:paraId="00206A4C" w14:textId="77777777" w:rsidR="00660571" w:rsidRDefault="00660571" w:rsidP="00CB20EC">
      <w:pPr>
        <w:spacing w:line="240" w:lineRule="auto"/>
        <w:jc w:val="both"/>
        <w:rPr>
          <w:rFonts w:cstheme="minorBidi"/>
          <w:sz w:val="20"/>
          <w:highlight w:val="yellow"/>
          <w:lang w:val="en-US" w:bidi="th-TH"/>
        </w:rPr>
      </w:pPr>
    </w:p>
    <w:p w14:paraId="1A8B7994" w14:textId="35E70318" w:rsidR="00660571" w:rsidRDefault="00660571" w:rsidP="00660571">
      <w:pPr>
        <w:spacing w:line="240" w:lineRule="auto"/>
        <w:ind w:left="540"/>
        <w:jc w:val="both"/>
        <w:rPr>
          <w:sz w:val="20"/>
          <w:lang w:bidi="th-TH"/>
        </w:rPr>
      </w:pPr>
      <w:r w:rsidRPr="00522FEB">
        <w:rPr>
          <w:sz w:val="20"/>
          <w:lang w:bidi="th-TH"/>
        </w:rPr>
        <w:t xml:space="preserve">To hedge interest rate risk and foreign exchange rate risk, the Company had outstanding commitment under a </w:t>
      </w:r>
      <w:proofErr w:type="gramStart"/>
      <w:r w:rsidRPr="00522FEB">
        <w:rPr>
          <w:sz w:val="20"/>
          <w:lang w:bidi="th-TH"/>
        </w:rPr>
        <w:t>cross currency</w:t>
      </w:r>
      <w:proofErr w:type="gramEnd"/>
      <w:r w:rsidRPr="00522FEB">
        <w:rPr>
          <w:sz w:val="20"/>
          <w:lang w:bidi="th-TH"/>
        </w:rPr>
        <w:t xml:space="preserve"> interest rate swap agreement</w:t>
      </w:r>
      <w:r w:rsidR="00941EE4">
        <w:rPr>
          <w:sz w:val="20"/>
          <w:lang w:bidi="th-TH"/>
        </w:rPr>
        <w:t>s</w:t>
      </w:r>
      <w:r w:rsidRPr="00522FEB">
        <w:rPr>
          <w:sz w:val="20"/>
          <w:lang w:bidi="th-TH"/>
        </w:rPr>
        <w:t xml:space="preserve"> with local commercial banks. Under such agreement</w:t>
      </w:r>
      <w:r w:rsidR="00FD4B2D">
        <w:rPr>
          <w:sz w:val="20"/>
          <w:lang w:bidi="th-TH"/>
        </w:rPr>
        <w:t>s</w:t>
      </w:r>
      <w:r w:rsidRPr="00522FEB">
        <w:rPr>
          <w:sz w:val="20"/>
          <w:lang w:bidi="th-TH"/>
        </w:rPr>
        <w:t xml:space="preserve">, the Company </w:t>
      </w:r>
      <w:r w:rsidR="006248A3">
        <w:rPr>
          <w:sz w:val="20"/>
          <w:lang w:bidi="th-TH"/>
        </w:rPr>
        <w:t>is</w:t>
      </w:r>
      <w:r w:rsidRPr="00522FEB">
        <w:rPr>
          <w:sz w:val="20"/>
          <w:lang w:bidi="th-TH"/>
        </w:rPr>
        <w:t xml:space="preserve"> charged at fixed interest rate in </w:t>
      </w:r>
      <w:r w:rsidR="007041B8">
        <w:rPr>
          <w:sz w:val="20"/>
          <w:lang w:bidi="th-TH"/>
        </w:rPr>
        <w:t>Baht</w:t>
      </w:r>
      <w:r w:rsidRPr="00522FEB">
        <w:rPr>
          <w:sz w:val="20"/>
          <w:lang w:bidi="th-TH"/>
        </w:rPr>
        <w:t xml:space="preserve"> in exchange for interest rate at </w:t>
      </w:r>
      <w:r w:rsidR="00047C17">
        <w:rPr>
          <w:sz w:val="20"/>
          <w:lang w:bidi="th-TH"/>
        </w:rPr>
        <w:t>SOFR</w:t>
      </w:r>
      <w:r w:rsidR="00EE7285">
        <w:rPr>
          <w:sz w:val="20"/>
          <w:lang w:bidi="th-TH"/>
        </w:rPr>
        <w:t xml:space="preserve"> plus </w:t>
      </w:r>
      <w:r w:rsidR="00941EE4">
        <w:rPr>
          <w:sz w:val="20"/>
          <w:lang w:bidi="th-TH"/>
        </w:rPr>
        <w:t xml:space="preserve">a </w:t>
      </w:r>
      <w:r w:rsidR="0004236F" w:rsidRPr="00522FEB">
        <w:rPr>
          <w:sz w:val="20"/>
          <w:lang w:bidi="th-TH"/>
        </w:rPr>
        <w:t xml:space="preserve">fixed </w:t>
      </w:r>
      <w:r w:rsidR="00941EE4">
        <w:rPr>
          <w:sz w:val="20"/>
          <w:lang w:bidi="th-TH"/>
        </w:rPr>
        <w:t>percent</w:t>
      </w:r>
      <w:r w:rsidRPr="00522FEB">
        <w:rPr>
          <w:sz w:val="20"/>
          <w:lang w:bidi="th-TH"/>
        </w:rPr>
        <w:t xml:space="preserve"> per annum in </w:t>
      </w:r>
      <w:r w:rsidR="00A62A28" w:rsidRPr="00522FEB">
        <w:rPr>
          <w:sz w:val="20"/>
          <w:lang w:bidi="th-TH"/>
        </w:rPr>
        <w:t>USD and</w:t>
      </w:r>
      <w:r w:rsidRPr="00522FEB">
        <w:rPr>
          <w:sz w:val="20"/>
          <w:lang w:bidi="th-TH"/>
        </w:rPr>
        <w:t xml:space="preserve"> will pay the principal in </w:t>
      </w:r>
      <w:r w:rsidR="007041B8">
        <w:rPr>
          <w:sz w:val="20"/>
          <w:lang w:bidi="th-TH"/>
        </w:rPr>
        <w:t>Baht</w:t>
      </w:r>
      <w:r w:rsidRPr="00522FEB">
        <w:rPr>
          <w:sz w:val="20"/>
          <w:lang w:bidi="th-TH"/>
        </w:rPr>
        <w:t xml:space="preserve"> in exchange for principal in USD. The </w:t>
      </w:r>
      <w:proofErr w:type="gramStart"/>
      <w:r w:rsidRPr="00522FEB">
        <w:rPr>
          <w:sz w:val="20"/>
          <w:lang w:bidi="th-TH"/>
        </w:rPr>
        <w:t>cross</w:t>
      </w:r>
      <w:r w:rsidR="00941EE4">
        <w:rPr>
          <w:sz w:val="20"/>
          <w:lang w:bidi="th-TH"/>
        </w:rPr>
        <w:t xml:space="preserve"> </w:t>
      </w:r>
      <w:r w:rsidRPr="00522FEB">
        <w:rPr>
          <w:sz w:val="20"/>
          <w:lang w:bidi="th-TH"/>
        </w:rPr>
        <w:t>currency</w:t>
      </w:r>
      <w:proofErr w:type="gramEnd"/>
      <w:r w:rsidRPr="00522FEB">
        <w:rPr>
          <w:sz w:val="20"/>
          <w:lang w:bidi="th-TH"/>
        </w:rPr>
        <w:t xml:space="preserve"> interest rate swap agreement</w:t>
      </w:r>
      <w:r w:rsidR="00941EE4">
        <w:rPr>
          <w:sz w:val="20"/>
          <w:lang w:bidi="th-TH"/>
        </w:rPr>
        <w:t>s</w:t>
      </w:r>
      <w:r w:rsidRPr="00522FEB">
        <w:rPr>
          <w:sz w:val="20"/>
          <w:lang w:bidi="th-TH"/>
        </w:rPr>
        <w:t xml:space="preserve"> ha</w:t>
      </w:r>
      <w:r w:rsidR="00941EE4">
        <w:rPr>
          <w:sz w:val="20"/>
          <w:lang w:bidi="th-TH"/>
        </w:rPr>
        <w:t>ve</w:t>
      </w:r>
      <w:r w:rsidRPr="00522FEB">
        <w:rPr>
          <w:sz w:val="20"/>
          <w:lang w:bidi="th-TH"/>
        </w:rPr>
        <w:t xml:space="preserve"> critical terms matched with the borrowing repayment term.</w:t>
      </w:r>
    </w:p>
    <w:p w14:paraId="69C736BA" w14:textId="77777777" w:rsidR="00660571" w:rsidRDefault="00660571" w:rsidP="00275416">
      <w:pPr>
        <w:spacing w:line="240" w:lineRule="auto"/>
        <w:ind w:left="540"/>
        <w:jc w:val="both"/>
        <w:rPr>
          <w:sz w:val="20"/>
          <w:lang w:bidi="th-TH"/>
        </w:rPr>
      </w:pPr>
    </w:p>
    <w:p w14:paraId="5300D595" w14:textId="777CC8D6" w:rsidR="00275416" w:rsidRDefault="00275416" w:rsidP="00275416">
      <w:pPr>
        <w:spacing w:line="240" w:lineRule="auto"/>
        <w:ind w:left="540"/>
        <w:jc w:val="both"/>
        <w:rPr>
          <w:sz w:val="20"/>
          <w:lang w:bidi="th-TH"/>
        </w:rPr>
      </w:pPr>
      <w:r w:rsidRPr="00522FEB">
        <w:rPr>
          <w:sz w:val="20"/>
          <w:lang w:bidi="th-TH"/>
        </w:rPr>
        <w:t>Debentures</w:t>
      </w:r>
      <w:r w:rsidR="003E455B" w:rsidRPr="00EF3644">
        <w:rPr>
          <w:rFonts w:hint="cs"/>
          <w:sz w:val="20"/>
          <w:cs/>
          <w:lang w:bidi="th-TH"/>
        </w:rPr>
        <w:t xml:space="preserve"> </w:t>
      </w:r>
      <w:r w:rsidR="003E455B" w:rsidRPr="00EF3644">
        <w:rPr>
          <w:sz w:val="20"/>
          <w:lang w:bidi="th-TH"/>
        </w:rPr>
        <w:t xml:space="preserve">in Thai </w:t>
      </w:r>
      <w:r w:rsidR="007041B8" w:rsidRPr="00EF3644">
        <w:rPr>
          <w:sz w:val="20"/>
          <w:lang w:bidi="th-TH"/>
        </w:rPr>
        <w:t>Baht</w:t>
      </w:r>
      <w:r w:rsidRPr="00EF3644">
        <w:rPr>
          <w:sz w:val="20"/>
          <w:lang w:bidi="th-TH"/>
        </w:rPr>
        <w:t xml:space="preserve"> have principal repayable at maturity date</w:t>
      </w:r>
      <w:r w:rsidR="00C21635" w:rsidRPr="00EF3644">
        <w:rPr>
          <w:sz w:val="20"/>
          <w:lang w:bidi="th-TH"/>
        </w:rPr>
        <w:t xml:space="preserve"> which are zero-coupon bond and bonds that interest are</w:t>
      </w:r>
      <w:r w:rsidRPr="00EF3644">
        <w:rPr>
          <w:sz w:val="20"/>
          <w:lang w:bidi="th-TH"/>
        </w:rPr>
        <w:t xml:space="preserve"> payable every 3 months or every 6 months</w:t>
      </w:r>
      <w:r w:rsidR="00BF693D" w:rsidRPr="00EF3644">
        <w:rPr>
          <w:sz w:val="20"/>
          <w:lang w:bidi="th-TH"/>
        </w:rPr>
        <w:t xml:space="preserve"> with</w:t>
      </w:r>
      <w:r w:rsidRPr="00EF3644">
        <w:rPr>
          <w:sz w:val="20"/>
          <w:lang w:bidi="th-TH"/>
        </w:rPr>
        <w:t xml:space="preserve"> fixed interest rates per annum.</w:t>
      </w:r>
    </w:p>
    <w:p w14:paraId="29FEB04F" w14:textId="77777777" w:rsidR="002A5C30" w:rsidRDefault="002A5C30" w:rsidP="00275416">
      <w:pPr>
        <w:spacing w:line="240" w:lineRule="auto"/>
        <w:ind w:left="540"/>
        <w:jc w:val="both"/>
        <w:rPr>
          <w:sz w:val="20"/>
          <w:lang w:bidi="th-TH"/>
        </w:rPr>
      </w:pPr>
    </w:p>
    <w:p w14:paraId="4D500DEC" w14:textId="604ABFEE" w:rsidR="002A5C30" w:rsidRPr="00EF3644" w:rsidRDefault="002A5C30" w:rsidP="00275416">
      <w:pPr>
        <w:spacing w:line="240" w:lineRule="auto"/>
        <w:ind w:left="540"/>
        <w:jc w:val="both"/>
        <w:rPr>
          <w:sz w:val="20"/>
          <w:lang w:bidi="th-TH"/>
        </w:rPr>
      </w:pPr>
      <w:r>
        <w:rPr>
          <w:sz w:val="20"/>
          <w:lang w:bidi="th-TH"/>
        </w:rPr>
        <w:t>Debentures in</w:t>
      </w:r>
      <w:r w:rsidR="003F09CE">
        <w:rPr>
          <w:sz w:val="20"/>
          <w:lang w:bidi="th-TH"/>
        </w:rPr>
        <w:t xml:space="preserve"> USD have principal repayable at ma</w:t>
      </w:r>
      <w:r w:rsidR="00532D97">
        <w:rPr>
          <w:sz w:val="20"/>
          <w:lang w:bidi="th-TH"/>
        </w:rPr>
        <w:t xml:space="preserve">turity date </w:t>
      </w:r>
      <w:r w:rsidR="00C52C10">
        <w:rPr>
          <w:sz w:val="20"/>
          <w:lang w:bidi="th-TH"/>
        </w:rPr>
        <w:t xml:space="preserve">and bond that interest are payable </w:t>
      </w:r>
      <w:r w:rsidR="00FF7076">
        <w:rPr>
          <w:sz w:val="20"/>
          <w:lang w:bidi="th-TH"/>
        </w:rPr>
        <w:t>every 6 months with fixed interest</w:t>
      </w:r>
      <w:r w:rsidR="00BE43DF">
        <w:rPr>
          <w:sz w:val="20"/>
          <w:lang w:bidi="th-TH"/>
        </w:rPr>
        <w:t xml:space="preserve"> rates and at SOFR plus a fixed</w:t>
      </w:r>
      <w:r w:rsidR="002B4B78">
        <w:rPr>
          <w:sz w:val="20"/>
          <w:lang w:bidi="th-TH"/>
        </w:rPr>
        <w:t xml:space="preserve"> percent per annum.</w:t>
      </w:r>
    </w:p>
    <w:p w14:paraId="17B2F4AB" w14:textId="77777777" w:rsidR="000E61C5" w:rsidRPr="00EF3644" w:rsidRDefault="000E61C5" w:rsidP="00275416">
      <w:pPr>
        <w:spacing w:line="240" w:lineRule="auto"/>
        <w:ind w:left="540"/>
        <w:jc w:val="both"/>
        <w:rPr>
          <w:sz w:val="20"/>
          <w:lang w:bidi="th-TH"/>
        </w:rPr>
      </w:pPr>
    </w:p>
    <w:p w14:paraId="0E9D8627" w14:textId="349BE49D" w:rsidR="000E61C5" w:rsidRPr="00DD38C9" w:rsidRDefault="000E61C5" w:rsidP="00EF3644">
      <w:pPr>
        <w:spacing w:line="240" w:lineRule="auto"/>
        <w:ind w:left="540"/>
        <w:jc w:val="both"/>
        <w:rPr>
          <w:rFonts w:cs="Angsana New"/>
          <w:sz w:val="20"/>
          <w:szCs w:val="25"/>
          <w:cs/>
          <w:lang w:val="en-US" w:bidi="th-TH"/>
        </w:rPr>
      </w:pPr>
      <w:r w:rsidRPr="00EF3644">
        <w:rPr>
          <w:sz w:val="20"/>
          <w:lang w:bidi="th-TH"/>
        </w:rPr>
        <w:t>The Company, as debentures issuer,</w:t>
      </w:r>
      <w:r w:rsidR="00C7683A" w:rsidRPr="00EF3644">
        <w:rPr>
          <w:sz w:val="20"/>
          <w:lang w:bidi="th-TH"/>
        </w:rPr>
        <w:t xml:space="preserve"> is required to comply with certain terms and conditions as specified in each agreement, such as to maintain </w:t>
      </w:r>
      <w:r w:rsidRPr="00EF3644">
        <w:rPr>
          <w:sz w:val="20"/>
          <w:lang w:bidi="th-TH"/>
        </w:rPr>
        <w:t>a debt-to-equity ratio</w:t>
      </w:r>
      <w:r w:rsidR="00DD38C9">
        <w:rPr>
          <w:rFonts w:cs="Angsana New"/>
          <w:sz w:val="20"/>
          <w:szCs w:val="25"/>
          <w:lang w:val="en-US" w:bidi="th-TH"/>
        </w:rPr>
        <w:t>.</w:t>
      </w:r>
    </w:p>
    <w:p w14:paraId="79587FB0" w14:textId="77777777" w:rsidR="004A1B14" w:rsidRPr="00EF3644" w:rsidRDefault="004A1B14" w:rsidP="00EF3644">
      <w:pPr>
        <w:spacing w:line="240" w:lineRule="auto"/>
        <w:ind w:left="540"/>
        <w:jc w:val="both"/>
        <w:rPr>
          <w:sz w:val="20"/>
          <w:lang w:bidi="th-TH"/>
        </w:rPr>
      </w:pPr>
    </w:p>
    <w:p w14:paraId="314F2DDF" w14:textId="27E69843" w:rsidR="003435C8" w:rsidRPr="00887B72" w:rsidRDefault="003435C8" w:rsidP="004A1B14">
      <w:pPr>
        <w:spacing w:line="240" w:lineRule="auto"/>
        <w:jc w:val="both"/>
        <w:rPr>
          <w:sz w:val="20"/>
          <w:lang w:bidi="th-TH"/>
        </w:rPr>
      </w:pPr>
    </w:p>
    <w:p w14:paraId="3C2A8A93" w14:textId="58020B22" w:rsidR="005E3625" w:rsidRPr="00A82F24" w:rsidRDefault="005E3625" w:rsidP="00632313">
      <w:pPr>
        <w:spacing w:line="240" w:lineRule="auto"/>
        <w:rPr>
          <w:rFonts w:cs="Angsana New"/>
          <w:b/>
          <w:bCs/>
          <w:sz w:val="20"/>
          <w:cs/>
          <w:lang w:val="en-US" w:bidi="th-TH"/>
        </w:rPr>
        <w:sectPr w:rsidR="005E3625" w:rsidRPr="00A82F24" w:rsidSect="000E0227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1F1B5B06" w14:textId="7AD5295A" w:rsidR="005F2B5A" w:rsidRPr="00A82F24" w:rsidRDefault="002D1805" w:rsidP="002D0B87">
      <w:pPr>
        <w:pStyle w:val="Heading1"/>
      </w:pPr>
      <w:r>
        <w:t>7</w:t>
      </w:r>
      <w:r w:rsidR="00992CA5" w:rsidRPr="00A82F24">
        <w:tab/>
      </w:r>
      <w:r w:rsidR="0063673E" w:rsidRPr="00A82F24">
        <w:t>S</w:t>
      </w:r>
      <w:r w:rsidR="00985DF9" w:rsidRPr="00A82F24">
        <w:t>egment</w:t>
      </w:r>
      <w:r w:rsidR="008D51AB" w:rsidRPr="00A82F24">
        <w:t xml:space="preserve"> information</w:t>
      </w:r>
      <w:r w:rsidR="003109C1" w:rsidRPr="00A82F24">
        <w:t xml:space="preserve"> and </w:t>
      </w:r>
      <w:r w:rsidR="0088364C" w:rsidRPr="00A82F24">
        <w:t xml:space="preserve">disaggregation of </w:t>
      </w:r>
      <w:r w:rsidR="0031399B" w:rsidRPr="00A82F24">
        <w:t>revenue</w:t>
      </w:r>
    </w:p>
    <w:p w14:paraId="3381357A" w14:textId="77777777" w:rsidR="00A77DEA" w:rsidRPr="00A82F24" w:rsidRDefault="00A77DEA" w:rsidP="00DD24E9">
      <w:pPr>
        <w:spacing w:line="240" w:lineRule="auto"/>
        <w:ind w:firstLine="540"/>
        <w:rPr>
          <w:sz w:val="20"/>
          <w:lang w:val="en-US"/>
        </w:rPr>
      </w:pPr>
    </w:p>
    <w:p w14:paraId="3CE85396" w14:textId="575B3A07" w:rsidR="00B821B3" w:rsidRDefault="00EF5C10" w:rsidP="00B821B3">
      <w:pPr>
        <w:spacing w:line="240" w:lineRule="auto"/>
        <w:ind w:firstLine="540"/>
        <w:rPr>
          <w:sz w:val="20"/>
          <w:lang w:val="en-US" w:bidi="th-TH"/>
        </w:rPr>
      </w:pPr>
      <w:r w:rsidRPr="00A82F24">
        <w:rPr>
          <w:sz w:val="20"/>
          <w:lang w:val="en-US"/>
        </w:rPr>
        <w:t>Financial information of the Group</w:t>
      </w:r>
      <w:r w:rsidRPr="00A82F24">
        <w:rPr>
          <w:sz w:val="20"/>
          <w:cs/>
          <w:lang w:val="en-US" w:bidi="th-TH"/>
        </w:rPr>
        <w:t xml:space="preserve"> </w:t>
      </w:r>
      <w:r w:rsidRPr="00A82F24">
        <w:rPr>
          <w:sz w:val="20"/>
          <w:lang w:val="en-US"/>
        </w:rPr>
        <w:t xml:space="preserve">presented by segments for the </w:t>
      </w:r>
      <w:r w:rsidR="004B1171">
        <w:rPr>
          <w:sz w:val="20"/>
          <w:lang w:val="en-US"/>
        </w:rPr>
        <w:t>six</w:t>
      </w:r>
      <w:r w:rsidRPr="00A82F24">
        <w:rPr>
          <w:sz w:val="20"/>
          <w:cs/>
          <w:lang w:val="en-US" w:bidi="th-TH"/>
        </w:rPr>
        <w:t>-</w:t>
      </w:r>
      <w:r w:rsidRPr="00A82F24">
        <w:rPr>
          <w:sz w:val="20"/>
          <w:lang w:val="en-US"/>
        </w:rPr>
        <w:t xml:space="preserve">month period </w:t>
      </w:r>
      <w:proofErr w:type="gramStart"/>
      <w:r w:rsidRPr="00A82F24">
        <w:rPr>
          <w:sz w:val="20"/>
          <w:lang w:val="en-US"/>
        </w:rPr>
        <w:t>ended</w:t>
      </w:r>
      <w:proofErr w:type="gramEnd"/>
      <w:r w:rsidRPr="00A82F24">
        <w:rPr>
          <w:sz w:val="20"/>
          <w:lang w:val="en-US"/>
        </w:rPr>
        <w:t xml:space="preserve"> </w:t>
      </w:r>
      <w:r w:rsidR="004B1171">
        <w:rPr>
          <w:sz w:val="20"/>
          <w:lang w:val="en-US"/>
        </w:rPr>
        <w:t>30 June</w:t>
      </w:r>
      <w:r w:rsidRPr="00A82F24">
        <w:rPr>
          <w:sz w:val="20"/>
          <w:lang w:val="en-US"/>
        </w:rPr>
        <w:t xml:space="preserve"> 202</w:t>
      </w:r>
      <w:r w:rsidR="00E70443">
        <w:rPr>
          <w:sz w:val="20"/>
          <w:lang w:val="en-US"/>
        </w:rPr>
        <w:t>5</w:t>
      </w:r>
      <w:r w:rsidRPr="00A82F24">
        <w:rPr>
          <w:sz w:val="20"/>
          <w:lang w:val="en-US"/>
        </w:rPr>
        <w:t xml:space="preserve"> and 202</w:t>
      </w:r>
      <w:r w:rsidR="00E70443">
        <w:rPr>
          <w:sz w:val="20"/>
          <w:lang w:val="en-US"/>
        </w:rPr>
        <w:t>4</w:t>
      </w:r>
      <w:r w:rsidRPr="00A82F24">
        <w:rPr>
          <w:sz w:val="20"/>
          <w:lang w:val="en-US"/>
        </w:rPr>
        <w:t xml:space="preserve"> </w:t>
      </w:r>
      <w:proofErr w:type="gramStart"/>
      <w:r w:rsidRPr="00A82F24">
        <w:rPr>
          <w:sz w:val="20"/>
          <w:lang w:val="en-US"/>
        </w:rPr>
        <w:t>are</w:t>
      </w:r>
      <w:proofErr w:type="gramEnd"/>
      <w:r w:rsidRPr="00A82F24">
        <w:rPr>
          <w:sz w:val="20"/>
          <w:lang w:val="en-US"/>
        </w:rPr>
        <w:t xml:space="preserve"> as follows</w:t>
      </w:r>
      <w:r w:rsidRPr="00A82F24">
        <w:rPr>
          <w:sz w:val="20"/>
          <w:cs/>
          <w:lang w:val="en-US" w:bidi="th-TH"/>
        </w:rPr>
        <w:t>:</w:t>
      </w:r>
    </w:p>
    <w:p w14:paraId="2A6C8FEB" w14:textId="77777777" w:rsidR="004B1171" w:rsidRDefault="004B1171" w:rsidP="00B821B3">
      <w:pPr>
        <w:spacing w:line="240" w:lineRule="auto"/>
        <w:ind w:firstLine="540"/>
        <w:rPr>
          <w:sz w:val="20"/>
          <w:lang w:val="en-US" w:bidi="th-TH"/>
        </w:rPr>
      </w:pPr>
    </w:p>
    <w:tbl>
      <w:tblPr>
        <w:tblStyle w:val="TableGrid"/>
        <w:tblW w:w="5000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85"/>
        <w:gridCol w:w="976"/>
        <w:gridCol w:w="236"/>
        <w:gridCol w:w="979"/>
        <w:gridCol w:w="236"/>
        <w:gridCol w:w="1014"/>
        <w:gridCol w:w="236"/>
        <w:gridCol w:w="1019"/>
        <w:gridCol w:w="236"/>
        <w:gridCol w:w="1014"/>
        <w:gridCol w:w="236"/>
        <w:gridCol w:w="1032"/>
        <w:gridCol w:w="236"/>
        <w:gridCol w:w="962"/>
        <w:gridCol w:w="236"/>
        <w:gridCol w:w="971"/>
        <w:gridCol w:w="236"/>
        <w:gridCol w:w="974"/>
        <w:gridCol w:w="236"/>
        <w:gridCol w:w="986"/>
      </w:tblGrid>
      <w:tr w:rsidR="004B1171" w:rsidRPr="00E86AD3" w14:paraId="6D9E75E9" w14:textId="77777777" w:rsidTr="00A040DF">
        <w:trPr>
          <w:tblHeader/>
        </w:trPr>
        <w:tc>
          <w:tcPr>
            <w:tcW w:w="855" w:type="pct"/>
            <w:vAlign w:val="bottom"/>
          </w:tcPr>
          <w:p w14:paraId="6B80F0AE" w14:textId="77777777" w:rsidR="004B1171" w:rsidRPr="00E86AD3" w:rsidRDefault="004B1171" w:rsidP="00051756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i/>
                <w:iCs/>
                <w:color w:val="0000FF"/>
                <w:sz w:val="16"/>
                <w:szCs w:val="16"/>
                <w:rtl/>
                <w:cs/>
                <w:lang w:bidi="th-TH"/>
              </w:rPr>
            </w:pPr>
          </w:p>
        </w:tc>
        <w:tc>
          <w:tcPr>
            <w:tcW w:w="4145" w:type="pct"/>
            <w:gridSpan w:val="19"/>
            <w:vAlign w:val="bottom"/>
          </w:tcPr>
          <w:p w14:paraId="4C9E3D32" w14:textId="77777777" w:rsidR="004B1171" w:rsidRPr="00E86AD3" w:rsidRDefault="004B1171" w:rsidP="00051756">
            <w:pPr>
              <w:spacing w:line="240" w:lineRule="auto"/>
              <w:ind w:left="-95" w:right="-120"/>
              <w:jc w:val="center"/>
              <w:rPr>
                <w:b/>
                <w:bCs/>
                <w:sz w:val="16"/>
                <w:szCs w:val="16"/>
              </w:rPr>
            </w:pPr>
            <w:r w:rsidRPr="00E86AD3">
              <w:rPr>
                <w:b/>
                <w:bCs/>
                <w:sz w:val="16"/>
                <w:szCs w:val="16"/>
              </w:rPr>
              <w:t>Consolidated financial statements</w:t>
            </w:r>
          </w:p>
        </w:tc>
      </w:tr>
      <w:tr w:rsidR="004B1171" w:rsidRPr="00E86AD3" w14:paraId="46A4A449" w14:textId="77777777" w:rsidTr="00122662">
        <w:trPr>
          <w:tblHeader/>
        </w:trPr>
        <w:tc>
          <w:tcPr>
            <w:tcW w:w="855" w:type="pct"/>
            <w:vAlign w:val="bottom"/>
          </w:tcPr>
          <w:p w14:paraId="731E682C" w14:textId="77777777" w:rsidR="004B1171" w:rsidRPr="00E86AD3" w:rsidRDefault="004B1171" w:rsidP="00051756">
            <w:pPr>
              <w:spacing w:line="240" w:lineRule="auto"/>
              <w:rPr>
                <w:b/>
                <w:bCs/>
                <w:i/>
                <w:iCs/>
                <w:sz w:val="16"/>
                <w:szCs w:val="16"/>
                <w:rtl/>
                <w:cs/>
              </w:rPr>
            </w:pPr>
          </w:p>
        </w:tc>
        <w:tc>
          <w:tcPr>
            <w:tcW w:w="754" w:type="pct"/>
            <w:gridSpan w:val="3"/>
            <w:vAlign w:val="bottom"/>
          </w:tcPr>
          <w:p w14:paraId="708F5BFD" w14:textId="77777777" w:rsidR="004B1171" w:rsidRPr="00E86AD3" w:rsidRDefault="004B1171" w:rsidP="00051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6"/>
                <w:szCs w:val="16"/>
                <w:rtl/>
                <w:cs/>
              </w:rPr>
            </w:pPr>
            <w:r w:rsidRPr="00E86AD3">
              <w:rPr>
                <w:sz w:val="16"/>
                <w:szCs w:val="16"/>
              </w:rPr>
              <w:t>Lending business</w:t>
            </w:r>
          </w:p>
        </w:tc>
        <w:tc>
          <w:tcPr>
            <w:tcW w:w="81" w:type="pct"/>
            <w:vAlign w:val="bottom"/>
          </w:tcPr>
          <w:p w14:paraId="46C8EA6D" w14:textId="77777777" w:rsidR="004B1171" w:rsidRPr="00E86AD3" w:rsidRDefault="004B1171" w:rsidP="00051756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80" w:type="pct"/>
            <w:gridSpan w:val="3"/>
            <w:vAlign w:val="bottom"/>
          </w:tcPr>
          <w:p w14:paraId="24D638A2" w14:textId="77777777" w:rsidR="004B1171" w:rsidRPr="00E86AD3" w:rsidRDefault="004B1171" w:rsidP="00051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6"/>
                <w:szCs w:val="16"/>
                <w:rtl/>
                <w:cs/>
              </w:rPr>
            </w:pPr>
            <w:r w:rsidRPr="00E86AD3">
              <w:rPr>
                <w:sz w:val="16"/>
                <w:szCs w:val="16"/>
              </w:rPr>
              <w:t>Insurance broker</w:t>
            </w:r>
          </w:p>
        </w:tc>
        <w:tc>
          <w:tcPr>
            <w:tcW w:w="81" w:type="pct"/>
            <w:vAlign w:val="bottom"/>
          </w:tcPr>
          <w:p w14:paraId="49475AF2" w14:textId="77777777" w:rsidR="004B1171" w:rsidRPr="00E86AD3" w:rsidRDefault="004B1171" w:rsidP="00051756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85" w:type="pct"/>
            <w:gridSpan w:val="3"/>
            <w:vAlign w:val="bottom"/>
          </w:tcPr>
          <w:p w14:paraId="5178C350" w14:textId="77777777" w:rsidR="004B1171" w:rsidRPr="00E86AD3" w:rsidRDefault="004B1171" w:rsidP="00051756">
            <w:pPr>
              <w:spacing w:line="240" w:lineRule="auto"/>
              <w:ind w:left="-100" w:right="-110"/>
              <w:jc w:val="center"/>
              <w:rPr>
                <w:sz w:val="16"/>
                <w:szCs w:val="16"/>
                <w:cs/>
                <w:lang w:val="en-US" w:bidi="th-TH"/>
              </w:rPr>
            </w:pPr>
            <w:r w:rsidRPr="00E86AD3">
              <w:rPr>
                <w:sz w:val="16"/>
                <w:szCs w:val="16"/>
                <w:cs/>
                <w:lang w:val="en-US" w:bidi="th-TH"/>
              </w:rPr>
              <w:t xml:space="preserve"> </w:t>
            </w:r>
            <w:r w:rsidRPr="00E86AD3">
              <w:rPr>
                <w:sz w:val="16"/>
                <w:szCs w:val="16"/>
                <w:lang w:val="en-US"/>
              </w:rPr>
              <w:t>H</w:t>
            </w:r>
            <w:r w:rsidRPr="00E86AD3">
              <w:rPr>
                <w:sz w:val="16"/>
                <w:szCs w:val="16"/>
              </w:rPr>
              <w:t>ire</w:t>
            </w:r>
            <w:r w:rsidRPr="00E86AD3">
              <w:rPr>
                <w:sz w:val="16"/>
                <w:szCs w:val="16"/>
                <w:cs/>
                <w:lang w:bidi="th-TH"/>
              </w:rPr>
              <w:t xml:space="preserve"> </w:t>
            </w:r>
            <w:r w:rsidRPr="00E86AD3">
              <w:rPr>
                <w:sz w:val="16"/>
                <w:szCs w:val="16"/>
              </w:rPr>
              <w:t>purchase</w:t>
            </w:r>
            <w:r w:rsidRPr="00E86AD3">
              <w:rPr>
                <w:sz w:val="16"/>
                <w:szCs w:val="16"/>
                <w:cs/>
                <w:lang w:bidi="th-TH"/>
              </w:rPr>
              <w:t xml:space="preserve"> </w:t>
            </w:r>
          </w:p>
        </w:tc>
        <w:tc>
          <w:tcPr>
            <w:tcW w:w="81" w:type="pct"/>
            <w:vAlign w:val="bottom"/>
          </w:tcPr>
          <w:p w14:paraId="20E9C641" w14:textId="77777777" w:rsidR="004B1171" w:rsidRPr="00E86AD3" w:rsidRDefault="004B1171" w:rsidP="00051756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pct"/>
            <w:gridSpan w:val="3"/>
            <w:vAlign w:val="bottom"/>
          </w:tcPr>
          <w:p w14:paraId="43677E8F" w14:textId="77777777" w:rsidR="004B1171" w:rsidRPr="00E86AD3" w:rsidRDefault="004B1171" w:rsidP="00051756">
            <w:pPr>
              <w:spacing w:line="240" w:lineRule="auto"/>
              <w:ind w:left="-95" w:right="-120"/>
              <w:jc w:val="center"/>
              <w:rPr>
                <w:sz w:val="16"/>
                <w:szCs w:val="16"/>
                <w:rtl/>
                <w:cs/>
              </w:rPr>
            </w:pPr>
            <w:r w:rsidRPr="00E86AD3">
              <w:rPr>
                <w:sz w:val="16"/>
                <w:szCs w:val="16"/>
              </w:rPr>
              <w:t>Elimination</w:t>
            </w:r>
          </w:p>
        </w:tc>
        <w:tc>
          <w:tcPr>
            <w:tcW w:w="81" w:type="pct"/>
            <w:vAlign w:val="bottom"/>
          </w:tcPr>
          <w:p w14:paraId="746F10B5" w14:textId="77777777" w:rsidR="004B1171" w:rsidRPr="00E86AD3" w:rsidRDefault="004B1171" w:rsidP="00051756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55" w:type="pct"/>
            <w:gridSpan w:val="3"/>
            <w:vAlign w:val="bottom"/>
          </w:tcPr>
          <w:p w14:paraId="63E0EB02" w14:textId="77777777" w:rsidR="004B1171" w:rsidRPr="00E86AD3" w:rsidRDefault="004B1171" w:rsidP="00051756">
            <w:pPr>
              <w:spacing w:line="240" w:lineRule="auto"/>
              <w:ind w:left="-95" w:right="-120"/>
              <w:jc w:val="center"/>
              <w:rPr>
                <w:sz w:val="16"/>
                <w:szCs w:val="16"/>
                <w:rtl/>
                <w:cs/>
              </w:rPr>
            </w:pPr>
            <w:r w:rsidRPr="00E86AD3">
              <w:rPr>
                <w:sz w:val="16"/>
                <w:szCs w:val="16"/>
              </w:rPr>
              <w:t>Total</w:t>
            </w:r>
          </w:p>
        </w:tc>
      </w:tr>
      <w:tr w:rsidR="004B1171" w:rsidRPr="00E86AD3" w14:paraId="2D6E4C71" w14:textId="77777777" w:rsidTr="00122662">
        <w:trPr>
          <w:tblHeader/>
        </w:trPr>
        <w:tc>
          <w:tcPr>
            <w:tcW w:w="855" w:type="pct"/>
            <w:vAlign w:val="bottom"/>
          </w:tcPr>
          <w:p w14:paraId="353F6853" w14:textId="77777777" w:rsidR="004B1171" w:rsidRPr="00E86AD3" w:rsidRDefault="004B1171" w:rsidP="004B1171">
            <w:pPr>
              <w:spacing w:line="240" w:lineRule="auto"/>
              <w:ind w:left="159" w:hanging="159"/>
              <w:rPr>
                <w:b/>
                <w:bCs/>
                <w:i/>
                <w:iCs/>
                <w:sz w:val="16"/>
                <w:szCs w:val="16"/>
                <w:rtl/>
                <w:cs/>
              </w:rPr>
            </w:pPr>
            <w:r w:rsidRPr="00E86AD3">
              <w:rPr>
                <w:b/>
                <w:bCs/>
                <w:i/>
                <w:iCs/>
                <w:sz w:val="16"/>
                <w:szCs w:val="16"/>
              </w:rPr>
              <w:t>For the six</w:t>
            </w:r>
            <w:r w:rsidRPr="00E86AD3">
              <w:rPr>
                <w:b/>
                <w:bCs/>
                <w:i/>
                <w:iCs/>
                <w:sz w:val="16"/>
                <w:szCs w:val="16"/>
                <w:cs/>
                <w:lang w:bidi="th-TH"/>
              </w:rPr>
              <w:t>-</w:t>
            </w:r>
            <w:r w:rsidRPr="00E86AD3">
              <w:rPr>
                <w:b/>
                <w:bCs/>
                <w:i/>
                <w:iCs/>
                <w:sz w:val="16"/>
                <w:szCs w:val="16"/>
              </w:rPr>
              <w:t>month period ended 30 June</w:t>
            </w:r>
          </w:p>
        </w:tc>
        <w:tc>
          <w:tcPr>
            <w:tcW w:w="336" w:type="pct"/>
            <w:vAlign w:val="bottom"/>
          </w:tcPr>
          <w:p w14:paraId="5C920FE4" w14:textId="77624116" w:rsidR="004B1171" w:rsidRPr="00E86AD3" w:rsidRDefault="004B1171" w:rsidP="004B1171">
            <w:pPr>
              <w:spacing w:line="240" w:lineRule="auto"/>
              <w:ind w:left="-95" w:right="-120"/>
              <w:jc w:val="center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81" w:type="pct"/>
            <w:vAlign w:val="bottom"/>
          </w:tcPr>
          <w:p w14:paraId="6A789290" w14:textId="77777777" w:rsidR="004B1171" w:rsidRPr="00E86AD3" w:rsidRDefault="004B1171" w:rsidP="004B1171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37" w:type="pct"/>
            <w:vAlign w:val="bottom"/>
          </w:tcPr>
          <w:p w14:paraId="2E9B9E5E" w14:textId="7AFB88E7" w:rsidR="004B1171" w:rsidRPr="00E86AD3" w:rsidRDefault="004B1171" w:rsidP="004B1171">
            <w:pPr>
              <w:spacing w:line="240" w:lineRule="auto"/>
              <w:ind w:left="-95" w:right="-120"/>
              <w:jc w:val="center"/>
              <w:rPr>
                <w:sz w:val="16"/>
                <w:szCs w:val="16"/>
                <w:rtl/>
                <w:cs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81" w:type="pct"/>
            <w:vAlign w:val="bottom"/>
          </w:tcPr>
          <w:p w14:paraId="23173FE3" w14:textId="77777777" w:rsidR="004B1171" w:rsidRPr="00E86AD3" w:rsidRDefault="004B1171" w:rsidP="004B1171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vAlign w:val="bottom"/>
          </w:tcPr>
          <w:p w14:paraId="4DFAA2BC" w14:textId="399101E4" w:rsidR="004B1171" w:rsidRPr="00E86AD3" w:rsidRDefault="004B1171" w:rsidP="004B1171">
            <w:pPr>
              <w:spacing w:line="240" w:lineRule="auto"/>
              <w:ind w:left="41" w:right="-86"/>
              <w:jc w:val="center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81" w:type="pct"/>
            <w:vAlign w:val="bottom"/>
          </w:tcPr>
          <w:p w14:paraId="2341D3C6" w14:textId="77777777" w:rsidR="004B1171" w:rsidRPr="00E86AD3" w:rsidRDefault="004B1171" w:rsidP="004B1171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51" w:type="pct"/>
            <w:vAlign w:val="bottom"/>
          </w:tcPr>
          <w:p w14:paraId="2F6625BA" w14:textId="71B23999" w:rsidR="004B1171" w:rsidRPr="00E86AD3" w:rsidRDefault="004B1171" w:rsidP="004B1171">
            <w:pPr>
              <w:spacing w:line="240" w:lineRule="auto"/>
              <w:ind w:left="-95" w:right="-120"/>
              <w:jc w:val="center"/>
              <w:rPr>
                <w:sz w:val="16"/>
                <w:szCs w:val="16"/>
                <w:cs/>
                <w:lang w:bidi="th-TH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81" w:type="pct"/>
            <w:vAlign w:val="bottom"/>
          </w:tcPr>
          <w:p w14:paraId="7CC21F64" w14:textId="77777777" w:rsidR="004B1171" w:rsidRPr="00E86AD3" w:rsidRDefault="004B1171" w:rsidP="004B1171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vAlign w:val="bottom"/>
          </w:tcPr>
          <w:p w14:paraId="3E3B42D4" w14:textId="3303B446" w:rsidR="004B1171" w:rsidRPr="00E86AD3" w:rsidRDefault="004B1171" w:rsidP="004B1171">
            <w:pPr>
              <w:spacing w:line="240" w:lineRule="auto"/>
              <w:ind w:left="-95" w:right="-120"/>
              <w:jc w:val="center"/>
              <w:rPr>
                <w:sz w:val="16"/>
                <w:szCs w:val="16"/>
                <w:rtl/>
                <w:cs/>
              </w:rPr>
            </w:pPr>
            <w:r w:rsidRPr="00E86AD3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81" w:type="pct"/>
            <w:vAlign w:val="bottom"/>
          </w:tcPr>
          <w:p w14:paraId="027F9077" w14:textId="77777777" w:rsidR="004B1171" w:rsidRPr="00E86AD3" w:rsidRDefault="004B1171" w:rsidP="004B1171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55" w:type="pct"/>
            <w:vAlign w:val="bottom"/>
          </w:tcPr>
          <w:p w14:paraId="72D5E9B6" w14:textId="7C5F993B" w:rsidR="004B1171" w:rsidRPr="00E86AD3" w:rsidRDefault="004B1171" w:rsidP="004B1171">
            <w:pPr>
              <w:spacing w:line="240" w:lineRule="auto"/>
              <w:ind w:left="-95" w:right="-120"/>
              <w:jc w:val="center"/>
              <w:rPr>
                <w:sz w:val="16"/>
                <w:szCs w:val="16"/>
                <w:rtl/>
                <w:cs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81" w:type="pct"/>
            <w:vAlign w:val="bottom"/>
          </w:tcPr>
          <w:p w14:paraId="1373EC13" w14:textId="77777777" w:rsidR="004B1171" w:rsidRPr="00E86AD3" w:rsidRDefault="004B1171" w:rsidP="004B1171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bottom"/>
          </w:tcPr>
          <w:p w14:paraId="6134502B" w14:textId="147F85C1" w:rsidR="004B1171" w:rsidRPr="00E86AD3" w:rsidRDefault="004B1171" w:rsidP="004B1171">
            <w:pPr>
              <w:spacing w:line="240" w:lineRule="auto"/>
              <w:ind w:left="-129" w:right="-86"/>
              <w:jc w:val="center"/>
              <w:rPr>
                <w:sz w:val="16"/>
                <w:szCs w:val="16"/>
                <w:rtl/>
                <w:cs/>
                <w:lang w:bidi="th-TH"/>
              </w:rPr>
            </w:pPr>
            <w:r w:rsidRPr="00E86AD3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81" w:type="pct"/>
            <w:vAlign w:val="bottom"/>
          </w:tcPr>
          <w:p w14:paraId="2EF47576" w14:textId="77777777" w:rsidR="004B1171" w:rsidRPr="00E86AD3" w:rsidRDefault="004B1171" w:rsidP="004B1171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34" w:type="pct"/>
            <w:vAlign w:val="bottom"/>
          </w:tcPr>
          <w:p w14:paraId="734B02A9" w14:textId="21714868" w:rsidR="004B1171" w:rsidRPr="00E86AD3" w:rsidRDefault="004B1171" w:rsidP="004B1171">
            <w:pPr>
              <w:spacing w:line="240" w:lineRule="auto"/>
              <w:ind w:left="-95" w:right="-120"/>
              <w:jc w:val="center"/>
              <w:rPr>
                <w:sz w:val="16"/>
                <w:szCs w:val="16"/>
                <w:rtl/>
                <w:cs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81" w:type="pct"/>
            <w:vAlign w:val="bottom"/>
          </w:tcPr>
          <w:p w14:paraId="1FB20296" w14:textId="77777777" w:rsidR="004B1171" w:rsidRPr="00E86AD3" w:rsidRDefault="004B1171" w:rsidP="004B1171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35" w:type="pct"/>
            <w:vAlign w:val="bottom"/>
          </w:tcPr>
          <w:p w14:paraId="0B19EB45" w14:textId="5AE2F542" w:rsidR="004B1171" w:rsidRPr="00E86AD3" w:rsidRDefault="004B1171" w:rsidP="004B1171">
            <w:pPr>
              <w:spacing w:line="240" w:lineRule="auto"/>
              <w:ind w:left="-95" w:right="-120"/>
              <w:jc w:val="center"/>
              <w:rPr>
                <w:sz w:val="16"/>
                <w:szCs w:val="16"/>
                <w:rtl/>
                <w:cs/>
              </w:rPr>
            </w:pPr>
            <w:r w:rsidRPr="00E86AD3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81" w:type="pct"/>
            <w:vAlign w:val="bottom"/>
          </w:tcPr>
          <w:p w14:paraId="7C636112" w14:textId="77777777" w:rsidR="004B1171" w:rsidRPr="00E86AD3" w:rsidRDefault="004B1171" w:rsidP="004B1171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pct"/>
            <w:vAlign w:val="bottom"/>
          </w:tcPr>
          <w:p w14:paraId="0B8FF9C9" w14:textId="0AEBCE71" w:rsidR="004B1171" w:rsidRPr="00E86AD3" w:rsidRDefault="004B1171" w:rsidP="004B1171">
            <w:pPr>
              <w:spacing w:line="240" w:lineRule="auto"/>
              <w:ind w:left="-95" w:right="-120"/>
              <w:jc w:val="center"/>
              <w:rPr>
                <w:sz w:val="16"/>
                <w:szCs w:val="16"/>
                <w:rtl/>
                <w:cs/>
              </w:rPr>
            </w:pPr>
            <w:r>
              <w:rPr>
                <w:sz w:val="16"/>
                <w:szCs w:val="16"/>
              </w:rPr>
              <w:t>2024</w:t>
            </w:r>
          </w:p>
        </w:tc>
      </w:tr>
      <w:tr w:rsidR="004B1171" w:rsidRPr="00E86AD3" w14:paraId="1C89868A" w14:textId="77777777" w:rsidTr="00A040DF">
        <w:trPr>
          <w:tblHeader/>
        </w:trPr>
        <w:tc>
          <w:tcPr>
            <w:tcW w:w="855" w:type="pct"/>
            <w:vAlign w:val="bottom"/>
          </w:tcPr>
          <w:p w14:paraId="7B775C45" w14:textId="77777777" w:rsidR="004B1171" w:rsidRPr="00E86AD3" w:rsidRDefault="004B1171" w:rsidP="00051756">
            <w:pPr>
              <w:spacing w:line="240" w:lineRule="auto"/>
              <w:rPr>
                <w:b/>
                <w:bCs/>
                <w:i/>
                <w:iCs/>
                <w:sz w:val="16"/>
                <w:szCs w:val="16"/>
                <w:rtl/>
                <w:cs/>
              </w:rPr>
            </w:pPr>
          </w:p>
        </w:tc>
        <w:tc>
          <w:tcPr>
            <w:tcW w:w="4145" w:type="pct"/>
            <w:gridSpan w:val="19"/>
            <w:vAlign w:val="bottom"/>
          </w:tcPr>
          <w:p w14:paraId="2D1BBF60" w14:textId="77777777" w:rsidR="004B1171" w:rsidRPr="00E86AD3" w:rsidRDefault="004B1171" w:rsidP="00051756">
            <w:pPr>
              <w:spacing w:line="240" w:lineRule="auto"/>
              <w:ind w:left="-95" w:right="-120"/>
              <w:jc w:val="center"/>
              <w:rPr>
                <w:i/>
                <w:iCs/>
                <w:sz w:val="16"/>
                <w:szCs w:val="16"/>
                <w:rtl/>
                <w:cs/>
              </w:rPr>
            </w:pPr>
            <w:r w:rsidRPr="00E86AD3">
              <w:rPr>
                <w:i/>
                <w:iCs/>
                <w:sz w:val="16"/>
                <w:szCs w:val="16"/>
                <w:cs/>
                <w:lang w:bidi="th-TH"/>
              </w:rPr>
              <w:t>(</w:t>
            </w:r>
            <w:r w:rsidRPr="00E86AD3">
              <w:rPr>
                <w:i/>
                <w:iCs/>
                <w:sz w:val="16"/>
                <w:szCs w:val="16"/>
              </w:rPr>
              <w:t>in thousand Baht</w:t>
            </w:r>
            <w:r w:rsidRPr="00E86AD3">
              <w:rPr>
                <w:i/>
                <w:iCs/>
                <w:sz w:val="16"/>
                <w:szCs w:val="16"/>
                <w:cs/>
                <w:lang w:bidi="th-TH"/>
              </w:rPr>
              <w:t>)</w:t>
            </w:r>
          </w:p>
        </w:tc>
      </w:tr>
      <w:tr w:rsidR="004B1171" w:rsidRPr="00E86AD3" w14:paraId="25495666" w14:textId="77777777" w:rsidTr="00122662">
        <w:trPr>
          <w:tblHeader/>
        </w:trPr>
        <w:tc>
          <w:tcPr>
            <w:tcW w:w="855" w:type="pct"/>
          </w:tcPr>
          <w:p w14:paraId="62FB2C9B" w14:textId="77777777" w:rsidR="004B1171" w:rsidRPr="00E86AD3" w:rsidRDefault="004B1171" w:rsidP="00051756">
            <w:pPr>
              <w:spacing w:line="240" w:lineRule="auto"/>
              <w:rPr>
                <w:sz w:val="16"/>
                <w:szCs w:val="16"/>
                <w:rtl/>
                <w:cs/>
              </w:rPr>
            </w:pPr>
            <w:r w:rsidRPr="00E86AD3">
              <w:rPr>
                <w:sz w:val="16"/>
                <w:szCs w:val="16"/>
              </w:rPr>
              <w:t xml:space="preserve">Interest income from loan </w:t>
            </w:r>
          </w:p>
        </w:tc>
        <w:tc>
          <w:tcPr>
            <w:tcW w:w="336" w:type="pct"/>
          </w:tcPr>
          <w:p w14:paraId="58EB134B" w14:textId="77777777" w:rsidR="004B1171" w:rsidRPr="00E86AD3" w:rsidRDefault="004B1171" w:rsidP="00051756">
            <w:pPr>
              <w:tabs>
                <w:tab w:val="decimal" w:pos="851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</w:rPr>
              <w:t xml:space="preserve"> </w:t>
            </w:r>
          </w:p>
        </w:tc>
        <w:tc>
          <w:tcPr>
            <w:tcW w:w="81" w:type="pct"/>
          </w:tcPr>
          <w:p w14:paraId="4D500E0B" w14:textId="77777777" w:rsidR="004B1171" w:rsidRPr="00E86AD3" w:rsidRDefault="004B1171" w:rsidP="00051756">
            <w:pPr>
              <w:tabs>
                <w:tab w:val="decimal" w:pos="851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7" w:type="pct"/>
            <w:vAlign w:val="bottom"/>
          </w:tcPr>
          <w:p w14:paraId="1337A81F" w14:textId="77777777" w:rsidR="004B1171" w:rsidRPr="00E86AD3" w:rsidRDefault="004B1171" w:rsidP="00051756">
            <w:pPr>
              <w:tabs>
                <w:tab w:val="decimal" w:pos="851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81" w:type="pct"/>
          </w:tcPr>
          <w:p w14:paraId="593964DB" w14:textId="77777777" w:rsidR="004B1171" w:rsidRPr="00E86AD3" w:rsidRDefault="004B1171" w:rsidP="00051756">
            <w:pPr>
              <w:tabs>
                <w:tab w:val="decimal" w:pos="851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  <w:vAlign w:val="bottom"/>
          </w:tcPr>
          <w:p w14:paraId="09DF1D39" w14:textId="77777777" w:rsidR="004B1171" w:rsidRPr="00E86AD3" w:rsidRDefault="004B1171" w:rsidP="00051756">
            <w:pPr>
              <w:tabs>
                <w:tab w:val="decimal" w:pos="851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81" w:type="pct"/>
          </w:tcPr>
          <w:p w14:paraId="4F70CA41" w14:textId="77777777" w:rsidR="004B1171" w:rsidRPr="00E86AD3" w:rsidRDefault="004B1171" w:rsidP="00051756">
            <w:pPr>
              <w:tabs>
                <w:tab w:val="decimal" w:pos="851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1" w:type="pct"/>
          </w:tcPr>
          <w:p w14:paraId="350C0272" w14:textId="77777777" w:rsidR="004B1171" w:rsidRPr="00E86AD3" w:rsidRDefault="004B1171" w:rsidP="00051756">
            <w:pPr>
              <w:tabs>
                <w:tab w:val="decimal" w:pos="851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81" w:type="pct"/>
          </w:tcPr>
          <w:p w14:paraId="28C6994C" w14:textId="77777777" w:rsidR="004B1171" w:rsidRPr="00E86AD3" w:rsidRDefault="004B1171" w:rsidP="00051756">
            <w:pPr>
              <w:tabs>
                <w:tab w:val="decimal" w:pos="851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</w:tcPr>
          <w:p w14:paraId="65F3AFD4" w14:textId="77777777" w:rsidR="004B1171" w:rsidRPr="00E86AD3" w:rsidRDefault="004B1171" w:rsidP="00051756">
            <w:pPr>
              <w:tabs>
                <w:tab w:val="decimal" w:pos="851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</w:rPr>
              <w:t xml:space="preserve"> </w:t>
            </w:r>
          </w:p>
        </w:tc>
        <w:tc>
          <w:tcPr>
            <w:tcW w:w="81" w:type="pct"/>
          </w:tcPr>
          <w:p w14:paraId="50AD5332" w14:textId="77777777" w:rsidR="004B1171" w:rsidRPr="00E86AD3" w:rsidRDefault="004B1171" w:rsidP="00051756">
            <w:pPr>
              <w:tabs>
                <w:tab w:val="decimal" w:pos="851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5" w:type="pct"/>
            <w:vAlign w:val="bottom"/>
          </w:tcPr>
          <w:p w14:paraId="245D96AF" w14:textId="77777777" w:rsidR="004B1171" w:rsidRPr="00E86AD3" w:rsidRDefault="004B1171" w:rsidP="00051756">
            <w:pPr>
              <w:tabs>
                <w:tab w:val="decimal" w:pos="851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81" w:type="pct"/>
          </w:tcPr>
          <w:p w14:paraId="356A722B" w14:textId="77777777" w:rsidR="004B1171" w:rsidRPr="00E86AD3" w:rsidRDefault="004B1171" w:rsidP="00051756">
            <w:pPr>
              <w:tabs>
                <w:tab w:val="decimal" w:pos="851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bottom"/>
          </w:tcPr>
          <w:p w14:paraId="4FAAB71C" w14:textId="77777777" w:rsidR="004B1171" w:rsidRPr="00E86AD3" w:rsidRDefault="004B1171" w:rsidP="00051756">
            <w:pPr>
              <w:tabs>
                <w:tab w:val="decimal" w:pos="76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81" w:type="pct"/>
          </w:tcPr>
          <w:p w14:paraId="633F7EB1" w14:textId="77777777" w:rsidR="004B1171" w:rsidRPr="00E86AD3" w:rsidRDefault="004B1171" w:rsidP="00051756">
            <w:pPr>
              <w:tabs>
                <w:tab w:val="decimal" w:pos="76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4" w:type="pct"/>
            <w:vAlign w:val="bottom"/>
          </w:tcPr>
          <w:p w14:paraId="15EC3E1F" w14:textId="77777777" w:rsidR="004B1171" w:rsidRPr="00E86AD3" w:rsidRDefault="004B1171" w:rsidP="00051756">
            <w:pPr>
              <w:tabs>
                <w:tab w:val="decimal" w:pos="76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81" w:type="pct"/>
          </w:tcPr>
          <w:p w14:paraId="2317DB5E" w14:textId="77777777" w:rsidR="004B1171" w:rsidRPr="00E86AD3" w:rsidRDefault="004B1171" w:rsidP="00051756">
            <w:pPr>
              <w:tabs>
                <w:tab w:val="decimal" w:pos="851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5" w:type="pct"/>
          </w:tcPr>
          <w:p w14:paraId="65477026" w14:textId="77777777" w:rsidR="004B1171" w:rsidRPr="00E86AD3" w:rsidRDefault="004B1171" w:rsidP="00051756">
            <w:pPr>
              <w:tabs>
                <w:tab w:val="decimal" w:pos="851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81" w:type="pct"/>
          </w:tcPr>
          <w:p w14:paraId="00A65B31" w14:textId="77777777" w:rsidR="004B1171" w:rsidRPr="00E86AD3" w:rsidRDefault="004B1171" w:rsidP="00051756">
            <w:pPr>
              <w:tabs>
                <w:tab w:val="decimal" w:pos="851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9" w:type="pct"/>
          </w:tcPr>
          <w:p w14:paraId="0905242C" w14:textId="77777777" w:rsidR="004B1171" w:rsidRPr="00E86AD3" w:rsidRDefault="004B1171" w:rsidP="00051756">
            <w:pPr>
              <w:tabs>
                <w:tab w:val="decimal" w:pos="851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</w:tr>
      <w:tr w:rsidR="00987DE6" w:rsidRPr="00E86AD3" w14:paraId="21429ED9" w14:textId="77777777" w:rsidTr="00051756">
        <w:trPr>
          <w:tblHeader/>
        </w:trPr>
        <w:tc>
          <w:tcPr>
            <w:tcW w:w="855" w:type="pct"/>
          </w:tcPr>
          <w:p w14:paraId="09843EB1" w14:textId="77777777" w:rsidR="00987DE6" w:rsidRPr="00E86AD3" w:rsidRDefault="00987DE6" w:rsidP="00987DE6">
            <w:pPr>
              <w:spacing w:line="240" w:lineRule="auto"/>
              <w:ind w:left="163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</w:rPr>
              <w:t>receivables and hire purchase receivables</w:t>
            </w:r>
          </w:p>
        </w:tc>
        <w:tc>
          <w:tcPr>
            <w:tcW w:w="336" w:type="pct"/>
          </w:tcPr>
          <w:p w14:paraId="7B26A408" w14:textId="77777777" w:rsidR="00987DE6" w:rsidRPr="00122662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  <w:p w14:paraId="2998DE97" w14:textId="7DF164F2" w:rsidR="00987DE6" w:rsidRPr="00122662" w:rsidRDefault="00987DE6" w:rsidP="00C2219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122662">
              <w:rPr>
                <w:sz w:val="16"/>
                <w:szCs w:val="16"/>
                <w:cs/>
                <w:lang w:bidi="th-TH"/>
              </w:rPr>
              <w:t>14</w:t>
            </w:r>
            <w:r w:rsidRPr="00122662">
              <w:rPr>
                <w:sz w:val="16"/>
                <w:szCs w:val="16"/>
              </w:rPr>
              <w:t>,</w:t>
            </w:r>
            <w:r w:rsidRPr="00122662">
              <w:rPr>
                <w:sz w:val="16"/>
                <w:szCs w:val="16"/>
                <w:cs/>
                <w:lang w:bidi="th-TH"/>
              </w:rPr>
              <w:t>080</w:t>
            </w:r>
            <w:r w:rsidRPr="00122662">
              <w:rPr>
                <w:sz w:val="16"/>
                <w:szCs w:val="16"/>
              </w:rPr>
              <w:t>,</w:t>
            </w:r>
            <w:r w:rsidRPr="00122662">
              <w:rPr>
                <w:sz w:val="16"/>
                <w:szCs w:val="16"/>
                <w:cs/>
                <w:lang w:bidi="th-TH"/>
              </w:rPr>
              <w:t>855</w:t>
            </w:r>
          </w:p>
        </w:tc>
        <w:tc>
          <w:tcPr>
            <w:tcW w:w="81" w:type="pct"/>
            <w:vAlign w:val="bottom"/>
          </w:tcPr>
          <w:p w14:paraId="68A00382" w14:textId="77777777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7" w:type="pct"/>
          </w:tcPr>
          <w:p w14:paraId="37242B5E" w14:textId="77777777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  <w:p w14:paraId="5DB380B5" w14:textId="051E8D03" w:rsidR="00987DE6" w:rsidRPr="00E86AD3" w:rsidRDefault="00987DE6" w:rsidP="00C2219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</w:rPr>
              <w:t>12,574,780</w:t>
            </w:r>
          </w:p>
        </w:tc>
        <w:tc>
          <w:tcPr>
            <w:tcW w:w="81" w:type="pct"/>
            <w:vAlign w:val="bottom"/>
          </w:tcPr>
          <w:p w14:paraId="4A5D8641" w14:textId="77777777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</w:tcPr>
          <w:p w14:paraId="76AB20EE" w14:textId="77777777" w:rsidR="00987DE6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rFonts w:cstheme="minorBidi"/>
                <w:sz w:val="16"/>
                <w:lang w:bidi="th-TH"/>
              </w:rPr>
            </w:pPr>
          </w:p>
          <w:p w14:paraId="00F4580A" w14:textId="30B3A419" w:rsidR="00987DE6" w:rsidRPr="00A62A28" w:rsidRDefault="00987DE6" w:rsidP="00C2219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122662">
              <w:rPr>
                <w:sz w:val="16"/>
                <w:szCs w:val="16"/>
              </w:rPr>
              <w:t>-</w:t>
            </w:r>
          </w:p>
        </w:tc>
        <w:tc>
          <w:tcPr>
            <w:tcW w:w="81" w:type="pct"/>
            <w:vAlign w:val="bottom"/>
          </w:tcPr>
          <w:p w14:paraId="38E224BE" w14:textId="77777777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1" w:type="pct"/>
            <w:vAlign w:val="bottom"/>
          </w:tcPr>
          <w:p w14:paraId="56A84DD6" w14:textId="77777777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</w:rPr>
              <w:t>-</w:t>
            </w:r>
          </w:p>
        </w:tc>
        <w:tc>
          <w:tcPr>
            <w:tcW w:w="81" w:type="pct"/>
            <w:vAlign w:val="bottom"/>
          </w:tcPr>
          <w:p w14:paraId="11BEF49E" w14:textId="77777777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</w:tcPr>
          <w:p w14:paraId="57086CD7" w14:textId="77777777" w:rsidR="00987DE6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rFonts w:cstheme="minorBidi"/>
                <w:sz w:val="16"/>
                <w:lang w:bidi="th-TH"/>
              </w:rPr>
            </w:pPr>
          </w:p>
          <w:p w14:paraId="567F8B77" w14:textId="4F71AD0B" w:rsidR="00987DE6" w:rsidRPr="00E86AD3" w:rsidRDefault="00987DE6" w:rsidP="00C2219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122662">
              <w:rPr>
                <w:sz w:val="16"/>
                <w:szCs w:val="16"/>
              </w:rPr>
              <w:t>334,334</w:t>
            </w:r>
          </w:p>
        </w:tc>
        <w:tc>
          <w:tcPr>
            <w:tcW w:w="81" w:type="pct"/>
            <w:vAlign w:val="bottom"/>
          </w:tcPr>
          <w:p w14:paraId="761625E6" w14:textId="77777777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5" w:type="pct"/>
          </w:tcPr>
          <w:p w14:paraId="111D9F7E" w14:textId="77777777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  <w:p w14:paraId="4AB8E84F" w14:textId="5DB10A21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</w:rPr>
              <w:t>358,541</w:t>
            </w:r>
          </w:p>
        </w:tc>
        <w:tc>
          <w:tcPr>
            <w:tcW w:w="81" w:type="pct"/>
            <w:vAlign w:val="bottom"/>
          </w:tcPr>
          <w:p w14:paraId="32B4ED00" w14:textId="77777777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1" w:type="pct"/>
          </w:tcPr>
          <w:p w14:paraId="01685A89" w14:textId="77777777" w:rsidR="00987DE6" w:rsidRPr="00122662" w:rsidRDefault="00987DE6" w:rsidP="00987DE6">
            <w:pPr>
              <w:tabs>
                <w:tab w:val="decimal" w:pos="760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  <w:p w14:paraId="61F4EBB8" w14:textId="113D8D74" w:rsidR="00987DE6" w:rsidRPr="00122662" w:rsidRDefault="00987DE6" w:rsidP="00987DE6">
            <w:pPr>
              <w:tabs>
                <w:tab w:val="decimal" w:pos="760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122662">
              <w:rPr>
                <w:sz w:val="16"/>
                <w:szCs w:val="16"/>
              </w:rPr>
              <w:t>-</w:t>
            </w:r>
          </w:p>
        </w:tc>
        <w:tc>
          <w:tcPr>
            <w:tcW w:w="81" w:type="pct"/>
            <w:vAlign w:val="bottom"/>
          </w:tcPr>
          <w:p w14:paraId="0C03E011" w14:textId="77777777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4" w:type="pct"/>
            <w:vAlign w:val="bottom"/>
          </w:tcPr>
          <w:p w14:paraId="0BB7A713" w14:textId="77777777" w:rsidR="00987DE6" w:rsidRPr="00E86AD3" w:rsidRDefault="00987DE6" w:rsidP="00987DE6">
            <w:pPr>
              <w:tabs>
                <w:tab w:val="decimal" w:pos="772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</w:rPr>
              <w:t>-</w:t>
            </w:r>
          </w:p>
        </w:tc>
        <w:tc>
          <w:tcPr>
            <w:tcW w:w="81" w:type="pct"/>
            <w:vAlign w:val="bottom"/>
          </w:tcPr>
          <w:p w14:paraId="1F912E8A" w14:textId="77777777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5" w:type="pct"/>
          </w:tcPr>
          <w:p w14:paraId="363DED83" w14:textId="77777777" w:rsidR="000C289D" w:rsidRDefault="000C289D" w:rsidP="007C4654">
            <w:pPr>
              <w:tabs>
                <w:tab w:val="decimal" w:pos="782"/>
              </w:tabs>
              <w:spacing w:line="240" w:lineRule="auto"/>
              <w:ind w:left="-108" w:right="-108"/>
              <w:rPr>
                <w:rFonts w:cstheme="minorBidi"/>
                <w:sz w:val="16"/>
                <w:lang w:val="en-US" w:bidi="th-TH"/>
              </w:rPr>
            </w:pPr>
          </w:p>
          <w:p w14:paraId="36A5D5F0" w14:textId="57A37EA2" w:rsidR="00987DE6" w:rsidRPr="00987DE6" w:rsidRDefault="00987DE6" w:rsidP="007C4654">
            <w:pPr>
              <w:tabs>
                <w:tab w:val="decimal" w:pos="782"/>
              </w:tabs>
              <w:spacing w:line="240" w:lineRule="auto"/>
              <w:ind w:left="-108" w:right="-108"/>
              <w:rPr>
                <w:sz w:val="16"/>
                <w:szCs w:val="16"/>
                <w:lang w:val="en-US"/>
              </w:rPr>
            </w:pPr>
            <w:r w:rsidRPr="00987DE6">
              <w:rPr>
                <w:sz w:val="16"/>
                <w:szCs w:val="16"/>
                <w:lang w:val="en-US"/>
              </w:rPr>
              <w:t>14,415,189</w:t>
            </w:r>
          </w:p>
        </w:tc>
        <w:tc>
          <w:tcPr>
            <w:tcW w:w="81" w:type="pct"/>
            <w:vAlign w:val="bottom"/>
          </w:tcPr>
          <w:p w14:paraId="130D2092" w14:textId="77777777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9" w:type="pct"/>
          </w:tcPr>
          <w:p w14:paraId="4BD00B71" w14:textId="77777777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  <w:lang w:val="en-US"/>
              </w:rPr>
            </w:pPr>
          </w:p>
          <w:p w14:paraId="79A74658" w14:textId="0753BFBA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  <w:lang w:val="en-US"/>
              </w:rPr>
              <w:t>12,933,321</w:t>
            </w:r>
          </w:p>
        </w:tc>
      </w:tr>
      <w:tr w:rsidR="00987DE6" w:rsidRPr="00E86AD3" w14:paraId="71B7E023" w14:textId="77777777" w:rsidTr="00051756">
        <w:trPr>
          <w:tblHeader/>
        </w:trPr>
        <w:tc>
          <w:tcPr>
            <w:tcW w:w="855" w:type="pct"/>
          </w:tcPr>
          <w:p w14:paraId="13D4AE7F" w14:textId="77777777" w:rsidR="00987DE6" w:rsidRPr="00E86AD3" w:rsidRDefault="00987DE6" w:rsidP="00987DE6">
            <w:pPr>
              <w:spacing w:line="240" w:lineRule="auto"/>
              <w:rPr>
                <w:sz w:val="16"/>
                <w:szCs w:val="16"/>
                <w:rtl/>
                <w:cs/>
              </w:rPr>
            </w:pPr>
            <w:r w:rsidRPr="00E86AD3">
              <w:rPr>
                <w:sz w:val="16"/>
                <w:szCs w:val="16"/>
              </w:rPr>
              <w:t>Fee and service income</w:t>
            </w:r>
          </w:p>
        </w:tc>
        <w:tc>
          <w:tcPr>
            <w:tcW w:w="336" w:type="pct"/>
          </w:tcPr>
          <w:p w14:paraId="6136F26F" w14:textId="07C73818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122662">
              <w:rPr>
                <w:sz w:val="16"/>
                <w:szCs w:val="16"/>
              </w:rPr>
              <w:t>224,458</w:t>
            </w:r>
          </w:p>
        </w:tc>
        <w:tc>
          <w:tcPr>
            <w:tcW w:w="81" w:type="pct"/>
          </w:tcPr>
          <w:p w14:paraId="13FF844A" w14:textId="77777777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7" w:type="pct"/>
          </w:tcPr>
          <w:p w14:paraId="4C82B6F1" w14:textId="00145F92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</w:rPr>
              <w:t>383,795</w:t>
            </w:r>
          </w:p>
        </w:tc>
        <w:tc>
          <w:tcPr>
            <w:tcW w:w="81" w:type="pct"/>
          </w:tcPr>
          <w:p w14:paraId="4DB10DE5" w14:textId="77777777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</w:tcPr>
          <w:p w14:paraId="1C6EFBEF" w14:textId="04C0A18A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122662">
              <w:rPr>
                <w:sz w:val="16"/>
                <w:szCs w:val="16"/>
              </w:rPr>
              <w:t>47,169</w:t>
            </w:r>
          </w:p>
        </w:tc>
        <w:tc>
          <w:tcPr>
            <w:tcW w:w="81" w:type="pct"/>
          </w:tcPr>
          <w:p w14:paraId="68C3CF52" w14:textId="77777777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1" w:type="pct"/>
          </w:tcPr>
          <w:p w14:paraId="3AF57247" w14:textId="6BDE783D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</w:rPr>
              <w:t xml:space="preserve"> 42,385</w:t>
            </w:r>
          </w:p>
        </w:tc>
        <w:tc>
          <w:tcPr>
            <w:tcW w:w="81" w:type="pct"/>
          </w:tcPr>
          <w:p w14:paraId="752DE070" w14:textId="77777777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</w:tcPr>
          <w:p w14:paraId="7C080FEF" w14:textId="11F613EE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122662">
              <w:rPr>
                <w:sz w:val="16"/>
                <w:szCs w:val="16"/>
              </w:rPr>
              <w:t>9,980</w:t>
            </w:r>
          </w:p>
        </w:tc>
        <w:tc>
          <w:tcPr>
            <w:tcW w:w="81" w:type="pct"/>
          </w:tcPr>
          <w:p w14:paraId="5C584FB7" w14:textId="77777777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5" w:type="pct"/>
          </w:tcPr>
          <w:p w14:paraId="42F6FE1D" w14:textId="12043259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  <w:lang w:bidi="th-TH"/>
              </w:rPr>
            </w:pPr>
            <w:r w:rsidRPr="00E86AD3">
              <w:rPr>
                <w:sz w:val="16"/>
                <w:szCs w:val="16"/>
              </w:rPr>
              <w:t>16,949</w:t>
            </w:r>
          </w:p>
        </w:tc>
        <w:tc>
          <w:tcPr>
            <w:tcW w:w="81" w:type="pct"/>
          </w:tcPr>
          <w:p w14:paraId="187F8830" w14:textId="77777777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1" w:type="pct"/>
          </w:tcPr>
          <w:p w14:paraId="6F985142" w14:textId="6AD79B6B" w:rsidR="00987DE6" w:rsidRPr="00122662" w:rsidRDefault="00987DE6" w:rsidP="00987DE6">
            <w:pPr>
              <w:tabs>
                <w:tab w:val="decimal" w:pos="760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122662">
              <w:rPr>
                <w:sz w:val="16"/>
                <w:szCs w:val="16"/>
              </w:rPr>
              <w:t>-</w:t>
            </w:r>
          </w:p>
        </w:tc>
        <w:tc>
          <w:tcPr>
            <w:tcW w:w="81" w:type="pct"/>
          </w:tcPr>
          <w:p w14:paraId="4172372E" w14:textId="77777777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4" w:type="pct"/>
            <w:vAlign w:val="bottom"/>
          </w:tcPr>
          <w:p w14:paraId="55BBB042" w14:textId="77777777" w:rsidR="00987DE6" w:rsidRPr="00E86AD3" w:rsidRDefault="00987DE6" w:rsidP="00987DE6">
            <w:pPr>
              <w:tabs>
                <w:tab w:val="decimal" w:pos="772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</w:rPr>
              <w:t>-</w:t>
            </w:r>
          </w:p>
        </w:tc>
        <w:tc>
          <w:tcPr>
            <w:tcW w:w="81" w:type="pct"/>
          </w:tcPr>
          <w:p w14:paraId="1C65B7EF" w14:textId="77777777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5" w:type="pct"/>
          </w:tcPr>
          <w:p w14:paraId="054E0B24" w14:textId="25078162" w:rsidR="00987DE6" w:rsidRPr="00987DE6" w:rsidRDefault="00987DE6" w:rsidP="007C4654">
            <w:pPr>
              <w:tabs>
                <w:tab w:val="decimal" w:pos="782"/>
              </w:tabs>
              <w:spacing w:line="240" w:lineRule="auto"/>
              <w:ind w:left="-108" w:right="-108"/>
              <w:rPr>
                <w:sz w:val="16"/>
                <w:szCs w:val="16"/>
                <w:lang w:val="en-US"/>
              </w:rPr>
            </w:pPr>
            <w:r w:rsidRPr="00987DE6">
              <w:rPr>
                <w:sz w:val="16"/>
                <w:szCs w:val="16"/>
                <w:lang w:val="en-US"/>
              </w:rPr>
              <w:t>281,607</w:t>
            </w:r>
          </w:p>
        </w:tc>
        <w:tc>
          <w:tcPr>
            <w:tcW w:w="81" w:type="pct"/>
          </w:tcPr>
          <w:p w14:paraId="1E0E2A37" w14:textId="77777777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9" w:type="pct"/>
          </w:tcPr>
          <w:p w14:paraId="2076340F" w14:textId="1450BCCF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</w:rPr>
              <w:t>443,129</w:t>
            </w:r>
          </w:p>
        </w:tc>
      </w:tr>
      <w:tr w:rsidR="00987DE6" w:rsidRPr="00E86AD3" w14:paraId="50769C73" w14:textId="77777777" w:rsidTr="00122662">
        <w:trPr>
          <w:tblHeader/>
        </w:trPr>
        <w:tc>
          <w:tcPr>
            <w:tcW w:w="855" w:type="pct"/>
          </w:tcPr>
          <w:p w14:paraId="361EA3DD" w14:textId="77777777" w:rsidR="00987DE6" w:rsidRPr="00E86AD3" w:rsidRDefault="00987DE6" w:rsidP="00987DE6">
            <w:pPr>
              <w:spacing w:line="240" w:lineRule="auto"/>
              <w:rPr>
                <w:sz w:val="16"/>
                <w:szCs w:val="16"/>
                <w:rtl/>
                <w:cs/>
              </w:rPr>
            </w:pPr>
            <w:r w:rsidRPr="00E86AD3">
              <w:rPr>
                <w:sz w:val="16"/>
                <w:szCs w:val="16"/>
              </w:rPr>
              <w:t>Other income</w:t>
            </w: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50812695" w14:textId="00BFAC24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122662">
              <w:rPr>
                <w:sz w:val="16"/>
                <w:szCs w:val="16"/>
              </w:rPr>
              <w:t>305,613</w:t>
            </w:r>
          </w:p>
        </w:tc>
        <w:tc>
          <w:tcPr>
            <w:tcW w:w="81" w:type="pct"/>
          </w:tcPr>
          <w:p w14:paraId="05B1FF0B" w14:textId="77777777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14:paraId="18920577" w14:textId="28A30F59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</w:rPr>
              <w:t>272,187</w:t>
            </w:r>
          </w:p>
        </w:tc>
        <w:tc>
          <w:tcPr>
            <w:tcW w:w="81" w:type="pct"/>
          </w:tcPr>
          <w:p w14:paraId="34E8701C" w14:textId="77777777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</w:tcPr>
          <w:p w14:paraId="5421BFC2" w14:textId="6D01D5EA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122662">
              <w:rPr>
                <w:sz w:val="16"/>
                <w:szCs w:val="16"/>
              </w:rPr>
              <w:t>346</w:t>
            </w:r>
          </w:p>
        </w:tc>
        <w:tc>
          <w:tcPr>
            <w:tcW w:w="81" w:type="pct"/>
          </w:tcPr>
          <w:p w14:paraId="2DC64A4C" w14:textId="77777777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</w:tcPr>
          <w:p w14:paraId="2B1D10C4" w14:textId="3814D38A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</w:rPr>
              <w:t>233</w:t>
            </w:r>
          </w:p>
        </w:tc>
        <w:tc>
          <w:tcPr>
            <w:tcW w:w="81" w:type="pct"/>
          </w:tcPr>
          <w:p w14:paraId="1518E9CD" w14:textId="77777777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</w:tcPr>
          <w:p w14:paraId="77CE1298" w14:textId="286741CB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122662">
              <w:rPr>
                <w:sz w:val="16"/>
                <w:szCs w:val="16"/>
              </w:rPr>
              <w:t>12,207</w:t>
            </w:r>
          </w:p>
        </w:tc>
        <w:tc>
          <w:tcPr>
            <w:tcW w:w="81" w:type="pct"/>
          </w:tcPr>
          <w:p w14:paraId="37AC491B" w14:textId="77777777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</w:tcPr>
          <w:p w14:paraId="677D5C42" w14:textId="460C324F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  <w:lang w:bidi="th-TH"/>
              </w:rPr>
            </w:pPr>
            <w:r w:rsidRPr="00E86AD3">
              <w:rPr>
                <w:sz w:val="16"/>
                <w:szCs w:val="16"/>
              </w:rPr>
              <w:t>18,214</w:t>
            </w:r>
          </w:p>
        </w:tc>
        <w:tc>
          <w:tcPr>
            <w:tcW w:w="81" w:type="pct"/>
          </w:tcPr>
          <w:p w14:paraId="4F494CCE" w14:textId="77777777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14:paraId="4A146C34" w14:textId="6C725885" w:rsidR="00987DE6" w:rsidRPr="00122662" w:rsidRDefault="00987DE6" w:rsidP="00987DE6">
            <w:pPr>
              <w:tabs>
                <w:tab w:val="decimal" w:pos="760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122662">
              <w:rPr>
                <w:sz w:val="16"/>
                <w:szCs w:val="16"/>
              </w:rPr>
              <w:t>(226,733)</w:t>
            </w:r>
          </w:p>
        </w:tc>
        <w:tc>
          <w:tcPr>
            <w:tcW w:w="81" w:type="pct"/>
          </w:tcPr>
          <w:p w14:paraId="0C87D9EA" w14:textId="77777777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52BFA360" w14:textId="15401ED8" w:rsidR="00987DE6" w:rsidRPr="00E86AD3" w:rsidRDefault="00987DE6" w:rsidP="00987DE6">
            <w:pPr>
              <w:tabs>
                <w:tab w:val="decimal" w:pos="772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</w:rPr>
              <w:t xml:space="preserve"> (204,178)</w:t>
            </w:r>
          </w:p>
        </w:tc>
        <w:tc>
          <w:tcPr>
            <w:tcW w:w="81" w:type="pct"/>
          </w:tcPr>
          <w:p w14:paraId="1CEB6AA6" w14:textId="77777777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0E6734CE" w14:textId="2BFB4387" w:rsidR="00987DE6" w:rsidRPr="00987DE6" w:rsidRDefault="00987DE6" w:rsidP="007C4654">
            <w:pPr>
              <w:tabs>
                <w:tab w:val="decimal" w:pos="782"/>
              </w:tabs>
              <w:spacing w:line="240" w:lineRule="auto"/>
              <w:ind w:left="-108" w:right="-108"/>
              <w:rPr>
                <w:sz w:val="16"/>
                <w:szCs w:val="16"/>
                <w:lang w:val="en-US"/>
              </w:rPr>
            </w:pPr>
            <w:r w:rsidRPr="00987DE6">
              <w:rPr>
                <w:sz w:val="16"/>
                <w:szCs w:val="16"/>
                <w:lang w:val="en-US"/>
              </w:rPr>
              <w:t>91,433</w:t>
            </w:r>
          </w:p>
        </w:tc>
        <w:tc>
          <w:tcPr>
            <w:tcW w:w="81" w:type="pct"/>
          </w:tcPr>
          <w:p w14:paraId="286175CA" w14:textId="77777777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14:paraId="3DF08DA4" w14:textId="4D2B889E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  <w:lang w:val="en-US" w:bidi="th-TH"/>
              </w:rPr>
              <w:t>86,456</w:t>
            </w:r>
          </w:p>
        </w:tc>
      </w:tr>
      <w:tr w:rsidR="00987DE6" w:rsidRPr="00E86AD3" w14:paraId="76A3D494" w14:textId="77777777" w:rsidTr="00122662">
        <w:trPr>
          <w:tblHeader/>
        </w:trPr>
        <w:tc>
          <w:tcPr>
            <w:tcW w:w="855" w:type="pct"/>
          </w:tcPr>
          <w:p w14:paraId="715CD9BE" w14:textId="0BA03716" w:rsidR="00987DE6" w:rsidRPr="00E86AD3" w:rsidRDefault="00987DE6" w:rsidP="00987DE6">
            <w:pPr>
              <w:spacing w:line="240" w:lineRule="auto"/>
              <w:rPr>
                <w:b/>
                <w:bCs/>
                <w:sz w:val="16"/>
                <w:szCs w:val="16"/>
                <w:rtl/>
                <w:cs/>
              </w:rPr>
            </w:pPr>
            <w:r w:rsidRPr="00E86AD3">
              <w:rPr>
                <w:b/>
                <w:bCs/>
                <w:sz w:val="16"/>
                <w:szCs w:val="16"/>
              </w:rPr>
              <w:t>Total revenue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121A326E" w14:textId="543B9620" w:rsidR="00987DE6" w:rsidRPr="00122662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b/>
                <w:bCs/>
                <w:sz w:val="16"/>
                <w:szCs w:val="16"/>
              </w:rPr>
            </w:pPr>
            <w:r w:rsidRPr="00122662">
              <w:rPr>
                <w:b/>
                <w:bCs/>
                <w:sz w:val="16"/>
                <w:szCs w:val="16"/>
              </w:rPr>
              <w:t>14,610,926</w:t>
            </w:r>
          </w:p>
        </w:tc>
        <w:tc>
          <w:tcPr>
            <w:tcW w:w="81" w:type="pct"/>
          </w:tcPr>
          <w:p w14:paraId="120D68BA" w14:textId="77777777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14:paraId="277754FB" w14:textId="1290A2BA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b/>
                <w:bCs/>
                <w:sz w:val="16"/>
                <w:szCs w:val="16"/>
              </w:rPr>
            </w:pPr>
            <w:r w:rsidRPr="00E86AD3">
              <w:rPr>
                <w:b/>
                <w:bCs/>
                <w:sz w:val="16"/>
                <w:szCs w:val="16"/>
              </w:rPr>
              <w:t>13,230,762</w:t>
            </w:r>
          </w:p>
        </w:tc>
        <w:tc>
          <w:tcPr>
            <w:tcW w:w="81" w:type="pct"/>
          </w:tcPr>
          <w:p w14:paraId="2803D782" w14:textId="77777777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</w:tcPr>
          <w:p w14:paraId="366F6427" w14:textId="7A786758" w:rsidR="00987DE6" w:rsidRPr="00122662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b/>
                <w:bCs/>
                <w:sz w:val="16"/>
                <w:szCs w:val="16"/>
              </w:rPr>
            </w:pPr>
            <w:r w:rsidRPr="00122662">
              <w:rPr>
                <w:b/>
                <w:bCs/>
                <w:sz w:val="16"/>
                <w:szCs w:val="16"/>
              </w:rPr>
              <w:t>47,515</w:t>
            </w:r>
          </w:p>
        </w:tc>
        <w:tc>
          <w:tcPr>
            <w:tcW w:w="81" w:type="pct"/>
          </w:tcPr>
          <w:p w14:paraId="6A620268" w14:textId="77777777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</w:tcPr>
          <w:p w14:paraId="4D03529B" w14:textId="33F5CB35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b/>
                <w:bCs/>
                <w:sz w:val="16"/>
                <w:szCs w:val="16"/>
              </w:rPr>
            </w:pPr>
            <w:r w:rsidRPr="00E86AD3">
              <w:rPr>
                <w:sz w:val="16"/>
                <w:szCs w:val="16"/>
              </w:rPr>
              <w:t xml:space="preserve"> </w:t>
            </w:r>
            <w:r w:rsidRPr="00E86AD3">
              <w:rPr>
                <w:b/>
                <w:bCs/>
                <w:sz w:val="16"/>
                <w:szCs w:val="16"/>
              </w:rPr>
              <w:t>42,618</w:t>
            </w:r>
          </w:p>
        </w:tc>
        <w:tc>
          <w:tcPr>
            <w:tcW w:w="81" w:type="pct"/>
          </w:tcPr>
          <w:p w14:paraId="1384E3B2" w14:textId="77777777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</w:tcPr>
          <w:p w14:paraId="6C1FDFE7" w14:textId="1C53C24B" w:rsidR="00987DE6" w:rsidRPr="00122662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b/>
                <w:bCs/>
                <w:sz w:val="16"/>
                <w:szCs w:val="16"/>
                <w:cs/>
                <w:lang w:bidi="th-TH"/>
              </w:rPr>
            </w:pPr>
            <w:r w:rsidRPr="00122662">
              <w:rPr>
                <w:b/>
                <w:bCs/>
                <w:sz w:val="16"/>
                <w:szCs w:val="16"/>
              </w:rPr>
              <w:t>356,521</w:t>
            </w:r>
          </w:p>
        </w:tc>
        <w:tc>
          <w:tcPr>
            <w:tcW w:w="81" w:type="pct"/>
          </w:tcPr>
          <w:p w14:paraId="1DDDA29F" w14:textId="77777777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</w:tcPr>
          <w:p w14:paraId="5AB4716C" w14:textId="5CF2E075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b/>
                <w:bCs/>
                <w:sz w:val="16"/>
                <w:szCs w:val="16"/>
              </w:rPr>
            </w:pPr>
            <w:r w:rsidRPr="00E86AD3">
              <w:rPr>
                <w:b/>
                <w:bCs/>
                <w:sz w:val="16"/>
                <w:szCs w:val="16"/>
              </w:rPr>
              <w:t>393,704</w:t>
            </w:r>
          </w:p>
        </w:tc>
        <w:tc>
          <w:tcPr>
            <w:tcW w:w="81" w:type="pct"/>
          </w:tcPr>
          <w:p w14:paraId="577016E6" w14:textId="77777777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</w:tcPr>
          <w:p w14:paraId="022B4728" w14:textId="79BAE1DF" w:rsidR="00987DE6" w:rsidRPr="00122662" w:rsidRDefault="00987DE6" w:rsidP="00987DE6">
            <w:pPr>
              <w:tabs>
                <w:tab w:val="decimal" w:pos="760"/>
              </w:tabs>
              <w:spacing w:line="240" w:lineRule="auto"/>
              <w:ind w:left="-108" w:right="-108"/>
              <w:rPr>
                <w:b/>
                <w:bCs/>
                <w:sz w:val="16"/>
                <w:szCs w:val="16"/>
              </w:rPr>
            </w:pPr>
            <w:r w:rsidRPr="00122662">
              <w:rPr>
                <w:b/>
                <w:bCs/>
                <w:sz w:val="16"/>
                <w:szCs w:val="16"/>
              </w:rPr>
              <w:t>(226,733)</w:t>
            </w:r>
          </w:p>
        </w:tc>
        <w:tc>
          <w:tcPr>
            <w:tcW w:w="81" w:type="pct"/>
          </w:tcPr>
          <w:p w14:paraId="51557597" w14:textId="77777777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14:paraId="568CF434" w14:textId="130C8B28" w:rsidR="00987DE6" w:rsidRPr="00A62A28" w:rsidRDefault="00987DE6" w:rsidP="00987DE6">
            <w:pPr>
              <w:tabs>
                <w:tab w:val="decimal" w:pos="772"/>
              </w:tabs>
              <w:spacing w:line="240" w:lineRule="auto"/>
              <w:ind w:left="-108" w:right="-108"/>
              <w:rPr>
                <w:b/>
                <w:bCs/>
                <w:sz w:val="16"/>
                <w:szCs w:val="16"/>
              </w:rPr>
            </w:pPr>
            <w:r w:rsidRPr="00A62A28">
              <w:rPr>
                <w:b/>
                <w:bCs/>
                <w:sz w:val="16"/>
                <w:szCs w:val="16"/>
              </w:rPr>
              <w:t>(204,178)</w:t>
            </w:r>
          </w:p>
        </w:tc>
        <w:tc>
          <w:tcPr>
            <w:tcW w:w="81" w:type="pct"/>
          </w:tcPr>
          <w:p w14:paraId="78815145" w14:textId="77777777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14:paraId="1417B0DE" w14:textId="615A4AFD" w:rsidR="00987DE6" w:rsidRPr="00987DE6" w:rsidRDefault="00987DE6" w:rsidP="007C4654">
            <w:pPr>
              <w:tabs>
                <w:tab w:val="decimal" w:pos="782"/>
              </w:tabs>
              <w:spacing w:line="240" w:lineRule="auto"/>
              <w:ind w:left="-108" w:right="-108"/>
              <w:rPr>
                <w:b/>
                <w:bCs/>
                <w:sz w:val="16"/>
                <w:szCs w:val="16"/>
                <w:lang w:val="en-US"/>
              </w:rPr>
            </w:pPr>
            <w:r w:rsidRPr="00987DE6">
              <w:rPr>
                <w:b/>
                <w:bCs/>
                <w:sz w:val="16"/>
                <w:szCs w:val="16"/>
                <w:lang w:val="en-US"/>
              </w:rPr>
              <w:t>14,788,229</w:t>
            </w:r>
          </w:p>
        </w:tc>
        <w:tc>
          <w:tcPr>
            <w:tcW w:w="81" w:type="pct"/>
          </w:tcPr>
          <w:p w14:paraId="6BE8DE3B" w14:textId="77777777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auto"/>
            </w:tcBorders>
          </w:tcPr>
          <w:p w14:paraId="5FA2765E" w14:textId="170EBC6B" w:rsidR="00987DE6" w:rsidRPr="00E86AD3" w:rsidRDefault="00987DE6" w:rsidP="00987DE6">
            <w:pPr>
              <w:tabs>
                <w:tab w:val="decimal" w:pos="809"/>
              </w:tabs>
              <w:spacing w:line="240" w:lineRule="auto"/>
              <w:ind w:left="-108" w:right="-108"/>
              <w:rPr>
                <w:b/>
                <w:bCs/>
                <w:sz w:val="16"/>
                <w:szCs w:val="16"/>
              </w:rPr>
            </w:pPr>
            <w:r w:rsidRPr="00E86AD3">
              <w:rPr>
                <w:b/>
                <w:bCs/>
                <w:sz w:val="16"/>
                <w:szCs w:val="16"/>
              </w:rPr>
              <w:t>13,462,906</w:t>
            </w:r>
          </w:p>
        </w:tc>
      </w:tr>
      <w:tr w:rsidR="002D0B87" w:rsidRPr="00E86AD3" w14:paraId="7F181A3B" w14:textId="77777777" w:rsidTr="00122662">
        <w:trPr>
          <w:tblHeader/>
        </w:trPr>
        <w:tc>
          <w:tcPr>
            <w:tcW w:w="855" w:type="pct"/>
          </w:tcPr>
          <w:p w14:paraId="061F2935" w14:textId="77777777" w:rsidR="002D0B87" w:rsidRPr="00E86AD3" w:rsidRDefault="002D0B87" w:rsidP="002D0B87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336" w:type="pct"/>
            <w:tcBorders>
              <w:top w:val="single" w:sz="4" w:space="0" w:color="auto"/>
            </w:tcBorders>
            <w:vAlign w:val="bottom"/>
          </w:tcPr>
          <w:p w14:paraId="747C780B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81" w:type="pct"/>
          </w:tcPr>
          <w:p w14:paraId="66163B20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7" w:type="pct"/>
            <w:tcBorders>
              <w:top w:val="single" w:sz="4" w:space="0" w:color="auto"/>
            </w:tcBorders>
            <w:vAlign w:val="bottom"/>
          </w:tcPr>
          <w:p w14:paraId="7DE721A6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81" w:type="pct"/>
          </w:tcPr>
          <w:p w14:paraId="2702D425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vAlign w:val="bottom"/>
          </w:tcPr>
          <w:p w14:paraId="32914637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81" w:type="pct"/>
          </w:tcPr>
          <w:p w14:paraId="0A3F7D5B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single" w:sz="4" w:space="0" w:color="auto"/>
            </w:tcBorders>
            <w:vAlign w:val="bottom"/>
          </w:tcPr>
          <w:p w14:paraId="40B8C993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81" w:type="pct"/>
          </w:tcPr>
          <w:p w14:paraId="0C19EB1D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vAlign w:val="bottom"/>
          </w:tcPr>
          <w:p w14:paraId="595D81CA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81" w:type="pct"/>
          </w:tcPr>
          <w:p w14:paraId="7348FC72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  <w:vAlign w:val="bottom"/>
          </w:tcPr>
          <w:p w14:paraId="520987FD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81" w:type="pct"/>
          </w:tcPr>
          <w:p w14:paraId="52B2E860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4" w:space="0" w:color="auto"/>
            </w:tcBorders>
          </w:tcPr>
          <w:p w14:paraId="34898132" w14:textId="77777777" w:rsidR="002D0B87" w:rsidRPr="00E86AD3" w:rsidRDefault="002D0B87" w:rsidP="002D0B87">
            <w:pPr>
              <w:tabs>
                <w:tab w:val="decimal" w:pos="760"/>
              </w:tabs>
              <w:spacing w:line="240" w:lineRule="auto"/>
              <w:ind w:left="-108" w:right="-108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81" w:type="pct"/>
          </w:tcPr>
          <w:p w14:paraId="1A2E183C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75646AB1" w14:textId="77777777" w:rsidR="002D0B87" w:rsidRPr="00E86AD3" w:rsidRDefault="002D0B87" w:rsidP="002D0B87">
            <w:pPr>
              <w:tabs>
                <w:tab w:val="decimal" w:pos="772"/>
              </w:tabs>
              <w:spacing w:line="240" w:lineRule="auto"/>
              <w:ind w:left="-108" w:right="-108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81" w:type="pct"/>
          </w:tcPr>
          <w:p w14:paraId="285E11A5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  <w:vAlign w:val="bottom"/>
          </w:tcPr>
          <w:p w14:paraId="3BD7BED5" w14:textId="77777777" w:rsidR="002D0B87" w:rsidRPr="00E86AD3" w:rsidRDefault="002D0B87" w:rsidP="007C4654">
            <w:pPr>
              <w:tabs>
                <w:tab w:val="decimal" w:pos="782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81" w:type="pct"/>
          </w:tcPr>
          <w:p w14:paraId="5EC0CDB0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single" w:sz="4" w:space="0" w:color="auto"/>
            </w:tcBorders>
            <w:vAlign w:val="bottom"/>
          </w:tcPr>
          <w:p w14:paraId="259FD0C0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</w:tr>
      <w:tr w:rsidR="009D7AEC" w:rsidRPr="00E86AD3" w14:paraId="7099E7EF" w14:textId="77777777" w:rsidTr="00051756">
        <w:trPr>
          <w:tblHeader/>
        </w:trPr>
        <w:tc>
          <w:tcPr>
            <w:tcW w:w="855" w:type="pct"/>
          </w:tcPr>
          <w:p w14:paraId="5AB34A62" w14:textId="03DA4374" w:rsidR="009D7AEC" w:rsidRPr="00E86AD3" w:rsidRDefault="009D7AEC" w:rsidP="009D7AEC">
            <w:pPr>
              <w:spacing w:line="240" w:lineRule="auto"/>
              <w:ind w:left="156" w:hanging="156"/>
              <w:rPr>
                <w:sz w:val="16"/>
                <w:szCs w:val="16"/>
                <w:rtl/>
                <w:cs/>
              </w:rPr>
            </w:pPr>
            <w:r w:rsidRPr="00E86AD3">
              <w:rPr>
                <w:sz w:val="16"/>
                <w:szCs w:val="16"/>
              </w:rPr>
              <w:t>Segment profit before</w:t>
            </w:r>
            <w:r w:rsidRPr="00E86AD3">
              <w:rPr>
                <w:sz w:val="16"/>
                <w:szCs w:val="16"/>
              </w:rPr>
              <w:br/>
              <w:t>income tax</w:t>
            </w:r>
            <w:r>
              <w:rPr>
                <w:sz w:val="16"/>
                <w:szCs w:val="16"/>
              </w:rPr>
              <w:t xml:space="preserve"> expense</w:t>
            </w:r>
          </w:p>
        </w:tc>
        <w:tc>
          <w:tcPr>
            <w:tcW w:w="336" w:type="pct"/>
          </w:tcPr>
          <w:p w14:paraId="3624022A" w14:textId="77777777" w:rsidR="009D7AEC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rFonts w:cstheme="minorBidi"/>
                <w:sz w:val="16"/>
                <w:lang w:bidi="th-TH"/>
              </w:rPr>
            </w:pPr>
          </w:p>
          <w:p w14:paraId="5856B7A1" w14:textId="3DDF2F3D" w:rsidR="009D7AEC" w:rsidRPr="00E863D9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E863D9">
              <w:rPr>
                <w:sz w:val="16"/>
                <w:szCs w:val="16"/>
              </w:rPr>
              <w:t>3,778,656</w:t>
            </w:r>
          </w:p>
        </w:tc>
        <w:tc>
          <w:tcPr>
            <w:tcW w:w="81" w:type="pct"/>
          </w:tcPr>
          <w:p w14:paraId="11CF8FB5" w14:textId="77777777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7" w:type="pct"/>
            <w:vAlign w:val="bottom"/>
          </w:tcPr>
          <w:p w14:paraId="0D8CBEC5" w14:textId="77777777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  <w:p w14:paraId="62C8BBAA" w14:textId="6B7F3A9E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</w:rPr>
              <w:t>3,294,245</w:t>
            </w:r>
          </w:p>
        </w:tc>
        <w:tc>
          <w:tcPr>
            <w:tcW w:w="81" w:type="pct"/>
          </w:tcPr>
          <w:p w14:paraId="49D44957" w14:textId="77777777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</w:tcPr>
          <w:p w14:paraId="69FD2855" w14:textId="77777777" w:rsidR="009D7AEC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rFonts w:cstheme="minorBidi"/>
                <w:sz w:val="16"/>
                <w:lang w:bidi="th-TH"/>
              </w:rPr>
            </w:pPr>
          </w:p>
          <w:p w14:paraId="74900629" w14:textId="5FB2D0B2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E863D9">
              <w:rPr>
                <w:sz w:val="16"/>
                <w:szCs w:val="16"/>
              </w:rPr>
              <w:t>9,342</w:t>
            </w:r>
          </w:p>
        </w:tc>
        <w:tc>
          <w:tcPr>
            <w:tcW w:w="81" w:type="pct"/>
          </w:tcPr>
          <w:p w14:paraId="544942E9" w14:textId="77777777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1" w:type="pct"/>
            <w:vAlign w:val="bottom"/>
          </w:tcPr>
          <w:p w14:paraId="62F0F065" w14:textId="77777777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  <w:p w14:paraId="1998D3C4" w14:textId="77816CCB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</w:rPr>
              <w:t xml:space="preserve"> 8,113</w:t>
            </w:r>
          </w:p>
        </w:tc>
        <w:tc>
          <w:tcPr>
            <w:tcW w:w="81" w:type="pct"/>
          </w:tcPr>
          <w:p w14:paraId="1700C7FE" w14:textId="77777777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</w:tcPr>
          <w:p w14:paraId="56288951" w14:textId="77777777" w:rsidR="009D7AEC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rFonts w:cstheme="minorBidi"/>
                <w:sz w:val="16"/>
                <w:lang w:bidi="th-TH"/>
              </w:rPr>
            </w:pPr>
          </w:p>
          <w:p w14:paraId="1405212F" w14:textId="6D0AE60E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B63968">
              <w:rPr>
                <w:sz w:val="16"/>
                <w:szCs w:val="16"/>
              </w:rPr>
              <w:t>236,751</w:t>
            </w:r>
          </w:p>
        </w:tc>
        <w:tc>
          <w:tcPr>
            <w:tcW w:w="81" w:type="pct"/>
          </w:tcPr>
          <w:p w14:paraId="23D6CD9C" w14:textId="77777777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5" w:type="pct"/>
            <w:vAlign w:val="bottom"/>
          </w:tcPr>
          <w:p w14:paraId="0161973C" w14:textId="6C99C796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  <w:lang w:bidi="th-TH"/>
              </w:rPr>
            </w:pPr>
            <w:r w:rsidRPr="00E86AD3">
              <w:rPr>
                <w:sz w:val="16"/>
                <w:szCs w:val="16"/>
              </w:rPr>
              <w:t xml:space="preserve"> 229,188</w:t>
            </w:r>
          </w:p>
        </w:tc>
        <w:tc>
          <w:tcPr>
            <w:tcW w:w="81" w:type="pct"/>
          </w:tcPr>
          <w:p w14:paraId="17F38E3A" w14:textId="77777777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bottom"/>
          </w:tcPr>
          <w:p w14:paraId="75A3FEBC" w14:textId="3C60107B" w:rsidR="009D7AEC" w:rsidRPr="00E86AD3" w:rsidRDefault="009D7AEC" w:rsidP="009D7AEC">
            <w:pPr>
              <w:tabs>
                <w:tab w:val="decimal" w:pos="760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A62A28">
              <w:rPr>
                <w:sz w:val="16"/>
                <w:szCs w:val="16"/>
                <w:cs/>
                <w:lang w:bidi="th-TH"/>
              </w:rPr>
              <w:t>-</w:t>
            </w:r>
          </w:p>
        </w:tc>
        <w:tc>
          <w:tcPr>
            <w:tcW w:w="81" w:type="pct"/>
          </w:tcPr>
          <w:p w14:paraId="2F705DCD" w14:textId="77777777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4" w:type="pct"/>
            <w:vAlign w:val="bottom"/>
          </w:tcPr>
          <w:p w14:paraId="04CB55EC" w14:textId="77777777" w:rsidR="009D7AEC" w:rsidRPr="00E86AD3" w:rsidRDefault="009D7AEC" w:rsidP="009D7AEC">
            <w:pPr>
              <w:tabs>
                <w:tab w:val="decimal" w:pos="772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A62A28">
              <w:rPr>
                <w:sz w:val="16"/>
                <w:szCs w:val="16"/>
                <w:cs/>
                <w:lang w:bidi="th-TH"/>
              </w:rPr>
              <w:t>-</w:t>
            </w:r>
          </w:p>
        </w:tc>
        <w:tc>
          <w:tcPr>
            <w:tcW w:w="81" w:type="pct"/>
          </w:tcPr>
          <w:p w14:paraId="07ABE70D" w14:textId="77777777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5" w:type="pct"/>
          </w:tcPr>
          <w:p w14:paraId="5A592FDB" w14:textId="77777777" w:rsidR="009D7AEC" w:rsidRDefault="009D7AEC" w:rsidP="007C4654">
            <w:pPr>
              <w:tabs>
                <w:tab w:val="decimal" w:pos="782"/>
              </w:tabs>
              <w:spacing w:line="240" w:lineRule="auto"/>
              <w:ind w:left="-108" w:right="-108"/>
              <w:rPr>
                <w:rFonts w:cstheme="minorBidi"/>
                <w:sz w:val="16"/>
                <w:lang w:bidi="th-TH"/>
              </w:rPr>
            </w:pPr>
          </w:p>
          <w:p w14:paraId="62F5F590" w14:textId="29F2955F" w:rsidR="009D7AEC" w:rsidRPr="00E86AD3" w:rsidRDefault="009D7AEC" w:rsidP="007C4654">
            <w:pPr>
              <w:tabs>
                <w:tab w:val="decimal" w:pos="782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9D7AEC">
              <w:rPr>
                <w:sz w:val="16"/>
                <w:szCs w:val="16"/>
              </w:rPr>
              <w:t>4,024,749</w:t>
            </w:r>
          </w:p>
        </w:tc>
        <w:tc>
          <w:tcPr>
            <w:tcW w:w="81" w:type="pct"/>
          </w:tcPr>
          <w:p w14:paraId="10DA7872" w14:textId="77777777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9" w:type="pct"/>
          </w:tcPr>
          <w:p w14:paraId="7BB2A341" w14:textId="77777777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</w:rPr>
              <w:t xml:space="preserve"> </w:t>
            </w:r>
          </w:p>
          <w:p w14:paraId="284B6CCE" w14:textId="0F2DEDED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</w:rPr>
              <w:t xml:space="preserve">3,531,546 </w:t>
            </w:r>
          </w:p>
        </w:tc>
      </w:tr>
      <w:tr w:rsidR="009D7AEC" w:rsidRPr="00E86AD3" w14:paraId="54C8DF7A" w14:textId="77777777" w:rsidTr="00051756">
        <w:trPr>
          <w:tblHeader/>
        </w:trPr>
        <w:tc>
          <w:tcPr>
            <w:tcW w:w="855" w:type="pct"/>
          </w:tcPr>
          <w:p w14:paraId="5B63B881" w14:textId="09A4E145" w:rsidR="009D7AEC" w:rsidRPr="00E86AD3" w:rsidRDefault="00AF2484" w:rsidP="009D7AEC">
            <w:pPr>
              <w:spacing w:line="240" w:lineRule="auto"/>
              <w:rPr>
                <w:sz w:val="16"/>
                <w:szCs w:val="16"/>
                <w:rtl/>
                <w:cs/>
              </w:rPr>
            </w:pPr>
            <w:r>
              <w:rPr>
                <w:sz w:val="16"/>
                <w:szCs w:val="16"/>
              </w:rPr>
              <w:t>Income tax expense</w:t>
            </w: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1BAA104C" w14:textId="5C10C5BD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E863D9">
              <w:rPr>
                <w:sz w:val="16"/>
                <w:szCs w:val="16"/>
              </w:rPr>
              <w:t>(756,718)</w:t>
            </w:r>
          </w:p>
        </w:tc>
        <w:tc>
          <w:tcPr>
            <w:tcW w:w="81" w:type="pct"/>
          </w:tcPr>
          <w:p w14:paraId="663FE882" w14:textId="77777777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  <w:vAlign w:val="bottom"/>
          </w:tcPr>
          <w:p w14:paraId="3CC7A635" w14:textId="0442C40A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</w:rPr>
              <w:t>(649,544)</w:t>
            </w:r>
          </w:p>
        </w:tc>
        <w:tc>
          <w:tcPr>
            <w:tcW w:w="81" w:type="pct"/>
          </w:tcPr>
          <w:p w14:paraId="52401712" w14:textId="77777777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</w:tcPr>
          <w:p w14:paraId="7FC1E2E1" w14:textId="76006E6B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E863D9">
              <w:rPr>
                <w:sz w:val="16"/>
                <w:szCs w:val="16"/>
              </w:rPr>
              <w:t>(1,868)</w:t>
            </w:r>
          </w:p>
        </w:tc>
        <w:tc>
          <w:tcPr>
            <w:tcW w:w="81" w:type="pct"/>
          </w:tcPr>
          <w:p w14:paraId="4C29CDAB" w14:textId="77777777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  <w:vAlign w:val="bottom"/>
          </w:tcPr>
          <w:p w14:paraId="7AC403BE" w14:textId="611C0AFE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</w:rPr>
              <w:t xml:space="preserve"> (1,622)</w:t>
            </w:r>
          </w:p>
        </w:tc>
        <w:tc>
          <w:tcPr>
            <w:tcW w:w="81" w:type="pct"/>
          </w:tcPr>
          <w:p w14:paraId="4CD07C12" w14:textId="77777777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</w:tcPr>
          <w:p w14:paraId="753495AE" w14:textId="3DD5E36A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B63968">
              <w:rPr>
                <w:sz w:val="16"/>
                <w:szCs w:val="16"/>
              </w:rPr>
              <w:t>(47,937)</w:t>
            </w:r>
          </w:p>
        </w:tc>
        <w:tc>
          <w:tcPr>
            <w:tcW w:w="81" w:type="pct"/>
          </w:tcPr>
          <w:p w14:paraId="7D5F1790" w14:textId="77777777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  <w:vAlign w:val="bottom"/>
          </w:tcPr>
          <w:p w14:paraId="4417EA1F" w14:textId="4B08305A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  <w:lang w:bidi="th-TH"/>
              </w:rPr>
            </w:pPr>
            <w:r w:rsidRPr="00E86AD3">
              <w:rPr>
                <w:sz w:val="16"/>
                <w:szCs w:val="16"/>
              </w:rPr>
              <w:t xml:space="preserve"> (46,770)</w:t>
            </w:r>
          </w:p>
        </w:tc>
        <w:tc>
          <w:tcPr>
            <w:tcW w:w="81" w:type="pct"/>
          </w:tcPr>
          <w:p w14:paraId="647D7602" w14:textId="77777777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  <w:vAlign w:val="bottom"/>
          </w:tcPr>
          <w:p w14:paraId="3C252742" w14:textId="4C6522CA" w:rsidR="009D7AEC" w:rsidRPr="00E86AD3" w:rsidRDefault="009D7AEC" w:rsidP="009D7AEC">
            <w:pPr>
              <w:tabs>
                <w:tab w:val="decimal" w:pos="760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  <w:cs/>
                <w:lang w:bidi="th-TH"/>
              </w:rPr>
              <w:t>-</w:t>
            </w:r>
          </w:p>
        </w:tc>
        <w:tc>
          <w:tcPr>
            <w:tcW w:w="81" w:type="pct"/>
          </w:tcPr>
          <w:p w14:paraId="785FE477" w14:textId="77777777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  <w:vAlign w:val="bottom"/>
          </w:tcPr>
          <w:p w14:paraId="11CCB31A" w14:textId="77777777" w:rsidR="009D7AEC" w:rsidRPr="00E86AD3" w:rsidRDefault="009D7AEC" w:rsidP="009D7AEC">
            <w:pPr>
              <w:tabs>
                <w:tab w:val="decimal" w:pos="772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  <w:cs/>
                <w:lang w:bidi="th-TH"/>
              </w:rPr>
              <w:t>-</w:t>
            </w:r>
          </w:p>
        </w:tc>
        <w:tc>
          <w:tcPr>
            <w:tcW w:w="81" w:type="pct"/>
          </w:tcPr>
          <w:p w14:paraId="74FFA84F" w14:textId="77777777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0EE8E3ED" w14:textId="78FD5338" w:rsidR="009D7AEC" w:rsidRPr="00E86AD3" w:rsidRDefault="009D7AEC" w:rsidP="007C4654">
            <w:pPr>
              <w:tabs>
                <w:tab w:val="decimal" w:pos="782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9D7AEC">
              <w:rPr>
                <w:sz w:val="16"/>
                <w:szCs w:val="16"/>
              </w:rPr>
              <w:t>(806,523)</w:t>
            </w:r>
          </w:p>
        </w:tc>
        <w:tc>
          <w:tcPr>
            <w:tcW w:w="81" w:type="pct"/>
          </w:tcPr>
          <w:p w14:paraId="177CAD14" w14:textId="77777777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14:paraId="250891AA" w14:textId="4A4BE3E7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</w:rPr>
              <w:t xml:space="preserve"> (697,936)</w:t>
            </w:r>
          </w:p>
        </w:tc>
      </w:tr>
      <w:tr w:rsidR="009D7AEC" w:rsidRPr="00E86AD3" w14:paraId="4F560FB1" w14:textId="77777777" w:rsidTr="00051756">
        <w:trPr>
          <w:tblHeader/>
        </w:trPr>
        <w:tc>
          <w:tcPr>
            <w:tcW w:w="855" w:type="pct"/>
          </w:tcPr>
          <w:p w14:paraId="3932386B" w14:textId="77777777" w:rsidR="009D7AEC" w:rsidRPr="00E86AD3" w:rsidRDefault="009D7AEC" w:rsidP="009D7AEC">
            <w:pPr>
              <w:spacing w:line="240" w:lineRule="auto"/>
              <w:rPr>
                <w:b/>
                <w:bCs/>
                <w:sz w:val="16"/>
                <w:szCs w:val="16"/>
                <w:lang w:val="en-US" w:bidi="th-TH"/>
              </w:rPr>
            </w:pPr>
            <w:r w:rsidRPr="00E86AD3">
              <w:rPr>
                <w:b/>
                <w:bCs/>
                <w:sz w:val="16"/>
                <w:szCs w:val="16"/>
                <w:lang w:val="en-US" w:bidi="th-TH"/>
              </w:rPr>
              <w:t>Segment profit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56AB2654" w14:textId="0A7ECD16" w:rsidR="009D7AEC" w:rsidRPr="00E863D9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b/>
                <w:bCs/>
                <w:sz w:val="16"/>
                <w:szCs w:val="16"/>
              </w:rPr>
            </w:pPr>
            <w:r w:rsidRPr="00E863D9">
              <w:rPr>
                <w:b/>
                <w:bCs/>
                <w:sz w:val="16"/>
                <w:szCs w:val="16"/>
              </w:rPr>
              <w:t>3,021,938</w:t>
            </w:r>
          </w:p>
        </w:tc>
        <w:tc>
          <w:tcPr>
            <w:tcW w:w="81" w:type="pct"/>
          </w:tcPr>
          <w:p w14:paraId="7EEA4CF6" w14:textId="77777777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78182" w14:textId="51BF6F12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b/>
                <w:bCs/>
                <w:sz w:val="16"/>
                <w:szCs w:val="16"/>
              </w:rPr>
            </w:pPr>
            <w:r w:rsidRPr="00E86AD3">
              <w:rPr>
                <w:b/>
                <w:bCs/>
                <w:sz w:val="16"/>
                <w:szCs w:val="16"/>
              </w:rPr>
              <w:t xml:space="preserve">2,644,701 </w:t>
            </w:r>
          </w:p>
        </w:tc>
        <w:tc>
          <w:tcPr>
            <w:tcW w:w="81" w:type="pct"/>
          </w:tcPr>
          <w:p w14:paraId="38505A14" w14:textId="77777777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</w:tcPr>
          <w:p w14:paraId="7D9C82DC" w14:textId="09990287" w:rsidR="009D7AEC" w:rsidRPr="00E863D9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b/>
                <w:bCs/>
                <w:sz w:val="16"/>
                <w:szCs w:val="16"/>
                <w:cs/>
                <w:lang w:bidi="th-TH"/>
              </w:rPr>
            </w:pPr>
            <w:r w:rsidRPr="00E863D9">
              <w:rPr>
                <w:b/>
                <w:bCs/>
                <w:sz w:val="16"/>
                <w:szCs w:val="16"/>
              </w:rPr>
              <w:t>7,474</w:t>
            </w:r>
          </w:p>
        </w:tc>
        <w:tc>
          <w:tcPr>
            <w:tcW w:w="81" w:type="pct"/>
          </w:tcPr>
          <w:p w14:paraId="78552AB4" w14:textId="77777777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43419" w14:textId="3B379EF5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b/>
                <w:bCs/>
                <w:sz w:val="16"/>
                <w:szCs w:val="16"/>
                <w:cs/>
                <w:lang w:bidi="th-TH"/>
              </w:rPr>
            </w:pPr>
            <w:r w:rsidRPr="00E86AD3">
              <w:rPr>
                <w:b/>
                <w:bCs/>
                <w:sz w:val="16"/>
                <w:szCs w:val="16"/>
              </w:rPr>
              <w:t xml:space="preserve"> 6,491</w:t>
            </w:r>
          </w:p>
        </w:tc>
        <w:tc>
          <w:tcPr>
            <w:tcW w:w="81" w:type="pct"/>
          </w:tcPr>
          <w:p w14:paraId="175F94E7" w14:textId="77777777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</w:tcPr>
          <w:p w14:paraId="48E01219" w14:textId="518230E0" w:rsidR="009D7AEC" w:rsidRPr="00B63968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b/>
                <w:bCs/>
                <w:sz w:val="16"/>
                <w:szCs w:val="16"/>
                <w:cs/>
                <w:lang w:bidi="th-TH"/>
              </w:rPr>
            </w:pPr>
            <w:r w:rsidRPr="00B63968">
              <w:rPr>
                <w:b/>
                <w:bCs/>
                <w:sz w:val="16"/>
                <w:szCs w:val="16"/>
              </w:rPr>
              <w:t>188,814</w:t>
            </w:r>
          </w:p>
        </w:tc>
        <w:tc>
          <w:tcPr>
            <w:tcW w:w="81" w:type="pct"/>
          </w:tcPr>
          <w:p w14:paraId="57231B0D" w14:textId="77777777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1B6FB" w14:textId="1FEFD77B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b/>
                <w:bCs/>
                <w:sz w:val="16"/>
                <w:szCs w:val="16"/>
                <w:cs/>
                <w:lang w:bidi="th-TH"/>
              </w:rPr>
            </w:pPr>
            <w:r w:rsidRPr="00E86AD3">
              <w:rPr>
                <w:b/>
                <w:bCs/>
                <w:sz w:val="16"/>
                <w:szCs w:val="16"/>
              </w:rPr>
              <w:t xml:space="preserve"> 182,418 </w:t>
            </w:r>
          </w:p>
        </w:tc>
        <w:tc>
          <w:tcPr>
            <w:tcW w:w="81" w:type="pct"/>
          </w:tcPr>
          <w:p w14:paraId="2065C5A7" w14:textId="77777777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C64EA" w14:textId="5EF46CA2" w:rsidR="009D7AEC" w:rsidRPr="002D0B87" w:rsidRDefault="009D7AEC" w:rsidP="009D7AEC">
            <w:pPr>
              <w:tabs>
                <w:tab w:val="decimal" w:pos="760"/>
              </w:tabs>
              <w:spacing w:line="240" w:lineRule="auto"/>
              <w:ind w:left="-108" w:right="-108"/>
              <w:rPr>
                <w:b/>
                <w:bCs/>
                <w:sz w:val="16"/>
                <w:szCs w:val="16"/>
                <w:cs/>
                <w:lang w:bidi="th-TH"/>
              </w:rPr>
            </w:pPr>
            <w:r w:rsidRPr="00A62A28">
              <w:rPr>
                <w:b/>
                <w:bCs/>
                <w:sz w:val="16"/>
                <w:szCs w:val="16"/>
                <w:cs/>
                <w:lang w:bidi="th-TH"/>
              </w:rPr>
              <w:t>-</w:t>
            </w:r>
          </w:p>
        </w:tc>
        <w:tc>
          <w:tcPr>
            <w:tcW w:w="81" w:type="pct"/>
          </w:tcPr>
          <w:p w14:paraId="22986FA1" w14:textId="77777777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F2876" w14:textId="77777777" w:rsidR="009D7AEC" w:rsidRPr="00A62A28" w:rsidRDefault="009D7AEC" w:rsidP="009D7AEC">
            <w:pPr>
              <w:tabs>
                <w:tab w:val="decimal" w:pos="772"/>
              </w:tabs>
              <w:spacing w:line="240" w:lineRule="auto"/>
              <w:ind w:left="-108" w:right="-108"/>
              <w:rPr>
                <w:b/>
                <w:bCs/>
                <w:sz w:val="16"/>
                <w:szCs w:val="16"/>
                <w:cs/>
                <w:lang w:bidi="th-TH"/>
              </w:rPr>
            </w:pPr>
            <w:r w:rsidRPr="00A62A28">
              <w:rPr>
                <w:b/>
                <w:bCs/>
                <w:sz w:val="16"/>
                <w:szCs w:val="16"/>
                <w:cs/>
                <w:lang w:bidi="th-TH"/>
              </w:rPr>
              <w:t>-</w:t>
            </w:r>
          </w:p>
        </w:tc>
        <w:tc>
          <w:tcPr>
            <w:tcW w:w="81" w:type="pct"/>
          </w:tcPr>
          <w:p w14:paraId="73C020D0" w14:textId="77777777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14:paraId="2CB7C59F" w14:textId="296E7B10" w:rsidR="009D7AEC" w:rsidRPr="009D7AEC" w:rsidRDefault="009D7AEC" w:rsidP="007C4654">
            <w:pPr>
              <w:tabs>
                <w:tab w:val="decimal" w:pos="782"/>
              </w:tabs>
              <w:spacing w:line="240" w:lineRule="auto"/>
              <w:ind w:left="-108" w:right="-108"/>
              <w:rPr>
                <w:b/>
                <w:bCs/>
                <w:sz w:val="16"/>
                <w:szCs w:val="16"/>
              </w:rPr>
            </w:pPr>
            <w:r w:rsidRPr="009D7AEC">
              <w:rPr>
                <w:b/>
                <w:bCs/>
                <w:sz w:val="16"/>
                <w:szCs w:val="16"/>
              </w:rPr>
              <w:t>3,218,226</w:t>
            </w:r>
          </w:p>
        </w:tc>
        <w:tc>
          <w:tcPr>
            <w:tcW w:w="81" w:type="pct"/>
          </w:tcPr>
          <w:p w14:paraId="21253A8F" w14:textId="77777777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auto"/>
            </w:tcBorders>
          </w:tcPr>
          <w:p w14:paraId="2C44329A" w14:textId="3E7DEE53" w:rsidR="009D7AEC" w:rsidRPr="00E86AD3" w:rsidRDefault="009D7AEC" w:rsidP="009D7AEC">
            <w:pPr>
              <w:tabs>
                <w:tab w:val="decimal" w:pos="809"/>
              </w:tabs>
              <w:spacing w:line="240" w:lineRule="auto"/>
              <w:ind w:left="-108" w:right="-108"/>
              <w:rPr>
                <w:b/>
                <w:bCs/>
                <w:sz w:val="16"/>
                <w:szCs w:val="16"/>
              </w:rPr>
            </w:pPr>
            <w:r w:rsidRPr="00E86AD3">
              <w:rPr>
                <w:b/>
                <w:bCs/>
                <w:sz w:val="16"/>
                <w:szCs w:val="16"/>
              </w:rPr>
              <w:t xml:space="preserve"> 2,833,610 </w:t>
            </w:r>
          </w:p>
        </w:tc>
      </w:tr>
      <w:tr w:rsidR="002D0B87" w:rsidRPr="00E86AD3" w14:paraId="049EF23F" w14:textId="77777777" w:rsidTr="00122662">
        <w:trPr>
          <w:tblHeader/>
        </w:trPr>
        <w:tc>
          <w:tcPr>
            <w:tcW w:w="855" w:type="pct"/>
          </w:tcPr>
          <w:p w14:paraId="33A4D9A9" w14:textId="77777777" w:rsidR="002D0B87" w:rsidRPr="00E86AD3" w:rsidRDefault="002D0B87" w:rsidP="002D0B87">
            <w:pPr>
              <w:spacing w:line="240" w:lineRule="auto"/>
              <w:rPr>
                <w:sz w:val="16"/>
                <w:szCs w:val="16"/>
                <w:lang w:val="en-US" w:bidi="th-TH"/>
              </w:rPr>
            </w:pPr>
          </w:p>
        </w:tc>
        <w:tc>
          <w:tcPr>
            <w:tcW w:w="336" w:type="pct"/>
            <w:tcBorders>
              <w:top w:val="single" w:sz="4" w:space="0" w:color="auto"/>
            </w:tcBorders>
            <w:vAlign w:val="bottom"/>
          </w:tcPr>
          <w:p w14:paraId="563EF27F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81" w:type="pct"/>
          </w:tcPr>
          <w:p w14:paraId="47E9E4A1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7" w:type="pct"/>
            <w:tcBorders>
              <w:top w:val="single" w:sz="4" w:space="0" w:color="auto"/>
            </w:tcBorders>
            <w:vAlign w:val="bottom"/>
          </w:tcPr>
          <w:p w14:paraId="72F4BCF1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81" w:type="pct"/>
          </w:tcPr>
          <w:p w14:paraId="32015C31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vAlign w:val="bottom"/>
          </w:tcPr>
          <w:p w14:paraId="793A9A57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81" w:type="pct"/>
          </w:tcPr>
          <w:p w14:paraId="583FF3F0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single" w:sz="4" w:space="0" w:color="auto"/>
            </w:tcBorders>
            <w:vAlign w:val="bottom"/>
          </w:tcPr>
          <w:p w14:paraId="287E339A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81" w:type="pct"/>
          </w:tcPr>
          <w:p w14:paraId="0C8E66A0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vAlign w:val="bottom"/>
          </w:tcPr>
          <w:p w14:paraId="4E03CD22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81" w:type="pct"/>
          </w:tcPr>
          <w:p w14:paraId="02E1765C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  <w:vAlign w:val="bottom"/>
          </w:tcPr>
          <w:p w14:paraId="1E865535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81" w:type="pct"/>
          </w:tcPr>
          <w:p w14:paraId="227F850F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4" w:space="0" w:color="auto"/>
            </w:tcBorders>
          </w:tcPr>
          <w:p w14:paraId="112060C7" w14:textId="77777777" w:rsidR="002D0B87" w:rsidRPr="00E86AD3" w:rsidRDefault="002D0B87" w:rsidP="002D0B87">
            <w:pPr>
              <w:tabs>
                <w:tab w:val="decimal" w:pos="760"/>
              </w:tabs>
              <w:spacing w:line="240" w:lineRule="auto"/>
              <w:ind w:left="-108" w:right="-108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81" w:type="pct"/>
          </w:tcPr>
          <w:p w14:paraId="222D5AFB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41081ADD" w14:textId="77777777" w:rsidR="002D0B87" w:rsidRPr="00E86AD3" w:rsidRDefault="002D0B87" w:rsidP="002D0B87">
            <w:pPr>
              <w:tabs>
                <w:tab w:val="decimal" w:pos="772"/>
              </w:tabs>
              <w:spacing w:line="240" w:lineRule="auto"/>
              <w:ind w:left="-108" w:right="-108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81" w:type="pct"/>
          </w:tcPr>
          <w:p w14:paraId="6EFB554B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  <w:vAlign w:val="bottom"/>
          </w:tcPr>
          <w:p w14:paraId="3B040340" w14:textId="77777777" w:rsidR="002D0B87" w:rsidRPr="00E86AD3" w:rsidRDefault="002D0B87" w:rsidP="002D0B87">
            <w:pPr>
              <w:tabs>
                <w:tab w:val="decimal" w:pos="772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81" w:type="pct"/>
          </w:tcPr>
          <w:p w14:paraId="23FD8266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single" w:sz="4" w:space="0" w:color="auto"/>
            </w:tcBorders>
            <w:vAlign w:val="bottom"/>
          </w:tcPr>
          <w:p w14:paraId="4F8035DB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</w:tr>
      <w:tr w:rsidR="002D0B87" w:rsidRPr="00E86AD3" w14:paraId="075896A3" w14:textId="77777777" w:rsidTr="00122662">
        <w:trPr>
          <w:tblHeader/>
        </w:trPr>
        <w:tc>
          <w:tcPr>
            <w:tcW w:w="855" w:type="pct"/>
          </w:tcPr>
          <w:p w14:paraId="0340CF3E" w14:textId="78263435" w:rsidR="002D0B87" w:rsidRPr="00E86AD3" w:rsidRDefault="002D0B87" w:rsidP="002D0B87">
            <w:pPr>
              <w:spacing w:line="240" w:lineRule="auto"/>
              <w:ind w:left="155" w:hanging="155"/>
              <w:rPr>
                <w:sz w:val="16"/>
                <w:szCs w:val="16"/>
                <w:lang w:val="en-US" w:bidi="th-TH"/>
              </w:rPr>
            </w:pPr>
            <w:r w:rsidRPr="00E86AD3">
              <w:rPr>
                <w:b/>
                <w:bCs/>
                <w:sz w:val="16"/>
                <w:szCs w:val="16"/>
                <w:lang w:val="en-US" w:bidi="th-TH"/>
              </w:rPr>
              <w:t>Significant non</w:t>
            </w:r>
            <w:r w:rsidRPr="00E86AD3">
              <w:rPr>
                <w:b/>
                <w:bCs/>
                <w:sz w:val="16"/>
                <w:szCs w:val="16"/>
                <w:cs/>
                <w:lang w:val="en-US" w:bidi="th-TH"/>
              </w:rPr>
              <w:t>-</w:t>
            </w:r>
            <w:r w:rsidRPr="00E86AD3">
              <w:rPr>
                <w:b/>
                <w:bCs/>
                <w:sz w:val="16"/>
                <w:szCs w:val="16"/>
                <w:lang w:val="en-US" w:bidi="th-TH"/>
              </w:rPr>
              <w:t>cash</w:t>
            </w:r>
            <w:r w:rsidR="00A040DF">
              <w:rPr>
                <w:b/>
                <w:bCs/>
                <w:sz w:val="16"/>
                <w:szCs w:val="16"/>
                <w:lang w:val="en-US" w:bidi="th-TH"/>
              </w:rPr>
              <w:t xml:space="preserve"> </w:t>
            </w:r>
            <w:r w:rsidRPr="00E86AD3">
              <w:rPr>
                <w:b/>
                <w:bCs/>
                <w:sz w:val="16"/>
                <w:szCs w:val="16"/>
                <w:lang w:val="en-US" w:bidi="th-TH"/>
              </w:rPr>
              <w:t>transactions</w:t>
            </w:r>
          </w:p>
        </w:tc>
        <w:tc>
          <w:tcPr>
            <w:tcW w:w="336" w:type="pct"/>
            <w:vAlign w:val="bottom"/>
          </w:tcPr>
          <w:p w14:paraId="685B39B0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81" w:type="pct"/>
          </w:tcPr>
          <w:p w14:paraId="0EC10FAD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7" w:type="pct"/>
            <w:vAlign w:val="bottom"/>
          </w:tcPr>
          <w:p w14:paraId="1F831832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81" w:type="pct"/>
          </w:tcPr>
          <w:p w14:paraId="0344006C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  <w:vAlign w:val="bottom"/>
          </w:tcPr>
          <w:p w14:paraId="62D0E2EF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81" w:type="pct"/>
          </w:tcPr>
          <w:p w14:paraId="029ED168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1" w:type="pct"/>
            <w:vAlign w:val="bottom"/>
          </w:tcPr>
          <w:p w14:paraId="21D44073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81" w:type="pct"/>
          </w:tcPr>
          <w:p w14:paraId="66B9420F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  <w:vAlign w:val="bottom"/>
          </w:tcPr>
          <w:p w14:paraId="6C2838D3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81" w:type="pct"/>
          </w:tcPr>
          <w:p w14:paraId="5E18EEC3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5" w:type="pct"/>
            <w:vAlign w:val="bottom"/>
          </w:tcPr>
          <w:p w14:paraId="7D8C8F45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81" w:type="pct"/>
          </w:tcPr>
          <w:p w14:paraId="14614181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1" w:type="pct"/>
          </w:tcPr>
          <w:p w14:paraId="721ABA04" w14:textId="77777777" w:rsidR="002D0B87" w:rsidRPr="00E86AD3" w:rsidRDefault="002D0B87" w:rsidP="002D0B87">
            <w:pPr>
              <w:tabs>
                <w:tab w:val="decimal" w:pos="760"/>
              </w:tabs>
              <w:spacing w:line="240" w:lineRule="auto"/>
              <w:ind w:left="-108" w:right="-108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81" w:type="pct"/>
          </w:tcPr>
          <w:p w14:paraId="065F2896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4" w:type="pct"/>
          </w:tcPr>
          <w:p w14:paraId="0BA4C329" w14:textId="77777777" w:rsidR="002D0B87" w:rsidRPr="00E86AD3" w:rsidRDefault="002D0B87" w:rsidP="002D0B87">
            <w:pPr>
              <w:tabs>
                <w:tab w:val="decimal" w:pos="772"/>
              </w:tabs>
              <w:spacing w:line="240" w:lineRule="auto"/>
              <w:ind w:left="-108" w:right="-108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81" w:type="pct"/>
          </w:tcPr>
          <w:p w14:paraId="4ADFA601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5" w:type="pct"/>
            <w:vAlign w:val="bottom"/>
          </w:tcPr>
          <w:p w14:paraId="00F0515A" w14:textId="77777777" w:rsidR="002D0B87" w:rsidRPr="00E86AD3" w:rsidRDefault="002D0B87" w:rsidP="002D0B87">
            <w:pPr>
              <w:tabs>
                <w:tab w:val="decimal" w:pos="772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81" w:type="pct"/>
          </w:tcPr>
          <w:p w14:paraId="1E6DAD22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9" w:type="pct"/>
            <w:vAlign w:val="bottom"/>
          </w:tcPr>
          <w:p w14:paraId="7097B71C" w14:textId="77777777" w:rsidR="002D0B87" w:rsidRPr="00E86AD3" w:rsidRDefault="002D0B87" w:rsidP="002D0B87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</w:tr>
      <w:tr w:rsidR="00780690" w:rsidRPr="00E86AD3" w14:paraId="58717E1A" w14:textId="77777777" w:rsidTr="00122662">
        <w:trPr>
          <w:trHeight w:val="56"/>
          <w:tblHeader/>
        </w:trPr>
        <w:tc>
          <w:tcPr>
            <w:tcW w:w="855" w:type="pct"/>
          </w:tcPr>
          <w:p w14:paraId="57851F29" w14:textId="77777777" w:rsidR="00780690" w:rsidRPr="00E86AD3" w:rsidRDefault="00780690" w:rsidP="00780690">
            <w:pPr>
              <w:spacing w:line="240" w:lineRule="auto"/>
              <w:ind w:left="163" w:hanging="163"/>
              <w:rPr>
                <w:sz w:val="16"/>
                <w:szCs w:val="16"/>
                <w:rtl/>
                <w:cs/>
              </w:rPr>
            </w:pPr>
            <w:r w:rsidRPr="00E86AD3">
              <w:rPr>
                <w:sz w:val="16"/>
                <w:szCs w:val="16"/>
                <w:lang w:val="en-US" w:bidi="th-TH"/>
              </w:rPr>
              <w:t>Loss arising from derecognition of</w:t>
            </w:r>
            <w:r w:rsidRPr="00E86AD3">
              <w:rPr>
                <w:sz w:val="16"/>
                <w:szCs w:val="16"/>
              </w:rPr>
              <w:t xml:space="preserve"> financial assets measured at amortised cost and hire purchase receivables</w:t>
            </w:r>
          </w:p>
        </w:tc>
        <w:tc>
          <w:tcPr>
            <w:tcW w:w="336" w:type="pct"/>
          </w:tcPr>
          <w:p w14:paraId="52265AE2" w14:textId="77777777" w:rsidR="00780690" w:rsidRPr="003626DA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  <w:p w14:paraId="64714B39" w14:textId="77777777" w:rsidR="00780690" w:rsidRPr="003626DA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  <w:p w14:paraId="1A72E596" w14:textId="77777777" w:rsidR="00780690" w:rsidRPr="003626DA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  <w:p w14:paraId="6A2094F4" w14:textId="14A92B8D" w:rsidR="00780690" w:rsidRPr="003626DA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3626DA">
              <w:rPr>
                <w:sz w:val="16"/>
                <w:szCs w:val="16"/>
                <w:cs/>
                <w:lang w:bidi="th-TH"/>
              </w:rPr>
              <w:t>(472</w:t>
            </w:r>
            <w:r w:rsidRPr="003626DA">
              <w:rPr>
                <w:sz w:val="16"/>
                <w:szCs w:val="16"/>
              </w:rPr>
              <w:t>,</w:t>
            </w:r>
            <w:r w:rsidRPr="003626DA">
              <w:rPr>
                <w:sz w:val="16"/>
                <w:szCs w:val="16"/>
                <w:cs/>
                <w:lang w:bidi="th-TH"/>
              </w:rPr>
              <w:t>625)</w:t>
            </w:r>
          </w:p>
        </w:tc>
        <w:tc>
          <w:tcPr>
            <w:tcW w:w="81" w:type="pct"/>
          </w:tcPr>
          <w:p w14:paraId="7EFF5763" w14:textId="77777777" w:rsidR="00780690" w:rsidRPr="00E86AD3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7" w:type="pct"/>
          </w:tcPr>
          <w:p w14:paraId="3C08AE94" w14:textId="77777777" w:rsidR="00780690" w:rsidRPr="00E86AD3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  <w:p w14:paraId="341E26C1" w14:textId="77777777" w:rsidR="00780690" w:rsidRPr="00E86AD3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  <w:p w14:paraId="03C17C6E" w14:textId="77777777" w:rsidR="00780690" w:rsidRPr="00E86AD3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  <w:p w14:paraId="24C86FBF" w14:textId="17BAF9C9" w:rsidR="00780690" w:rsidRPr="00E86AD3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</w:rPr>
              <w:t>(492,070)</w:t>
            </w:r>
          </w:p>
        </w:tc>
        <w:tc>
          <w:tcPr>
            <w:tcW w:w="81" w:type="pct"/>
          </w:tcPr>
          <w:p w14:paraId="3873B2C0" w14:textId="77777777" w:rsidR="00780690" w:rsidRPr="00E86AD3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  <w:vAlign w:val="bottom"/>
          </w:tcPr>
          <w:p w14:paraId="499D4AB6" w14:textId="5E5AF066" w:rsidR="00780690" w:rsidRPr="00A62A28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  <w:cs/>
                <w:lang w:bidi="th-TH"/>
              </w:rPr>
              <w:t>-</w:t>
            </w:r>
          </w:p>
        </w:tc>
        <w:tc>
          <w:tcPr>
            <w:tcW w:w="81" w:type="pct"/>
          </w:tcPr>
          <w:p w14:paraId="32481597" w14:textId="77777777" w:rsidR="00780690" w:rsidRPr="00E86AD3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1" w:type="pct"/>
            <w:vAlign w:val="bottom"/>
          </w:tcPr>
          <w:p w14:paraId="127103CC" w14:textId="77777777" w:rsidR="00780690" w:rsidRPr="00E86AD3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  <w:cs/>
                <w:lang w:bidi="th-TH"/>
              </w:rPr>
              <w:t>-</w:t>
            </w:r>
          </w:p>
        </w:tc>
        <w:tc>
          <w:tcPr>
            <w:tcW w:w="81" w:type="pct"/>
          </w:tcPr>
          <w:p w14:paraId="14AB5698" w14:textId="77777777" w:rsidR="00780690" w:rsidRPr="00E86AD3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</w:tcPr>
          <w:p w14:paraId="51CFBF8D" w14:textId="77777777" w:rsidR="00780690" w:rsidRPr="003626DA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  <w:lang w:val="en-US"/>
              </w:rPr>
            </w:pPr>
          </w:p>
          <w:p w14:paraId="2208181C" w14:textId="77777777" w:rsidR="00780690" w:rsidRPr="003626DA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  <w:lang w:val="en-US"/>
              </w:rPr>
            </w:pPr>
          </w:p>
          <w:p w14:paraId="11C61C84" w14:textId="77777777" w:rsidR="00780690" w:rsidRPr="003626DA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  <w:lang w:val="en-US"/>
              </w:rPr>
            </w:pPr>
          </w:p>
          <w:p w14:paraId="3BFDEB6F" w14:textId="5B7E237D" w:rsidR="00780690" w:rsidRPr="003626DA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  <w:lang w:val="en-US"/>
              </w:rPr>
            </w:pPr>
            <w:r w:rsidRPr="003626DA">
              <w:rPr>
                <w:sz w:val="16"/>
                <w:szCs w:val="16"/>
                <w:cs/>
                <w:lang w:val="en-US" w:bidi="th-TH"/>
              </w:rPr>
              <w:t>(21</w:t>
            </w:r>
            <w:r w:rsidRPr="003626DA">
              <w:rPr>
                <w:sz w:val="16"/>
                <w:szCs w:val="16"/>
                <w:lang w:val="en-US"/>
              </w:rPr>
              <w:t>,</w:t>
            </w:r>
            <w:r w:rsidRPr="003626DA">
              <w:rPr>
                <w:sz w:val="16"/>
                <w:szCs w:val="16"/>
                <w:cs/>
                <w:lang w:val="en-US" w:bidi="th-TH"/>
              </w:rPr>
              <w:t>331)</w:t>
            </w:r>
          </w:p>
        </w:tc>
        <w:tc>
          <w:tcPr>
            <w:tcW w:w="81" w:type="pct"/>
          </w:tcPr>
          <w:p w14:paraId="173DC669" w14:textId="77777777" w:rsidR="00780690" w:rsidRPr="003626DA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  <w:lang w:val="en-US"/>
              </w:rPr>
            </w:pPr>
          </w:p>
        </w:tc>
        <w:tc>
          <w:tcPr>
            <w:tcW w:w="355" w:type="pct"/>
          </w:tcPr>
          <w:p w14:paraId="243F4B23" w14:textId="77777777" w:rsidR="00780690" w:rsidRPr="00E86AD3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  <w:lang w:val="en-US"/>
              </w:rPr>
            </w:pPr>
          </w:p>
          <w:p w14:paraId="2B3231CB" w14:textId="77777777" w:rsidR="00780690" w:rsidRPr="00E86AD3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  <w:lang w:val="en-US"/>
              </w:rPr>
            </w:pPr>
          </w:p>
          <w:p w14:paraId="3FACF570" w14:textId="77777777" w:rsidR="00780690" w:rsidRPr="00E86AD3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  <w:lang w:val="en-US"/>
              </w:rPr>
            </w:pPr>
          </w:p>
          <w:p w14:paraId="37F16FC1" w14:textId="565BFB2E" w:rsidR="00780690" w:rsidRPr="00E86AD3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  <w:lang w:val="en-US"/>
              </w:rPr>
            </w:pPr>
            <w:r w:rsidRPr="00E86AD3">
              <w:rPr>
                <w:sz w:val="16"/>
                <w:szCs w:val="16"/>
                <w:lang w:val="en-US"/>
              </w:rPr>
              <w:t>(99,503)</w:t>
            </w:r>
          </w:p>
        </w:tc>
        <w:tc>
          <w:tcPr>
            <w:tcW w:w="81" w:type="pct"/>
          </w:tcPr>
          <w:p w14:paraId="44590F23" w14:textId="77777777" w:rsidR="00780690" w:rsidRPr="00E86AD3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bottom"/>
          </w:tcPr>
          <w:p w14:paraId="27A68B42" w14:textId="6C6942A6" w:rsidR="00780690" w:rsidRPr="00E86AD3" w:rsidRDefault="00780690" w:rsidP="00780690">
            <w:pPr>
              <w:tabs>
                <w:tab w:val="decimal" w:pos="760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  <w:cs/>
                <w:lang w:bidi="th-TH"/>
              </w:rPr>
              <w:t>-</w:t>
            </w:r>
          </w:p>
        </w:tc>
        <w:tc>
          <w:tcPr>
            <w:tcW w:w="81" w:type="pct"/>
          </w:tcPr>
          <w:p w14:paraId="3B3918C7" w14:textId="77777777" w:rsidR="00780690" w:rsidRPr="00E86AD3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  <w:lang w:bidi="th-TH"/>
              </w:rPr>
            </w:pPr>
          </w:p>
        </w:tc>
        <w:tc>
          <w:tcPr>
            <w:tcW w:w="334" w:type="pct"/>
            <w:vAlign w:val="bottom"/>
          </w:tcPr>
          <w:p w14:paraId="18784DCE" w14:textId="77777777" w:rsidR="00780690" w:rsidRPr="00E86AD3" w:rsidRDefault="00780690" w:rsidP="00780690">
            <w:pPr>
              <w:tabs>
                <w:tab w:val="decimal" w:pos="772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  <w:cs/>
                <w:lang w:bidi="th-TH"/>
              </w:rPr>
              <w:t>-</w:t>
            </w:r>
          </w:p>
        </w:tc>
        <w:tc>
          <w:tcPr>
            <w:tcW w:w="81" w:type="pct"/>
          </w:tcPr>
          <w:p w14:paraId="5A4DA490" w14:textId="77777777" w:rsidR="00780690" w:rsidRPr="00E86AD3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5" w:type="pct"/>
          </w:tcPr>
          <w:p w14:paraId="3E0C0EDA" w14:textId="77777777" w:rsidR="00780690" w:rsidRPr="00780690" w:rsidRDefault="00780690" w:rsidP="007C4654">
            <w:pPr>
              <w:tabs>
                <w:tab w:val="decimal" w:pos="782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  <w:p w14:paraId="4BD4DD6F" w14:textId="77777777" w:rsidR="00780690" w:rsidRPr="00780690" w:rsidRDefault="00780690" w:rsidP="007C4654">
            <w:pPr>
              <w:tabs>
                <w:tab w:val="decimal" w:pos="782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  <w:p w14:paraId="68DAB52B" w14:textId="77777777" w:rsidR="00780690" w:rsidRPr="00780690" w:rsidRDefault="00780690" w:rsidP="007C4654">
            <w:pPr>
              <w:tabs>
                <w:tab w:val="decimal" w:pos="782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  <w:p w14:paraId="6FAF0226" w14:textId="3F8A5F08" w:rsidR="00780690" w:rsidRPr="00780690" w:rsidRDefault="00780690" w:rsidP="007C4654">
            <w:pPr>
              <w:tabs>
                <w:tab w:val="decimal" w:pos="782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780690">
              <w:rPr>
                <w:sz w:val="16"/>
                <w:szCs w:val="16"/>
                <w:cs/>
                <w:lang w:bidi="th-TH"/>
              </w:rPr>
              <w:t>(493</w:t>
            </w:r>
            <w:r w:rsidRPr="00780690">
              <w:rPr>
                <w:sz w:val="16"/>
                <w:szCs w:val="16"/>
              </w:rPr>
              <w:t>,</w:t>
            </w:r>
            <w:r w:rsidRPr="00780690">
              <w:rPr>
                <w:sz w:val="16"/>
                <w:szCs w:val="16"/>
                <w:cs/>
                <w:lang w:bidi="th-TH"/>
              </w:rPr>
              <w:t>956</w:t>
            </w:r>
            <w:r w:rsidRPr="00780690">
              <w:rPr>
                <w:rFonts w:hint="cs"/>
                <w:sz w:val="16"/>
                <w:szCs w:val="16"/>
                <w:cs/>
                <w:lang w:bidi="th-TH"/>
              </w:rPr>
              <w:t>)</w:t>
            </w:r>
          </w:p>
        </w:tc>
        <w:tc>
          <w:tcPr>
            <w:tcW w:w="81" w:type="pct"/>
          </w:tcPr>
          <w:p w14:paraId="27F263D7" w14:textId="77777777" w:rsidR="00780690" w:rsidRPr="00E86AD3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9" w:type="pct"/>
            <w:vAlign w:val="bottom"/>
          </w:tcPr>
          <w:p w14:paraId="18ED08A6" w14:textId="4E5895C2" w:rsidR="00780690" w:rsidRPr="00E86AD3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</w:rPr>
              <w:t>(591,573)</w:t>
            </w:r>
          </w:p>
        </w:tc>
      </w:tr>
      <w:tr w:rsidR="00780690" w:rsidRPr="00E86AD3" w14:paraId="3107DC77" w14:textId="77777777" w:rsidTr="00122662">
        <w:trPr>
          <w:tblHeader/>
        </w:trPr>
        <w:tc>
          <w:tcPr>
            <w:tcW w:w="855" w:type="pct"/>
            <w:vAlign w:val="bottom"/>
          </w:tcPr>
          <w:p w14:paraId="14FF9552" w14:textId="77777777" w:rsidR="00780690" w:rsidRPr="00E86AD3" w:rsidRDefault="00780690" w:rsidP="00780690">
            <w:pPr>
              <w:spacing w:line="240" w:lineRule="auto"/>
              <w:ind w:left="160" w:hanging="160"/>
              <w:rPr>
                <w:sz w:val="16"/>
                <w:szCs w:val="16"/>
                <w:rtl/>
                <w:cs/>
              </w:rPr>
            </w:pPr>
            <w:r w:rsidRPr="00E86AD3">
              <w:rPr>
                <w:sz w:val="16"/>
                <w:szCs w:val="16"/>
              </w:rPr>
              <w:t>Expected credit loss</w:t>
            </w:r>
          </w:p>
        </w:tc>
        <w:tc>
          <w:tcPr>
            <w:tcW w:w="336" w:type="pct"/>
          </w:tcPr>
          <w:p w14:paraId="2C103784" w14:textId="47E15043" w:rsidR="00780690" w:rsidRPr="00E86AD3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3626DA">
              <w:rPr>
                <w:sz w:val="16"/>
                <w:szCs w:val="16"/>
              </w:rPr>
              <w:t>(1,558,469)</w:t>
            </w:r>
          </w:p>
        </w:tc>
        <w:tc>
          <w:tcPr>
            <w:tcW w:w="81" w:type="pct"/>
            <w:vAlign w:val="bottom"/>
          </w:tcPr>
          <w:p w14:paraId="052E9CCC" w14:textId="77777777" w:rsidR="00780690" w:rsidRPr="00E86AD3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7" w:type="pct"/>
          </w:tcPr>
          <w:p w14:paraId="6841E96A" w14:textId="5F4C9679" w:rsidR="00780690" w:rsidRPr="00E86AD3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</w:rPr>
              <w:t>(1,710,158)</w:t>
            </w:r>
          </w:p>
        </w:tc>
        <w:tc>
          <w:tcPr>
            <w:tcW w:w="81" w:type="pct"/>
            <w:vAlign w:val="bottom"/>
          </w:tcPr>
          <w:p w14:paraId="43A48743" w14:textId="77777777" w:rsidR="00780690" w:rsidRPr="00E86AD3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  <w:lang w:val="en-US"/>
              </w:rPr>
            </w:pPr>
          </w:p>
        </w:tc>
        <w:tc>
          <w:tcPr>
            <w:tcW w:w="349" w:type="pct"/>
            <w:vAlign w:val="bottom"/>
          </w:tcPr>
          <w:p w14:paraId="19E5E391" w14:textId="61C5642A" w:rsidR="00780690" w:rsidRPr="00E86AD3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  <w:cs/>
                <w:lang w:bidi="th-TH"/>
              </w:rPr>
              <w:t>-</w:t>
            </w:r>
          </w:p>
        </w:tc>
        <w:tc>
          <w:tcPr>
            <w:tcW w:w="81" w:type="pct"/>
            <w:vAlign w:val="bottom"/>
          </w:tcPr>
          <w:p w14:paraId="2357FD6E" w14:textId="77777777" w:rsidR="00780690" w:rsidRPr="00E86AD3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1" w:type="pct"/>
            <w:vAlign w:val="bottom"/>
          </w:tcPr>
          <w:p w14:paraId="01A230F1" w14:textId="77777777" w:rsidR="00780690" w:rsidRPr="00E86AD3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  <w:cs/>
                <w:lang w:bidi="th-TH"/>
              </w:rPr>
              <w:t>-</w:t>
            </w:r>
          </w:p>
        </w:tc>
        <w:tc>
          <w:tcPr>
            <w:tcW w:w="81" w:type="pct"/>
            <w:vAlign w:val="bottom"/>
          </w:tcPr>
          <w:p w14:paraId="463C4812" w14:textId="77777777" w:rsidR="00780690" w:rsidRPr="00E86AD3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</w:tcPr>
          <w:p w14:paraId="11A5AF10" w14:textId="31CC14B5" w:rsidR="00780690" w:rsidRPr="00E86AD3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3626DA">
              <w:rPr>
                <w:sz w:val="16"/>
                <w:szCs w:val="16"/>
              </w:rPr>
              <w:t>(6,629)</w:t>
            </w:r>
          </w:p>
        </w:tc>
        <w:tc>
          <w:tcPr>
            <w:tcW w:w="81" w:type="pct"/>
            <w:vAlign w:val="bottom"/>
          </w:tcPr>
          <w:p w14:paraId="1C39B38F" w14:textId="77777777" w:rsidR="00780690" w:rsidRPr="00E86AD3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5" w:type="pct"/>
          </w:tcPr>
          <w:p w14:paraId="6CAA3802" w14:textId="5A73929E" w:rsidR="00780690" w:rsidRPr="00E86AD3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  <w:lang w:val="en-US"/>
              </w:rPr>
            </w:pPr>
            <w:r w:rsidRPr="00E86AD3">
              <w:rPr>
                <w:sz w:val="16"/>
                <w:szCs w:val="16"/>
              </w:rPr>
              <w:t>18,203</w:t>
            </w:r>
          </w:p>
        </w:tc>
        <w:tc>
          <w:tcPr>
            <w:tcW w:w="81" w:type="pct"/>
            <w:vAlign w:val="bottom"/>
          </w:tcPr>
          <w:p w14:paraId="5933945E" w14:textId="77777777" w:rsidR="00780690" w:rsidRPr="00E86AD3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bottom"/>
          </w:tcPr>
          <w:p w14:paraId="2ACFCCDE" w14:textId="1D2ED8A3" w:rsidR="00780690" w:rsidRPr="00E86AD3" w:rsidRDefault="00780690" w:rsidP="00780690">
            <w:pPr>
              <w:tabs>
                <w:tab w:val="decimal" w:pos="760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  <w:cs/>
                <w:lang w:bidi="th-TH"/>
              </w:rPr>
              <w:t>-</w:t>
            </w:r>
          </w:p>
        </w:tc>
        <w:tc>
          <w:tcPr>
            <w:tcW w:w="81" w:type="pct"/>
            <w:vAlign w:val="bottom"/>
          </w:tcPr>
          <w:p w14:paraId="00F317A6" w14:textId="77777777" w:rsidR="00780690" w:rsidRPr="00E86AD3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  <w:lang w:bidi="th-TH"/>
              </w:rPr>
            </w:pPr>
          </w:p>
        </w:tc>
        <w:tc>
          <w:tcPr>
            <w:tcW w:w="334" w:type="pct"/>
            <w:vAlign w:val="bottom"/>
          </w:tcPr>
          <w:p w14:paraId="08DEFB39" w14:textId="77777777" w:rsidR="00780690" w:rsidRPr="00E86AD3" w:rsidRDefault="00780690" w:rsidP="00780690">
            <w:pPr>
              <w:tabs>
                <w:tab w:val="decimal" w:pos="772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  <w:cs/>
                <w:lang w:bidi="th-TH"/>
              </w:rPr>
              <w:t>-</w:t>
            </w:r>
          </w:p>
        </w:tc>
        <w:tc>
          <w:tcPr>
            <w:tcW w:w="81" w:type="pct"/>
            <w:vAlign w:val="bottom"/>
          </w:tcPr>
          <w:p w14:paraId="6D586ADC" w14:textId="77777777" w:rsidR="00780690" w:rsidRPr="00E86AD3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5" w:type="pct"/>
          </w:tcPr>
          <w:p w14:paraId="74086541" w14:textId="6DFB763B" w:rsidR="00780690" w:rsidRPr="00E86AD3" w:rsidRDefault="00780690" w:rsidP="007C4654">
            <w:pPr>
              <w:tabs>
                <w:tab w:val="decimal" w:pos="782"/>
              </w:tabs>
              <w:spacing w:line="240" w:lineRule="auto"/>
              <w:ind w:left="-108" w:right="-108"/>
              <w:rPr>
                <w:sz w:val="16"/>
                <w:szCs w:val="16"/>
                <w:lang w:bidi="th-TH"/>
              </w:rPr>
            </w:pPr>
            <w:r w:rsidRPr="00780690">
              <w:rPr>
                <w:sz w:val="16"/>
                <w:szCs w:val="16"/>
                <w:lang w:bidi="th-TH"/>
              </w:rPr>
              <w:t>(1,565,098)</w:t>
            </w:r>
          </w:p>
        </w:tc>
        <w:tc>
          <w:tcPr>
            <w:tcW w:w="81" w:type="pct"/>
            <w:vAlign w:val="bottom"/>
          </w:tcPr>
          <w:p w14:paraId="0121636E" w14:textId="77777777" w:rsidR="00780690" w:rsidRPr="00E86AD3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9" w:type="pct"/>
            <w:vAlign w:val="bottom"/>
          </w:tcPr>
          <w:p w14:paraId="78F02D54" w14:textId="46A4BF96" w:rsidR="00780690" w:rsidRPr="00E86AD3" w:rsidRDefault="00780690" w:rsidP="00780690">
            <w:pPr>
              <w:tabs>
                <w:tab w:val="decimal" w:pos="809"/>
              </w:tabs>
              <w:spacing w:line="240" w:lineRule="auto"/>
              <w:ind w:left="-108" w:right="-108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</w:rPr>
              <w:t>(1,691,955)</w:t>
            </w:r>
          </w:p>
        </w:tc>
      </w:tr>
    </w:tbl>
    <w:p w14:paraId="4424D202" w14:textId="77777777" w:rsidR="00E70443" w:rsidRDefault="00E70443" w:rsidP="00B821B3">
      <w:pPr>
        <w:spacing w:line="240" w:lineRule="auto"/>
        <w:ind w:firstLine="540"/>
        <w:rPr>
          <w:sz w:val="20"/>
          <w:lang w:val="en-US" w:bidi="th-TH"/>
        </w:rPr>
      </w:pPr>
    </w:p>
    <w:tbl>
      <w:tblPr>
        <w:tblStyle w:val="TableGrid"/>
        <w:tblW w:w="5000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82"/>
        <w:gridCol w:w="976"/>
        <w:gridCol w:w="236"/>
        <w:gridCol w:w="976"/>
        <w:gridCol w:w="236"/>
        <w:gridCol w:w="1005"/>
        <w:gridCol w:w="236"/>
        <w:gridCol w:w="1017"/>
        <w:gridCol w:w="236"/>
        <w:gridCol w:w="1020"/>
        <w:gridCol w:w="236"/>
        <w:gridCol w:w="1029"/>
        <w:gridCol w:w="236"/>
        <w:gridCol w:w="971"/>
        <w:gridCol w:w="241"/>
        <w:gridCol w:w="983"/>
        <w:gridCol w:w="236"/>
        <w:gridCol w:w="942"/>
        <w:gridCol w:w="259"/>
        <w:gridCol w:w="983"/>
      </w:tblGrid>
      <w:tr w:rsidR="004B1171" w:rsidRPr="00A22A63" w14:paraId="58C72505" w14:textId="77777777" w:rsidTr="00464709">
        <w:trPr>
          <w:trHeight w:val="60"/>
          <w:tblHeader/>
        </w:trPr>
        <w:tc>
          <w:tcPr>
            <w:tcW w:w="854" w:type="pct"/>
            <w:vAlign w:val="bottom"/>
          </w:tcPr>
          <w:p w14:paraId="499E4F7D" w14:textId="77777777" w:rsidR="006531F4" w:rsidRPr="004B1171" w:rsidRDefault="006531F4" w:rsidP="006531F4">
            <w:pPr>
              <w:spacing w:line="220" w:lineRule="exact"/>
              <w:ind w:left="160" w:hanging="283"/>
              <w:rPr>
                <w:sz w:val="16"/>
                <w:szCs w:val="16"/>
              </w:rPr>
            </w:pPr>
          </w:p>
        </w:tc>
        <w:tc>
          <w:tcPr>
            <w:tcW w:w="4146" w:type="pct"/>
            <w:gridSpan w:val="19"/>
            <w:vAlign w:val="bottom"/>
          </w:tcPr>
          <w:p w14:paraId="2DBD7891" w14:textId="556F3D84" w:rsidR="006531F4" w:rsidRPr="004B1171" w:rsidRDefault="006531F4" w:rsidP="006531F4">
            <w:pPr>
              <w:tabs>
                <w:tab w:val="decimal" w:pos="850"/>
              </w:tabs>
              <w:spacing w:line="220" w:lineRule="exact"/>
              <w:ind w:right="-108"/>
              <w:jc w:val="center"/>
              <w:rPr>
                <w:b/>
                <w:bCs/>
                <w:sz w:val="16"/>
                <w:szCs w:val="16"/>
              </w:rPr>
            </w:pPr>
            <w:r w:rsidRPr="004B1171">
              <w:rPr>
                <w:b/>
                <w:bCs/>
                <w:sz w:val="16"/>
                <w:szCs w:val="16"/>
              </w:rPr>
              <w:t>Consolidated financial statements</w:t>
            </w:r>
          </w:p>
        </w:tc>
      </w:tr>
      <w:tr w:rsidR="004B1171" w:rsidRPr="00A22A63" w14:paraId="3B2816F1" w14:textId="77777777" w:rsidTr="00464709">
        <w:trPr>
          <w:trHeight w:val="60"/>
          <w:tblHeader/>
        </w:trPr>
        <w:tc>
          <w:tcPr>
            <w:tcW w:w="854" w:type="pct"/>
            <w:vAlign w:val="bottom"/>
          </w:tcPr>
          <w:p w14:paraId="2465E1FF" w14:textId="77777777" w:rsidR="006531F4" w:rsidRPr="004B1171" w:rsidRDefault="006531F4" w:rsidP="006531F4">
            <w:pPr>
              <w:spacing w:line="220" w:lineRule="exact"/>
              <w:ind w:left="160" w:hanging="283"/>
              <w:rPr>
                <w:sz w:val="16"/>
                <w:szCs w:val="16"/>
              </w:rPr>
            </w:pPr>
          </w:p>
        </w:tc>
        <w:tc>
          <w:tcPr>
            <w:tcW w:w="753" w:type="pct"/>
            <w:gridSpan w:val="3"/>
            <w:vAlign w:val="bottom"/>
          </w:tcPr>
          <w:p w14:paraId="38CB0796" w14:textId="301E141E" w:rsidR="006531F4" w:rsidRPr="004B1171" w:rsidRDefault="006531F4" w:rsidP="006531F4">
            <w:pPr>
              <w:tabs>
                <w:tab w:val="decimal" w:pos="812"/>
              </w:tabs>
              <w:spacing w:line="220" w:lineRule="exact"/>
              <w:ind w:left="-108" w:right="-108"/>
              <w:jc w:val="center"/>
              <w:rPr>
                <w:sz w:val="16"/>
                <w:szCs w:val="16"/>
              </w:rPr>
            </w:pPr>
            <w:r w:rsidRPr="004B1171">
              <w:rPr>
                <w:sz w:val="16"/>
                <w:szCs w:val="16"/>
              </w:rPr>
              <w:t>Lending business</w:t>
            </w:r>
          </w:p>
        </w:tc>
        <w:tc>
          <w:tcPr>
            <w:tcW w:w="81" w:type="pct"/>
            <w:vAlign w:val="bottom"/>
          </w:tcPr>
          <w:p w14:paraId="5FEEE77F" w14:textId="77777777" w:rsidR="006531F4" w:rsidRPr="004B1171" w:rsidRDefault="006531F4" w:rsidP="006531F4">
            <w:pPr>
              <w:tabs>
                <w:tab w:val="decimal" w:pos="496"/>
              </w:tabs>
              <w:spacing w:line="220" w:lineRule="exact"/>
              <w:rPr>
                <w:sz w:val="16"/>
                <w:szCs w:val="16"/>
                <w:lang w:val="en-US"/>
              </w:rPr>
            </w:pPr>
          </w:p>
        </w:tc>
        <w:tc>
          <w:tcPr>
            <w:tcW w:w="777" w:type="pct"/>
            <w:gridSpan w:val="3"/>
            <w:vAlign w:val="bottom"/>
          </w:tcPr>
          <w:p w14:paraId="4ADF2683" w14:textId="2F9910A1" w:rsidR="006531F4" w:rsidRPr="004B1171" w:rsidRDefault="006531F4" w:rsidP="006531F4">
            <w:pPr>
              <w:tabs>
                <w:tab w:val="decimal" w:pos="684"/>
              </w:tabs>
              <w:spacing w:line="220" w:lineRule="exact"/>
              <w:ind w:left="-108" w:right="-108"/>
              <w:jc w:val="center"/>
              <w:rPr>
                <w:sz w:val="16"/>
                <w:szCs w:val="16"/>
                <w:cs/>
                <w:lang w:bidi="th-TH"/>
              </w:rPr>
            </w:pPr>
            <w:r w:rsidRPr="004B1171">
              <w:rPr>
                <w:sz w:val="16"/>
                <w:szCs w:val="16"/>
              </w:rPr>
              <w:t>Insurance broker</w:t>
            </w:r>
          </w:p>
        </w:tc>
        <w:tc>
          <w:tcPr>
            <w:tcW w:w="81" w:type="pct"/>
            <w:vAlign w:val="bottom"/>
          </w:tcPr>
          <w:p w14:paraId="6DD5490D" w14:textId="77777777" w:rsidR="006531F4" w:rsidRPr="004B1171" w:rsidRDefault="006531F4" w:rsidP="006531F4">
            <w:pPr>
              <w:tabs>
                <w:tab w:val="decimal" w:pos="496"/>
              </w:tabs>
              <w:spacing w:line="220" w:lineRule="exact"/>
              <w:rPr>
                <w:sz w:val="16"/>
                <w:szCs w:val="16"/>
              </w:rPr>
            </w:pPr>
          </w:p>
        </w:tc>
        <w:tc>
          <w:tcPr>
            <w:tcW w:w="786" w:type="pct"/>
            <w:gridSpan w:val="3"/>
            <w:vAlign w:val="bottom"/>
          </w:tcPr>
          <w:p w14:paraId="39E4E99B" w14:textId="047FEBC4" w:rsidR="006531F4" w:rsidRPr="004B1171" w:rsidRDefault="006531F4" w:rsidP="006531F4">
            <w:pPr>
              <w:tabs>
                <w:tab w:val="decimal" w:pos="807"/>
              </w:tabs>
              <w:spacing w:line="220" w:lineRule="exact"/>
              <w:ind w:left="-95" w:right="-120"/>
              <w:jc w:val="center"/>
              <w:rPr>
                <w:sz w:val="16"/>
                <w:szCs w:val="16"/>
              </w:rPr>
            </w:pPr>
            <w:r w:rsidRPr="004B1171">
              <w:rPr>
                <w:sz w:val="16"/>
                <w:szCs w:val="16"/>
              </w:rPr>
              <w:t>Hire purchase</w:t>
            </w:r>
          </w:p>
        </w:tc>
        <w:tc>
          <w:tcPr>
            <w:tcW w:w="81" w:type="pct"/>
            <w:vAlign w:val="bottom"/>
          </w:tcPr>
          <w:p w14:paraId="1DE2B88D" w14:textId="77777777" w:rsidR="006531F4" w:rsidRPr="004B1171" w:rsidRDefault="006531F4" w:rsidP="006531F4">
            <w:pPr>
              <w:tabs>
                <w:tab w:val="decimal" w:pos="496"/>
              </w:tabs>
              <w:spacing w:line="220" w:lineRule="exact"/>
              <w:rPr>
                <w:sz w:val="16"/>
                <w:szCs w:val="16"/>
              </w:rPr>
            </w:pPr>
          </w:p>
        </w:tc>
        <w:tc>
          <w:tcPr>
            <w:tcW w:w="755" w:type="pct"/>
            <w:gridSpan w:val="3"/>
            <w:vAlign w:val="bottom"/>
          </w:tcPr>
          <w:p w14:paraId="543007B8" w14:textId="133E91E2" w:rsidR="006531F4" w:rsidRPr="004B1171" w:rsidRDefault="006531F4" w:rsidP="006531F4">
            <w:pPr>
              <w:tabs>
                <w:tab w:val="decimal" w:pos="754"/>
              </w:tabs>
              <w:spacing w:line="220" w:lineRule="exact"/>
              <w:ind w:left="-95" w:right="-120"/>
              <w:jc w:val="center"/>
              <w:rPr>
                <w:sz w:val="16"/>
                <w:szCs w:val="16"/>
                <w:cs/>
                <w:lang w:bidi="th-TH"/>
              </w:rPr>
            </w:pPr>
            <w:r w:rsidRPr="004B1171">
              <w:rPr>
                <w:sz w:val="16"/>
                <w:szCs w:val="16"/>
              </w:rPr>
              <w:t>Elimination</w:t>
            </w:r>
          </w:p>
        </w:tc>
        <w:tc>
          <w:tcPr>
            <w:tcW w:w="81" w:type="pct"/>
            <w:vAlign w:val="bottom"/>
          </w:tcPr>
          <w:p w14:paraId="51A505C5" w14:textId="77777777" w:rsidR="006531F4" w:rsidRPr="004B1171" w:rsidRDefault="006531F4" w:rsidP="006531F4">
            <w:pPr>
              <w:tabs>
                <w:tab w:val="decimal" w:pos="496"/>
              </w:tabs>
              <w:spacing w:line="220" w:lineRule="exact"/>
              <w:rPr>
                <w:sz w:val="16"/>
                <w:szCs w:val="16"/>
              </w:rPr>
            </w:pPr>
          </w:p>
        </w:tc>
        <w:tc>
          <w:tcPr>
            <w:tcW w:w="751" w:type="pct"/>
            <w:gridSpan w:val="3"/>
            <w:vAlign w:val="bottom"/>
          </w:tcPr>
          <w:p w14:paraId="152EB024" w14:textId="74E55226" w:rsidR="006531F4" w:rsidRPr="004B1171" w:rsidRDefault="006531F4" w:rsidP="006531F4">
            <w:pPr>
              <w:spacing w:line="220" w:lineRule="exact"/>
              <w:ind w:left="-95" w:right="-120"/>
              <w:jc w:val="center"/>
              <w:rPr>
                <w:sz w:val="16"/>
                <w:szCs w:val="16"/>
              </w:rPr>
            </w:pPr>
            <w:r w:rsidRPr="004B1171">
              <w:rPr>
                <w:sz w:val="16"/>
                <w:szCs w:val="16"/>
              </w:rPr>
              <w:t>Total</w:t>
            </w:r>
          </w:p>
        </w:tc>
      </w:tr>
      <w:tr w:rsidR="004B1171" w:rsidRPr="00A22A63" w14:paraId="4977697F" w14:textId="77777777" w:rsidTr="00464709">
        <w:trPr>
          <w:trHeight w:val="60"/>
          <w:tblHeader/>
        </w:trPr>
        <w:tc>
          <w:tcPr>
            <w:tcW w:w="854" w:type="pct"/>
            <w:vAlign w:val="bottom"/>
          </w:tcPr>
          <w:p w14:paraId="23A808E6" w14:textId="77777777" w:rsidR="004B1171" w:rsidRPr="004B1171" w:rsidRDefault="004B1171" w:rsidP="004B1171">
            <w:pPr>
              <w:spacing w:line="220" w:lineRule="exact"/>
              <w:ind w:left="160" w:hanging="283"/>
              <w:jc w:val="center"/>
              <w:rPr>
                <w:sz w:val="16"/>
                <w:szCs w:val="16"/>
              </w:rPr>
            </w:pPr>
          </w:p>
        </w:tc>
        <w:tc>
          <w:tcPr>
            <w:tcW w:w="336" w:type="pct"/>
            <w:vAlign w:val="bottom"/>
          </w:tcPr>
          <w:p w14:paraId="75302C13" w14:textId="77777777" w:rsidR="004B1171" w:rsidRDefault="004B1171" w:rsidP="004B1171">
            <w:pPr>
              <w:spacing w:line="220" w:lineRule="exact"/>
              <w:ind w:left="-134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30 </w:t>
            </w:r>
          </w:p>
          <w:p w14:paraId="4F92E457" w14:textId="5080B86E" w:rsidR="004B1171" w:rsidRPr="004B1171" w:rsidRDefault="004B1171" w:rsidP="004B1171">
            <w:pPr>
              <w:spacing w:line="220" w:lineRule="exact"/>
              <w:ind w:left="-134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June</w:t>
            </w:r>
          </w:p>
          <w:p w14:paraId="006A36B3" w14:textId="2E9CC734" w:rsidR="004B1171" w:rsidRPr="004B1171" w:rsidRDefault="004B1171" w:rsidP="004B1171">
            <w:pPr>
              <w:spacing w:line="220" w:lineRule="exact"/>
              <w:ind w:left="-134" w:right="-120"/>
              <w:jc w:val="center"/>
              <w:rPr>
                <w:sz w:val="16"/>
                <w:szCs w:val="16"/>
              </w:rPr>
            </w:pPr>
            <w:r w:rsidRPr="004B1171">
              <w:rPr>
                <w:sz w:val="16"/>
                <w:szCs w:val="16"/>
              </w:rPr>
              <w:t>2025</w:t>
            </w:r>
          </w:p>
        </w:tc>
        <w:tc>
          <w:tcPr>
            <w:tcW w:w="81" w:type="pct"/>
            <w:vAlign w:val="bottom"/>
          </w:tcPr>
          <w:p w14:paraId="05C12E06" w14:textId="77777777" w:rsidR="004B1171" w:rsidRPr="004B1171" w:rsidRDefault="004B1171" w:rsidP="004B1171">
            <w:pPr>
              <w:tabs>
                <w:tab w:val="decimal" w:pos="496"/>
              </w:tabs>
              <w:spacing w:line="220" w:lineRule="exact"/>
              <w:ind w:left="-134" w:right="-120"/>
              <w:jc w:val="center"/>
              <w:rPr>
                <w:sz w:val="16"/>
                <w:szCs w:val="16"/>
              </w:rPr>
            </w:pPr>
          </w:p>
        </w:tc>
        <w:tc>
          <w:tcPr>
            <w:tcW w:w="336" w:type="pct"/>
            <w:vAlign w:val="bottom"/>
          </w:tcPr>
          <w:p w14:paraId="4FC94A07" w14:textId="0576C890" w:rsidR="004B1171" w:rsidRPr="004B1171" w:rsidRDefault="004B1171" w:rsidP="004B1171">
            <w:pPr>
              <w:spacing w:line="220" w:lineRule="exact"/>
              <w:ind w:left="-134" w:right="-120"/>
              <w:jc w:val="center"/>
              <w:rPr>
                <w:sz w:val="16"/>
                <w:szCs w:val="16"/>
              </w:rPr>
            </w:pPr>
            <w:r w:rsidRPr="004B1171">
              <w:rPr>
                <w:sz w:val="16"/>
                <w:szCs w:val="16"/>
              </w:rPr>
              <w:t xml:space="preserve">31 </w:t>
            </w:r>
          </w:p>
          <w:p w14:paraId="7829E06E" w14:textId="679A26FE" w:rsidR="004B1171" w:rsidRPr="004B1171" w:rsidRDefault="004B1171" w:rsidP="004B1171">
            <w:pPr>
              <w:spacing w:line="220" w:lineRule="exact"/>
              <w:ind w:left="-134" w:right="-120"/>
              <w:jc w:val="center"/>
              <w:rPr>
                <w:sz w:val="16"/>
                <w:szCs w:val="16"/>
              </w:rPr>
            </w:pPr>
            <w:r w:rsidRPr="004B1171">
              <w:rPr>
                <w:sz w:val="16"/>
                <w:szCs w:val="16"/>
              </w:rPr>
              <w:t>December</w:t>
            </w:r>
          </w:p>
          <w:p w14:paraId="5F0F4A1C" w14:textId="09160273" w:rsidR="004B1171" w:rsidRPr="004B1171" w:rsidRDefault="004B1171" w:rsidP="004B1171">
            <w:pPr>
              <w:spacing w:line="220" w:lineRule="exact"/>
              <w:ind w:left="-134" w:right="-120"/>
              <w:jc w:val="center"/>
              <w:rPr>
                <w:sz w:val="16"/>
                <w:szCs w:val="16"/>
              </w:rPr>
            </w:pPr>
            <w:r w:rsidRPr="004B1171">
              <w:rPr>
                <w:sz w:val="16"/>
                <w:szCs w:val="16"/>
              </w:rPr>
              <w:t>2024</w:t>
            </w:r>
          </w:p>
        </w:tc>
        <w:tc>
          <w:tcPr>
            <w:tcW w:w="81" w:type="pct"/>
            <w:vAlign w:val="bottom"/>
          </w:tcPr>
          <w:p w14:paraId="689B06C5" w14:textId="77777777" w:rsidR="004B1171" w:rsidRPr="004B1171" w:rsidRDefault="004B1171" w:rsidP="004B1171">
            <w:pPr>
              <w:tabs>
                <w:tab w:val="decimal" w:pos="496"/>
              </w:tabs>
              <w:spacing w:line="220" w:lineRule="exact"/>
              <w:ind w:left="-134" w:right="-120"/>
              <w:jc w:val="center"/>
              <w:rPr>
                <w:sz w:val="16"/>
                <w:szCs w:val="16"/>
              </w:rPr>
            </w:pPr>
          </w:p>
        </w:tc>
        <w:tc>
          <w:tcPr>
            <w:tcW w:w="346" w:type="pct"/>
            <w:vAlign w:val="bottom"/>
          </w:tcPr>
          <w:p w14:paraId="59196E87" w14:textId="77777777" w:rsidR="004B1171" w:rsidRDefault="004B1171" w:rsidP="004B1171">
            <w:pPr>
              <w:spacing w:line="220" w:lineRule="exact"/>
              <w:ind w:left="-134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30 </w:t>
            </w:r>
          </w:p>
          <w:p w14:paraId="3FB205CA" w14:textId="77777777" w:rsidR="004B1171" w:rsidRPr="004B1171" w:rsidRDefault="004B1171" w:rsidP="004B1171">
            <w:pPr>
              <w:spacing w:line="220" w:lineRule="exact"/>
              <w:ind w:left="-134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June</w:t>
            </w:r>
          </w:p>
          <w:p w14:paraId="1E5F920E" w14:textId="2B94DA92" w:rsidR="004B1171" w:rsidRPr="004B1171" w:rsidRDefault="004B1171" w:rsidP="004B1171">
            <w:pPr>
              <w:spacing w:line="220" w:lineRule="exact"/>
              <w:ind w:left="-134" w:right="-120"/>
              <w:jc w:val="center"/>
              <w:rPr>
                <w:sz w:val="16"/>
                <w:szCs w:val="16"/>
              </w:rPr>
            </w:pPr>
            <w:r w:rsidRPr="004B1171">
              <w:rPr>
                <w:sz w:val="16"/>
                <w:szCs w:val="16"/>
              </w:rPr>
              <w:t>2025</w:t>
            </w:r>
          </w:p>
        </w:tc>
        <w:tc>
          <w:tcPr>
            <w:tcW w:w="81" w:type="pct"/>
            <w:vAlign w:val="bottom"/>
          </w:tcPr>
          <w:p w14:paraId="5372D86F" w14:textId="77777777" w:rsidR="004B1171" w:rsidRPr="004B1171" w:rsidRDefault="004B1171" w:rsidP="004B1171">
            <w:pPr>
              <w:tabs>
                <w:tab w:val="decimal" w:pos="639"/>
              </w:tabs>
              <w:spacing w:line="220" w:lineRule="exact"/>
              <w:ind w:left="-134" w:right="-120"/>
              <w:jc w:val="center"/>
              <w:rPr>
                <w:sz w:val="16"/>
                <w:szCs w:val="16"/>
              </w:rPr>
            </w:pPr>
          </w:p>
        </w:tc>
        <w:tc>
          <w:tcPr>
            <w:tcW w:w="350" w:type="pct"/>
            <w:vAlign w:val="bottom"/>
          </w:tcPr>
          <w:p w14:paraId="299409D9" w14:textId="6DEC2700" w:rsidR="004B1171" w:rsidRPr="004B1171" w:rsidRDefault="004B1171" w:rsidP="004B1171">
            <w:pPr>
              <w:spacing w:line="220" w:lineRule="exact"/>
              <w:ind w:left="-134" w:right="-120"/>
              <w:jc w:val="center"/>
              <w:rPr>
                <w:sz w:val="16"/>
                <w:szCs w:val="16"/>
              </w:rPr>
            </w:pPr>
            <w:r w:rsidRPr="004B1171">
              <w:rPr>
                <w:sz w:val="16"/>
                <w:szCs w:val="16"/>
              </w:rPr>
              <w:t>31</w:t>
            </w:r>
          </w:p>
          <w:p w14:paraId="7C70D407" w14:textId="77777777" w:rsidR="004B1171" w:rsidRDefault="004B1171" w:rsidP="004B1171">
            <w:pPr>
              <w:spacing w:line="220" w:lineRule="exact"/>
              <w:ind w:left="-134" w:right="-120"/>
              <w:jc w:val="center"/>
              <w:rPr>
                <w:sz w:val="16"/>
                <w:szCs w:val="16"/>
              </w:rPr>
            </w:pPr>
            <w:r w:rsidRPr="004B1171">
              <w:rPr>
                <w:sz w:val="16"/>
                <w:szCs w:val="16"/>
              </w:rPr>
              <w:t xml:space="preserve">December </w:t>
            </w:r>
          </w:p>
          <w:p w14:paraId="77E600C0" w14:textId="5156726E" w:rsidR="004B1171" w:rsidRPr="004B1171" w:rsidRDefault="004B1171" w:rsidP="004B1171">
            <w:pPr>
              <w:spacing w:line="220" w:lineRule="exact"/>
              <w:ind w:left="-134" w:right="-120"/>
              <w:jc w:val="center"/>
              <w:rPr>
                <w:sz w:val="16"/>
                <w:szCs w:val="16"/>
                <w:cs/>
              </w:rPr>
            </w:pPr>
            <w:r w:rsidRPr="004B1171">
              <w:rPr>
                <w:sz w:val="16"/>
                <w:szCs w:val="16"/>
              </w:rPr>
              <w:t>2024</w:t>
            </w:r>
          </w:p>
        </w:tc>
        <w:tc>
          <w:tcPr>
            <w:tcW w:w="81" w:type="pct"/>
            <w:vAlign w:val="bottom"/>
          </w:tcPr>
          <w:p w14:paraId="4DB7AB34" w14:textId="77777777" w:rsidR="004B1171" w:rsidRPr="004B1171" w:rsidRDefault="004B1171" w:rsidP="004B1171">
            <w:pPr>
              <w:tabs>
                <w:tab w:val="decimal" w:pos="496"/>
              </w:tabs>
              <w:spacing w:line="220" w:lineRule="exact"/>
              <w:ind w:left="-134" w:right="-120"/>
              <w:jc w:val="center"/>
              <w:rPr>
                <w:sz w:val="16"/>
                <w:szCs w:val="16"/>
              </w:rPr>
            </w:pPr>
          </w:p>
        </w:tc>
        <w:tc>
          <w:tcPr>
            <w:tcW w:w="351" w:type="pct"/>
            <w:vAlign w:val="bottom"/>
          </w:tcPr>
          <w:p w14:paraId="667D9481" w14:textId="77777777" w:rsidR="004B1171" w:rsidRDefault="004B1171" w:rsidP="004B1171">
            <w:pPr>
              <w:spacing w:line="220" w:lineRule="exact"/>
              <w:ind w:left="-134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30 </w:t>
            </w:r>
          </w:p>
          <w:p w14:paraId="7AB6F59F" w14:textId="77777777" w:rsidR="004B1171" w:rsidRPr="004B1171" w:rsidRDefault="004B1171" w:rsidP="004B1171">
            <w:pPr>
              <w:spacing w:line="220" w:lineRule="exact"/>
              <w:ind w:left="-134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June</w:t>
            </w:r>
          </w:p>
          <w:p w14:paraId="1A2FC1A2" w14:textId="57F9D005" w:rsidR="004B1171" w:rsidRPr="004B1171" w:rsidRDefault="004B1171" w:rsidP="004B1171">
            <w:pPr>
              <w:spacing w:line="220" w:lineRule="exact"/>
              <w:ind w:left="-134" w:right="-120"/>
              <w:jc w:val="center"/>
              <w:rPr>
                <w:sz w:val="16"/>
                <w:szCs w:val="16"/>
              </w:rPr>
            </w:pPr>
            <w:r w:rsidRPr="004B1171">
              <w:rPr>
                <w:sz w:val="16"/>
                <w:szCs w:val="16"/>
              </w:rPr>
              <w:t>2025</w:t>
            </w:r>
          </w:p>
        </w:tc>
        <w:tc>
          <w:tcPr>
            <w:tcW w:w="81" w:type="pct"/>
            <w:vAlign w:val="bottom"/>
          </w:tcPr>
          <w:p w14:paraId="3524323A" w14:textId="77777777" w:rsidR="004B1171" w:rsidRPr="004B1171" w:rsidRDefault="004B1171" w:rsidP="004B1171">
            <w:pPr>
              <w:tabs>
                <w:tab w:val="decimal" w:pos="620"/>
              </w:tabs>
              <w:spacing w:line="220" w:lineRule="exact"/>
              <w:ind w:left="-134" w:right="-120"/>
              <w:jc w:val="center"/>
              <w:rPr>
                <w:sz w:val="16"/>
                <w:szCs w:val="16"/>
              </w:rPr>
            </w:pPr>
          </w:p>
        </w:tc>
        <w:tc>
          <w:tcPr>
            <w:tcW w:w="354" w:type="pct"/>
            <w:vAlign w:val="bottom"/>
          </w:tcPr>
          <w:p w14:paraId="5708C6B4" w14:textId="77777777" w:rsidR="004B1171" w:rsidRPr="004B1171" w:rsidRDefault="004B1171" w:rsidP="004B1171">
            <w:pPr>
              <w:spacing w:line="220" w:lineRule="exact"/>
              <w:ind w:left="-134" w:right="-120"/>
              <w:jc w:val="center"/>
              <w:rPr>
                <w:sz w:val="16"/>
                <w:szCs w:val="16"/>
              </w:rPr>
            </w:pPr>
            <w:r w:rsidRPr="004B1171">
              <w:rPr>
                <w:sz w:val="16"/>
                <w:szCs w:val="16"/>
              </w:rPr>
              <w:t xml:space="preserve">31 </w:t>
            </w:r>
          </w:p>
          <w:p w14:paraId="277C7892" w14:textId="77777777" w:rsidR="004B1171" w:rsidRPr="004B1171" w:rsidRDefault="004B1171" w:rsidP="004B1171">
            <w:pPr>
              <w:spacing w:line="220" w:lineRule="exact"/>
              <w:ind w:left="-134" w:right="-120"/>
              <w:jc w:val="center"/>
              <w:rPr>
                <w:sz w:val="16"/>
                <w:szCs w:val="16"/>
              </w:rPr>
            </w:pPr>
            <w:r w:rsidRPr="004B1171">
              <w:rPr>
                <w:sz w:val="16"/>
                <w:szCs w:val="16"/>
              </w:rPr>
              <w:t>December</w:t>
            </w:r>
          </w:p>
          <w:p w14:paraId="48A7B4C2" w14:textId="47A4C39A" w:rsidR="004B1171" w:rsidRPr="004B1171" w:rsidRDefault="004B1171" w:rsidP="004B1171">
            <w:pPr>
              <w:spacing w:line="220" w:lineRule="exact"/>
              <w:ind w:left="-134" w:right="-120"/>
              <w:jc w:val="center"/>
              <w:rPr>
                <w:sz w:val="16"/>
                <w:szCs w:val="16"/>
              </w:rPr>
            </w:pPr>
            <w:r w:rsidRPr="004B1171">
              <w:rPr>
                <w:sz w:val="16"/>
                <w:szCs w:val="16"/>
              </w:rPr>
              <w:t>2024</w:t>
            </w:r>
          </w:p>
        </w:tc>
        <w:tc>
          <w:tcPr>
            <w:tcW w:w="81" w:type="pct"/>
            <w:vAlign w:val="bottom"/>
          </w:tcPr>
          <w:p w14:paraId="64CE6093" w14:textId="77777777" w:rsidR="004B1171" w:rsidRPr="004B1171" w:rsidRDefault="004B1171" w:rsidP="004B1171">
            <w:pPr>
              <w:tabs>
                <w:tab w:val="decimal" w:pos="496"/>
              </w:tabs>
              <w:spacing w:line="220" w:lineRule="exact"/>
              <w:ind w:left="-134" w:right="-120"/>
              <w:jc w:val="center"/>
              <w:rPr>
                <w:sz w:val="16"/>
                <w:szCs w:val="16"/>
              </w:rPr>
            </w:pPr>
          </w:p>
        </w:tc>
        <w:tc>
          <w:tcPr>
            <w:tcW w:w="334" w:type="pct"/>
            <w:vAlign w:val="bottom"/>
          </w:tcPr>
          <w:p w14:paraId="2C6A600D" w14:textId="77777777" w:rsidR="004B1171" w:rsidRDefault="004B1171" w:rsidP="004B1171">
            <w:pPr>
              <w:spacing w:line="220" w:lineRule="exact"/>
              <w:ind w:left="-134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30 </w:t>
            </w:r>
          </w:p>
          <w:p w14:paraId="07F39676" w14:textId="77777777" w:rsidR="004B1171" w:rsidRPr="004B1171" w:rsidRDefault="004B1171" w:rsidP="004B1171">
            <w:pPr>
              <w:spacing w:line="220" w:lineRule="exact"/>
              <w:ind w:left="-134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June</w:t>
            </w:r>
          </w:p>
          <w:p w14:paraId="5C5BC908" w14:textId="26DFE823" w:rsidR="004B1171" w:rsidRPr="004B1171" w:rsidRDefault="004B1171" w:rsidP="004B1171">
            <w:pPr>
              <w:spacing w:line="220" w:lineRule="exact"/>
              <w:ind w:left="-134" w:right="-120"/>
              <w:jc w:val="center"/>
              <w:rPr>
                <w:sz w:val="16"/>
                <w:szCs w:val="16"/>
              </w:rPr>
            </w:pPr>
            <w:r w:rsidRPr="004B1171">
              <w:rPr>
                <w:sz w:val="16"/>
                <w:szCs w:val="16"/>
              </w:rPr>
              <w:t>2025</w:t>
            </w:r>
          </w:p>
        </w:tc>
        <w:tc>
          <w:tcPr>
            <w:tcW w:w="83" w:type="pct"/>
            <w:vAlign w:val="bottom"/>
          </w:tcPr>
          <w:p w14:paraId="483C2BBF" w14:textId="77777777" w:rsidR="004B1171" w:rsidRPr="004B1171" w:rsidRDefault="004B1171" w:rsidP="004B1171">
            <w:pPr>
              <w:tabs>
                <w:tab w:val="decimal" w:pos="566"/>
              </w:tabs>
              <w:spacing w:line="220" w:lineRule="exact"/>
              <w:ind w:left="-134" w:right="-120"/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pct"/>
            <w:vAlign w:val="bottom"/>
          </w:tcPr>
          <w:p w14:paraId="7A00F1CB" w14:textId="77777777" w:rsidR="004B1171" w:rsidRPr="004B1171" w:rsidRDefault="004B1171" w:rsidP="004B1171">
            <w:pPr>
              <w:spacing w:line="220" w:lineRule="exact"/>
              <w:ind w:left="-134" w:right="-120"/>
              <w:jc w:val="center"/>
              <w:rPr>
                <w:sz w:val="16"/>
                <w:szCs w:val="16"/>
              </w:rPr>
            </w:pPr>
            <w:r w:rsidRPr="004B1171">
              <w:rPr>
                <w:sz w:val="16"/>
                <w:szCs w:val="16"/>
              </w:rPr>
              <w:t xml:space="preserve">31 </w:t>
            </w:r>
          </w:p>
          <w:p w14:paraId="4FBF6A10" w14:textId="77777777" w:rsidR="004B1171" w:rsidRPr="004B1171" w:rsidRDefault="004B1171" w:rsidP="004B1171">
            <w:pPr>
              <w:spacing w:line="220" w:lineRule="exact"/>
              <w:ind w:left="-134" w:right="-120"/>
              <w:jc w:val="center"/>
              <w:rPr>
                <w:sz w:val="16"/>
                <w:szCs w:val="16"/>
              </w:rPr>
            </w:pPr>
            <w:r w:rsidRPr="004B1171">
              <w:rPr>
                <w:sz w:val="16"/>
                <w:szCs w:val="16"/>
              </w:rPr>
              <w:t>December</w:t>
            </w:r>
          </w:p>
          <w:p w14:paraId="4767112F" w14:textId="16F0C9CF" w:rsidR="004B1171" w:rsidRPr="004B1171" w:rsidRDefault="004B1171" w:rsidP="004B1171">
            <w:pPr>
              <w:spacing w:line="220" w:lineRule="exact"/>
              <w:ind w:left="-134" w:right="-120"/>
              <w:jc w:val="center"/>
              <w:rPr>
                <w:sz w:val="16"/>
                <w:szCs w:val="16"/>
                <w:cs/>
              </w:rPr>
            </w:pPr>
            <w:r w:rsidRPr="004B1171">
              <w:rPr>
                <w:sz w:val="16"/>
                <w:szCs w:val="16"/>
              </w:rPr>
              <w:t>2024</w:t>
            </w:r>
          </w:p>
        </w:tc>
        <w:tc>
          <w:tcPr>
            <w:tcW w:w="81" w:type="pct"/>
            <w:vAlign w:val="bottom"/>
          </w:tcPr>
          <w:p w14:paraId="580B06E6" w14:textId="77777777" w:rsidR="004B1171" w:rsidRPr="004B1171" w:rsidRDefault="004B1171" w:rsidP="004B1171">
            <w:pPr>
              <w:tabs>
                <w:tab w:val="decimal" w:pos="496"/>
              </w:tabs>
              <w:spacing w:line="220" w:lineRule="exact"/>
              <w:ind w:left="-134" w:right="-120"/>
              <w:jc w:val="center"/>
              <w:rPr>
                <w:sz w:val="16"/>
                <w:szCs w:val="16"/>
              </w:rPr>
            </w:pPr>
          </w:p>
        </w:tc>
        <w:tc>
          <w:tcPr>
            <w:tcW w:w="324" w:type="pct"/>
            <w:vAlign w:val="bottom"/>
          </w:tcPr>
          <w:p w14:paraId="49FEE8C3" w14:textId="77777777" w:rsidR="004B1171" w:rsidRDefault="004B1171" w:rsidP="004B1171">
            <w:pPr>
              <w:spacing w:line="220" w:lineRule="exact"/>
              <w:ind w:left="-134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30 </w:t>
            </w:r>
          </w:p>
          <w:p w14:paraId="533456A2" w14:textId="77777777" w:rsidR="004B1171" w:rsidRPr="004B1171" w:rsidRDefault="004B1171" w:rsidP="004B1171">
            <w:pPr>
              <w:spacing w:line="220" w:lineRule="exact"/>
              <w:ind w:left="-134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June</w:t>
            </w:r>
          </w:p>
          <w:p w14:paraId="3A1482B1" w14:textId="19EC5DDE" w:rsidR="004B1171" w:rsidRPr="004B1171" w:rsidRDefault="004B1171" w:rsidP="004B1171">
            <w:pPr>
              <w:spacing w:line="220" w:lineRule="exact"/>
              <w:ind w:left="-134" w:right="-120"/>
              <w:jc w:val="center"/>
              <w:rPr>
                <w:sz w:val="16"/>
                <w:szCs w:val="16"/>
              </w:rPr>
            </w:pPr>
            <w:r w:rsidRPr="004B1171">
              <w:rPr>
                <w:sz w:val="16"/>
                <w:szCs w:val="16"/>
              </w:rPr>
              <w:t>2025</w:t>
            </w:r>
          </w:p>
        </w:tc>
        <w:tc>
          <w:tcPr>
            <w:tcW w:w="89" w:type="pct"/>
            <w:vAlign w:val="bottom"/>
          </w:tcPr>
          <w:p w14:paraId="3FE691AC" w14:textId="77777777" w:rsidR="004B1171" w:rsidRPr="004B1171" w:rsidRDefault="004B1171" w:rsidP="004B1171">
            <w:pPr>
              <w:tabs>
                <w:tab w:val="decimal" w:pos="675"/>
              </w:tabs>
              <w:spacing w:line="220" w:lineRule="exact"/>
              <w:ind w:left="-134" w:right="-120"/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pct"/>
            <w:vAlign w:val="bottom"/>
          </w:tcPr>
          <w:p w14:paraId="1A7BF7E7" w14:textId="39A5084A" w:rsidR="004B1171" w:rsidRPr="004B1171" w:rsidRDefault="004B1171" w:rsidP="004B1171">
            <w:pPr>
              <w:spacing w:line="220" w:lineRule="exact"/>
              <w:ind w:left="-134" w:right="-120"/>
              <w:jc w:val="center"/>
              <w:rPr>
                <w:sz w:val="16"/>
                <w:szCs w:val="16"/>
              </w:rPr>
            </w:pPr>
            <w:r w:rsidRPr="004B1171">
              <w:rPr>
                <w:sz w:val="16"/>
                <w:szCs w:val="16"/>
              </w:rPr>
              <w:t>31</w:t>
            </w:r>
          </w:p>
          <w:p w14:paraId="540E7414" w14:textId="77777777" w:rsidR="004B1171" w:rsidRPr="004B1171" w:rsidRDefault="004B1171" w:rsidP="004B1171">
            <w:pPr>
              <w:spacing w:line="220" w:lineRule="exact"/>
              <w:ind w:left="-134" w:right="-120"/>
              <w:jc w:val="center"/>
              <w:rPr>
                <w:sz w:val="16"/>
                <w:szCs w:val="16"/>
              </w:rPr>
            </w:pPr>
            <w:r w:rsidRPr="004B1171">
              <w:rPr>
                <w:sz w:val="16"/>
                <w:szCs w:val="16"/>
              </w:rPr>
              <w:t>December</w:t>
            </w:r>
          </w:p>
          <w:p w14:paraId="0B6F575E" w14:textId="2E7ABC07" w:rsidR="004B1171" w:rsidRPr="004B1171" w:rsidRDefault="004B1171" w:rsidP="004B1171">
            <w:pPr>
              <w:spacing w:line="220" w:lineRule="exact"/>
              <w:ind w:left="-134" w:right="-120"/>
              <w:jc w:val="center"/>
              <w:rPr>
                <w:sz w:val="16"/>
                <w:szCs w:val="16"/>
              </w:rPr>
            </w:pPr>
            <w:r w:rsidRPr="004B1171">
              <w:rPr>
                <w:sz w:val="16"/>
                <w:szCs w:val="16"/>
              </w:rPr>
              <w:t>2024</w:t>
            </w:r>
          </w:p>
        </w:tc>
      </w:tr>
      <w:tr w:rsidR="00464709" w:rsidRPr="00A22A63" w14:paraId="5FEC638C" w14:textId="77777777" w:rsidTr="00464709">
        <w:trPr>
          <w:trHeight w:val="60"/>
          <w:tblHeader/>
        </w:trPr>
        <w:tc>
          <w:tcPr>
            <w:tcW w:w="854" w:type="pct"/>
          </w:tcPr>
          <w:p w14:paraId="4348EB77" w14:textId="2A8C1DCB" w:rsidR="00464709" w:rsidRPr="004B1171" w:rsidRDefault="00464709" w:rsidP="00464709">
            <w:pPr>
              <w:spacing w:line="220" w:lineRule="exact"/>
              <w:rPr>
                <w:sz w:val="16"/>
                <w:szCs w:val="16"/>
              </w:rPr>
            </w:pPr>
            <w:r w:rsidRPr="004B1171">
              <w:rPr>
                <w:b/>
                <w:bCs/>
                <w:sz w:val="16"/>
                <w:szCs w:val="16"/>
              </w:rPr>
              <w:t>Total assets</w:t>
            </w:r>
          </w:p>
        </w:tc>
        <w:tc>
          <w:tcPr>
            <w:tcW w:w="336" w:type="pct"/>
          </w:tcPr>
          <w:p w14:paraId="5F7E1E41" w14:textId="35D076B5" w:rsidR="00464709" w:rsidRPr="00A62A28" w:rsidRDefault="00464709" w:rsidP="00464709">
            <w:pPr>
              <w:tabs>
                <w:tab w:val="decimal" w:pos="820"/>
              </w:tabs>
              <w:spacing w:line="220" w:lineRule="exact"/>
              <w:ind w:left="-108" w:right="-108"/>
              <w:rPr>
                <w:b/>
                <w:bCs/>
                <w:sz w:val="16"/>
                <w:szCs w:val="16"/>
                <w:lang w:bidi="th-TH"/>
              </w:rPr>
            </w:pPr>
            <w:r w:rsidRPr="00464709">
              <w:rPr>
                <w:b/>
                <w:bCs/>
                <w:sz w:val="16"/>
                <w:szCs w:val="16"/>
                <w:cs/>
                <w:lang w:bidi="th-TH"/>
              </w:rPr>
              <w:t>185</w:t>
            </w:r>
            <w:r w:rsidRPr="00464709">
              <w:rPr>
                <w:b/>
                <w:bCs/>
                <w:sz w:val="16"/>
                <w:szCs w:val="16"/>
                <w:lang w:bidi="th-TH"/>
              </w:rPr>
              <w:t>,</w:t>
            </w:r>
            <w:r w:rsidRPr="00464709">
              <w:rPr>
                <w:b/>
                <w:bCs/>
                <w:sz w:val="16"/>
                <w:szCs w:val="16"/>
                <w:cs/>
                <w:lang w:bidi="th-TH"/>
              </w:rPr>
              <w:t>226</w:t>
            </w:r>
            <w:r w:rsidRPr="00464709">
              <w:rPr>
                <w:b/>
                <w:bCs/>
                <w:sz w:val="16"/>
                <w:szCs w:val="16"/>
                <w:lang w:bidi="th-TH"/>
              </w:rPr>
              <w:t>,</w:t>
            </w:r>
            <w:r w:rsidRPr="00464709">
              <w:rPr>
                <w:b/>
                <w:bCs/>
                <w:sz w:val="16"/>
                <w:szCs w:val="16"/>
                <w:cs/>
                <w:lang w:bidi="th-TH"/>
              </w:rPr>
              <w:t>548</w:t>
            </w:r>
          </w:p>
        </w:tc>
        <w:tc>
          <w:tcPr>
            <w:tcW w:w="81" w:type="pct"/>
          </w:tcPr>
          <w:p w14:paraId="045B7E48" w14:textId="77777777" w:rsidR="00464709" w:rsidRPr="004B1171" w:rsidRDefault="00464709" w:rsidP="00464709">
            <w:pPr>
              <w:tabs>
                <w:tab w:val="decimal" w:pos="820"/>
              </w:tabs>
              <w:spacing w:line="220" w:lineRule="exact"/>
              <w:rPr>
                <w:sz w:val="16"/>
                <w:szCs w:val="16"/>
              </w:rPr>
            </w:pPr>
          </w:p>
        </w:tc>
        <w:tc>
          <w:tcPr>
            <w:tcW w:w="336" w:type="pct"/>
          </w:tcPr>
          <w:p w14:paraId="45083B64" w14:textId="5C5FC1EC" w:rsidR="00464709" w:rsidRPr="004B1171" w:rsidRDefault="00464709" w:rsidP="00464709">
            <w:pPr>
              <w:tabs>
                <w:tab w:val="decimal" w:pos="801"/>
              </w:tabs>
              <w:spacing w:line="220" w:lineRule="exact"/>
              <w:ind w:left="-108" w:right="-108"/>
              <w:rPr>
                <w:sz w:val="16"/>
                <w:szCs w:val="16"/>
              </w:rPr>
            </w:pPr>
            <w:r w:rsidRPr="004B1171">
              <w:rPr>
                <w:b/>
                <w:bCs/>
                <w:sz w:val="16"/>
                <w:szCs w:val="16"/>
                <w:lang w:bidi="th-TH"/>
              </w:rPr>
              <w:t>175,386,927</w:t>
            </w:r>
          </w:p>
        </w:tc>
        <w:tc>
          <w:tcPr>
            <w:tcW w:w="81" w:type="pct"/>
          </w:tcPr>
          <w:p w14:paraId="67DB3DBF" w14:textId="77777777" w:rsidR="00464709" w:rsidRPr="004B1171" w:rsidRDefault="00464709" w:rsidP="00464709">
            <w:pPr>
              <w:tabs>
                <w:tab w:val="decimal" w:pos="820"/>
              </w:tabs>
              <w:spacing w:line="220" w:lineRule="exact"/>
              <w:rPr>
                <w:sz w:val="16"/>
                <w:szCs w:val="16"/>
                <w:lang w:val="en-US"/>
              </w:rPr>
            </w:pPr>
          </w:p>
        </w:tc>
        <w:tc>
          <w:tcPr>
            <w:tcW w:w="346" w:type="pct"/>
          </w:tcPr>
          <w:p w14:paraId="60DCC118" w14:textId="4D499036" w:rsidR="00464709" w:rsidRPr="00A62A28" w:rsidRDefault="00464709" w:rsidP="00C22196">
            <w:pPr>
              <w:tabs>
                <w:tab w:val="decimal" w:pos="804"/>
              </w:tabs>
              <w:spacing w:line="220" w:lineRule="exact"/>
              <w:ind w:left="-108" w:right="-108"/>
              <w:rPr>
                <w:b/>
                <w:bCs/>
                <w:sz w:val="16"/>
                <w:szCs w:val="16"/>
                <w:lang w:bidi="th-TH"/>
              </w:rPr>
            </w:pPr>
            <w:r w:rsidRPr="00464709">
              <w:rPr>
                <w:b/>
                <w:bCs/>
                <w:sz w:val="16"/>
                <w:szCs w:val="16"/>
                <w:lang w:bidi="th-TH"/>
              </w:rPr>
              <w:t>78,868</w:t>
            </w:r>
          </w:p>
        </w:tc>
        <w:tc>
          <w:tcPr>
            <w:tcW w:w="81" w:type="pct"/>
          </w:tcPr>
          <w:p w14:paraId="0FE8A777" w14:textId="77777777" w:rsidR="00464709" w:rsidRPr="004B1171" w:rsidRDefault="00464709" w:rsidP="00464709">
            <w:pPr>
              <w:tabs>
                <w:tab w:val="decimal" w:pos="820"/>
              </w:tabs>
              <w:spacing w:line="220" w:lineRule="exact"/>
              <w:rPr>
                <w:sz w:val="16"/>
                <w:szCs w:val="16"/>
              </w:rPr>
            </w:pPr>
          </w:p>
        </w:tc>
        <w:tc>
          <w:tcPr>
            <w:tcW w:w="350" w:type="pct"/>
          </w:tcPr>
          <w:p w14:paraId="6B6D295D" w14:textId="609F5805" w:rsidR="00464709" w:rsidRPr="004B1171" w:rsidRDefault="00464709" w:rsidP="00464709">
            <w:pPr>
              <w:tabs>
                <w:tab w:val="decimal" w:pos="820"/>
              </w:tabs>
              <w:spacing w:line="220" w:lineRule="exact"/>
              <w:ind w:left="-108" w:right="-108"/>
              <w:rPr>
                <w:sz w:val="16"/>
                <w:szCs w:val="16"/>
                <w:cs/>
                <w:lang w:bidi="th-TH"/>
              </w:rPr>
            </w:pPr>
            <w:r w:rsidRPr="004B1171">
              <w:rPr>
                <w:b/>
                <w:bCs/>
                <w:sz w:val="16"/>
                <w:szCs w:val="16"/>
                <w:lang w:bidi="th-TH"/>
              </w:rPr>
              <w:t>65,368</w:t>
            </w:r>
          </w:p>
        </w:tc>
        <w:tc>
          <w:tcPr>
            <w:tcW w:w="81" w:type="pct"/>
          </w:tcPr>
          <w:p w14:paraId="55D8CA46" w14:textId="77777777" w:rsidR="00464709" w:rsidRPr="004B1171" w:rsidRDefault="00464709" w:rsidP="00464709">
            <w:pPr>
              <w:tabs>
                <w:tab w:val="decimal" w:pos="820"/>
              </w:tabs>
              <w:spacing w:line="220" w:lineRule="exact"/>
              <w:rPr>
                <w:sz w:val="16"/>
                <w:szCs w:val="16"/>
              </w:rPr>
            </w:pPr>
          </w:p>
        </w:tc>
        <w:tc>
          <w:tcPr>
            <w:tcW w:w="351" w:type="pct"/>
          </w:tcPr>
          <w:p w14:paraId="78D4B213" w14:textId="1E8FA097" w:rsidR="00464709" w:rsidRPr="004B1171" w:rsidRDefault="00464709" w:rsidP="00464709">
            <w:pPr>
              <w:tabs>
                <w:tab w:val="decimal" w:pos="820"/>
              </w:tabs>
              <w:spacing w:line="220" w:lineRule="exact"/>
              <w:ind w:left="-95" w:right="-120"/>
              <w:rPr>
                <w:b/>
                <w:bCs/>
                <w:sz w:val="16"/>
                <w:szCs w:val="16"/>
                <w:lang w:bidi="th-TH"/>
              </w:rPr>
            </w:pPr>
            <w:r w:rsidRPr="00464709">
              <w:rPr>
                <w:b/>
                <w:bCs/>
                <w:sz w:val="16"/>
                <w:szCs w:val="16"/>
                <w:lang w:bidi="th-TH"/>
              </w:rPr>
              <w:t>4,891,969</w:t>
            </w:r>
          </w:p>
        </w:tc>
        <w:tc>
          <w:tcPr>
            <w:tcW w:w="81" w:type="pct"/>
          </w:tcPr>
          <w:p w14:paraId="12C06A28" w14:textId="77777777" w:rsidR="00464709" w:rsidRPr="004B1171" w:rsidRDefault="00464709" w:rsidP="00464709">
            <w:pPr>
              <w:tabs>
                <w:tab w:val="decimal" w:pos="820"/>
              </w:tabs>
              <w:spacing w:line="220" w:lineRule="exact"/>
              <w:rPr>
                <w:sz w:val="16"/>
                <w:szCs w:val="16"/>
              </w:rPr>
            </w:pPr>
          </w:p>
        </w:tc>
        <w:tc>
          <w:tcPr>
            <w:tcW w:w="354" w:type="pct"/>
          </w:tcPr>
          <w:p w14:paraId="7AB53FB1" w14:textId="5C009720" w:rsidR="00464709" w:rsidRPr="004B1171" w:rsidRDefault="00464709" w:rsidP="00464709">
            <w:pPr>
              <w:tabs>
                <w:tab w:val="decimal" w:pos="820"/>
              </w:tabs>
              <w:spacing w:line="220" w:lineRule="exact"/>
              <w:ind w:left="-95" w:right="-120"/>
              <w:rPr>
                <w:sz w:val="16"/>
                <w:szCs w:val="16"/>
              </w:rPr>
            </w:pPr>
            <w:r w:rsidRPr="004B1171">
              <w:rPr>
                <w:b/>
                <w:bCs/>
                <w:sz w:val="16"/>
                <w:szCs w:val="16"/>
                <w:lang w:bidi="th-TH"/>
              </w:rPr>
              <w:t>4,711,885</w:t>
            </w:r>
          </w:p>
        </w:tc>
        <w:tc>
          <w:tcPr>
            <w:tcW w:w="81" w:type="pct"/>
          </w:tcPr>
          <w:p w14:paraId="16596E3A" w14:textId="77777777" w:rsidR="00464709" w:rsidRPr="004B1171" w:rsidRDefault="00464709" w:rsidP="00464709">
            <w:pPr>
              <w:tabs>
                <w:tab w:val="decimal" w:pos="820"/>
              </w:tabs>
              <w:spacing w:line="220" w:lineRule="exact"/>
              <w:rPr>
                <w:sz w:val="16"/>
                <w:szCs w:val="16"/>
              </w:rPr>
            </w:pPr>
          </w:p>
        </w:tc>
        <w:tc>
          <w:tcPr>
            <w:tcW w:w="334" w:type="pct"/>
          </w:tcPr>
          <w:p w14:paraId="7FE66389" w14:textId="7B41A146" w:rsidR="00464709" w:rsidRPr="004B1171" w:rsidRDefault="00464709" w:rsidP="00464709">
            <w:pPr>
              <w:tabs>
                <w:tab w:val="decimal" w:pos="773"/>
              </w:tabs>
              <w:spacing w:line="220" w:lineRule="exact"/>
              <w:ind w:left="-108" w:right="-108"/>
              <w:rPr>
                <w:b/>
                <w:bCs/>
                <w:sz w:val="16"/>
                <w:szCs w:val="16"/>
                <w:lang w:bidi="th-TH"/>
              </w:rPr>
            </w:pPr>
            <w:r w:rsidRPr="00464709">
              <w:rPr>
                <w:b/>
                <w:bCs/>
                <w:sz w:val="16"/>
                <w:szCs w:val="16"/>
                <w:lang w:bidi="th-TH"/>
              </w:rPr>
              <w:t>(10,242,527)</w:t>
            </w:r>
          </w:p>
        </w:tc>
        <w:tc>
          <w:tcPr>
            <w:tcW w:w="83" w:type="pct"/>
          </w:tcPr>
          <w:p w14:paraId="44856F03" w14:textId="77777777" w:rsidR="00464709" w:rsidRPr="004B1171" w:rsidRDefault="00464709" w:rsidP="00464709">
            <w:pPr>
              <w:tabs>
                <w:tab w:val="decimal" w:pos="820"/>
              </w:tabs>
              <w:spacing w:line="220" w:lineRule="exact"/>
              <w:rPr>
                <w:sz w:val="16"/>
                <w:szCs w:val="16"/>
              </w:rPr>
            </w:pPr>
          </w:p>
        </w:tc>
        <w:tc>
          <w:tcPr>
            <w:tcW w:w="338" w:type="pct"/>
          </w:tcPr>
          <w:p w14:paraId="4E00A3D3" w14:textId="1DB28244" w:rsidR="00464709" w:rsidRPr="004B1171" w:rsidRDefault="00464709" w:rsidP="00464709">
            <w:pPr>
              <w:tabs>
                <w:tab w:val="decimal" w:pos="780"/>
              </w:tabs>
              <w:spacing w:line="220" w:lineRule="exact"/>
              <w:ind w:left="-108" w:right="-108"/>
              <w:rPr>
                <w:b/>
                <w:bCs/>
                <w:sz w:val="16"/>
                <w:szCs w:val="16"/>
                <w:cs/>
                <w:lang w:bidi="th-TH"/>
              </w:rPr>
            </w:pPr>
            <w:r w:rsidRPr="004B1171">
              <w:rPr>
                <w:b/>
                <w:bCs/>
                <w:sz w:val="16"/>
                <w:szCs w:val="16"/>
                <w:lang w:bidi="th-TH"/>
              </w:rPr>
              <w:t>(9,318,129)</w:t>
            </w:r>
          </w:p>
        </w:tc>
        <w:tc>
          <w:tcPr>
            <w:tcW w:w="81" w:type="pct"/>
          </w:tcPr>
          <w:p w14:paraId="0999B869" w14:textId="77777777" w:rsidR="00464709" w:rsidRPr="004B1171" w:rsidRDefault="00464709" w:rsidP="00464709">
            <w:pPr>
              <w:tabs>
                <w:tab w:val="decimal" w:pos="820"/>
              </w:tabs>
              <w:spacing w:line="220" w:lineRule="exact"/>
              <w:ind w:left="-108" w:right="-108"/>
              <w:rPr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324" w:type="pct"/>
          </w:tcPr>
          <w:p w14:paraId="6944570E" w14:textId="4A055D7F" w:rsidR="00464709" w:rsidRPr="00464709" w:rsidRDefault="00464709" w:rsidP="007C4654">
            <w:pPr>
              <w:tabs>
                <w:tab w:val="decimal" w:pos="770"/>
              </w:tabs>
              <w:spacing w:line="220" w:lineRule="exact"/>
              <w:ind w:left="-108" w:right="-108"/>
              <w:rPr>
                <w:b/>
                <w:bCs/>
                <w:sz w:val="16"/>
                <w:szCs w:val="16"/>
                <w:lang w:bidi="th-TH"/>
              </w:rPr>
            </w:pPr>
            <w:r w:rsidRPr="00464709">
              <w:rPr>
                <w:b/>
                <w:bCs/>
                <w:sz w:val="16"/>
                <w:szCs w:val="16"/>
                <w:lang w:bidi="th-TH"/>
              </w:rPr>
              <w:t>179,954,858</w:t>
            </w:r>
          </w:p>
        </w:tc>
        <w:tc>
          <w:tcPr>
            <w:tcW w:w="89" w:type="pct"/>
          </w:tcPr>
          <w:p w14:paraId="7DCC95CA" w14:textId="77777777" w:rsidR="00464709" w:rsidRPr="004B1171" w:rsidRDefault="00464709" w:rsidP="00464709">
            <w:pPr>
              <w:tabs>
                <w:tab w:val="decimal" w:pos="820"/>
              </w:tabs>
              <w:spacing w:line="220" w:lineRule="exact"/>
              <w:rPr>
                <w:sz w:val="16"/>
                <w:szCs w:val="16"/>
              </w:rPr>
            </w:pPr>
          </w:p>
        </w:tc>
        <w:tc>
          <w:tcPr>
            <w:tcW w:w="338" w:type="pct"/>
          </w:tcPr>
          <w:p w14:paraId="2C9B6131" w14:textId="4EA16926" w:rsidR="00464709" w:rsidRPr="004B1171" w:rsidRDefault="00464709" w:rsidP="00464709">
            <w:pPr>
              <w:tabs>
                <w:tab w:val="decimal" w:pos="820"/>
              </w:tabs>
              <w:spacing w:line="220" w:lineRule="exact"/>
              <w:ind w:left="-108" w:right="-108"/>
              <w:rPr>
                <w:sz w:val="16"/>
                <w:szCs w:val="16"/>
              </w:rPr>
            </w:pPr>
            <w:r w:rsidRPr="004B1171">
              <w:rPr>
                <w:b/>
                <w:bCs/>
                <w:sz w:val="16"/>
                <w:szCs w:val="16"/>
                <w:lang w:bidi="th-TH"/>
              </w:rPr>
              <w:t>170,846,051</w:t>
            </w:r>
          </w:p>
        </w:tc>
      </w:tr>
      <w:tr w:rsidR="00464709" w:rsidRPr="00A22A63" w14:paraId="295D9076" w14:textId="77777777" w:rsidTr="00051756">
        <w:trPr>
          <w:trHeight w:val="60"/>
          <w:tblHeader/>
        </w:trPr>
        <w:tc>
          <w:tcPr>
            <w:tcW w:w="854" w:type="pct"/>
          </w:tcPr>
          <w:p w14:paraId="44E6FF41" w14:textId="707EE5CE" w:rsidR="00464709" w:rsidRPr="004B1171" w:rsidRDefault="00464709" w:rsidP="00464709">
            <w:pPr>
              <w:spacing w:line="220" w:lineRule="exact"/>
              <w:rPr>
                <w:b/>
                <w:bCs/>
                <w:sz w:val="16"/>
                <w:szCs w:val="16"/>
              </w:rPr>
            </w:pPr>
            <w:r w:rsidRPr="004B1171">
              <w:rPr>
                <w:b/>
                <w:bCs/>
                <w:sz w:val="16"/>
                <w:szCs w:val="16"/>
              </w:rPr>
              <w:t>Total liabilities</w:t>
            </w:r>
          </w:p>
        </w:tc>
        <w:tc>
          <w:tcPr>
            <w:tcW w:w="336" w:type="pct"/>
            <w:tcBorders>
              <w:top w:val="double" w:sz="4" w:space="0" w:color="auto"/>
              <w:bottom w:val="double" w:sz="4" w:space="0" w:color="auto"/>
            </w:tcBorders>
          </w:tcPr>
          <w:p w14:paraId="6CDB4371" w14:textId="4486EFBE" w:rsidR="00464709" w:rsidRPr="00A62A28" w:rsidRDefault="00464709" w:rsidP="00464709">
            <w:pPr>
              <w:tabs>
                <w:tab w:val="decimal" w:pos="820"/>
              </w:tabs>
              <w:spacing w:line="220" w:lineRule="exact"/>
              <w:ind w:left="-108" w:right="-108"/>
              <w:rPr>
                <w:b/>
                <w:bCs/>
                <w:sz w:val="16"/>
                <w:szCs w:val="16"/>
                <w:lang w:bidi="th-TH"/>
              </w:rPr>
            </w:pPr>
            <w:r w:rsidRPr="00464709">
              <w:rPr>
                <w:b/>
                <w:bCs/>
                <w:sz w:val="16"/>
                <w:szCs w:val="16"/>
                <w:cs/>
                <w:lang w:bidi="th-TH"/>
              </w:rPr>
              <w:t>145</w:t>
            </w:r>
            <w:r w:rsidRPr="00464709">
              <w:rPr>
                <w:b/>
                <w:bCs/>
                <w:sz w:val="16"/>
                <w:szCs w:val="16"/>
                <w:lang w:bidi="th-TH"/>
              </w:rPr>
              <w:t>,</w:t>
            </w:r>
            <w:r w:rsidRPr="00464709">
              <w:rPr>
                <w:b/>
                <w:bCs/>
                <w:sz w:val="16"/>
                <w:szCs w:val="16"/>
                <w:cs/>
                <w:lang w:bidi="th-TH"/>
              </w:rPr>
              <w:t>870</w:t>
            </w:r>
            <w:r w:rsidRPr="00464709">
              <w:rPr>
                <w:b/>
                <w:bCs/>
                <w:sz w:val="16"/>
                <w:szCs w:val="16"/>
                <w:lang w:bidi="th-TH"/>
              </w:rPr>
              <w:t>,</w:t>
            </w:r>
            <w:r w:rsidRPr="00464709">
              <w:rPr>
                <w:b/>
                <w:bCs/>
                <w:sz w:val="16"/>
                <w:szCs w:val="16"/>
                <w:cs/>
                <w:lang w:bidi="th-TH"/>
              </w:rPr>
              <w:t>974</w:t>
            </w:r>
          </w:p>
        </w:tc>
        <w:tc>
          <w:tcPr>
            <w:tcW w:w="81" w:type="pct"/>
            <w:vAlign w:val="bottom"/>
          </w:tcPr>
          <w:p w14:paraId="32B7364B" w14:textId="77777777" w:rsidR="00464709" w:rsidRPr="004B1171" w:rsidRDefault="00464709" w:rsidP="00464709">
            <w:pPr>
              <w:tabs>
                <w:tab w:val="decimal" w:pos="820"/>
              </w:tabs>
              <w:spacing w:line="220" w:lineRule="exac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6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9AAB8FB" w14:textId="4F430EC4" w:rsidR="00464709" w:rsidRPr="004B1171" w:rsidRDefault="00464709" w:rsidP="00464709">
            <w:pPr>
              <w:tabs>
                <w:tab w:val="decimal" w:pos="803"/>
              </w:tabs>
              <w:spacing w:line="220" w:lineRule="exact"/>
              <w:ind w:left="-108" w:right="-108"/>
              <w:rPr>
                <w:b/>
                <w:bCs/>
                <w:sz w:val="16"/>
                <w:szCs w:val="16"/>
              </w:rPr>
            </w:pPr>
            <w:r w:rsidRPr="004B1171">
              <w:rPr>
                <w:b/>
                <w:bCs/>
                <w:sz w:val="16"/>
                <w:szCs w:val="16"/>
              </w:rPr>
              <w:t>138,466,947</w:t>
            </w:r>
          </w:p>
        </w:tc>
        <w:tc>
          <w:tcPr>
            <w:tcW w:w="81" w:type="pct"/>
            <w:vAlign w:val="bottom"/>
          </w:tcPr>
          <w:p w14:paraId="658757F0" w14:textId="77777777" w:rsidR="00464709" w:rsidRPr="004B1171" w:rsidRDefault="00464709" w:rsidP="00464709">
            <w:pPr>
              <w:tabs>
                <w:tab w:val="decimal" w:pos="820"/>
              </w:tabs>
              <w:spacing w:line="220" w:lineRule="exac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double" w:sz="4" w:space="0" w:color="auto"/>
              <w:bottom w:val="double" w:sz="4" w:space="0" w:color="auto"/>
            </w:tcBorders>
          </w:tcPr>
          <w:p w14:paraId="14457B77" w14:textId="1A2E4D73" w:rsidR="00464709" w:rsidRPr="00A62A28" w:rsidRDefault="00464709" w:rsidP="00464709">
            <w:pPr>
              <w:tabs>
                <w:tab w:val="decimal" w:pos="820"/>
              </w:tabs>
              <w:spacing w:line="220" w:lineRule="exact"/>
              <w:ind w:left="-108" w:right="-108"/>
              <w:rPr>
                <w:b/>
                <w:bCs/>
                <w:sz w:val="16"/>
                <w:szCs w:val="16"/>
                <w:lang w:bidi="th-TH"/>
              </w:rPr>
            </w:pPr>
            <w:r w:rsidRPr="00464709">
              <w:rPr>
                <w:b/>
                <w:bCs/>
                <w:sz w:val="16"/>
                <w:szCs w:val="16"/>
                <w:lang w:bidi="th-TH"/>
              </w:rPr>
              <w:t>49,664</w:t>
            </w:r>
          </w:p>
        </w:tc>
        <w:tc>
          <w:tcPr>
            <w:tcW w:w="81" w:type="pct"/>
            <w:vAlign w:val="bottom"/>
          </w:tcPr>
          <w:p w14:paraId="489E3F93" w14:textId="77777777" w:rsidR="00464709" w:rsidRPr="004B1171" w:rsidRDefault="00464709" w:rsidP="00464709">
            <w:pPr>
              <w:tabs>
                <w:tab w:val="decimal" w:pos="820"/>
              </w:tabs>
              <w:spacing w:line="220" w:lineRule="exac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9F9BED8" w14:textId="5A9A43A7" w:rsidR="00464709" w:rsidRPr="004B1171" w:rsidRDefault="00464709" w:rsidP="00464709">
            <w:pPr>
              <w:tabs>
                <w:tab w:val="decimal" w:pos="820"/>
              </w:tabs>
              <w:spacing w:line="220" w:lineRule="exact"/>
              <w:ind w:left="-108" w:right="-108"/>
              <w:rPr>
                <w:b/>
                <w:bCs/>
                <w:sz w:val="16"/>
                <w:szCs w:val="16"/>
              </w:rPr>
            </w:pPr>
            <w:r w:rsidRPr="004B1171">
              <w:rPr>
                <w:b/>
                <w:bCs/>
                <w:sz w:val="16"/>
                <w:szCs w:val="16"/>
              </w:rPr>
              <w:t>43,637</w:t>
            </w:r>
          </w:p>
        </w:tc>
        <w:tc>
          <w:tcPr>
            <w:tcW w:w="81" w:type="pct"/>
            <w:vAlign w:val="bottom"/>
          </w:tcPr>
          <w:p w14:paraId="7D1B5981" w14:textId="77777777" w:rsidR="00464709" w:rsidRPr="004B1171" w:rsidRDefault="00464709" w:rsidP="00464709">
            <w:pPr>
              <w:tabs>
                <w:tab w:val="decimal" w:pos="820"/>
              </w:tabs>
              <w:spacing w:line="220" w:lineRule="exac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double" w:sz="4" w:space="0" w:color="auto"/>
              <w:bottom w:val="double" w:sz="4" w:space="0" w:color="auto"/>
            </w:tcBorders>
          </w:tcPr>
          <w:p w14:paraId="1D459F94" w14:textId="07108173" w:rsidR="00464709" w:rsidRPr="004B1171" w:rsidRDefault="00464709" w:rsidP="00464709">
            <w:pPr>
              <w:tabs>
                <w:tab w:val="decimal" w:pos="820"/>
              </w:tabs>
              <w:spacing w:line="220" w:lineRule="exact"/>
              <w:ind w:left="-95" w:right="-120"/>
              <w:rPr>
                <w:b/>
                <w:bCs/>
                <w:sz w:val="16"/>
                <w:szCs w:val="16"/>
                <w:lang w:bidi="th-TH"/>
              </w:rPr>
            </w:pPr>
            <w:r w:rsidRPr="00464709">
              <w:rPr>
                <w:b/>
                <w:bCs/>
                <w:sz w:val="16"/>
                <w:szCs w:val="16"/>
                <w:lang w:bidi="th-TH"/>
              </w:rPr>
              <w:t>2,729,655</w:t>
            </w:r>
          </w:p>
        </w:tc>
        <w:tc>
          <w:tcPr>
            <w:tcW w:w="81" w:type="pct"/>
            <w:vAlign w:val="bottom"/>
          </w:tcPr>
          <w:p w14:paraId="1307B208" w14:textId="77777777" w:rsidR="00464709" w:rsidRPr="004B1171" w:rsidRDefault="00464709" w:rsidP="00464709">
            <w:pPr>
              <w:tabs>
                <w:tab w:val="decimal" w:pos="820"/>
              </w:tabs>
              <w:spacing w:line="220" w:lineRule="exac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9459867" w14:textId="6B223E53" w:rsidR="00464709" w:rsidRPr="004B1171" w:rsidRDefault="00464709" w:rsidP="00464709">
            <w:pPr>
              <w:tabs>
                <w:tab w:val="decimal" w:pos="820"/>
              </w:tabs>
              <w:spacing w:line="220" w:lineRule="exact"/>
              <w:ind w:left="-95" w:right="-120"/>
              <w:rPr>
                <w:b/>
                <w:bCs/>
                <w:sz w:val="16"/>
                <w:szCs w:val="16"/>
                <w:cs/>
                <w:lang w:bidi="th-TH"/>
              </w:rPr>
            </w:pPr>
            <w:r w:rsidRPr="004B1171">
              <w:rPr>
                <w:b/>
                <w:bCs/>
                <w:sz w:val="16"/>
                <w:szCs w:val="16"/>
              </w:rPr>
              <w:t>2,698,422</w:t>
            </w:r>
          </w:p>
        </w:tc>
        <w:tc>
          <w:tcPr>
            <w:tcW w:w="81" w:type="pct"/>
            <w:vAlign w:val="bottom"/>
          </w:tcPr>
          <w:p w14:paraId="6DF4636F" w14:textId="77777777" w:rsidR="00464709" w:rsidRPr="004B1171" w:rsidRDefault="00464709" w:rsidP="00464709">
            <w:pPr>
              <w:tabs>
                <w:tab w:val="decimal" w:pos="820"/>
              </w:tabs>
              <w:spacing w:line="220" w:lineRule="exac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double" w:sz="4" w:space="0" w:color="auto"/>
              <w:bottom w:val="double" w:sz="4" w:space="0" w:color="auto"/>
            </w:tcBorders>
          </w:tcPr>
          <w:p w14:paraId="5397861F" w14:textId="1FD4E50E" w:rsidR="00464709" w:rsidRPr="004B1171" w:rsidRDefault="00464709" w:rsidP="00464709">
            <w:pPr>
              <w:tabs>
                <w:tab w:val="decimal" w:pos="773"/>
              </w:tabs>
              <w:spacing w:line="220" w:lineRule="exact"/>
              <w:ind w:left="-108" w:right="-108"/>
              <w:rPr>
                <w:b/>
                <w:bCs/>
                <w:sz w:val="16"/>
                <w:szCs w:val="16"/>
                <w:lang w:bidi="th-TH"/>
              </w:rPr>
            </w:pPr>
            <w:r w:rsidRPr="00464709">
              <w:rPr>
                <w:b/>
                <w:bCs/>
                <w:sz w:val="16"/>
                <w:szCs w:val="16"/>
                <w:lang w:bidi="th-TH"/>
              </w:rPr>
              <w:t>(8,240,527)</w:t>
            </w:r>
          </w:p>
        </w:tc>
        <w:tc>
          <w:tcPr>
            <w:tcW w:w="83" w:type="pct"/>
            <w:vAlign w:val="bottom"/>
          </w:tcPr>
          <w:p w14:paraId="77012335" w14:textId="77777777" w:rsidR="00464709" w:rsidRPr="004B1171" w:rsidRDefault="00464709" w:rsidP="00464709">
            <w:pPr>
              <w:tabs>
                <w:tab w:val="decimal" w:pos="820"/>
              </w:tabs>
              <w:spacing w:line="220" w:lineRule="exac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1B0A131" w14:textId="1BBDDC22" w:rsidR="00464709" w:rsidRPr="004B1171" w:rsidRDefault="00464709" w:rsidP="00464709">
            <w:pPr>
              <w:tabs>
                <w:tab w:val="decimal" w:pos="780"/>
              </w:tabs>
              <w:spacing w:line="220" w:lineRule="exact"/>
              <w:ind w:left="-108" w:right="-108"/>
              <w:rPr>
                <w:b/>
                <w:bCs/>
                <w:sz w:val="16"/>
                <w:szCs w:val="16"/>
                <w:lang w:bidi="th-TH"/>
              </w:rPr>
            </w:pPr>
            <w:r w:rsidRPr="004B1171">
              <w:rPr>
                <w:b/>
                <w:bCs/>
                <w:sz w:val="16"/>
                <w:szCs w:val="16"/>
                <w:lang w:bidi="th-TH"/>
              </w:rPr>
              <w:t>(7,316,129)</w:t>
            </w:r>
          </w:p>
        </w:tc>
        <w:tc>
          <w:tcPr>
            <w:tcW w:w="81" w:type="pct"/>
            <w:vAlign w:val="bottom"/>
          </w:tcPr>
          <w:p w14:paraId="70248EDE" w14:textId="77777777" w:rsidR="00464709" w:rsidRPr="004B1171" w:rsidRDefault="00464709" w:rsidP="00464709">
            <w:pPr>
              <w:tabs>
                <w:tab w:val="decimal" w:pos="820"/>
              </w:tabs>
              <w:spacing w:line="220" w:lineRule="exac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4" w:type="pct"/>
            <w:tcBorders>
              <w:top w:val="double" w:sz="4" w:space="0" w:color="auto"/>
              <w:bottom w:val="double" w:sz="4" w:space="0" w:color="auto"/>
            </w:tcBorders>
          </w:tcPr>
          <w:p w14:paraId="4589D216" w14:textId="4AE0AD13" w:rsidR="00464709" w:rsidRPr="004B1171" w:rsidRDefault="00464709" w:rsidP="007C4654">
            <w:pPr>
              <w:tabs>
                <w:tab w:val="decimal" w:pos="770"/>
              </w:tabs>
              <w:spacing w:line="220" w:lineRule="exact"/>
              <w:ind w:left="-108" w:right="-108"/>
              <w:rPr>
                <w:b/>
                <w:bCs/>
                <w:sz w:val="16"/>
                <w:szCs w:val="16"/>
                <w:lang w:bidi="th-TH"/>
              </w:rPr>
            </w:pPr>
            <w:r w:rsidRPr="00464709">
              <w:rPr>
                <w:b/>
                <w:bCs/>
                <w:sz w:val="16"/>
                <w:szCs w:val="16"/>
                <w:lang w:bidi="th-TH"/>
              </w:rPr>
              <w:t>140,409,766</w:t>
            </w:r>
          </w:p>
        </w:tc>
        <w:tc>
          <w:tcPr>
            <w:tcW w:w="89" w:type="pct"/>
            <w:vAlign w:val="bottom"/>
          </w:tcPr>
          <w:p w14:paraId="534D7513" w14:textId="77777777" w:rsidR="00464709" w:rsidRPr="004B1171" w:rsidRDefault="00464709" w:rsidP="00464709">
            <w:pPr>
              <w:tabs>
                <w:tab w:val="decimal" w:pos="820"/>
              </w:tabs>
              <w:spacing w:line="220" w:lineRule="exac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D9146FF" w14:textId="5DB2C011" w:rsidR="00464709" w:rsidRPr="004B1171" w:rsidRDefault="00464709" w:rsidP="00464709">
            <w:pPr>
              <w:tabs>
                <w:tab w:val="decimal" w:pos="805"/>
              </w:tabs>
              <w:spacing w:line="220" w:lineRule="exact"/>
              <w:ind w:left="-108" w:right="-108"/>
              <w:rPr>
                <w:b/>
                <w:bCs/>
                <w:sz w:val="16"/>
                <w:szCs w:val="16"/>
                <w:lang w:bidi="th-TH"/>
              </w:rPr>
            </w:pPr>
            <w:r w:rsidRPr="004B1171">
              <w:rPr>
                <w:b/>
                <w:bCs/>
                <w:sz w:val="16"/>
                <w:szCs w:val="16"/>
                <w:lang w:bidi="th-TH"/>
              </w:rPr>
              <w:t>133,892,877</w:t>
            </w:r>
          </w:p>
        </w:tc>
      </w:tr>
    </w:tbl>
    <w:p w14:paraId="470176ED" w14:textId="5F6B61F0" w:rsidR="00F506E2" w:rsidRDefault="00F506E2" w:rsidP="002A198C">
      <w:pPr>
        <w:spacing w:line="240" w:lineRule="auto"/>
        <w:ind w:firstLine="540"/>
        <w:rPr>
          <w:sz w:val="20"/>
          <w:lang w:val="en-US" w:bidi="th-TH"/>
        </w:rPr>
      </w:pPr>
    </w:p>
    <w:p w14:paraId="6B5A4F7C" w14:textId="77777777" w:rsidR="002D0B87" w:rsidRDefault="002D0B87" w:rsidP="00006358">
      <w:pPr>
        <w:spacing w:line="240" w:lineRule="auto"/>
        <w:rPr>
          <w:sz w:val="20"/>
          <w:lang w:bidi="th-TH"/>
        </w:rPr>
        <w:sectPr w:rsidR="002D0B87" w:rsidSect="00B9546C">
          <w:headerReference w:type="default" r:id="rId12"/>
          <w:footerReference w:type="default" r:id="rId13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5A588CF" w14:textId="3D463F39" w:rsidR="002D0B87" w:rsidRDefault="002D0B87" w:rsidP="002D0B87">
      <w:pPr>
        <w:pStyle w:val="Heading1"/>
      </w:pPr>
      <w:r>
        <w:t>8</w:t>
      </w:r>
      <w:r w:rsidRPr="00A82F24">
        <w:tab/>
      </w:r>
      <w:r>
        <w:t>Dividends</w:t>
      </w:r>
    </w:p>
    <w:p w14:paraId="15811908" w14:textId="77777777" w:rsidR="002D0B87" w:rsidRPr="002D0B87" w:rsidRDefault="002D0B87" w:rsidP="002D0B87">
      <w:pPr>
        <w:pStyle w:val="BodyText"/>
        <w:rPr>
          <w:lang w:bidi="th-TH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620"/>
        <w:gridCol w:w="1710"/>
        <w:gridCol w:w="1620"/>
        <w:gridCol w:w="1710"/>
      </w:tblGrid>
      <w:tr w:rsidR="002D0B87" w:rsidRPr="00A82F24" w14:paraId="1677F334" w14:textId="77777777" w:rsidTr="002D0B87">
        <w:trPr>
          <w:cantSplit/>
        </w:trPr>
        <w:tc>
          <w:tcPr>
            <w:tcW w:w="2520" w:type="dxa"/>
          </w:tcPr>
          <w:p w14:paraId="6A7E6169" w14:textId="77777777" w:rsidR="002D0B87" w:rsidRPr="00A82F24" w:rsidRDefault="002D0B87" w:rsidP="00051756">
            <w:pPr>
              <w:spacing w:line="240" w:lineRule="auto"/>
              <w:ind w:left="180" w:hanging="180"/>
              <w:rPr>
                <w:b/>
                <w:bCs/>
                <w:sz w:val="20"/>
              </w:rPr>
            </w:pPr>
          </w:p>
        </w:tc>
        <w:tc>
          <w:tcPr>
            <w:tcW w:w="1620" w:type="dxa"/>
          </w:tcPr>
          <w:p w14:paraId="0D6BEEDC" w14:textId="77777777" w:rsidR="002D0B87" w:rsidRPr="00A82F24" w:rsidRDefault="002D0B87" w:rsidP="00051756">
            <w:pPr>
              <w:spacing w:line="240" w:lineRule="auto"/>
              <w:ind w:left="-80" w:right="-77"/>
              <w:jc w:val="center"/>
              <w:rPr>
                <w:sz w:val="20"/>
              </w:rPr>
            </w:pPr>
          </w:p>
        </w:tc>
        <w:tc>
          <w:tcPr>
            <w:tcW w:w="1710" w:type="dxa"/>
          </w:tcPr>
          <w:p w14:paraId="00B72F1D" w14:textId="77777777" w:rsidR="002D0B87" w:rsidRPr="00A82F24" w:rsidRDefault="002D0B87" w:rsidP="00051756">
            <w:pPr>
              <w:spacing w:line="240" w:lineRule="auto"/>
              <w:ind w:left="-80" w:right="-77"/>
              <w:jc w:val="center"/>
              <w:rPr>
                <w:sz w:val="20"/>
              </w:rPr>
            </w:pPr>
          </w:p>
        </w:tc>
        <w:tc>
          <w:tcPr>
            <w:tcW w:w="1620" w:type="dxa"/>
          </w:tcPr>
          <w:p w14:paraId="0E972010" w14:textId="77777777" w:rsidR="002D0B87" w:rsidRPr="00A82F24" w:rsidRDefault="002D0B87" w:rsidP="00051756">
            <w:pPr>
              <w:spacing w:line="240" w:lineRule="auto"/>
              <w:ind w:left="-80" w:right="-77"/>
              <w:jc w:val="center"/>
              <w:rPr>
                <w:sz w:val="20"/>
              </w:rPr>
            </w:pPr>
            <w:r w:rsidRPr="00A82F24">
              <w:rPr>
                <w:sz w:val="20"/>
              </w:rPr>
              <w:t>Dividend rate</w:t>
            </w:r>
          </w:p>
        </w:tc>
        <w:tc>
          <w:tcPr>
            <w:tcW w:w="1710" w:type="dxa"/>
          </w:tcPr>
          <w:p w14:paraId="56B5C5F4" w14:textId="77777777" w:rsidR="002D0B87" w:rsidRPr="00A82F24" w:rsidRDefault="002D0B87" w:rsidP="00051756">
            <w:pPr>
              <w:spacing w:line="240" w:lineRule="auto"/>
              <w:ind w:left="-80" w:right="-77"/>
              <w:jc w:val="center"/>
              <w:rPr>
                <w:sz w:val="20"/>
              </w:rPr>
            </w:pPr>
          </w:p>
        </w:tc>
      </w:tr>
      <w:tr w:rsidR="002D0B87" w:rsidRPr="00A82F24" w14:paraId="0883B7A6" w14:textId="77777777" w:rsidTr="002D0B87">
        <w:trPr>
          <w:cantSplit/>
        </w:trPr>
        <w:tc>
          <w:tcPr>
            <w:tcW w:w="2520" w:type="dxa"/>
          </w:tcPr>
          <w:p w14:paraId="12B9CDB0" w14:textId="77777777" w:rsidR="002D0B87" w:rsidRPr="00A82F24" w:rsidRDefault="002D0B87" w:rsidP="00051756">
            <w:pPr>
              <w:spacing w:line="240" w:lineRule="auto"/>
              <w:ind w:left="180" w:hanging="180"/>
              <w:rPr>
                <w:b/>
                <w:bCs/>
                <w:sz w:val="20"/>
              </w:rPr>
            </w:pPr>
          </w:p>
        </w:tc>
        <w:tc>
          <w:tcPr>
            <w:tcW w:w="1620" w:type="dxa"/>
          </w:tcPr>
          <w:p w14:paraId="7D148A76" w14:textId="77777777" w:rsidR="002D0B87" w:rsidRPr="00A82F24" w:rsidRDefault="002D0B87" w:rsidP="00051756">
            <w:pPr>
              <w:spacing w:line="240" w:lineRule="auto"/>
              <w:ind w:left="-80" w:right="-77"/>
              <w:jc w:val="center"/>
              <w:rPr>
                <w:sz w:val="20"/>
              </w:rPr>
            </w:pPr>
            <w:r w:rsidRPr="00A82F24">
              <w:rPr>
                <w:sz w:val="20"/>
              </w:rPr>
              <w:t>Approval date</w:t>
            </w:r>
          </w:p>
        </w:tc>
        <w:tc>
          <w:tcPr>
            <w:tcW w:w="1710" w:type="dxa"/>
          </w:tcPr>
          <w:p w14:paraId="1810D38B" w14:textId="77777777" w:rsidR="002D0B87" w:rsidRPr="00A82F24" w:rsidRDefault="002D0B87" w:rsidP="00051756">
            <w:pPr>
              <w:spacing w:line="240" w:lineRule="auto"/>
              <w:ind w:left="-80" w:right="-77"/>
              <w:jc w:val="center"/>
              <w:rPr>
                <w:sz w:val="20"/>
              </w:rPr>
            </w:pPr>
            <w:r w:rsidRPr="00A82F24">
              <w:rPr>
                <w:sz w:val="20"/>
              </w:rPr>
              <w:t>Payment schedule</w:t>
            </w:r>
          </w:p>
        </w:tc>
        <w:tc>
          <w:tcPr>
            <w:tcW w:w="1620" w:type="dxa"/>
          </w:tcPr>
          <w:p w14:paraId="58904CF1" w14:textId="77777777" w:rsidR="002D0B87" w:rsidRPr="00A82F24" w:rsidRDefault="002D0B87" w:rsidP="00051756">
            <w:pPr>
              <w:spacing w:line="240" w:lineRule="auto"/>
              <w:ind w:left="-80" w:right="-77"/>
              <w:jc w:val="center"/>
              <w:rPr>
                <w:sz w:val="20"/>
              </w:rPr>
            </w:pPr>
            <w:r w:rsidRPr="00A82F24">
              <w:rPr>
                <w:sz w:val="20"/>
              </w:rPr>
              <w:t>per share</w:t>
            </w:r>
          </w:p>
        </w:tc>
        <w:tc>
          <w:tcPr>
            <w:tcW w:w="1710" w:type="dxa"/>
          </w:tcPr>
          <w:p w14:paraId="32E4A466" w14:textId="77777777" w:rsidR="002D0B87" w:rsidRPr="00A82F24" w:rsidRDefault="002D0B87" w:rsidP="00051756">
            <w:pPr>
              <w:spacing w:line="240" w:lineRule="auto"/>
              <w:ind w:left="-80" w:right="-77"/>
              <w:jc w:val="center"/>
              <w:rPr>
                <w:sz w:val="20"/>
              </w:rPr>
            </w:pPr>
            <w:r w:rsidRPr="00A82F24">
              <w:rPr>
                <w:sz w:val="20"/>
              </w:rPr>
              <w:t>Amount</w:t>
            </w:r>
          </w:p>
        </w:tc>
      </w:tr>
      <w:tr w:rsidR="002D0B87" w:rsidRPr="00A82F24" w14:paraId="319F49F0" w14:textId="77777777" w:rsidTr="002D0B87">
        <w:trPr>
          <w:cantSplit/>
        </w:trPr>
        <w:tc>
          <w:tcPr>
            <w:tcW w:w="2520" w:type="dxa"/>
          </w:tcPr>
          <w:p w14:paraId="4028FF92" w14:textId="77777777" w:rsidR="002D0B87" w:rsidRPr="00A82F24" w:rsidRDefault="002D0B87" w:rsidP="00051756">
            <w:pPr>
              <w:spacing w:line="240" w:lineRule="auto"/>
              <w:ind w:left="180" w:hanging="180"/>
              <w:rPr>
                <w:b/>
                <w:bCs/>
                <w:sz w:val="20"/>
              </w:rPr>
            </w:pPr>
          </w:p>
        </w:tc>
        <w:tc>
          <w:tcPr>
            <w:tcW w:w="1620" w:type="dxa"/>
          </w:tcPr>
          <w:p w14:paraId="7FE15A94" w14:textId="77777777" w:rsidR="002D0B87" w:rsidRPr="00A82F24" w:rsidRDefault="002D0B87" w:rsidP="00051756">
            <w:pPr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20"/>
              </w:rPr>
            </w:pPr>
          </w:p>
        </w:tc>
        <w:tc>
          <w:tcPr>
            <w:tcW w:w="1710" w:type="dxa"/>
          </w:tcPr>
          <w:p w14:paraId="035CD81B" w14:textId="77777777" w:rsidR="002D0B87" w:rsidRPr="00A82F24" w:rsidRDefault="002D0B87" w:rsidP="00051756">
            <w:pPr>
              <w:tabs>
                <w:tab w:val="decimal" w:pos="821"/>
              </w:tabs>
              <w:spacing w:line="240" w:lineRule="auto"/>
              <w:ind w:right="11"/>
              <w:rPr>
                <w:i/>
                <w:iCs/>
                <w:sz w:val="20"/>
              </w:rPr>
            </w:pPr>
          </w:p>
        </w:tc>
        <w:tc>
          <w:tcPr>
            <w:tcW w:w="1620" w:type="dxa"/>
          </w:tcPr>
          <w:p w14:paraId="1BDB2C7F" w14:textId="77777777" w:rsidR="002D0B87" w:rsidRPr="00A82F24" w:rsidRDefault="002D0B87" w:rsidP="00051756">
            <w:pPr>
              <w:spacing w:line="240" w:lineRule="auto"/>
              <w:ind w:right="11"/>
              <w:jc w:val="center"/>
              <w:rPr>
                <w:i/>
                <w:iCs/>
                <w:sz w:val="20"/>
              </w:rPr>
            </w:pPr>
            <w:r w:rsidRPr="00A82F24">
              <w:rPr>
                <w:i/>
                <w:iCs/>
                <w:sz w:val="20"/>
                <w:cs/>
                <w:lang w:bidi="th-TH"/>
              </w:rPr>
              <w:t>(</w:t>
            </w:r>
            <w:r w:rsidRPr="00A82F24">
              <w:rPr>
                <w:i/>
                <w:iCs/>
                <w:sz w:val="20"/>
              </w:rPr>
              <w:t>in Baht</w:t>
            </w:r>
            <w:r w:rsidRPr="00A82F24">
              <w:rPr>
                <w:i/>
                <w:iCs/>
                <w:sz w:val="20"/>
                <w:cs/>
                <w:lang w:bidi="th-TH"/>
              </w:rPr>
              <w:t>)</w:t>
            </w:r>
          </w:p>
        </w:tc>
        <w:tc>
          <w:tcPr>
            <w:tcW w:w="1710" w:type="dxa"/>
          </w:tcPr>
          <w:p w14:paraId="4246CFD1" w14:textId="77777777" w:rsidR="002D0B87" w:rsidRPr="00A82F24" w:rsidRDefault="002D0B87" w:rsidP="00051756">
            <w:pPr>
              <w:spacing w:line="240" w:lineRule="auto"/>
              <w:ind w:right="11"/>
              <w:rPr>
                <w:i/>
                <w:iCs/>
                <w:sz w:val="20"/>
              </w:rPr>
            </w:pPr>
            <w:r w:rsidRPr="00A82F24">
              <w:rPr>
                <w:i/>
                <w:iCs/>
                <w:sz w:val="20"/>
                <w:cs/>
                <w:lang w:bidi="th-TH"/>
              </w:rPr>
              <w:t>(</w:t>
            </w:r>
            <w:r w:rsidRPr="00A82F24">
              <w:rPr>
                <w:i/>
                <w:iCs/>
                <w:sz w:val="20"/>
              </w:rPr>
              <w:t>in thousand Baht</w:t>
            </w:r>
            <w:r w:rsidRPr="00A82F24">
              <w:rPr>
                <w:i/>
                <w:iCs/>
                <w:sz w:val="20"/>
                <w:cs/>
                <w:lang w:bidi="th-TH"/>
              </w:rPr>
              <w:t>)</w:t>
            </w:r>
          </w:p>
        </w:tc>
      </w:tr>
      <w:tr w:rsidR="002D0B87" w:rsidRPr="00A82F24" w14:paraId="44ADDE72" w14:textId="77777777" w:rsidTr="002D0B87">
        <w:trPr>
          <w:cantSplit/>
        </w:trPr>
        <w:tc>
          <w:tcPr>
            <w:tcW w:w="2520" w:type="dxa"/>
          </w:tcPr>
          <w:p w14:paraId="46E43AD4" w14:textId="7A1A923C" w:rsidR="002D0B87" w:rsidRPr="00A82F24" w:rsidRDefault="002D0B87" w:rsidP="00051756">
            <w:pPr>
              <w:spacing w:line="240" w:lineRule="auto"/>
              <w:ind w:left="180" w:hanging="180"/>
              <w:rPr>
                <w:b/>
                <w:bCs/>
                <w:i/>
                <w:iCs/>
                <w:sz w:val="20"/>
              </w:rPr>
            </w:pPr>
            <w:r w:rsidRPr="00A82F24">
              <w:rPr>
                <w:b/>
                <w:bCs/>
                <w:i/>
                <w:iCs/>
                <w:sz w:val="20"/>
              </w:rPr>
              <w:t>202</w:t>
            </w:r>
            <w:r>
              <w:rPr>
                <w:b/>
                <w:bCs/>
                <w:i/>
                <w:iCs/>
                <w:sz w:val="20"/>
              </w:rPr>
              <w:t>5</w:t>
            </w:r>
          </w:p>
        </w:tc>
        <w:tc>
          <w:tcPr>
            <w:tcW w:w="1620" w:type="dxa"/>
          </w:tcPr>
          <w:p w14:paraId="3CB1AB29" w14:textId="77777777" w:rsidR="002D0B87" w:rsidRPr="00A82F24" w:rsidRDefault="002D0B87" w:rsidP="00051756">
            <w:pPr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20"/>
              </w:rPr>
            </w:pPr>
          </w:p>
        </w:tc>
        <w:tc>
          <w:tcPr>
            <w:tcW w:w="1710" w:type="dxa"/>
          </w:tcPr>
          <w:p w14:paraId="07001D10" w14:textId="77777777" w:rsidR="002D0B87" w:rsidRPr="00A82F24" w:rsidRDefault="002D0B87" w:rsidP="00051756">
            <w:pPr>
              <w:tabs>
                <w:tab w:val="decimal" w:pos="821"/>
              </w:tabs>
              <w:spacing w:line="240" w:lineRule="auto"/>
              <w:ind w:right="11"/>
              <w:rPr>
                <w:i/>
                <w:iCs/>
                <w:sz w:val="20"/>
              </w:rPr>
            </w:pPr>
          </w:p>
        </w:tc>
        <w:tc>
          <w:tcPr>
            <w:tcW w:w="1620" w:type="dxa"/>
          </w:tcPr>
          <w:p w14:paraId="2A67A822" w14:textId="77777777" w:rsidR="002D0B87" w:rsidRPr="00A82F24" w:rsidRDefault="002D0B87" w:rsidP="00051756">
            <w:pPr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20"/>
              </w:rPr>
            </w:pPr>
          </w:p>
        </w:tc>
        <w:tc>
          <w:tcPr>
            <w:tcW w:w="1710" w:type="dxa"/>
          </w:tcPr>
          <w:p w14:paraId="65A9F877" w14:textId="77777777" w:rsidR="002D0B87" w:rsidRPr="00A82F24" w:rsidRDefault="002D0B87" w:rsidP="00051756">
            <w:pPr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20"/>
              </w:rPr>
            </w:pPr>
          </w:p>
        </w:tc>
      </w:tr>
      <w:tr w:rsidR="002D0B87" w:rsidRPr="00A82F24" w14:paraId="582E4931" w14:textId="77777777" w:rsidTr="002D0B87">
        <w:trPr>
          <w:cantSplit/>
        </w:trPr>
        <w:tc>
          <w:tcPr>
            <w:tcW w:w="2520" w:type="dxa"/>
          </w:tcPr>
          <w:p w14:paraId="5D3BA6DC" w14:textId="48B17610" w:rsidR="002D0B87" w:rsidRPr="00B64523" w:rsidRDefault="002D0B87" w:rsidP="00051756">
            <w:pPr>
              <w:spacing w:line="240" w:lineRule="auto"/>
              <w:ind w:left="180" w:hanging="180"/>
              <w:rPr>
                <w:sz w:val="20"/>
                <w:szCs w:val="25"/>
                <w:lang w:val="en-US" w:bidi="th-TH"/>
              </w:rPr>
            </w:pPr>
            <w:r w:rsidRPr="00B64523">
              <w:rPr>
                <w:sz w:val="20"/>
              </w:rPr>
              <w:t>Annual dividend 202</w:t>
            </w:r>
            <w:r>
              <w:rPr>
                <w:sz w:val="20"/>
              </w:rPr>
              <w:t>4</w:t>
            </w:r>
          </w:p>
        </w:tc>
        <w:tc>
          <w:tcPr>
            <w:tcW w:w="1620" w:type="dxa"/>
          </w:tcPr>
          <w:p w14:paraId="547D31E5" w14:textId="6B315F36" w:rsidR="002D0B87" w:rsidRPr="00AE3B61" w:rsidRDefault="002D0B87" w:rsidP="00051756">
            <w:pPr>
              <w:spacing w:line="240" w:lineRule="auto"/>
              <w:ind w:right="11"/>
              <w:jc w:val="center"/>
              <w:rPr>
                <w:sz w:val="20"/>
              </w:rPr>
            </w:pPr>
            <w:r w:rsidRPr="00AE3B61">
              <w:rPr>
                <w:sz w:val="20"/>
              </w:rPr>
              <w:t>22 April 2025</w:t>
            </w:r>
          </w:p>
        </w:tc>
        <w:tc>
          <w:tcPr>
            <w:tcW w:w="1710" w:type="dxa"/>
          </w:tcPr>
          <w:p w14:paraId="61EFEE37" w14:textId="0ED056F0" w:rsidR="002D0B87" w:rsidRPr="00AE3B61" w:rsidRDefault="002D0B87" w:rsidP="00051756">
            <w:pPr>
              <w:spacing w:line="240" w:lineRule="auto"/>
              <w:ind w:right="11"/>
              <w:jc w:val="center"/>
              <w:rPr>
                <w:sz w:val="20"/>
              </w:rPr>
            </w:pPr>
            <w:r w:rsidRPr="00AE3B61">
              <w:rPr>
                <w:sz w:val="20"/>
              </w:rPr>
              <w:t>May 2025</w:t>
            </w:r>
          </w:p>
        </w:tc>
        <w:tc>
          <w:tcPr>
            <w:tcW w:w="1620" w:type="dxa"/>
          </w:tcPr>
          <w:p w14:paraId="4C928D85" w14:textId="5315916B" w:rsidR="002D0B87" w:rsidRPr="00AE3B61" w:rsidRDefault="002D0B87" w:rsidP="00051756">
            <w:pPr>
              <w:spacing w:line="240" w:lineRule="auto"/>
              <w:ind w:right="11"/>
              <w:jc w:val="center"/>
              <w:rPr>
                <w:sz w:val="20"/>
              </w:rPr>
            </w:pPr>
            <w:r w:rsidRPr="00AE3B61">
              <w:rPr>
                <w:sz w:val="20"/>
              </w:rPr>
              <w:t>0.25</w:t>
            </w:r>
          </w:p>
        </w:tc>
        <w:tc>
          <w:tcPr>
            <w:tcW w:w="1710" w:type="dxa"/>
          </w:tcPr>
          <w:p w14:paraId="2D4C037B" w14:textId="13E7D408" w:rsidR="002D0B87" w:rsidRPr="00AE3B61" w:rsidRDefault="002D0B87" w:rsidP="00051756">
            <w:pPr>
              <w:tabs>
                <w:tab w:val="decimal" w:pos="1360"/>
              </w:tabs>
              <w:spacing w:line="240" w:lineRule="auto"/>
              <w:ind w:right="11"/>
              <w:rPr>
                <w:sz w:val="20"/>
              </w:rPr>
            </w:pPr>
            <w:r w:rsidRPr="00AE3B61">
              <w:rPr>
                <w:sz w:val="20"/>
              </w:rPr>
              <w:t>530,000</w:t>
            </w:r>
          </w:p>
        </w:tc>
      </w:tr>
      <w:tr w:rsidR="002D0B87" w:rsidRPr="00A82F24" w14:paraId="56DE8ABC" w14:textId="77777777" w:rsidTr="002D0B87">
        <w:trPr>
          <w:cantSplit/>
        </w:trPr>
        <w:tc>
          <w:tcPr>
            <w:tcW w:w="2520" w:type="dxa"/>
          </w:tcPr>
          <w:p w14:paraId="02BACFE5" w14:textId="77777777" w:rsidR="002D0B87" w:rsidRPr="00A82F24" w:rsidRDefault="002D0B87" w:rsidP="00051756">
            <w:pPr>
              <w:spacing w:line="240" w:lineRule="auto"/>
              <w:ind w:left="180" w:hanging="180"/>
              <w:rPr>
                <w:sz w:val="20"/>
              </w:rPr>
            </w:pPr>
          </w:p>
        </w:tc>
        <w:tc>
          <w:tcPr>
            <w:tcW w:w="1620" w:type="dxa"/>
          </w:tcPr>
          <w:p w14:paraId="53C637AB" w14:textId="77777777" w:rsidR="002D0B87" w:rsidRPr="00A82F24" w:rsidRDefault="002D0B87" w:rsidP="00051756">
            <w:pPr>
              <w:spacing w:line="240" w:lineRule="auto"/>
              <w:ind w:right="11"/>
              <w:jc w:val="center"/>
              <w:rPr>
                <w:sz w:val="20"/>
              </w:rPr>
            </w:pPr>
          </w:p>
        </w:tc>
        <w:tc>
          <w:tcPr>
            <w:tcW w:w="1710" w:type="dxa"/>
          </w:tcPr>
          <w:p w14:paraId="76526CCB" w14:textId="77777777" w:rsidR="002D0B87" w:rsidRPr="00A82F24" w:rsidRDefault="002D0B87" w:rsidP="00051756">
            <w:pPr>
              <w:spacing w:line="240" w:lineRule="auto"/>
              <w:ind w:right="11"/>
              <w:jc w:val="center"/>
              <w:rPr>
                <w:sz w:val="20"/>
              </w:rPr>
            </w:pPr>
          </w:p>
        </w:tc>
        <w:tc>
          <w:tcPr>
            <w:tcW w:w="1620" w:type="dxa"/>
          </w:tcPr>
          <w:p w14:paraId="53249823" w14:textId="77777777" w:rsidR="002D0B87" w:rsidRPr="00A82F24" w:rsidRDefault="002D0B87" w:rsidP="00051756">
            <w:pPr>
              <w:spacing w:line="240" w:lineRule="auto"/>
              <w:ind w:right="11"/>
              <w:jc w:val="center"/>
              <w:rPr>
                <w:sz w:val="20"/>
              </w:rPr>
            </w:pPr>
          </w:p>
        </w:tc>
        <w:tc>
          <w:tcPr>
            <w:tcW w:w="1710" w:type="dxa"/>
          </w:tcPr>
          <w:p w14:paraId="3DED623D" w14:textId="77777777" w:rsidR="002D0B87" w:rsidRPr="00A82F24" w:rsidRDefault="002D0B87" w:rsidP="00051756">
            <w:pPr>
              <w:tabs>
                <w:tab w:val="decimal" w:pos="1360"/>
              </w:tabs>
              <w:spacing w:line="240" w:lineRule="auto"/>
              <w:ind w:right="11"/>
              <w:rPr>
                <w:sz w:val="20"/>
              </w:rPr>
            </w:pPr>
          </w:p>
        </w:tc>
      </w:tr>
      <w:tr w:rsidR="002D0B87" w:rsidRPr="00A82F24" w14:paraId="61BCC4A5" w14:textId="77777777" w:rsidTr="002D0B87">
        <w:trPr>
          <w:cantSplit/>
        </w:trPr>
        <w:tc>
          <w:tcPr>
            <w:tcW w:w="2520" w:type="dxa"/>
          </w:tcPr>
          <w:p w14:paraId="327D4090" w14:textId="1E8A6F2A" w:rsidR="002D0B87" w:rsidRPr="00A82F24" w:rsidRDefault="002D0B87" w:rsidP="00051756">
            <w:pPr>
              <w:spacing w:line="240" w:lineRule="auto"/>
              <w:ind w:left="180" w:hanging="180"/>
              <w:rPr>
                <w:sz w:val="20"/>
              </w:rPr>
            </w:pPr>
            <w:r w:rsidRPr="00A82F24">
              <w:rPr>
                <w:b/>
                <w:bCs/>
                <w:i/>
                <w:iCs/>
                <w:sz w:val="20"/>
              </w:rPr>
              <w:t>202</w:t>
            </w:r>
            <w:r>
              <w:rPr>
                <w:b/>
                <w:bCs/>
                <w:i/>
                <w:iCs/>
                <w:sz w:val="20"/>
              </w:rPr>
              <w:t>4</w:t>
            </w:r>
          </w:p>
        </w:tc>
        <w:tc>
          <w:tcPr>
            <w:tcW w:w="1620" w:type="dxa"/>
          </w:tcPr>
          <w:p w14:paraId="0A22AE3B" w14:textId="77777777" w:rsidR="002D0B87" w:rsidRPr="00A82F24" w:rsidRDefault="002D0B87" w:rsidP="00051756">
            <w:pPr>
              <w:spacing w:line="240" w:lineRule="auto"/>
              <w:ind w:right="11"/>
              <w:jc w:val="center"/>
              <w:rPr>
                <w:sz w:val="20"/>
              </w:rPr>
            </w:pPr>
          </w:p>
        </w:tc>
        <w:tc>
          <w:tcPr>
            <w:tcW w:w="1710" w:type="dxa"/>
          </w:tcPr>
          <w:p w14:paraId="6F82BFB5" w14:textId="77777777" w:rsidR="002D0B87" w:rsidRPr="00A82F24" w:rsidRDefault="002D0B87" w:rsidP="00051756">
            <w:pPr>
              <w:spacing w:line="240" w:lineRule="auto"/>
              <w:ind w:right="11"/>
              <w:jc w:val="center"/>
              <w:rPr>
                <w:sz w:val="20"/>
              </w:rPr>
            </w:pPr>
          </w:p>
        </w:tc>
        <w:tc>
          <w:tcPr>
            <w:tcW w:w="1620" w:type="dxa"/>
          </w:tcPr>
          <w:p w14:paraId="06017E64" w14:textId="77777777" w:rsidR="002D0B87" w:rsidRPr="00A82F24" w:rsidRDefault="002D0B87" w:rsidP="00051756">
            <w:pPr>
              <w:spacing w:line="240" w:lineRule="auto"/>
              <w:ind w:right="11"/>
              <w:jc w:val="center"/>
              <w:rPr>
                <w:sz w:val="20"/>
              </w:rPr>
            </w:pPr>
          </w:p>
        </w:tc>
        <w:tc>
          <w:tcPr>
            <w:tcW w:w="1710" w:type="dxa"/>
          </w:tcPr>
          <w:p w14:paraId="025A6AB8" w14:textId="77777777" w:rsidR="002D0B87" w:rsidRPr="00A82F24" w:rsidRDefault="002D0B87" w:rsidP="00051756">
            <w:pPr>
              <w:tabs>
                <w:tab w:val="decimal" w:pos="1360"/>
              </w:tabs>
              <w:spacing w:line="240" w:lineRule="auto"/>
              <w:ind w:right="11"/>
              <w:rPr>
                <w:sz w:val="20"/>
              </w:rPr>
            </w:pPr>
          </w:p>
        </w:tc>
      </w:tr>
      <w:tr w:rsidR="002D0B87" w:rsidRPr="00A82F24" w14:paraId="6888B6F7" w14:textId="77777777" w:rsidTr="002D0B87">
        <w:trPr>
          <w:cantSplit/>
        </w:trPr>
        <w:tc>
          <w:tcPr>
            <w:tcW w:w="2520" w:type="dxa"/>
          </w:tcPr>
          <w:p w14:paraId="21D0E9CD" w14:textId="56494CA6" w:rsidR="002D0B87" w:rsidRPr="00A82F24" w:rsidRDefault="002D0B87" w:rsidP="002D0B87">
            <w:pPr>
              <w:spacing w:line="240" w:lineRule="auto"/>
              <w:ind w:left="180" w:hanging="180"/>
              <w:rPr>
                <w:sz w:val="20"/>
              </w:rPr>
            </w:pPr>
            <w:r w:rsidRPr="00A82F24">
              <w:rPr>
                <w:sz w:val="20"/>
              </w:rPr>
              <w:t>Annual dividend 202</w:t>
            </w:r>
            <w:r>
              <w:rPr>
                <w:sz w:val="20"/>
              </w:rPr>
              <w:t>3</w:t>
            </w:r>
          </w:p>
        </w:tc>
        <w:tc>
          <w:tcPr>
            <w:tcW w:w="1620" w:type="dxa"/>
          </w:tcPr>
          <w:p w14:paraId="66A6319D" w14:textId="3D50657D" w:rsidR="002D0B87" w:rsidRPr="00A82F24" w:rsidRDefault="002D0B87" w:rsidP="002D0B87">
            <w:pPr>
              <w:spacing w:line="240" w:lineRule="auto"/>
              <w:ind w:right="11"/>
              <w:jc w:val="center"/>
              <w:rPr>
                <w:sz w:val="20"/>
              </w:rPr>
            </w:pPr>
            <w:r w:rsidRPr="00B64523">
              <w:rPr>
                <w:sz w:val="20"/>
              </w:rPr>
              <w:t>23 April 2024</w:t>
            </w:r>
          </w:p>
        </w:tc>
        <w:tc>
          <w:tcPr>
            <w:tcW w:w="1710" w:type="dxa"/>
          </w:tcPr>
          <w:p w14:paraId="10CA5391" w14:textId="7E6C61C8" w:rsidR="002D0B87" w:rsidRPr="00A82F24" w:rsidRDefault="002D0B87" w:rsidP="002D0B87">
            <w:pPr>
              <w:spacing w:line="240" w:lineRule="auto"/>
              <w:ind w:right="11"/>
              <w:jc w:val="center"/>
              <w:rPr>
                <w:sz w:val="20"/>
              </w:rPr>
            </w:pPr>
            <w:r w:rsidRPr="00B64523">
              <w:rPr>
                <w:sz w:val="20"/>
              </w:rPr>
              <w:t>May 2024</w:t>
            </w:r>
          </w:p>
        </w:tc>
        <w:tc>
          <w:tcPr>
            <w:tcW w:w="1620" w:type="dxa"/>
          </w:tcPr>
          <w:p w14:paraId="3CF49AFF" w14:textId="006049E6" w:rsidR="002D0B87" w:rsidRPr="00A82F24" w:rsidRDefault="002D0B87" w:rsidP="002D0B87">
            <w:pPr>
              <w:spacing w:line="240" w:lineRule="auto"/>
              <w:ind w:right="11"/>
              <w:jc w:val="center"/>
              <w:rPr>
                <w:sz w:val="20"/>
              </w:rPr>
            </w:pPr>
            <w:r w:rsidRPr="00B64523">
              <w:rPr>
                <w:sz w:val="20"/>
              </w:rPr>
              <w:t>0.21</w:t>
            </w:r>
          </w:p>
        </w:tc>
        <w:tc>
          <w:tcPr>
            <w:tcW w:w="1710" w:type="dxa"/>
          </w:tcPr>
          <w:p w14:paraId="0EEB00C1" w14:textId="51567401" w:rsidR="002D0B87" w:rsidRPr="00A82F24" w:rsidRDefault="002D0B87" w:rsidP="002D0B87">
            <w:pPr>
              <w:tabs>
                <w:tab w:val="decimal" w:pos="1360"/>
              </w:tabs>
              <w:spacing w:line="240" w:lineRule="auto"/>
              <w:ind w:right="11"/>
              <w:rPr>
                <w:sz w:val="20"/>
              </w:rPr>
            </w:pPr>
            <w:r w:rsidRPr="00B64523">
              <w:rPr>
                <w:sz w:val="20"/>
              </w:rPr>
              <w:t>445,200</w:t>
            </w:r>
          </w:p>
        </w:tc>
      </w:tr>
    </w:tbl>
    <w:p w14:paraId="740AD411" w14:textId="05AA69B2" w:rsidR="002D0B87" w:rsidRPr="002D0B87" w:rsidRDefault="002D0B87" w:rsidP="002D0B87">
      <w:pPr>
        <w:pStyle w:val="BodyText"/>
        <w:rPr>
          <w:lang w:bidi="th-TH"/>
        </w:rPr>
      </w:pPr>
    </w:p>
    <w:p w14:paraId="30FBA520" w14:textId="2C8BB3C9" w:rsidR="005F2B5A" w:rsidRPr="00A82F24" w:rsidRDefault="005F2B5A" w:rsidP="00006358">
      <w:pPr>
        <w:spacing w:line="240" w:lineRule="auto"/>
        <w:rPr>
          <w:sz w:val="20"/>
          <w:lang w:bidi="th-TH"/>
        </w:rPr>
        <w:sectPr w:rsidR="005F2B5A" w:rsidRPr="00A82F24" w:rsidSect="00A040DF">
          <w:headerReference w:type="default" r:id="rId14"/>
          <w:footerReference w:type="default" r:id="rId15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6EB555BA" w14:textId="0BDD3D1A" w:rsidR="00A62A28" w:rsidRPr="00A62A28" w:rsidRDefault="002D0B87" w:rsidP="002D0B87">
      <w:pPr>
        <w:pStyle w:val="Heading1"/>
      </w:pPr>
      <w:r>
        <w:t>9</w:t>
      </w:r>
      <w:r w:rsidR="00E457B3" w:rsidRPr="00A82F24">
        <w:tab/>
      </w:r>
      <w:r w:rsidR="005E45B2" w:rsidRPr="00A82F24">
        <w:t>Financial instruments</w:t>
      </w:r>
    </w:p>
    <w:p w14:paraId="48FA20D3" w14:textId="06F4CB3D" w:rsidR="005E45B2" w:rsidRPr="00A82F24" w:rsidRDefault="005E45B2" w:rsidP="00C93DCB">
      <w:pPr>
        <w:rPr>
          <w:b/>
          <w:bCs/>
          <w:sz w:val="20"/>
        </w:rPr>
      </w:pPr>
    </w:p>
    <w:p w14:paraId="1D279DA6" w14:textId="67E4EB0D" w:rsidR="00F84E6A" w:rsidRPr="00A82F24" w:rsidRDefault="00F84E6A" w:rsidP="00C47472">
      <w:pPr>
        <w:ind w:left="540"/>
        <w:rPr>
          <w:i/>
          <w:iCs/>
          <w:sz w:val="20"/>
          <w:cs/>
          <w:lang w:val="en-US" w:bidi="th-TH"/>
        </w:rPr>
      </w:pPr>
      <w:r w:rsidRPr="00A82F24">
        <w:rPr>
          <w:i/>
          <w:iCs/>
          <w:sz w:val="20"/>
        </w:rPr>
        <w:t>Carrying amounts and fair value</w:t>
      </w:r>
    </w:p>
    <w:p w14:paraId="541A39CC" w14:textId="77777777" w:rsidR="00C93DCB" w:rsidRPr="00A82F24" w:rsidRDefault="00C93DCB" w:rsidP="00C47472">
      <w:pPr>
        <w:ind w:left="540"/>
        <w:rPr>
          <w:i/>
          <w:iCs/>
          <w:sz w:val="20"/>
          <w:lang w:bidi="th-TH"/>
        </w:rPr>
      </w:pPr>
    </w:p>
    <w:p w14:paraId="2E14AA9C" w14:textId="01B433A4" w:rsidR="00F84E6A" w:rsidRPr="00A82F24" w:rsidRDefault="00F84E6A" w:rsidP="00C47472">
      <w:pPr>
        <w:autoSpaceDE w:val="0"/>
        <w:autoSpaceDN w:val="0"/>
        <w:adjustRightInd w:val="0"/>
        <w:spacing w:line="240" w:lineRule="auto"/>
        <w:ind w:left="540" w:right="19"/>
        <w:jc w:val="both"/>
        <w:rPr>
          <w:sz w:val="20"/>
          <w:lang w:bidi="th-TH"/>
        </w:rPr>
      </w:pPr>
      <w:r w:rsidRPr="00A82F24">
        <w:rPr>
          <w:sz w:val="20"/>
          <w:lang w:bidi="th-TH"/>
        </w:rPr>
        <w:t>The following table shows the carrying amounts and fair values of financial assets and financial liabilities, including their levels in the fair value hierarchy</w:t>
      </w:r>
      <w:r w:rsidRPr="00A82F24">
        <w:rPr>
          <w:sz w:val="20"/>
          <w:cs/>
          <w:lang w:bidi="th-TH"/>
        </w:rPr>
        <w:t xml:space="preserve">. </w:t>
      </w:r>
      <w:r w:rsidRPr="00A82F24">
        <w:rPr>
          <w:sz w:val="20"/>
          <w:lang w:bidi="th-TH"/>
        </w:rPr>
        <w:t>It does not include fair value information for financial assets and financial liabilities measured at amortised cost if the carrying amount is a reasonable approximation of fair value</w:t>
      </w:r>
      <w:r w:rsidRPr="00A82F24">
        <w:rPr>
          <w:sz w:val="20"/>
          <w:cs/>
          <w:lang w:bidi="th-TH"/>
        </w:rPr>
        <w:t>.</w:t>
      </w:r>
    </w:p>
    <w:p w14:paraId="6CC56E46" w14:textId="6D246E9C" w:rsidR="00B76D92" w:rsidRDefault="00B76D92" w:rsidP="00923C67">
      <w:pPr>
        <w:autoSpaceDE w:val="0"/>
        <w:autoSpaceDN w:val="0"/>
        <w:adjustRightInd w:val="0"/>
        <w:spacing w:line="240" w:lineRule="auto"/>
        <w:ind w:left="1686"/>
        <w:jc w:val="both"/>
        <w:rPr>
          <w:sz w:val="20"/>
          <w:lang w:bidi="th-TH"/>
        </w:rPr>
      </w:pPr>
    </w:p>
    <w:tbl>
      <w:tblPr>
        <w:tblW w:w="1467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0"/>
        <w:gridCol w:w="1260"/>
        <w:gridCol w:w="183"/>
        <w:gridCol w:w="1257"/>
        <w:gridCol w:w="181"/>
        <w:gridCol w:w="1259"/>
        <w:gridCol w:w="181"/>
        <w:gridCol w:w="1259"/>
        <w:gridCol w:w="180"/>
        <w:gridCol w:w="1260"/>
        <w:gridCol w:w="182"/>
        <w:gridCol w:w="1250"/>
        <w:gridCol w:w="178"/>
        <w:gridCol w:w="1270"/>
      </w:tblGrid>
      <w:tr w:rsidR="00C02836" w:rsidRPr="00630A8F" w14:paraId="4AA7CBCB" w14:textId="77777777" w:rsidTr="002D0B87">
        <w:trPr>
          <w:cantSplit/>
          <w:trHeight w:val="74"/>
          <w:tblHeader/>
        </w:trPr>
        <w:tc>
          <w:tcPr>
            <w:tcW w:w="4770" w:type="dxa"/>
            <w:vAlign w:val="bottom"/>
          </w:tcPr>
          <w:p w14:paraId="37A916B2" w14:textId="77777777" w:rsidR="00C02836" w:rsidRPr="000E1314" w:rsidDel="00A71EB6" w:rsidRDefault="00C02836" w:rsidP="00051756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9900" w:type="dxa"/>
            <w:gridSpan w:val="13"/>
            <w:vAlign w:val="bottom"/>
          </w:tcPr>
          <w:p w14:paraId="6CD88D0B" w14:textId="53A02EA5" w:rsidR="00C02836" w:rsidRPr="000E1314" w:rsidRDefault="00C02836" w:rsidP="00051756">
            <w:pPr>
              <w:pStyle w:val="acctcolumnheading"/>
              <w:spacing w:after="0" w:line="240" w:lineRule="auto"/>
              <w:ind w:right="-79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Consolidated</w:t>
            </w:r>
            <w:r w:rsidRPr="000E1314">
              <w:rPr>
                <w:b/>
                <w:bCs/>
                <w:sz w:val="20"/>
              </w:rPr>
              <w:t xml:space="preserve"> financial statements</w:t>
            </w:r>
          </w:p>
        </w:tc>
      </w:tr>
      <w:tr w:rsidR="00C02836" w:rsidRPr="00630A8F" w14:paraId="2AE35A74" w14:textId="77777777" w:rsidTr="002D0B87">
        <w:trPr>
          <w:cantSplit/>
          <w:trHeight w:val="60"/>
          <w:tblHeader/>
        </w:trPr>
        <w:tc>
          <w:tcPr>
            <w:tcW w:w="4770" w:type="dxa"/>
            <w:vAlign w:val="bottom"/>
          </w:tcPr>
          <w:p w14:paraId="2241FAB2" w14:textId="77777777" w:rsidR="00C02836" w:rsidRPr="00FE3216" w:rsidRDefault="00C02836" w:rsidP="00051756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4140" w:type="dxa"/>
            <w:gridSpan w:val="5"/>
            <w:vAlign w:val="bottom"/>
          </w:tcPr>
          <w:p w14:paraId="583B513C" w14:textId="77777777" w:rsidR="00C02836" w:rsidRPr="00FE3216" w:rsidRDefault="00C02836" w:rsidP="00051756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FE3216">
              <w:rPr>
                <w:b/>
                <w:bCs/>
                <w:sz w:val="20"/>
              </w:rPr>
              <w:t>Carrying amount</w:t>
            </w:r>
          </w:p>
        </w:tc>
        <w:tc>
          <w:tcPr>
            <w:tcW w:w="181" w:type="dxa"/>
            <w:vAlign w:val="bottom"/>
          </w:tcPr>
          <w:p w14:paraId="76A84B14" w14:textId="77777777" w:rsidR="00C02836" w:rsidRPr="00FE3216" w:rsidRDefault="00C02836" w:rsidP="00051756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5579" w:type="dxa"/>
            <w:gridSpan w:val="7"/>
            <w:tcBorders>
              <w:bottom w:val="single" w:sz="4" w:space="0" w:color="auto"/>
            </w:tcBorders>
            <w:vAlign w:val="bottom"/>
          </w:tcPr>
          <w:p w14:paraId="315527C4" w14:textId="77777777" w:rsidR="00C02836" w:rsidRPr="00FE3216" w:rsidRDefault="00C02836" w:rsidP="00051756">
            <w:pPr>
              <w:pStyle w:val="acctcolumnheading"/>
              <w:spacing w:after="0" w:line="240" w:lineRule="auto"/>
              <w:ind w:left="-79" w:right="-80"/>
              <w:rPr>
                <w:sz w:val="20"/>
              </w:rPr>
            </w:pPr>
            <w:r w:rsidRPr="00FE3216">
              <w:rPr>
                <w:b/>
                <w:bCs/>
                <w:sz w:val="20"/>
              </w:rPr>
              <w:t>Fair value</w:t>
            </w:r>
          </w:p>
        </w:tc>
      </w:tr>
      <w:tr w:rsidR="00C02836" w:rsidRPr="00630A8F" w14:paraId="3CD22455" w14:textId="77777777" w:rsidTr="002D0B87">
        <w:trPr>
          <w:cantSplit/>
          <w:trHeight w:val="60"/>
          <w:tblHeader/>
        </w:trPr>
        <w:tc>
          <w:tcPr>
            <w:tcW w:w="4770" w:type="dxa"/>
            <w:vAlign w:val="bottom"/>
          </w:tcPr>
          <w:p w14:paraId="6F11DC38" w14:textId="77777777" w:rsidR="00C02836" w:rsidRPr="00FE3216" w:rsidRDefault="00C02836" w:rsidP="00051756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3A4682" w14:textId="77777777" w:rsidR="00C02836" w:rsidRPr="00FE3216" w:rsidRDefault="00C02836" w:rsidP="00051756">
            <w:pPr>
              <w:pStyle w:val="acctcolumnheading"/>
              <w:spacing w:after="0" w:line="240" w:lineRule="auto"/>
              <w:ind w:left="-79" w:right="-79"/>
              <w:rPr>
                <w:sz w:val="20"/>
                <w:lang w:bidi="th-TH"/>
              </w:rPr>
            </w:pPr>
            <w:r w:rsidRPr="00FE3216">
              <w:rPr>
                <w:sz w:val="20"/>
                <w:lang w:bidi="th-TH"/>
              </w:rPr>
              <w:t xml:space="preserve">Fair value </w:t>
            </w:r>
            <w:r w:rsidRPr="00FE3216">
              <w:rPr>
                <w:sz w:val="20"/>
                <w:cs/>
                <w:lang w:bidi="th-TH"/>
              </w:rPr>
              <w:t xml:space="preserve">- </w:t>
            </w:r>
            <w:r w:rsidRPr="00FE3216">
              <w:rPr>
                <w:sz w:val="20"/>
                <w:lang w:bidi="th-TH"/>
              </w:rPr>
              <w:t>hedging instruments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25AFADF0" w14:textId="77777777" w:rsidR="00C02836" w:rsidRPr="00FE3216" w:rsidRDefault="00C02836" w:rsidP="00051756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5FB09951" w14:textId="77777777" w:rsidR="00C02836" w:rsidRPr="00FE3216" w:rsidRDefault="00C02836" w:rsidP="00051756">
            <w:pPr>
              <w:pStyle w:val="acctcolumnheading"/>
              <w:spacing w:after="0" w:line="240" w:lineRule="auto"/>
              <w:ind w:left="-70" w:right="-80"/>
              <w:rPr>
                <w:sz w:val="20"/>
                <w:lang w:bidi="th-TH"/>
              </w:rPr>
            </w:pPr>
            <w:r w:rsidRPr="00FE3216">
              <w:rPr>
                <w:sz w:val="20"/>
                <w:lang w:bidi="th-TH"/>
              </w:rPr>
              <w:t xml:space="preserve">Financial instruments measured at </w:t>
            </w:r>
          </w:p>
          <w:p w14:paraId="14F69D0F" w14:textId="77777777" w:rsidR="00C02836" w:rsidRPr="00FE3216" w:rsidRDefault="00C02836" w:rsidP="00051756">
            <w:pPr>
              <w:pStyle w:val="acctcolumnheading"/>
              <w:spacing w:after="0" w:line="240" w:lineRule="auto"/>
              <w:ind w:left="-70" w:right="-80"/>
              <w:rPr>
                <w:sz w:val="20"/>
                <w:lang w:bidi="th-TH"/>
              </w:rPr>
            </w:pPr>
            <w:r w:rsidRPr="00FE3216">
              <w:rPr>
                <w:sz w:val="20"/>
                <w:lang w:bidi="th-TH"/>
              </w:rPr>
              <w:t>a</w:t>
            </w:r>
            <w:r w:rsidRPr="00FE3216">
              <w:rPr>
                <w:sz w:val="20"/>
              </w:rPr>
              <w:t>mortised cost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53F3F9C0" w14:textId="77777777" w:rsidR="00C02836" w:rsidRPr="00FE3216" w:rsidRDefault="00C02836" w:rsidP="00051756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51C12885" w14:textId="77777777" w:rsidR="00C02836" w:rsidRPr="00FE3216" w:rsidRDefault="00C02836" w:rsidP="00051756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FE3216">
              <w:rPr>
                <w:sz w:val="20"/>
              </w:rPr>
              <w:t>Total</w:t>
            </w:r>
          </w:p>
        </w:tc>
        <w:tc>
          <w:tcPr>
            <w:tcW w:w="181" w:type="dxa"/>
            <w:vAlign w:val="bottom"/>
          </w:tcPr>
          <w:p w14:paraId="7A3C5420" w14:textId="77777777" w:rsidR="00C02836" w:rsidRPr="00FE3216" w:rsidRDefault="00C02836" w:rsidP="00051756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77743959" w14:textId="77777777" w:rsidR="00C02836" w:rsidRPr="00FE3216" w:rsidRDefault="00C02836" w:rsidP="00051756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FE3216">
              <w:rPr>
                <w:sz w:val="20"/>
              </w:rPr>
              <w:t>Level 1</w:t>
            </w:r>
          </w:p>
        </w:tc>
        <w:tc>
          <w:tcPr>
            <w:tcW w:w="180" w:type="dxa"/>
            <w:vAlign w:val="bottom"/>
          </w:tcPr>
          <w:p w14:paraId="40C8F08F" w14:textId="77777777" w:rsidR="00C02836" w:rsidRPr="00FE3216" w:rsidRDefault="00C02836" w:rsidP="00051756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77C18712" w14:textId="77777777" w:rsidR="00C02836" w:rsidRPr="00FE3216" w:rsidRDefault="00C02836" w:rsidP="00051756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FE3216">
              <w:rPr>
                <w:sz w:val="20"/>
              </w:rPr>
              <w:t>Level 2</w:t>
            </w:r>
          </w:p>
        </w:tc>
        <w:tc>
          <w:tcPr>
            <w:tcW w:w="182" w:type="dxa"/>
            <w:vAlign w:val="bottom"/>
          </w:tcPr>
          <w:p w14:paraId="5667B7AC" w14:textId="77777777" w:rsidR="00C02836" w:rsidRPr="00FE3216" w:rsidRDefault="00C02836" w:rsidP="00051756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63FE1E52" w14:textId="77777777" w:rsidR="00C02836" w:rsidRPr="00FE3216" w:rsidRDefault="00C02836" w:rsidP="00051756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FE3216">
              <w:rPr>
                <w:sz w:val="20"/>
              </w:rPr>
              <w:t>Level 3</w:t>
            </w:r>
          </w:p>
        </w:tc>
        <w:tc>
          <w:tcPr>
            <w:tcW w:w="178" w:type="dxa"/>
            <w:vAlign w:val="bottom"/>
          </w:tcPr>
          <w:p w14:paraId="26DE0BA7" w14:textId="77777777" w:rsidR="00C02836" w:rsidRPr="00FE3216" w:rsidRDefault="00C02836" w:rsidP="00051756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2F71D3AB" w14:textId="77777777" w:rsidR="00C02836" w:rsidRPr="00FE3216" w:rsidRDefault="00C02836" w:rsidP="00051756">
            <w:pPr>
              <w:pStyle w:val="acctcolumnheading"/>
              <w:spacing w:after="0" w:line="240" w:lineRule="auto"/>
              <w:ind w:left="-79" w:right="-80"/>
              <w:rPr>
                <w:sz w:val="20"/>
              </w:rPr>
            </w:pPr>
            <w:r w:rsidRPr="00FE3216">
              <w:rPr>
                <w:sz w:val="20"/>
              </w:rPr>
              <w:t>Total</w:t>
            </w:r>
          </w:p>
        </w:tc>
      </w:tr>
      <w:tr w:rsidR="00C02836" w:rsidRPr="00630A8F" w14:paraId="77342987" w14:textId="77777777" w:rsidTr="002D0B87">
        <w:trPr>
          <w:cantSplit/>
          <w:trHeight w:val="56"/>
          <w:tblHeader/>
        </w:trPr>
        <w:tc>
          <w:tcPr>
            <w:tcW w:w="4770" w:type="dxa"/>
            <w:vAlign w:val="bottom"/>
          </w:tcPr>
          <w:p w14:paraId="64C8A938" w14:textId="77777777" w:rsidR="00C02836" w:rsidRPr="00FE3216" w:rsidRDefault="00C02836" w:rsidP="00051756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9900" w:type="dxa"/>
            <w:gridSpan w:val="13"/>
            <w:vAlign w:val="bottom"/>
          </w:tcPr>
          <w:p w14:paraId="0110A91B" w14:textId="05E1B8FF" w:rsidR="00C02836" w:rsidRPr="00FE3216" w:rsidRDefault="00C02836" w:rsidP="00051756">
            <w:pPr>
              <w:spacing w:line="240" w:lineRule="auto"/>
              <w:jc w:val="center"/>
              <w:rPr>
                <w:b/>
                <w:i/>
                <w:iCs/>
                <w:sz w:val="20"/>
              </w:rPr>
            </w:pPr>
            <w:r w:rsidRPr="00FE3216">
              <w:rPr>
                <w:i/>
                <w:iCs/>
                <w:sz w:val="20"/>
                <w:cs/>
                <w:lang w:bidi="th-TH"/>
              </w:rPr>
              <w:t>(</w:t>
            </w:r>
            <w:r w:rsidRPr="00FE3216">
              <w:rPr>
                <w:i/>
                <w:iCs/>
                <w:sz w:val="20"/>
              </w:rPr>
              <w:t xml:space="preserve">in thousand </w:t>
            </w:r>
            <w:r w:rsidR="007041B8" w:rsidRPr="00FE3216">
              <w:rPr>
                <w:i/>
                <w:iCs/>
                <w:sz w:val="20"/>
              </w:rPr>
              <w:t>Baht</w:t>
            </w:r>
            <w:r w:rsidRPr="00FE3216">
              <w:rPr>
                <w:i/>
                <w:iCs/>
                <w:sz w:val="20"/>
                <w:cs/>
                <w:lang w:bidi="th-TH"/>
              </w:rPr>
              <w:t>)</w:t>
            </w:r>
          </w:p>
        </w:tc>
      </w:tr>
      <w:tr w:rsidR="00C02836" w:rsidRPr="00630A8F" w14:paraId="234E934E" w14:textId="77777777" w:rsidTr="002D0B87">
        <w:trPr>
          <w:cantSplit/>
          <w:trHeight w:val="60"/>
        </w:trPr>
        <w:tc>
          <w:tcPr>
            <w:tcW w:w="4770" w:type="dxa"/>
            <w:vAlign w:val="bottom"/>
          </w:tcPr>
          <w:p w14:paraId="272A0D24" w14:textId="070E1DA3" w:rsidR="00C02836" w:rsidRPr="00FE3216" w:rsidRDefault="00030BA8" w:rsidP="00051756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30 June</w:t>
            </w:r>
            <w:r w:rsidR="00FE3216" w:rsidRPr="00FE3216">
              <w:rPr>
                <w:b/>
                <w:bCs/>
                <w:i/>
                <w:iCs/>
                <w:sz w:val="20"/>
              </w:rPr>
              <w:t xml:space="preserve"> 2025</w:t>
            </w:r>
          </w:p>
        </w:tc>
        <w:tc>
          <w:tcPr>
            <w:tcW w:w="9900" w:type="dxa"/>
            <w:gridSpan w:val="13"/>
            <w:vAlign w:val="bottom"/>
          </w:tcPr>
          <w:p w14:paraId="1346EF14" w14:textId="77777777" w:rsidR="00C02836" w:rsidRPr="00FE3216" w:rsidRDefault="00C02836" w:rsidP="00051756">
            <w:pPr>
              <w:spacing w:line="240" w:lineRule="auto"/>
              <w:rPr>
                <w:b/>
                <w:sz w:val="20"/>
              </w:rPr>
            </w:pPr>
          </w:p>
        </w:tc>
      </w:tr>
      <w:tr w:rsidR="00873E4B" w:rsidRPr="00F73243" w14:paraId="4491B50C" w14:textId="77777777" w:rsidTr="002D0B87">
        <w:trPr>
          <w:cantSplit/>
          <w:trHeight w:val="238"/>
        </w:trPr>
        <w:tc>
          <w:tcPr>
            <w:tcW w:w="4770" w:type="dxa"/>
          </w:tcPr>
          <w:p w14:paraId="0071E7BD" w14:textId="0E86330D" w:rsidR="00873E4B" w:rsidRPr="00FE3216" w:rsidRDefault="00873E4B" w:rsidP="00051756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b/>
                <w:bCs/>
                <w:i/>
                <w:iCs/>
                <w:sz w:val="20"/>
              </w:rPr>
            </w:pPr>
            <w:r w:rsidRPr="00FE3216">
              <w:rPr>
                <w:b/>
                <w:bCs/>
                <w:i/>
                <w:iCs/>
                <w:sz w:val="20"/>
              </w:rPr>
              <w:t>Financial liabilities</w:t>
            </w:r>
          </w:p>
        </w:tc>
        <w:tc>
          <w:tcPr>
            <w:tcW w:w="1260" w:type="dxa"/>
            <w:vAlign w:val="bottom"/>
          </w:tcPr>
          <w:p w14:paraId="2CD3E35A" w14:textId="77777777" w:rsidR="00873E4B" w:rsidRPr="00FE3216" w:rsidRDefault="00873E4B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3" w:type="dxa"/>
            <w:vAlign w:val="bottom"/>
          </w:tcPr>
          <w:p w14:paraId="57C5B52F" w14:textId="77777777" w:rsidR="00873E4B" w:rsidRPr="00FE3216" w:rsidRDefault="00873E4B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56C4A7F9" w14:textId="77777777" w:rsidR="00873E4B" w:rsidRPr="00FE3216" w:rsidRDefault="00873E4B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vAlign w:val="bottom"/>
          </w:tcPr>
          <w:p w14:paraId="516CE029" w14:textId="77777777" w:rsidR="00873E4B" w:rsidRPr="00FE3216" w:rsidRDefault="00873E4B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58E06387" w14:textId="77777777" w:rsidR="00873E4B" w:rsidRPr="00FE3216" w:rsidRDefault="00873E4B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vAlign w:val="bottom"/>
          </w:tcPr>
          <w:p w14:paraId="33571BB1" w14:textId="77777777" w:rsidR="00873E4B" w:rsidRPr="00FE3216" w:rsidRDefault="00873E4B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2FCE337D" w14:textId="77777777" w:rsidR="00873E4B" w:rsidRPr="00FE3216" w:rsidRDefault="00873E4B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0" w:type="dxa"/>
            <w:vAlign w:val="bottom"/>
          </w:tcPr>
          <w:p w14:paraId="149A0241" w14:textId="77777777" w:rsidR="00873E4B" w:rsidRPr="00FE3216" w:rsidRDefault="00873E4B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735521CC" w14:textId="77777777" w:rsidR="00873E4B" w:rsidRPr="00FE3216" w:rsidRDefault="00873E4B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2" w:type="dxa"/>
            <w:vAlign w:val="bottom"/>
          </w:tcPr>
          <w:p w14:paraId="23FE7311" w14:textId="77777777" w:rsidR="00873E4B" w:rsidRPr="00FE3216" w:rsidRDefault="00873E4B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739112A3" w14:textId="77777777" w:rsidR="00873E4B" w:rsidRPr="00FE3216" w:rsidRDefault="00873E4B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78" w:type="dxa"/>
            <w:vAlign w:val="bottom"/>
          </w:tcPr>
          <w:p w14:paraId="1F84F1A6" w14:textId="77777777" w:rsidR="00873E4B" w:rsidRPr="00FE3216" w:rsidRDefault="00873E4B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4A373FA7" w14:textId="77777777" w:rsidR="00873E4B" w:rsidRPr="00FE3216" w:rsidRDefault="00873E4B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</w:tr>
      <w:tr w:rsidR="00780BA8" w:rsidRPr="00F73243" w14:paraId="4EF63E98" w14:textId="77777777" w:rsidTr="00051756">
        <w:trPr>
          <w:cantSplit/>
          <w:trHeight w:val="225"/>
        </w:trPr>
        <w:tc>
          <w:tcPr>
            <w:tcW w:w="4770" w:type="dxa"/>
          </w:tcPr>
          <w:p w14:paraId="553F6074" w14:textId="77777777" w:rsidR="00780BA8" w:rsidRPr="00FE3216" w:rsidRDefault="00780BA8" w:rsidP="00780BA8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sz w:val="20"/>
              </w:rPr>
            </w:pPr>
            <w:r w:rsidRPr="00FE3216">
              <w:rPr>
                <w:sz w:val="20"/>
              </w:rPr>
              <w:t>Long</w:t>
            </w:r>
            <w:r w:rsidRPr="00FE3216">
              <w:rPr>
                <w:sz w:val="20"/>
                <w:cs/>
                <w:lang w:bidi="th-TH"/>
              </w:rPr>
              <w:t>-</w:t>
            </w:r>
            <w:r w:rsidRPr="00FE3216">
              <w:rPr>
                <w:sz w:val="20"/>
              </w:rPr>
              <w:t>term borrowings from financial institutions</w:t>
            </w:r>
          </w:p>
        </w:tc>
        <w:tc>
          <w:tcPr>
            <w:tcW w:w="1260" w:type="dxa"/>
          </w:tcPr>
          <w:p w14:paraId="7B642BDC" w14:textId="1BE1574F" w:rsidR="00780BA8" w:rsidRPr="00C22196" w:rsidRDefault="00780BA8" w:rsidP="00C2219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-</w:t>
            </w:r>
          </w:p>
        </w:tc>
        <w:tc>
          <w:tcPr>
            <w:tcW w:w="183" w:type="dxa"/>
          </w:tcPr>
          <w:p w14:paraId="4CF3A270" w14:textId="77777777" w:rsidR="00780BA8" w:rsidRPr="00C2219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</w:tcPr>
          <w:p w14:paraId="39AB84EB" w14:textId="2EDF39B5" w:rsidR="00780BA8" w:rsidRPr="00C2219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28,067,614</w:t>
            </w:r>
          </w:p>
        </w:tc>
        <w:tc>
          <w:tcPr>
            <w:tcW w:w="181" w:type="dxa"/>
          </w:tcPr>
          <w:p w14:paraId="04170A3C" w14:textId="77777777" w:rsidR="00780BA8" w:rsidRPr="00C2219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</w:tcPr>
          <w:p w14:paraId="02F051A1" w14:textId="44B59D96" w:rsidR="00780BA8" w:rsidRPr="00C2219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28,067,614</w:t>
            </w:r>
          </w:p>
        </w:tc>
        <w:tc>
          <w:tcPr>
            <w:tcW w:w="181" w:type="dxa"/>
            <w:vAlign w:val="bottom"/>
          </w:tcPr>
          <w:p w14:paraId="587838F2" w14:textId="77777777" w:rsidR="00780BA8" w:rsidRPr="00C2219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</w:tcPr>
          <w:p w14:paraId="172D833F" w14:textId="55E00B0F" w:rsidR="00780BA8" w:rsidRPr="00C2219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-</w:t>
            </w:r>
          </w:p>
        </w:tc>
        <w:tc>
          <w:tcPr>
            <w:tcW w:w="180" w:type="dxa"/>
          </w:tcPr>
          <w:p w14:paraId="4810BE82" w14:textId="77777777" w:rsidR="00780BA8" w:rsidRPr="00C2219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</w:tcPr>
          <w:p w14:paraId="45696B06" w14:textId="0F151332" w:rsidR="00780BA8" w:rsidRPr="00C2219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28,310,945</w:t>
            </w:r>
          </w:p>
        </w:tc>
        <w:tc>
          <w:tcPr>
            <w:tcW w:w="182" w:type="dxa"/>
          </w:tcPr>
          <w:p w14:paraId="783BB14C" w14:textId="77777777" w:rsidR="00780BA8" w:rsidRPr="00C2219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</w:tcPr>
          <w:p w14:paraId="250DB4EF" w14:textId="368E295A" w:rsidR="00780BA8" w:rsidRPr="00C2219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-</w:t>
            </w:r>
          </w:p>
        </w:tc>
        <w:tc>
          <w:tcPr>
            <w:tcW w:w="178" w:type="dxa"/>
          </w:tcPr>
          <w:p w14:paraId="19E30646" w14:textId="77777777" w:rsidR="00780BA8" w:rsidRPr="00C2219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</w:tcPr>
          <w:p w14:paraId="35746FEA" w14:textId="06D5206A" w:rsidR="00780BA8" w:rsidRPr="00C2219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28,310,945</w:t>
            </w:r>
          </w:p>
        </w:tc>
      </w:tr>
      <w:tr w:rsidR="00780BA8" w:rsidRPr="00F73243" w14:paraId="61860C40" w14:textId="77777777" w:rsidTr="00051756">
        <w:trPr>
          <w:cantSplit/>
          <w:trHeight w:val="238"/>
        </w:trPr>
        <w:tc>
          <w:tcPr>
            <w:tcW w:w="4770" w:type="dxa"/>
          </w:tcPr>
          <w:p w14:paraId="57CC3E36" w14:textId="77777777" w:rsidR="00780BA8" w:rsidRPr="00FE3216" w:rsidRDefault="00780BA8" w:rsidP="00780BA8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sz w:val="20"/>
              </w:rPr>
            </w:pPr>
            <w:r w:rsidRPr="00FE3216">
              <w:rPr>
                <w:sz w:val="20"/>
              </w:rPr>
              <w:t>Debentures</w:t>
            </w:r>
          </w:p>
        </w:tc>
        <w:tc>
          <w:tcPr>
            <w:tcW w:w="1260" w:type="dxa"/>
          </w:tcPr>
          <w:p w14:paraId="517B7429" w14:textId="2FD68921" w:rsidR="00780BA8" w:rsidRPr="00C2219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-</w:t>
            </w:r>
          </w:p>
        </w:tc>
        <w:tc>
          <w:tcPr>
            <w:tcW w:w="183" w:type="dxa"/>
          </w:tcPr>
          <w:p w14:paraId="08241ADF" w14:textId="77777777" w:rsidR="00780BA8" w:rsidRPr="00C2219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</w:tcPr>
          <w:p w14:paraId="6C27858C" w14:textId="54577481" w:rsidR="00780BA8" w:rsidRPr="00C2219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91,113,015</w:t>
            </w:r>
          </w:p>
        </w:tc>
        <w:tc>
          <w:tcPr>
            <w:tcW w:w="181" w:type="dxa"/>
          </w:tcPr>
          <w:p w14:paraId="433B2FF7" w14:textId="77777777" w:rsidR="00780BA8" w:rsidRPr="00C2219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</w:tcPr>
          <w:p w14:paraId="50ABE3FB" w14:textId="3A1D5793" w:rsidR="00780BA8" w:rsidRPr="00C2219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91,113,015</w:t>
            </w:r>
          </w:p>
        </w:tc>
        <w:tc>
          <w:tcPr>
            <w:tcW w:w="181" w:type="dxa"/>
            <w:vAlign w:val="bottom"/>
          </w:tcPr>
          <w:p w14:paraId="6D55F86F" w14:textId="77777777" w:rsidR="00780BA8" w:rsidRPr="00C2219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</w:tcPr>
          <w:p w14:paraId="1628BBE1" w14:textId="0515388E" w:rsidR="00780BA8" w:rsidRPr="00C2219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-</w:t>
            </w:r>
          </w:p>
        </w:tc>
        <w:tc>
          <w:tcPr>
            <w:tcW w:w="180" w:type="dxa"/>
          </w:tcPr>
          <w:p w14:paraId="33BC5C77" w14:textId="77777777" w:rsidR="00780BA8" w:rsidRPr="00C2219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</w:tcPr>
          <w:p w14:paraId="5C33FDC5" w14:textId="1A276067" w:rsidR="00780BA8" w:rsidRPr="00C2219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93,303,255</w:t>
            </w:r>
          </w:p>
        </w:tc>
        <w:tc>
          <w:tcPr>
            <w:tcW w:w="182" w:type="dxa"/>
          </w:tcPr>
          <w:p w14:paraId="519B65C7" w14:textId="77777777" w:rsidR="00780BA8" w:rsidRPr="00C2219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</w:tcPr>
          <w:p w14:paraId="519C5CC2" w14:textId="73AA0776" w:rsidR="00780BA8" w:rsidRPr="00C2219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-</w:t>
            </w:r>
          </w:p>
        </w:tc>
        <w:tc>
          <w:tcPr>
            <w:tcW w:w="178" w:type="dxa"/>
          </w:tcPr>
          <w:p w14:paraId="769F53AB" w14:textId="77777777" w:rsidR="00780BA8" w:rsidRPr="00C2219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</w:tcPr>
          <w:p w14:paraId="5959B51D" w14:textId="5CED34F9" w:rsidR="00780BA8" w:rsidRPr="00C2219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93,303,255</w:t>
            </w:r>
          </w:p>
        </w:tc>
      </w:tr>
      <w:tr w:rsidR="00780BA8" w:rsidRPr="00F73243" w14:paraId="7929754D" w14:textId="77777777" w:rsidTr="002D0B87">
        <w:trPr>
          <w:cantSplit/>
          <w:trHeight w:val="238"/>
        </w:trPr>
        <w:tc>
          <w:tcPr>
            <w:tcW w:w="4770" w:type="dxa"/>
          </w:tcPr>
          <w:p w14:paraId="6E90D09C" w14:textId="77777777" w:rsidR="00780BA8" w:rsidRPr="00FE3216" w:rsidRDefault="00780BA8" w:rsidP="00780BA8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sz w:val="20"/>
              </w:rPr>
            </w:pPr>
            <w:r w:rsidRPr="00FE3216">
              <w:rPr>
                <w:sz w:val="20"/>
              </w:rPr>
              <w:t xml:space="preserve">Derivative liabilities </w:t>
            </w:r>
            <w:r w:rsidRPr="00FE3216">
              <w:rPr>
                <w:sz w:val="20"/>
                <w:lang w:bidi="th-TH"/>
              </w:rPr>
              <w:t>-</w:t>
            </w:r>
            <w:r w:rsidRPr="00FE3216">
              <w:rPr>
                <w:sz w:val="20"/>
                <w:cs/>
                <w:lang w:bidi="th-TH"/>
              </w:rPr>
              <w:t xml:space="preserve"> </w:t>
            </w:r>
            <w:r w:rsidRPr="00FE3216">
              <w:rPr>
                <w:sz w:val="20"/>
              </w:rPr>
              <w:t>cross currency interest rate swap agreements</w:t>
            </w:r>
          </w:p>
        </w:tc>
        <w:tc>
          <w:tcPr>
            <w:tcW w:w="1260" w:type="dxa"/>
            <w:vAlign w:val="bottom"/>
          </w:tcPr>
          <w:p w14:paraId="449FD6F3" w14:textId="599C65E2" w:rsidR="00780BA8" w:rsidRPr="00C2219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1,720,265</w:t>
            </w:r>
          </w:p>
        </w:tc>
        <w:tc>
          <w:tcPr>
            <w:tcW w:w="183" w:type="dxa"/>
            <w:vAlign w:val="bottom"/>
          </w:tcPr>
          <w:p w14:paraId="4305FFDE" w14:textId="77777777" w:rsidR="00780BA8" w:rsidRPr="00C2219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5835CE73" w14:textId="572CC83E" w:rsidR="00780BA8" w:rsidRPr="00C2219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  <w:cs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33DF3B6" w14:textId="77777777" w:rsidR="00780BA8" w:rsidRPr="00C2219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1ABB501B" w14:textId="1518100F" w:rsidR="00780BA8" w:rsidRPr="00C2219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1,720,265</w:t>
            </w:r>
          </w:p>
        </w:tc>
        <w:tc>
          <w:tcPr>
            <w:tcW w:w="181" w:type="dxa"/>
            <w:vAlign w:val="bottom"/>
          </w:tcPr>
          <w:p w14:paraId="1EFCDE1F" w14:textId="77777777" w:rsidR="00780BA8" w:rsidRPr="00C2219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65E21B95" w14:textId="054D5C88" w:rsidR="00780BA8" w:rsidRPr="00C2219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2E49188B" w14:textId="77777777" w:rsidR="00780BA8" w:rsidRPr="00C2219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453F582C" w14:textId="3A44EE7B" w:rsidR="00780BA8" w:rsidRPr="00C2219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1,720,265</w:t>
            </w:r>
          </w:p>
        </w:tc>
        <w:tc>
          <w:tcPr>
            <w:tcW w:w="182" w:type="dxa"/>
            <w:vAlign w:val="bottom"/>
          </w:tcPr>
          <w:p w14:paraId="2A267B5C" w14:textId="77777777" w:rsidR="00780BA8" w:rsidRPr="00C2219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21573710" w14:textId="03E388D4" w:rsidR="00780BA8" w:rsidRPr="00C2219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29E834F5" w14:textId="77777777" w:rsidR="00780BA8" w:rsidRPr="00C2219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4C44742B" w14:textId="505F535C" w:rsidR="00780BA8" w:rsidRPr="00C2219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1,720,265</w:t>
            </w:r>
          </w:p>
        </w:tc>
      </w:tr>
      <w:tr w:rsidR="00780BA8" w:rsidRPr="00F06065" w14:paraId="16C8212A" w14:textId="77777777" w:rsidTr="002D0B87">
        <w:trPr>
          <w:cantSplit/>
          <w:trHeight w:val="198"/>
        </w:trPr>
        <w:tc>
          <w:tcPr>
            <w:tcW w:w="4770" w:type="dxa"/>
          </w:tcPr>
          <w:p w14:paraId="46860974" w14:textId="77777777" w:rsidR="00780BA8" w:rsidRPr="00FE3216" w:rsidRDefault="00780BA8" w:rsidP="00780BA8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260" w:type="dxa"/>
            <w:vAlign w:val="bottom"/>
          </w:tcPr>
          <w:p w14:paraId="1F2571FF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3" w:type="dxa"/>
            <w:vAlign w:val="bottom"/>
          </w:tcPr>
          <w:p w14:paraId="7A9308B8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75C266D0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vAlign w:val="bottom"/>
          </w:tcPr>
          <w:p w14:paraId="3DEF3006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1C1236C4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vAlign w:val="bottom"/>
          </w:tcPr>
          <w:p w14:paraId="01CBB5DA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7F0C2BF5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0" w:type="dxa"/>
            <w:vAlign w:val="bottom"/>
          </w:tcPr>
          <w:p w14:paraId="10FF45F4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2C2B5412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2" w:type="dxa"/>
            <w:vAlign w:val="bottom"/>
          </w:tcPr>
          <w:p w14:paraId="1544F362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1139BCF6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78" w:type="dxa"/>
            <w:vAlign w:val="bottom"/>
          </w:tcPr>
          <w:p w14:paraId="6F12F258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44E81706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</w:tr>
      <w:tr w:rsidR="00780BA8" w:rsidRPr="00F06065" w14:paraId="5ED8AB0A" w14:textId="77777777" w:rsidTr="002D0B87">
        <w:trPr>
          <w:cantSplit/>
          <w:trHeight w:val="198"/>
        </w:trPr>
        <w:tc>
          <w:tcPr>
            <w:tcW w:w="4770" w:type="dxa"/>
            <w:vAlign w:val="bottom"/>
          </w:tcPr>
          <w:p w14:paraId="16AD15E3" w14:textId="55836BF3" w:rsidR="00780BA8" w:rsidRPr="00FE3216" w:rsidRDefault="00780BA8" w:rsidP="00780BA8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b/>
                <w:bCs/>
                <w:i/>
                <w:iCs/>
                <w:sz w:val="20"/>
              </w:rPr>
            </w:pPr>
            <w:r w:rsidRPr="00FE3216">
              <w:rPr>
                <w:b/>
                <w:bCs/>
                <w:i/>
                <w:iCs/>
                <w:sz w:val="20"/>
              </w:rPr>
              <w:t>31 December 2024</w:t>
            </w:r>
          </w:p>
        </w:tc>
        <w:tc>
          <w:tcPr>
            <w:tcW w:w="1260" w:type="dxa"/>
            <w:vAlign w:val="bottom"/>
          </w:tcPr>
          <w:p w14:paraId="092D5FD6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3" w:type="dxa"/>
            <w:vAlign w:val="bottom"/>
          </w:tcPr>
          <w:p w14:paraId="2CC25B53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37365D0A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vAlign w:val="bottom"/>
          </w:tcPr>
          <w:p w14:paraId="3B9C12F6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6D904866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vAlign w:val="bottom"/>
          </w:tcPr>
          <w:p w14:paraId="53365382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662E9623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0" w:type="dxa"/>
            <w:vAlign w:val="bottom"/>
          </w:tcPr>
          <w:p w14:paraId="2442BCD8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2F53752C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2" w:type="dxa"/>
            <w:vAlign w:val="bottom"/>
          </w:tcPr>
          <w:p w14:paraId="2FC2F67F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657733FC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78" w:type="dxa"/>
            <w:vAlign w:val="bottom"/>
          </w:tcPr>
          <w:p w14:paraId="29124030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3C352BA8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</w:tr>
      <w:tr w:rsidR="00780BA8" w:rsidRPr="00F73243" w14:paraId="44607154" w14:textId="77777777" w:rsidTr="002D0B87">
        <w:trPr>
          <w:cantSplit/>
          <w:trHeight w:val="238"/>
        </w:trPr>
        <w:tc>
          <w:tcPr>
            <w:tcW w:w="4770" w:type="dxa"/>
          </w:tcPr>
          <w:p w14:paraId="3BAA1A66" w14:textId="77777777" w:rsidR="00780BA8" w:rsidRPr="00FE3216" w:rsidRDefault="00780BA8" w:rsidP="00780BA8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sz w:val="20"/>
              </w:rPr>
            </w:pPr>
            <w:r w:rsidRPr="00FE3216">
              <w:rPr>
                <w:b/>
                <w:bCs/>
                <w:i/>
                <w:iCs/>
                <w:sz w:val="20"/>
              </w:rPr>
              <w:t>Financial liabilities</w:t>
            </w:r>
          </w:p>
        </w:tc>
        <w:tc>
          <w:tcPr>
            <w:tcW w:w="1260" w:type="dxa"/>
            <w:vAlign w:val="bottom"/>
          </w:tcPr>
          <w:p w14:paraId="07C397F8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3" w:type="dxa"/>
            <w:vAlign w:val="bottom"/>
          </w:tcPr>
          <w:p w14:paraId="75A9C18F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0C737B32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vAlign w:val="bottom"/>
          </w:tcPr>
          <w:p w14:paraId="4549E489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3ED13E87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vAlign w:val="bottom"/>
          </w:tcPr>
          <w:p w14:paraId="7C5883F3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6ACB0958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0" w:type="dxa"/>
            <w:vAlign w:val="bottom"/>
          </w:tcPr>
          <w:p w14:paraId="0A326FC8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4BF6F40B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2" w:type="dxa"/>
            <w:vAlign w:val="bottom"/>
          </w:tcPr>
          <w:p w14:paraId="5BFD202A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18C7C0C1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78" w:type="dxa"/>
            <w:vAlign w:val="bottom"/>
          </w:tcPr>
          <w:p w14:paraId="423A6941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55E4C4D8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</w:tr>
      <w:tr w:rsidR="00780BA8" w:rsidRPr="00F73243" w14:paraId="772405D3" w14:textId="77777777" w:rsidTr="002D0B87">
        <w:trPr>
          <w:cantSplit/>
          <w:trHeight w:val="20"/>
        </w:trPr>
        <w:tc>
          <w:tcPr>
            <w:tcW w:w="4770" w:type="dxa"/>
          </w:tcPr>
          <w:p w14:paraId="55922BD9" w14:textId="1FAE7E66" w:rsidR="00780BA8" w:rsidRPr="00FE3216" w:rsidRDefault="00780BA8" w:rsidP="00780BA8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sz w:val="20"/>
              </w:rPr>
            </w:pPr>
            <w:r w:rsidRPr="00BE34BD">
              <w:rPr>
                <w:sz w:val="20"/>
              </w:rPr>
              <w:t>Long-term borrowings from financial institutions</w:t>
            </w:r>
          </w:p>
        </w:tc>
        <w:tc>
          <w:tcPr>
            <w:tcW w:w="1260" w:type="dxa"/>
            <w:vAlign w:val="bottom"/>
          </w:tcPr>
          <w:p w14:paraId="63A911D3" w14:textId="51F9BEB9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-</w:t>
            </w:r>
          </w:p>
        </w:tc>
        <w:tc>
          <w:tcPr>
            <w:tcW w:w="183" w:type="dxa"/>
            <w:vAlign w:val="bottom"/>
          </w:tcPr>
          <w:p w14:paraId="681DBE5E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581CF982" w14:textId="7F590EC3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27,095,626</w:t>
            </w:r>
          </w:p>
        </w:tc>
        <w:tc>
          <w:tcPr>
            <w:tcW w:w="181" w:type="dxa"/>
            <w:vAlign w:val="bottom"/>
          </w:tcPr>
          <w:p w14:paraId="6A9CD680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1DDDEA62" w14:textId="68ECCF78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27,095,626</w:t>
            </w:r>
          </w:p>
        </w:tc>
        <w:tc>
          <w:tcPr>
            <w:tcW w:w="181" w:type="dxa"/>
            <w:vAlign w:val="bottom"/>
          </w:tcPr>
          <w:p w14:paraId="65756B12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64997797" w14:textId="3495CF1F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6E8DC4D4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4FC4E536" w14:textId="5C11D420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27,341,898</w:t>
            </w:r>
          </w:p>
        </w:tc>
        <w:tc>
          <w:tcPr>
            <w:tcW w:w="182" w:type="dxa"/>
            <w:vAlign w:val="bottom"/>
          </w:tcPr>
          <w:p w14:paraId="4F9A2D8C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68D22109" w14:textId="3306D82C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604A338E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19A8ADE6" w14:textId="19F6D409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FE3216">
              <w:rPr>
                <w:sz w:val="20"/>
              </w:rPr>
              <w:t>27,341,898</w:t>
            </w:r>
          </w:p>
        </w:tc>
      </w:tr>
      <w:tr w:rsidR="00780BA8" w:rsidRPr="00F73243" w14:paraId="1135AFA5" w14:textId="77777777" w:rsidTr="002D0B87">
        <w:trPr>
          <w:cantSplit/>
          <w:trHeight w:val="20"/>
        </w:trPr>
        <w:tc>
          <w:tcPr>
            <w:tcW w:w="4770" w:type="dxa"/>
          </w:tcPr>
          <w:p w14:paraId="51767E9C" w14:textId="2D310D73" w:rsidR="00780BA8" w:rsidRPr="00FE3216" w:rsidRDefault="00780BA8" w:rsidP="00780BA8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sz w:val="20"/>
              </w:rPr>
            </w:pPr>
            <w:r w:rsidRPr="00FE3216">
              <w:rPr>
                <w:sz w:val="20"/>
              </w:rPr>
              <w:t>Debentures</w:t>
            </w:r>
          </w:p>
        </w:tc>
        <w:tc>
          <w:tcPr>
            <w:tcW w:w="1260" w:type="dxa"/>
            <w:vAlign w:val="bottom"/>
          </w:tcPr>
          <w:p w14:paraId="49E3FA4B" w14:textId="4DDDC6C0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-</w:t>
            </w:r>
          </w:p>
        </w:tc>
        <w:tc>
          <w:tcPr>
            <w:tcW w:w="183" w:type="dxa"/>
            <w:vAlign w:val="bottom"/>
          </w:tcPr>
          <w:p w14:paraId="4A05DDFF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5E2255CE" w14:textId="501E82A6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88,566,570</w:t>
            </w:r>
          </w:p>
        </w:tc>
        <w:tc>
          <w:tcPr>
            <w:tcW w:w="181" w:type="dxa"/>
            <w:vAlign w:val="bottom"/>
          </w:tcPr>
          <w:p w14:paraId="66429554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23679B06" w14:textId="3D86FE69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88,566,570</w:t>
            </w:r>
          </w:p>
        </w:tc>
        <w:tc>
          <w:tcPr>
            <w:tcW w:w="181" w:type="dxa"/>
            <w:vAlign w:val="bottom"/>
          </w:tcPr>
          <w:p w14:paraId="58B2F10C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63D63837" w14:textId="7EDACF64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2C379489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6B4A1D97" w14:textId="2B5339F2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89,563,624</w:t>
            </w:r>
          </w:p>
        </w:tc>
        <w:tc>
          <w:tcPr>
            <w:tcW w:w="182" w:type="dxa"/>
            <w:vAlign w:val="bottom"/>
          </w:tcPr>
          <w:p w14:paraId="155E112F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54C5FE22" w14:textId="32E2D441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4AB331D2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578B2C77" w14:textId="42F58533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89,563,624</w:t>
            </w:r>
          </w:p>
        </w:tc>
      </w:tr>
      <w:tr w:rsidR="00780BA8" w:rsidRPr="00F73243" w14:paraId="5B77FF02" w14:textId="77777777" w:rsidTr="002D0B87">
        <w:trPr>
          <w:cantSplit/>
          <w:trHeight w:val="238"/>
        </w:trPr>
        <w:tc>
          <w:tcPr>
            <w:tcW w:w="4770" w:type="dxa"/>
          </w:tcPr>
          <w:p w14:paraId="3C00757A" w14:textId="77777777" w:rsidR="00780BA8" w:rsidRPr="00FE3216" w:rsidRDefault="00780BA8" w:rsidP="00780BA8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sz w:val="20"/>
              </w:rPr>
            </w:pPr>
            <w:r w:rsidRPr="00FE3216">
              <w:rPr>
                <w:sz w:val="20"/>
              </w:rPr>
              <w:t xml:space="preserve">Derivative liabilities </w:t>
            </w:r>
            <w:r w:rsidRPr="00FE3216">
              <w:rPr>
                <w:sz w:val="20"/>
                <w:lang w:bidi="th-TH"/>
              </w:rPr>
              <w:t>-</w:t>
            </w:r>
            <w:r w:rsidRPr="00FE3216">
              <w:rPr>
                <w:sz w:val="20"/>
                <w:cs/>
                <w:lang w:bidi="th-TH"/>
              </w:rPr>
              <w:t xml:space="preserve"> </w:t>
            </w:r>
            <w:r w:rsidRPr="00FE3216">
              <w:rPr>
                <w:sz w:val="20"/>
              </w:rPr>
              <w:t>cross currency interest rate swap agreements</w:t>
            </w:r>
          </w:p>
        </w:tc>
        <w:tc>
          <w:tcPr>
            <w:tcW w:w="1260" w:type="dxa"/>
            <w:vAlign w:val="bottom"/>
          </w:tcPr>
          <w:p w14:paraId="78A78CAD" w14:textId="434AAA6B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1,009,372</w:t>
            </w:r>
          </w:p>
        </w:tc>
        <w:tc>
          <w:tcPr>
            <w:tcW w:w="183" w:type="dxa"/>
            <w:vAlign w:val="bottom"/>
          </w:tcPr>
          <w:p w14:paraId="4ECCD45D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22FBD605" w14:textId="2278944E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-</w:t>
            </w:r>
          </w:p>
        </w:tc>
        <w:tc>
          <w:tcPr>
            <w:tcW w:w="181" w:type="dxa"/>
            <w:vAlign w:val="bottom"/>
          </w:tcPr>
          <w:p w14:paraId="324E3650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7D867340" w14:textId="06DE281D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1,009,372</w:t>
            </w:r>
          </w:p>
        </w:tc>
        <w:tc>
          <w:tcPr>
            <w:tcW w:w="181" w:type="dxa"/>
            <w:vAlign w:val="bottom"/>
          </w:tcPr>
          <w:p w14:paraId="2A005670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6A00C7A6" w14:textId="13B5A7B8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3AF817A7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5AB02E2B" w14:textId="3AF006C0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1,009,372</w:t>
            </w:r>
          </w:p>
        </w:tc>
        <w:tc>
          <w:tcPr>
            <w:tcW w:w="182" w:type="dxa"/>
            <w:vAlign w:val="bottom"/>
          </w:tcPr>
          <w:p w14:paraId="33E812EB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692A9F67" w14:textId="253FC37A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2332310D" w14:textId="77777777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5C5C3CDD" w14:textId="77777777" w:rsidR="00780BA8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  <w:p w14:paraId="57907226" w14:textId="3203F1B3" w:rsidR="00780BA8" w:rsidRPr="00FE3216" w:rsidRDefault="00780BA8" w:rsidP="00780BA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1,009,372</w:t>
            </w:r>
          </w:p>
        </w:tc>
      </w:tr>
      <w:tr w:rsidR="00780BA8" w:rsidRPr="00F73243" w14:paraId="2BDDFAE3" w14:textId="77777777" w:rsidTr="002D0B87">
        <w:trPr>
          <w:cantSplit/>
          <w:trHeight w:val="60"/>
        </w:trPr>
        <w:tc>
          <w:tcPr>
            <w:tcW w:w="4770" w:type="dxa"/>
          </w:tcPr>
          <w:p w14:paraId="2F874911" w14:textId="77777777" w:rsidR="00780BA8" w:rsidRPr="00FE3216" w:rsidRDefault="00780BA8" w:rsidP="00780BA8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740AE731" w14:textId="454BCF1D" w:rsidR="00780BA8" w:rsidRPr="00FE3216" w:rsidRDefault="00780BA8" w:rsidP="00C2219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3" w:type="dxa"/>
          </w:tcPr>
          <w:p w14:paraId="615430B8" w14:textId="77777777" w:rsidR="00780BA8" w:rsidRPr="00FE3216" w:rsidRDefault="00780BA8" w:rsidP="00C2219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75DDEEAA" w14:textId="64EBCE07" w:rsidR="00780BA8" w:rsidRPr="00FE3216" w:rsidRDefault="00780BA8" w:rsidP="00C2219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vAlign w:val="bottom"/>
          </w:tcPr>
          <w:p w14:paraId="5E19D835" w14:textId="77777777" w:rsidR="00780BA8" w:rsidRPr="00FE3216" w:rsidRDefault="00780BA8" w:rsidP="00C2219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20884B30" w14:textId="292E0112" w:rsidR="00780BA8" w:rsidRPr="00FE3216" w:rsidRDefault="00780BA8" w:rsidP="00C2219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vAlign w:val="bottom"/>
          </w:tcPr>
          <w:p w14:paraId="27B9336D" w14:textId="77777777" w:rsidR="00780BA8" w:rsidRPr="00FE3216" w:rsidRDefault="00780BA8" w:rsidP="00C2219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06F69EEA" w14:textId="16828B7D" w:rsidR="00780BA8" w:rsidRPr="00FE3216" w:rsidRDefault="00780BA8" w:rsidP="00C2219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0" w:type="dxa"/>
            <w:vAlign w:val="bottom"/>
          </w:tcPr>
          <w:p w14:paraId="3E3B20F8" w14:textId="77777777" w:rsidR="00780BA8" w:rsidRPr="00FE3216" w:rsidRDefault="00780BA8" w:rsidP="00C2219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7D6C9924" w14:textId="05CFF8A5" w:rsidR="00780BA8" w:rsidRPr="00FE3216" w:rsidRDefault="00780BA8" w:rsidP="00C2219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2" w:type="dxa"/>
            <w:vAlign w:val="bottom"/>
          </w:tcPr>
          <w:p w14:paraId="4A3BEC1E" w14:textId="77777777" w:rsidR="00780BA8" w:rsidRPr="00FE3216" w:rsidRDefault="00780BA8" w:rsidP="00C2219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77DE266B" w14:textId="40A1448F" w:rsidR="00780BA8" w:rsidRPr="00FE3216" w:rsidRDefault="00780BA8" w:rsidP="00C2219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78" w:type="dxa"/>
          </w:tcPr>
          <w:p w14:paraId="2074C9D0" w14:textId="77777777" w:rsidR="00780BA8" w:rsidRPr="00FE3216" w:rsidRDefault="00780BA8" w:rsidP="00C2219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</w:tcPr>
          <w:p w14:paraId="3B6EFC9E" w14:textId="3EDD08A4" w:rsidR="00780BA8" w:rsidRPr="00FE3216" w:rsidRDefault="00780BA8" w:rsidP="00C2219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</w:tr>
    </w:tbl>
    <w:p w14:paraId="30C81500" w14:textId="266A013F" w:rsidR="00C02836" w:rsidRPr="00C02836" w:rsidRDefault="00C02836" w:rsidP="00C02836">
      <w:pPr>
        <w:ind w:left="540"/>
        <w:rPr>
          <w:sz w:val="20"/>
        </w:rPr>
      </w:pPr>
    </w:p>
    <w:p w14:paraId="556815ED" w14:textId="77777777" w:rsidR="002D1805" w:rsidRPr="00BE34BD" w:rsidRDefault="002D1805">
      <w:pPr>
        <w:rPr>
          <w:rFonts w:cstheme="minorBidi"/>
          <w:cs/>
          <w:lang w:bidi="th-TH"/>
        </w:rPr>
      </w:pPr>
      <w:r>
        <w:br w:type="page"/>
      </w:r>
    </w:p>
    <w:tbl>
      <w:tblPr>
        <w:tblW w:w="1467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0"/>
        <w:gridCol w:w="1260"/>
        <w:gridCol w:w="183"/>
        <w:gridCol w:w="1257"/>
        <w:gridCol w:w="181"/>
        <w:gridCol w:w="1259"/>
        <w:gridCol w:w="15"/>
        <w:gridCol w:w="166"/>
        <w:gridCol w:w="15"/>
        <w:gridCol w:w="1244"/>
        <w:gridCol w:w="180"/>
        <w:gridCol w:w="1260"/>
        <w:gridCol w:w="182"/>
        <w:gridCol w:w="1250"/>
        <w:gridCol w:w="178"/>
        <w:gridCol w:w="1270"/>
      </w:tblGrid>
      <w:tr w:rsidR="00B76D92" w:rsidRPr="00630A8F" w14:paraId="75F0D76F" w14:textId="77777777" w:rsidTr="00F01539">
        <w:trPr>
          <w:cantSplit/>
          <w:trHeight w:val="74"/>
          <w:tblHeader/>
        </w:trPr>
        <w:tc>
          <w:tcPr>
            <w:tcW w:w="4770" w:type="dxa"/>
            <w:vAlign w:val="bottom"/>
          </w:tcPr>
          <w:p w14:paraId="51E9EAF6" w14:textId="331F5E0E" w:rsidR="00B76D92" w:rsidRPr="000E1314" w:rsidDel="00A71EB6" w:rsidRDefault="00B76D92" w:rsidP="00F01539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9900" w:type="dxa"/>
            <w:gridSpan w:val="15"/>
            <w:vAlign w:val="bottom"/>
          </w:tcPr>
          <w:p w14:paraId="15E7BAAA" w14:textId="77777777" w:rsidR="00B76D92" w:rsidRPr="000E1314" w:rsidRDefault="00B76D92" w:rsidP="00051756">
            <w:pPr>
              <w:pStyle w:val="acctcolumnheading"/>
              <w:spacing w:after="0" w:line="240" w:lineRule="auto"/>
              <w:ind w:right="-79"/>
              <w:rPr>
                <w:b/>
                <w:bCs/>
                <w:sz w:val="20"/>
              </w:rPr>
            </w:pPr>
            <w:r w:rsidRPr="000E1314">
              <w:rPr>
                <w:b/>
                <w:bCs/>
                <w:sz w:val="20"/>
              </w:rPr>
              <w:t>Separate financial statements</w:t>
            </w:r>
          </w:p>
        </w:tc>
      </w:tr>
      <w:tr w:rsidR="00B76D92" w:rsidRPr="00630A8F" w14:paraId="6CC7CA88" w14:textId="77777777" w:rsidTr="00F01539">
        <w:trPr>
          <w:cantSplit/>
          <w:trHeight w:val="60"/>
          <w:tblHeader/>
        </w:trPr>
        <w:tc>
          <w:tcPr>
            <w:tcW w:w="4770" w:type="dxa"/>
            <w:vAlign w:val="bottom"/>
          </w:tcPr>
          <w:p w14:paraId="3385A8B3" w14:textId="77777777" w:rsidR="00B76D92" w:rsidRPr="000E1314" w:rsidRDefault="00B76D92" w:rsidP="00F01539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4155" w:type="dxa"/>
            <w:gridSpan w:val="6"/>
            <w:vAlign w:val="bottom"/>
          </w:tcPr>
          <w:p w14:paraId="29A599BE" w14:textId="77777777" w:rsidR="00B76D92" w:rsidRPr="000E1314" w:rsidRDefault="00B76D92" w:rsidP="00051756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0E1314">
              <w:rPr>
                <w:b/>
                <w:bCs/>
                <w:sz w:val="20"/>
              </w:rPr>
              <w:t>Carrying amount</w:t>
            </w:r>
          </w:p>
        </w:tc>
        <w:tc>
          <w:tcPr>
            <w:tcW w:w="181" w:type="dxa"/>
            <w:gridSpan w:val="2"/>
            <w:vAlign w:val="bottom"/>
          </w:tcPr>
          <w:p w14:paraId="5107E923" w14:textId="77777777" w:rsidR="00B76D92" w:rsidRPr="000E1314" w:rsidRDefault="00B76D92" w:rsidP="00051756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5564" w:type="dxa"/>
            <w:gridSpan w:val="7"/>
            <w:tcBorders>
              <w:bottom w:val="single" w:sz="4" w:space="0" w:color="auto"/>
            </w:tcBorders>
            <w:vAlign w:val="bottom"/>
          </w:tcPr>
          <w:p w14:paraId="3787B8C2" w14:textId="77777777" w:rsidR="00B76D92" w:rsidRPr="000E1314" w:rsidRDefault="00B76D92" w:rsidP="00051756">
            <w:pPr>
              <w:pStyle w:val="acctcolumnheading"/>
              <w:spacing w:after="0" w:line="240" w:lineRule="auto"/>
              <w:ind w:left="-79" w:right="-80"/>
              <w:rPr>
                <w:sz w:val="20"/>
              </w:rPr>
            </w:pPr>
            <w:r w:rsidRPr="000E1314">
              <w:rPr>
                <w:b/>
                <w:bCs/>
                <w:sz w:val="20"/>
              </w:rPr>
              <w:t>Fair value</w:t>
            </w:r>
          </w:p>
        </w:tc>
      </w:tr>
      <w:tr w:rsidR="00B76D92" w:rsidRPr="00630A8F" w14:paraId="5468E25F" w14:textId="77777777" w:rsidTr="00F01539">
        <w:trPr>
          <w:cantSplit/>
          <w:trHeight w:val="60"/>
          <w:tblHeader/>
        </w:trPr>
        <w:tc>
          <w:tcPr>
            <w:tcW w:w="4770" w:type="dxa"/>
            <w:vAlign w:val="bottom"/>
          </w:tcPr>
          <w:p w14:paraId="47B1BE5D" w14:textId="77777777" w:rsidR="00B76D92" w:rsidRPr="000E1314" w:rsidRDefault="00B76D92" w:rsidP="00F01539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8E0D27A" w14:textId="77777777" w:rsidR="00B76D92" w:rsidRPr="000E1314" w:rsidRDefault="00B76D92" w:rsidP="00051756">
            <w:pPr>
              <w:pStyle w:val="acctcolumnheading"/>
              <w:spacing w:after="0" w:line="240" w:lineRule="auto"/>
              <w:ind w:left="-79" w:right="-79"/>
              <w:rPr>
                <w:sz w:val="20"/>
                <w:lang w:bidi="th-TH"/>
              </w:rPr>
            </w:pPr>
            <w:r w:rsidRPr="000E1314">
              <w:rPr>
                <w:sz w:val="20"/>
                <w:lang w:bidi="th-TH"/>
              </w:rPr>
              <w:t xml:space="preserve">Fair value </w:t>
            </w:r>
            <w:r w:rsidRPr="000E1314">
              <w:rPr>
                <w:sz w:val="20"/>
                <w:cs/>
                <w:lang w:bidi="th-TH"/>
              </w:rPr>
              <w:t xml:space="preserve">- </w:t>
            </w:r>
            <w:r w:rsidRPr="000E1314">
              <w:rPr>
                <w:sz w:val="20"/>
                <w:lang w:bidi="th-TH"/>
              </w:rPr>
              <w:t>hedging instruments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33F739E2" w14:textId="77777777" w:rsidR="00B76D92" w:rsidRPr="000E1314" w:rsidRDefault="00B76D92" w:rsidP="00051756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2E746958" w14:textId="77777777" w:rsidR="00B76D92" w:rsidRPr="000E1314" w:rsidRDefault="00B76D92" w:rsidP="00051756">
            <w:pPr>
              <w:pStyle w:val="acctcolumnheading"/>
              <w:spacing w:after="0" w:line="240" w:lineRule="auto"/>
              <w:ind w:left="-70" w:right="-80"/>
              <w:rPr>
                <w:sz w:val="20"/>
                <w:lang w:bidi="th-TH"/>
              </w:rPr>
            </w:pPr>
            <w:r w:rsidRPr="000E1314">
              <w:rPr>
                <w:sz w:val="20"/>
                <w:lang w:bidi="th-TH"/>
              </w:rPr>
              <w:t xml:space="preserve">Financial instruments measured at </w:t>
            </w:r>
          </w:p>
          <w:p w14:paraId="42FA316E" w14:textId="77777777" w:rsidR="00B76D92" w:rsidRPr="000E1314" w:rsidRDefault="00B76D92" w:rsidP="00051756">
            <w:pPr>
              <w:pStyle w:val="acctcolumnheading"/>
              <w:spacing w:after="0" w:line="240" w:lineRule="auto"/>
              <w:ind w:left="-70" w:right="-80"/>
              <w:rPr>
                <w:sz w:val="20"/>
                <w:lang w:bidi="th-TH"/>
              </w:rPr>
            </w:pPr>
            <w:r w:rsidRPr="000E1314">
              <w:rPr>
                <w:sz w:val="20"/>
                <w:lang w:bidi="th-TH"/>
              </w:rPr>
              <w:t>a</w:t>
            </w:r>
            <w:r w:rsidRPr="000E1314">
              <w:rPr>
                <w:sz w:val="20"/>
              </w:rPr>
              <w:t>mortised cost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13472859" w14:textId="77777777" w:rsidR="00B76D92" w:rsidRPr="000E1314" w:rsidRDefault="00B76D92" w:rsidP="00051756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2BE39A93" w14:textId="77777777" w:rsidR="00B76D92" w:rsidRPr="000E1314" w:rsidRDefault="00B76D92" w:rsidP="00051756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0E1314">
              <w:rPr>
                <w:sz w:val="20"/>
              </w:rPr>
              <w:t>Total</w:t>
            </w:r>
          </w:p>
        </w:tc>
        <w:tc>
          <w:tcPr>
            <w:tcW w:w="181" w:type="dxa"/>
            <w:gridSpan w:val="2"/>
            <w:vAlign w:val="bottom"/>
          </w:tcPr>
          <w:p w14:paraId="55ADD4BD" w14:textId="77777777" w:rsidR="00B76D92" w:rsidRPr="000E1314" w:rsidRDefault="00B76D92" w:rsidP="00051756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08C7409D" w14:textId="77777777" w:rsidR="00B76D92" w:rsidRPr="000E1314" w:rsidRDefault="00B76D92" w:rsidP="00051756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0E1314">
              <w:rPr>
                <w:sz w:val="20"/>
              </w:rPr>
              <w:t>Level 1</w:t>
            </w:r>
          </w:p>
        </w:tc>
        <w:tc>
          <w:tcPr>
            <w:tcW w:w="180" w:type="dxa"/>
            <w:vAlign w:val="bottom"/>
          </w:tcPr>
          <w:p w14:paraId="5F06745D" w14:textId="77777777" w:rsidR="00B76D92" w:rsidRPr="000E1314" w:rsidRDefault="00B76D92" w:rsidP="00051756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15AB0FDF" w14:textId="77777777" w:rsidR="00B76D92" w:rsidRPr="000E1314" w:rsidRDefault="00B76D92" w:rsidP="00051756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0E1314">
              <w:rPr>
                <w:sz w:val="20"/>
              </w:rPr>
              <w:t>Level 2</w:t>
            </w:r>
          </w:p>
        </w:tc>
        <w:tc>
          <w:tcPr>
            <w:tcW w:w="182" w:type="dxa"/>
            <w:vAlign w:val="bottom"/>
          </w:tcPr>
          <w:p w14:paraId="5E8C89B2" w14:textId="77777777" w:rsidR="00B76D92" w:rsidRPr="000E1314" w:rsidRDefault="00B76D92" w:rsidP="00051756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508B4788" w14:textId="77777777" w:rsidR="00B76D92" w:rsidRPr="000E1314" w:rsidRDefault="00B76D92" w:rsidP="00051756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0E1314">
              <w:rPr>
                <w:sz w:val="20"/>
              </w:rPr>
              <w:t>Level 3</w:t>
            </w:r>
          </w:p>
        </w:tc>
        <w:tc>
          <w:tcPr>
            <w:tcW w:w="178" w:type="dxa"/>
            <w:vAlign w:val="bottom"/>
          </w:tcPr>
          <w:p w14:paraId="0A440C65" w14:textId="77777777" w:rsidR="00B76D92" w:rsidRPr="000E1314" w:rsidRDefault="00B76D92" w:rsidP="00051756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6F9C25F4" w14:textId="77777777" w:rsidR="00B76D92" w:rsidRPr="000E1314" w:rsidRDefault="00B76D92" w:rsidP="00051756">
            <w:pPr>
              <w:pStyle w:val="acctcolumnheading"/>
              <w:spacing w:after="0" w:line="240" w:lineRule="auto"/>
              <w:ind w:left="-79" w:right="-80"/>
              <w:rPr>
                <w:sz w:val="20"/>
              </w:rPr>
            </w:pPr>
            <w:r w:rsidRPr="000E1314">
              <w:rPr>
                <w:sz w:val="20"/>
              </w:rPr>
              <w:t>Total</w:t>
            </w:r>
          </w:p>
        </w:tc>
      </w:tr>
      <w:tr w:rsidR="00B76D92" w:rsidRPr="00630A8F" w14:paraId="2FC5D98D" w14:textId="77777777" w:rsidTr="00F01539">
        <w:trPr>
          <w:cantSplit/>
          <w:trHeight w:val="56"/>
          <w:tblHeader/>
        </w:trPr>
        <w:tc>
          <w:tcPr>
            <w:tcW w:w="4770" w:type="dxa"/>
            <w:vAlign w:val="bottom"/>
          </w:tcPr>
          <w:p w14:paraId="56C14388" w14:textId="77777777" w:rsidR="00B76D92" w:rsidRPr="000E1314" w:rsidRDefault="00B76D92" w:rsidP="00F01539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9900" w:type="dxa"/>
            <w:gridSpan w:val="15"/>
            <w:vAlign w:val="bottom"/>
          </w:tcPr>
          <w:p w14:paraId="4F489D42" w14:textId="14161E77" w:rsidR="00B76D92" w:rsidRPr="000E1314" w:rsidRDefault="00B76D92" w:rsidP="00051756">
            <w:pPr>
              <w:spacing w:line="240" w:lineRule="auto"/>
              <w:jc w:val="center"/>
              <w:rPr>
                <w:b/>
                <w:i/>
                <w:iCs/>
                <w:sz w:val="20"/>
              </w:rPr>
            </w:pPr>
            <w:r w:rsidRPr="000E1314">
              <w:rPr>
                <w:i/>
                <w:iCs/>
                <w:sz w:val="20"/>
                <w:cs/>
                <w:lang w:bidi="th-TH"/>
              </w:rPr>
              <w:t>(</w:t>
            </w:r>
            <w:r w:rsidRPr="000E1314">
              <w:rPr>
                <w:i/>
                <w:iCs/>
                <w:sz w:val="20"/>
              </w:rPr>
              <w:t xml:space="preserve">in thousand </w:t>
            </w:r>
            <w:r w:rsidR="007041B8">
              <w:rPr>
                <w:i/>
                <w:iCs/>
                <w:sz w:val="20"/>
              </w:rPr>
              <w:t>Baht</w:t>
            </w:r>
            <w:r w:rsidRPr="000E1314">
              <w:rPr>
                <w:i/>
                <w:iCs/>
                <w:sz w:val="20"/>
                <w:cs/>
                <w:lang w:bidi="th-TH"/>
              </w:rPr>
              <w:t>)</w:t>
            </w:r>
          </w:p>
        </w:tc>
      </w:tr>
      <w:tr w:rsidR="00B76D92" w:rsidRPr="00630A8F" w14:paraId="2B26B860" w14:textId="77777777" w:rsidTr="00F01539">
        <w:trPr>
          <w:cantSplit/>
          <w:trHeight w:val="60"/>
        </w:trPr>
        <w:tc>
          <w:tcPr>
            <w:tcW w:w="4770" w:type="dxa"/>
            <w:vAlign w:val="bottom"/>
          </w:tcPr>
          <w:p w14:paraId="5437B144" w14:textId="4F8A9B8F" w:rsidR="00B76D92" w:rsidRPr="000E1314" w:rsidRDefault="00030BA8" w:rsidP="00F01539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30 June</w:t>
            </w:r>
            <w:r w:rsidR="00FE3216">
              <w:rPr>
                <w:b/>
                <w:bCs/>
                <w:i/>
                <w:iCs/>
                <w:sz w:val="20"/>
              </w:rPr>
              <w:t xml:space="preserve"> 2025</w:t>
            </w:r>
          </w:p>
        </w:tc>
        <w:tc>
          <w:tcPr>
            <w:tcW w:w="9900" w:type="dxa"/>
            <w:gridSpan w:val="15"/>
            <w:vAlign w:val="bottom"/>
          </w:tcPr>
          <w:p w14:paraId="77985CA2" w14:textId="77777777" w:rsidR="00B76D92" w:rsidRPr="000E1314" w:rsidRDefault="00B76D92" w:rsidP="00051756">
            <w:pPr>
              <w:spacing w:line="240" w:lineRule="auto"/>
              <w:rPr>
                <w:b/>
                <w:sz w:val="20"/>
              </w:rPr>
            </w:pPr>
          </w:p>
        </w:tc>
      </w:tr>
      <w:tr w:rsidR="00B76D92" w:rsidRPr="00F06065" w14:paraId="0B234011" w14:textId="77777777" w:rsidTr="00DA078A">
        <w:trPr>
          <w:cantSplit/>
          <w:trHeight w:val="198"/>
        </w:trPr>
        <w:tc>
          <w:tcPr>
            <w:tcW w:w="4770" w:type="dxa"/>
          </w:tcPr>
          <w:p w14:paraId="077C08BB" w14:textId="77777777" w:rsidR="00B76D92" w:rsidRPr="00FD7D67" w:rsidRDefault="00B76D92" w:rsidP="00F01539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b/>
                <w:bCs/>
                <w:i/>
                <w:iCs/>
                <w:sz w:val="20"/>
              </w:rPr>
            </w:pPr>
            <w:r w:rsidRPr="00FD7D67">
              <w:rPr>
                <w:b/>
                <w:bCs/>
                <w:i/>
                <w:iCs/>
                <w:sz w:val="20"/>
              </w:rPr>
              <w:t>Financial assets</w:t>
            </w:r>
          </w:p>
        </w:tc>
        <w:tc>
          <w:tcPr>
            <w:tcW w:w="1260" w:type="dxa"/>
            <w:vAlign w:val="bottom"/>
          </w:tcPr>
          <w:p w14:paraId="3C6796D8" w14:textId="77777777" w:rsidR="00B76D92" w:rsidRPr="00FD7D67" w:rsidRDefault="00B76D92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3" w:type="dxa"/>
            <w:vAlign w:val="bottom"/>
          </w:tcPr>
          <w:p w14:paraId="6D12BD0D" w14:textId="77777777" w:rsidR="00B76D92" w:rsidRPr="00FD7D67" w:rsidRDefault="00B76D92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02EB7ABC" w14:textId="77777777" w:rsidR="00B76D92" w:rsidRPr="00FD7D67" w:rsidRDefault="00B76D92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vAlign w:val="bottom"/>
          </w:tcPr>
          <w:p w14:paraId="1ED03E10" w14:textId="77777777" w:rsidR="00B76D92" w:rsidRPr="00FD7D67" w:rsidRDefault="00B76D92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35E9B565" w14:textId="77777777" w:rsidR="00B76D92" w:rsidRPr="00FD7D67" w:rsidRDefault="00B76D92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61E0BC68" w14:textId="77777777" w:rsidR="00B76D92" w:rsidRPr="00FD7D67" w:rsidRDefault="00B76D92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05A8BE06" w14:textId="77777777" w:rsidR="00B76D92" w:rsidRPr="00FD7D67" w:rsidRDefault="00B76D92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0" w:type="dxa"/>
            <w:vAlign w:val="bottom"/>
          </w:tcPr>
          <w:p w14:paraId="358E904C" w14:textId="77777777" w:rsidR="00B76D92" w:rsidRPr="00FD7D67" w:rsidRDefault="00B76D92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39427C37" w14:textId="77777777" w:rsidR="00B76D92" w:rsidRPr="00FD7D67" w:rsidRDefault="00B76D92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2" w:type="dxa"/>
            <w:vAlign w:val="bottom"/>
          </w:tcPr>
          <w:p w14:paraId="46A42432" w14:textId="77777777" w:rsidR="00B76D92" w:rsidRPr="00FD7D67" w:rsidRDefault="00B76D92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220D6051" w14:textId="77777777" w:rsidR="00B76D92" w:rsidRPr="00FD7D67" w:rsidRDefault="00B76D92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78" w:type="dxa"/>
            <w:vAlign w:val="bottom"/>
          </w:tcPr>
          <w:p w14:paraId="7634C835" w14:textId="77777777" w:rsidR="00B76D92" w:rsidRPr="00FD7D67" w:rsidRDefault="00B76D92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61F18FB7" w14:textId="77777777" w:rsidR="00B76D92" w:rsidRPr="00FD7D67" w:rsidRDefault="00B76D92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</w:tr>
      <w:tr w:rsidR="006D00BC" w:rsidRPr="00F73243" w14:paraId="7EFE8377" w14:textId="77777777" w:rsidTr="00051756">
        <w:trPr>
          <w:cantSplit/>
          <w:trHeight w:val="238"/>
        </w:trPr>
        <w:tc>
          <w:tcPr>
            <w:tcW w:w="4770" w:type="dxa"/>
          </w:tcPr>
          <w:p w14:paraId="625D84D2" w14:textId="59008E31" w:rsidR="006D00BC" w:rsidRPr="00FD7D67" w:rsidRDefault="006D00BC" w:rsidP="006D00BC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sz w:val="20"/>
              </w:rPr>
            </w:pPr>
            <w:r w:rsidRPr="00FD7D67">
              <w:rPr>
                <w:sz w:val="20"/>
              </w:rPr>
              <w:t>Long-term loans - related parties</w:t>
            </w:r>
          </w:p>
        </w:tc>
        <w:tc>
          <w:tcPr>
            <w:tcW w:w="1260" w:type="dxa"/>
          </w:tcPr>
          <w:p w14:paraId="38BD526B" w14:textId="0128D1F7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-</w:t>
            </w:r>
          </w:p>
        </w:tc>
        <w:tc>
          <w:tcPr>
            <w:tcW w:w="183" w:type="dxa"/>
          </w:tcPr>
          <w:p w14:paraId="520F9C73" w14:textId="77777777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</w:tcPr>
          <w:p w14:paraId="3BF1CFDA" w14:textId="160B906E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 xml:space="preserve"> 612,500</w:t>
            </w:r>
          </w:p>
        </w:tc>
        <w:tc>
          <w:tcPr>
            <w:tcW w:w="181" w:type="dxa"/>
          </w:tcPr>
          <w:p w14:paraId="46BFC380" w14:textId="77777777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</w:tcPr>
          <w:p w14:paraId="45BBCF28" w14:textId="54B07911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612,500</w:t>
            </w:r>
          </w:p>
        </w:tc>
        <w:tc>
          <w:tcPr>
            <w:tcW w:w="181" w:type="dxa"/>
            <w:gridSpan w:val="2"/>
            <w:vAlign w:val="bottom"/>
          </w:tcPr>
          <w:p w14:paraId="5106FA36" w14:textId="77777777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gridSpan w:val="2"/>
          </w:tcPr>
          <w:p w14:paraId="13B9CACD" w14:textId="71D1CC82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-</w:t>
            </w:r>
          </w:p>
        </w:tc>
        <w:tc>
          <w:tcPr>
            <w:tcW w:w="180" w:type="dxa"/>
          </w:tcPr>
          <w:p w14:paraId="59A5E480" w14:textId="77777777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</w:tcPr>
          <w:p w14:paraId="4C3BEE06" w14:textId="189F8872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624,768</w:t>
            </w:r>
          </w:p>
        </w:tc>
        <w:tc>
          <w:tcPr>
            <w:tcW w:w="182" w:type="dxa"/>
          </w:tcPr>
          <w:p w14:paraId="322728C2" w14:textId="77777777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</w:tcPr>
          <w:p w14:paraId="23536662" w14:textId="3B424293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-</w:t>
            </w:r>
          </w:p>
        </w:tc>
        <w:tc>
          <w:tcPr>
            <w:tcW w:w="178" w:type="dxa"/>
          </w:tcPr>
          <w:p w14:paraId="518B7127" w14:textId="77777777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</w:tcPr>
          <w:p w14:paraId="6D80BDCE" w14:textId="7800CDFA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cs/>
              </w:rPr>
            </w:pPr>
            <w:r w:rsidRPr="00C22196">
              <w:rPr>
                <w:sz w:val="20"/>
              </w:rPr>
              <w:t>624,768</w:t>
            </w:r>
          </w:p>
        </w:tc>
      </w:tr>
      <w:tr w:rsidR="00925353" w:rsidRPr="00F73243" w14:paraId="3F1AA8FE" w14:textId="77777777" w:rsidTr="00DA078A">
        <w:trPr>
          <w:cantSplit/>
          <w:trHeight w:val="238"/>
        </w:trPr>
        <w:tc>
          <w:tcPr>
            <w:tcW w:w="4770" w:type="dxa"/>
          </w:tcPr>
          <w:p w14:paraId="74F7AA76" w14:textId="77777777" w:rsidR="00925353" w:rsidRPr="00FD7D67" w:rsidRDefault="00925353" w:rsidP="00917AEB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5C536D9F" w14:textId="77777777" w:rsidR="00925353" w:rsidRPr="00FD7D67" w:rsidRDefault="00925353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3" w:type="dxa"/>
            <w:vAlign w:val="bottom"/>
          </w:tcPr>
          <w:p w14:paraId="07A1573D" w14:textId="77777777" w:rsidR="00925353" w:rsidRPr="00FD7D67" w:rsidRDefault="00925353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539C76E8" w14:textId="77777777" w:rsidR="00925353" w:rsidRPr="00FD7D67" w:rsidRDefault="00925353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vAlign w:val="bottom"/>
          </w:tcPr>
          <w:p w14:paraId="348A8184" w14:textId="77777777" w:rsidR="00925353" w:rsidRPr="00FD7D67" w:rsidRDefault="00925353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4097799F" w14:textId="77777777" w:rsidR="00925353" w:rsidRPr="00FD7D67" w:rsidRDefault="00925353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0E21AC58" w14:textId="77777777" w:rsidR="00925353" w:rsidRPr="00FD7D67" w:rsidRDefault="00925353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3CDD6ECE" w14:textId="77777777" w:rsidR="00925353" w:rsidRPr="00FD7D67" w:rsidRDefault="00925353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0" w:type="dxa"/>
            <w:vAlign w:val="bottom"/>
          </w:tcPr>
          <w:p w14:paraId="15F0AF94" w14:textId="77777777" w:rsidR="00925353" w:rsidRPr="00FD7D67" w:rsidRDefault="00925353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4D8C72F8" w14:textId="77777777" w:rsidR="00925353" w:rsidRPr="00FD7D67" w:rsidRDefault="00925353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2" w:type="dxa"/>
            <w:vAlign w:val="bottom"/>
          </w:tcPr>
          <w:p w14:paraId="20236265" w14:textId="77777777" w:rsidR="00925353" w:rsidRPr="00FD7D67" w:rsidRDefault="00925353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08828F6A" w14:textId="77777777" w:rsidR="00925353" w:rsidRPr="00FD7D67" w:rsidRDefault="00925353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78" w:type="dxa"/>
            <w:vAlign w:val="bottom"/>
          </w:tcPr>
          <w:p w14:paraId="13C49D5E" w14:textId="77777777" w:rsidR="00925353" w:rsidRPr="00FD7D67" w:rsidRDefault="00925353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78D5DA0A" w14:textId="77777777" w:rsidR="00925353" w:rsidRPr="00FD7D67" w:rsidRDefault="00925353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</w:tr>
      <w:tr w:rsidR="002D1805" w:rsidRPr="00F73243" w14:paraId="5D5599F9" w14:textId="77777777" w:rsidTr="00DA078A">
        <w:trPr>
          <w:cantSplit/>
          <w:trHeight w:val="225"/>
        </w:trPr>
        <w:tc>
          <w:tcPr>
            <w:tcW w:w="4770" w:type="dxa"/>
          </w:tcPr>
          <w:p w14:paraId="6A847F62" w14:textId="2D122FBC" w:rsidR="002D1805" w:rsidRPr="00FD7D67" w:rsidRDefault="002D1805" w:rsidP="00F01539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sz w:val="20"/>
                <w:lang w:val="en-US"/>
              </w:rPr>
            </w:pPr>
            <w:r w:rsidRPr="00FD7D67">
              <w:rPr>
                <w:b/>
                <w:bCs/>
                <w:i/>
                <w:iCs/>
                <w:sz w:val="20"/>
              </w:rPr>
              <w:t>Financial liabilities</w:t>
            </w:r>
          </w:p>
        </w:tc>
        <w:tc>
          <w:tcPr>
            <w:tcW w:w="1260" w:type="dxa"/>
            <w:vAlign w:val="bottom"/>
          </w:tcPr>
          <w:p w14:paraId="7817B055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3" w:type="dxa"/>
            <w:vAlign w:val="bottom"/>
          </w:tcPr>
          <w:p w14:paraId="3FD4B5FF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5E56E10F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vAlign w:val="bottom"/>
          </w:tcPr>
          <w:p w14:paraId="4604EC18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45E220EC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0F15CD29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526C660D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0" w:type="dxa"/>
            <w:vAlign w:val="bottom"/>
          </w:tcPr>
          <w:p w14:paraId="2393D77E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79BEBD49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2" w:type="dxa"/>
            <w:vAlign w:val="bottom"/>
          </w:tcPr>
          <w:p w14:paraId="2570826C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68482819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78" w:type="dxa"/>
            <w:vAlign w:val="bottom"/>
          </w:tcPr>
          <w:p w14:paraId="33373022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673E5527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</w:tr>
      <w:tr w:rsidR="006D00BC" w:rsidRPr="00F73243" w14:paraId="3DE5DE08" w14:textId="77777777" w:rsidTr="00051756">
        <w:trPr>
          <w:cantSplit/>
          <w:trHeight w:val="238"/>
        </w:trPr>
        <w:tc>
          <w:tcPr>
            <w:tcW w:w="4770" w:type="dxa"/>
          </w:tcPr>
          <w:p w14:paraId="549DF82C" w14:textId="6E4D829D" w:rsidR="006D00BC" w:rsidRPr="00FD7D67" w:rsidRDefault="006D00BC" w:rsidP="006D00BC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sz w:val="20"/>
              </w:rPr>
            </w:pPr>
            <w:r w:rsidRPr="00FD7D67">
              <w:rPr>
                <w:sz w:val="20"/>
              </w:rPr>
              <w:t>Long</w:t>
            </w:r>
            <w:r w:rsidRPr="00FD7D67">
              <w:rPr>
                <w:sz w:val="20"/>
                <w:cs/>
                <w:lang w:bidi="th-TH"/>
              </w:rPr>
              <w:t>-</w:t>
            </w:r>
            <w:r w:rsidRPr="00FD7D67">
              <w:rPr>
                <w:sz w:val="20"/>
              </w:rPr>
              <w:t>term borrowings from financial institutions</w:t>
            </w:r>
          </w:p>
        </w:tc>
        <w:tc>
          <w:tcPr>
            <w:tcW w:w="1260" w:type="dxa"/>
          </w:tcPr>
          <w:p w14:paraId="4B468F11" w14:textId="20CFEA89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-</w:t>
            </w:r>
          </w:p>
        </w:tc>
        <w:tc>
          <w:tcPr>
            <w:tcW w:w="183" w:type="dxa"/>
          </w:tcPr>
          <w:p w14:paraId="6CEB6C45" w14:textId="77777777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</w:tcPr>
          <w:p w14:paraId="1EA57EE4" w14:textId="63655419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28,067,614</w:t>
            </w:r>
          </w:p>
        </w:tc>
        <w:tc>
          <w:tcPr>
            <w:tcW w:w="181" w:type="dxa"/>
          </w:tcPr>
          <w:p w14:paraId="4E01B2FD" w14:textId="77777777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</w:tcPr>
          <w:p w14:paraId="323C7CA9" w14:textId="4158241D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28,067,614</w:t>
            </w:r>
          </w:p>
        </w:tc>
        <w:tc>
          <w:tcPr>
            <w:tcW w:w="181" w:type="dxa"/>
            <w:gridSpan w:val="2"/>
            <w:vAlign w:val="bottom"/>
          </w:tcPr>
          <w:p w14:paraId="558736AF" w14:textId="77777777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gridSpan w:val="2"/>
          </w:tcPr>
          <w:p w14:paraId="3F49C8DE" w14:textId="1BB3B77D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-</w:t>
            </w:r>
          </w:p>
        </w:tc>
        <w:tc>
          <w:tcPr>
            <w:tcW w:w="180" w:type="dxa"/>
          </w:tcPr>
          <w:p w14:paraId="0CABB8B4" w14:textId="77777777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</w:tcPr>
          <w:p w14:paraId="32D992E1" w14:textId="5892F712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28,310,945</w:t>
            </w:r>
          </w:p>
        </w:tc>
        <w:tc>
          <w:tcPr>
            <w:tcW w:w="182" w:type="dxa"/>
          </w:tcPr>
          <w:p w14:paraId="5FE49222" w14:textId="77777777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</w:tcPr>
          <w:p w14:paraId="5EC71EBB" w14:textId="191D6461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-</w:t>
            </w:r>
          </w:p>
        </w:tc>
        <w:tc>
          <w:tcPr>
            <w:tcW w:w="178" w:type="dxa"/>
          </w:tcPr>
          <w:p w14:paraId="17F2D9DB" w14:textId="77777777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</w:tcPr>
          <w:p w14:paraId="5A9C6BF1" w14:textId="17A093DD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28,310,945</w:t>
            </w:r>
          </w:p>
        </w:tc>
      </w:tr>
      <w:tr w:rsidR="006D00BC" w:rsidRPr="00F73243" w14:paraId="0767E964" w14:textId="77777777" w:rsidTr="00051756">
        <w:trPr>
          <w:cantSplit/>
          <w:trHeight w:val="225"/>
        </w:trPr>
        <w:tc>
          <w:tcPr>
            <w:tcW w:w="4770" w:type="dxa"/>
          </w:tcPr>
          <w:p w14:paraId="56A39980" w14:textId="31014389" w:rsidR="006D00BC" w:rsidRPr="00FD7D67" w:rsidRDefault="006D00BC" w:rsidP="006D00BC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sz w:val="20"/>
              </w:rPr>
            </w:pPr>
            <w:r w:rsidRPr="00FD7D67">
              <w:rPr>
                <w:sz w:val="20"/>
              </w:rPr>
              <w:t>Debentures</w:t>
            </w:r>
          </w:p>
        </w:tc>
        <w:tc>
          <w:tcPr>
            <w:tcW w:w="1260" w:type="dxa"/>
          </w:tcPr>
          <w:p w14:paraId="5D44B7B6" w14:textId="302F8388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-</w:t>
            </w:r>
          </w:p>
        </w:tc>
        <w:tc>
          <w:tcPr>
            <w:tcW w:w="183" w:type="dxa"/>
          </w:tcPr>
          <w:p w14:paraId="3048B6C2" w14:textId="77777777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</w:tcPr>
          <w:p w14:paraId="7097EAB1" w14:textId="29D5D04C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91,113,015</w:t>
            </w:r>
          </w:p>
        </w:tc>
        <w:tc>
          <w:tcPr>
            <w:tcW w:w="181" w:type="dxa"/>
          </w:tcPr>
          <w:p w14:paraId="0F138DAD" w14:textId="77777777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</w:tcPr>
          <w:p w14:paraId="7C2EE59C" w14:textId="0AA4CFED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91,113,015</w:t>
            </w:r>
          </w:p>
        </w:tc>
        <w:tc>
          <w:tcPr>
            <w:tcW w:w="181" w:type="dxa"/>
            <w:gridSpan w:val="2"/>
            <w:vAlign w:val="bottom"/>
          </w:tcPr>
          <w:p w14:paraId="2E2B819E" w14:textId="77777777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gridSpan w:val="2"/>
          </w:tcPr>
          <w:p w14:paraId="56184C42" w14:textId="5801CF7C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-</w:t>
            </w:r>
          </w:p>
        </w:tc>
        <w:tc>
          <w:tcPr>
            <w:tcW w:w="180" w:type="dxa"/>
          </w:tcPr>
          <w:p w14:paraId="7D327336" w14:textId="77777777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</w:tcPr>
          <w:p w14:paraId="137AECC2" w14:textId="5881B5AA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93,303,255</w:t>
            </w:r>
          </w:p>
        </w:tc>
        <w:tc>
          <w:tcPr>
            <w:tcW w:w="182" w:type="dxa"/>
          </w:tcPr>
          <w:p w14:paraId="6DD997FB" w14:textId="77777777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</w:tcPr>
          <w:p w14:paraId="4FA8594A" w14:textId="03233100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-</w:t>
            </w:r>
          </w:p>
        </w:tc>
        <w:tc>
          <w:tcPr>
            <w:tcW w:w="178" w:type="dxa"/>
          </w:tcPr>
          <w:p w14:paraId="08765550" w14:textId="77777777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</w:tcPr>
          <w:p w14:paraId="3EB380FB" w14:textId="781B723C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93,303,255</w:t>
            </w:r>
          </w:p>
        </w:tc>
      </w:tr>
      <w:tr w:rsidR="006D00BC" w:rsidRPr="00F73243" w14:paraId="7327483E" w14:textId="77777777" w:rsidTr="00051756">
        <w:trPr>
          <w:cantSplit/>
          <w:trHeight w:val="238"/>
        </w:trPr>
        <w:tc>
          <w:tcPr>
            <w:tcW w:w="4770" w:type="dxa"/>
          </w:tcPr>
          <w:p w14:paraId="38714A64" w14:textId="4D984771" w:rsidR="006D00BC" w:rsidRPr="00FD7D67" w:rsidRDefault="006D00BC" w:rsidP="006D00BC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sz w:val="20"/>
              </w:rPr>
            </w:pPr>
            <w:r w:rsidRPr="00FD7D67">
              <w:rPr>
                <w:sz w:val="20"/>
              </w:rPr>
              <w:t xml:space="preserve">Derivative liabilities </w:t>
            </w:r>
            <w:r w:rsidRPr="00FD7D67">
              <w:rPr>
                <w:sz w:val="20"/>
                <w:lang w:bidi="th-TH"/>
              </w:rPr>
              <w:t>-</w:t>
            </w:r>
            <w:r w:rsidRPr="00FD7D67">
              <w:rPr>
                <w:sz w:val="20"/>
                <w:cs/>
                <w:lang w:bidi="th-TH"/>
              </w:rPr>
              <w:t xml:space="preserve"> </w:t>
            </w:r>
            <w:r w:rsidRPr="00FD7D67">
              <w:rPr>
                <w:sz w:val="20"/>
              </w:rPr>
              <w:t>cross currency interest rate swap agreements</w:t>
            </w:r>
          </w:p>
        </w:tc>
        <w:tc>
          <w:tcPr>
            <w:tcW w:w="1260" w:type="dxa"/>
            <w:vAlign w:val="bottom"/>
          </w:tcPr>
          <w:p w14:paraId="6D3FA67B" w14:textId="4094028D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1,720,265</w:t>
            </w:r>
          </w:p>
        </w:tc>
        <w:tc>
          <w:tcPr>
            <w:tcW w:w="183" w:type="dxa"/>
            <w:vAlign w:val="bottom"/>
          </w:tcPr>
          <w:p w14:paraId="3DE2B9D0" w14:textId="77777777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3DFF4797" w14:textId="635C590E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rFonts w:hint="cs"/>
                <w:sz w:val="20"/>
                <w:cs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56A3C55" w14:textId="77777777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57993F80" w14:textId="4A81746D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1,720,265</w:t>
            </w:r>
          </w:p>
        </w:tc>
        <w:tc>
          <w:tcPr>
            <w:tcW w:w="181" w:type="dxa"/>
            <w:gridSpan w:val="2"/>
            <w:vAlign w:val="bottom"/>
          </w:tcPr>
          <w:p w14:paraId="2D25FB4D" w14:textId="77777777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gridSpan w:val="2"/>
          </w:tcPr>
          <w:p w14:paraId="2EF0AAC7" w14:textId="77777777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  <w:p w14:paraId="25267EBC" w14:textId="7344BC17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-</w:t>
            </w:r>
          </w:p>
        </w:tc>
        <w:tc>
          <w:tcPr>
            <w:tcW w:w="180" w:type="dxa"/>
          </w:tcPr>
          <w:p w14:paraId="50D8A9E5" w14:textId="77777777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</w:tcPr>
          <w:p w14:paraId="281FD82C" w14:textId="77777777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  <w:p w14:paraId="22FA877E" w14:textId="2669138D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1,720,265</w:t>
            </w:r>
          </w:p>
        </w:tc>
        <w:tc>
          <w:tcPr>
            <w:tcW w:w="182" w:type="dxa"/>
          </w:tcPr>
          <w:p w14:paraId="002CA353" w14:textId="77777777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</w:tcPr>
          <w:p w14:paraId="1561410E" w14:textId="77777777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  <w:p w14:paraId="4B82639E" w14:textId="673FCB25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-</w:t>
            </w:r>
          </w:p>
        </w:tc>
        <w:tc>
          <w:tcPr>
            <w:tcW w:w="178" w:type="dxa"/>
          </w:tcPr>
          <w:p w14:paraId="643494A4" w14:textId="77777777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</w:tcPr>
          <w:p w14:paraId="7E6441DE" w14:textId="77777777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  <w:p w14:paraId="5037438D" w14:textId="68B4E28E" w:rsidR="006D00BC" w:rsidRPr="00C22196" w:rsidRDefault="006D00BC" w:rsidP="006D00B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C22196">
              <w:rPr>
                <w:sz w:val="20"/>
              </w:rPr>
              <w:t>1,720,265</w:t>
            </w:r>
          </w:p>
        </w:tc>
      </w:tr>
      <w:tr w:rsidR="002D1805" w:rsidRPr="00F73243" w14:paraId="260DA3C8" w14:textId="77777777" w:rsidTr="00DA078A">
        <w:trPr>
          <w:cantSplit/>
          <w:trHeight w:val="238"/>
        </w:trPr>
        <w:tc>
          <w:tcPr>
            <w:tcW w:w="4770" w:type="dxa"/>
          </w:tcPr>
          <w:p w14:paraId="04FA3F62" w14:textId="65F999F5" w:rsidR="002D1805" w:rsidRPr="00FD7D67" w:rsidRDefault="002D1805" w:rsidP="00917AEB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0F5E53DE" w14:textId="6C6CCE83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3" w:type="dxa"/>
            <w:vAlign w:val="bottom"/>
          </w:tcPr>
          <w:p w14:paraId="30C42725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701E7275" w14:textId="708654B6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vAlign w:val="bottom"/>
          </w:tcPr>
          <w:p w14:paraId="5B19DF4C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0A985CED" w14:textId="753E426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12319C4F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14463C9F" w14:textId="09254114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0" w:type="dxa"/>
            <w:vAlign w:val="bottom"/>
          </w:tcPr>
          <w:p w14:paraId="659062E5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6F2EE1CD" w14:textId="23E7A803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2" w:type="dxa"/>
            <w:vAlign w:val="bottom"/>
          </w:tcPr>
          <w:p w14:paraId="749963EA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3B9AFE52" w14:textId="68807A7B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78" w:type="dxa"/>
            <w:vAlign w:val="bottom"/>
          </w:tcPr>
          <w:p w14:paraId="441B626F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699C2393" w14:textId="7FD34EBC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</w:tr>
      <w:tr w:rsidR="002D1805" w:rsidRPr="00F06065" w14:paraId="72FD92E3" w14:textId="77777777" w:rsidTr="00DA078A">
        <w:trPr>
          <w:cantSplit/>
          <w:trHeight w:val="198"/>
        </w:trPr>
        <w:tc>
          <w:tcPr>
            <w:tcW w:w="4770" w:type="dxa"/>
            <w:vAlign w:val="bottom"/>
          </w:tcPr>
          <w:p w14:paraId="2B80EAC4" w14:textId="33943907" w:rsidR="002D1805" w:rsidRPr="00FD7D67" w:rsidRDefault="002D1805" w:rsidP="00F01539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b/>
                <w:bCs/>
                <w:i/>
                <w:iCs/>
                <w:sz w:val="20"/>
              </w:rPr>
            </w:pPr>
            <w:r w:rsidRPr="00FD7D67">
              <w:rPr>
                <w:b/>
                <w:bCs/>
                <w:i/>
                <w:iCs/>
                <w:sz w:val="20"/>
              </w:rPr>
              <w:t>31 December 2024</w:t>
            </w:r>
          </w:p>
        </w:tc>
        <w:tc>
          <w:tcPr>
            <w:tcW w:w="1260" w:type="dxa"/>
            <w:vAlign w:val="bottom"/>
          </w:tcPr>
          <w:p w14:paraId="0BBB294A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3" w:type="dxa"/>
            <w:vAlign w:val="bottom"/>
          </w:tcPr>
          <w:p w14:paraId="262BA552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7371FF6C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vAlign w:val="bottom"/>
          </w:tcPr>
          <w:p w14:paraId="7760BAC2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54E98D4D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1EDEA14F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5DDF2179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0" w:type="dxa"/>
            <w:vAlign w:val="bottom"/>
          </w:tcPr>
          <w:p w14:paraId="54140DA0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205B97D5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74DC7EA6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49F38FF4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FE661FA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64498198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</w:tr>
      <w:tr w:rsidR="002D1805" w:rsidRPr="00F06065" w14:paraId="35A635AF" w14:textId="77777777" w:rsidTr="00DA078A">
        <w:trPr>
          <w:cantSplit/>
          <w:trHeight w:val="198"/>
        </w:trPr>
        <w:tc>
          <w:tcPr>
            <w:tcW w:w="4770" w:type="dxa"/>
          </w:tcPr>
          <w:p w14:paraId="4BBD8E30" w14:textId="6FA89F7A" w:rsidR="002D1805" w:rsidRPr="00FD7D67" w:rsidRDefault="002D1805" w:rsidP="00F01539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b/>
                <w:bCs/>
                <w:i/>
                <w:iCs/>
                <w:sz w:val="20"/>
              </w:rPr>
            </w:pPr>
            <w:r w:rsidRPr="00FD7D67">
              <w:rPr>
                <w:b/>
                <w:bCs/>
                <w:i/>
                <w:iCs/>
                <w:sz w:val="20"/>
              </w:rPr>
              <w:t>Financial assets</w:t>
            </w:r>
          </w:p>
        </w:tc>
        <w:tc>
          <w:tcPr>
            <w:tcW w:w="1260" w:type="dxa"/>
            <w:vAlign w:val="bottom"/>
          </w:tcPr>
          <w:p w14:paraId="42049224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3" w:type="dxa"/>
            <w:vAlign w:val="bottom"/>
          </w:tcPr>
          <w:p w14:paraId="44674C97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49F20AB5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vAlign w:val="bottom"/>
          </w:tcPr>
          <w:p w14:paraId="65919107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1C759A21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66A69CA2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20D3D8FB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0" w:type="dxa"/>
            <w:vAlign w:val="bottom"/>
          </w:tcPr>
          <w:p w14:paraId="7A37DEC3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4C69C6EA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1100E464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6A467A96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CD9B76B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375E3F11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</w:tr>
      <w:tr w:rsidR="002D1805" w:rsidRPr="00F06065" w14:paraId="1D2913A4" w14:textId="77777777" w:rsidTr="00DA078A">
        <w:trPr>
          <w:cantSplit/>
          <w:trHeight w:val="198"/>
        </w:trPr>
        <w:tc>
          <w:tcPr>
            <w:tcW w:w="4770" w:type="dxa"/>
          </w:tcPr>
          <w:p w14:paraId="67956AE9" w14:textId="5F587A81" w:rsidR="002D1805" w:rsidRPr="00FD7D67" w:rsidRDefault="002D1805" w:rsidP="00F01539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b/>
                <w:bCs/>
                <w:i/>
                <w:iCs/>
                <w:sz w:val="20"/>
              </w:rPr>
            </w:pPr>
            <w:r w:rsidRPr="00FD7D67">
              <w:rPr>
                <w:sz w:val="20"/>
              </w:rPr>
              <w:t>Long-term loans - related parties</w:t>
            </w:r>
          </w:p>
        </w:tc>
        <w:tc>
          <w:tcPr>
            <w:tcW w:w="1260" w:type="dxa"/>
            <w:vAlign w:val="bottom"/>
          </w:tcPr>
          <w:p w14:paraId="6A335265" w14:textId="60608605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D7D67">
              <w:rPr>
                <w:sz w:val="20"/>
              </w:rPr>
              <w:t>-</w:t>
            </w:r>
          </w:p>
        </w:tc>
        <w:tc>
          <w:tcPr>
            <w:tcW w:w="183" w:type="dxa"/>
            <w:vAlign w:val="bottom"/>
          </w:tcPr>
          <w:p w14:paraId="4DECE028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136034DA" w14:textId="720261E1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D7D67">
              <w:rPr>
                <w:sz w:val="20"/>
                <w:lang w:bidi="th-TH"/>
              </w:rPr>
              <w:t>862,500</w:t>
            </w:r>
          </w:p>
        </w:tc>
        <w:tc>
          <w:tcPr>
            <w:tcW w:w="181" w:type="dxa"/>
            <w:vAlign w:val="bottom"/>
          </w:tcPr>
          <w:p w14:paraId="6CD84C42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40F2819A" w14:textId="6071DC70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D7D67">
              <w:rPr>
                <w:sz w:val="20"/>
              </w:rPr>
              <w:t>862,500</w:t>
            </w:r>
          </w:p>
        </w:tc>
        <w:tc>
          <w:tcPr>
            <w:tcW w:w="181" w:type="dxa"/>
            <w:gridSpan w:val="2"/>
            <w:vAlign w:val="bottom"/>
          </w:tcPr>
          <w:p w14:paraId="3262D414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146EC2A8" w14:textId="0B229D84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D7D67">
              <w:rPr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782E7421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292A12AC" w14:textId="4A0188D9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  <w:r w:rsidRPr="00FD7D67">
              <w:rPr>
                <w:sz w:val="20"/>
                <w:lang w:bidi="th-TH"/>
              </w:rPr>
              <w:t>878,742</w:t>
            </w:r>
          </w:p>
        </w:tc>
        <w:tc>
          <w:tcPr>
            <w:tcW w:w="182" w:type="dxa"/>
            <w:vAlign w:val="bottom"/>
          </w:tcPr>
          <w:p w14:paraId="4E1B0D8D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7EE3B57B" w14:textId="37EBDA01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  <w:r w:rsidRPr="00FD7D67">
              <w:rPr>
                <w:sz w:val="2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0B63908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69B6996E" w14:textId="6E1724CA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D7D67">
              <w:rPr>
                <w:sz w:val="20"/>
              </w:rPr>
              <w:t>878,742</w:t>
            </w:r>
          </w:p>
        </w:tc>
      </w:tr>
      <w:tr w:rsidR="002D1805" w:rsidRPr="00F73243" w14:paraId="3AF01A0E" w14:textId="77777777" w:rsidTr="00DA078A">
        <w:trPr>
          <w:cantSplit/>
          <w:trHeight w:val="238"/>
        </w:trPr>
        <w:tc>
          <w:tcPr>
            <w:tcW w:w="4770" w:type="dxa"/>
          </w:tcPr>
          <w:p w14:paraId="51B938E5" w14:textId="08EB3DB7" w:rsidR="002D1805" w:rsidRPr="00FD7D67" w:rsidRDefault="002D1805" w:rsidP="00FD7D67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49C87F95" w14:textId="43AB5159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3" w:type="dxa"/>
            <w:vAlign w:val="bottom"/>
          </w:tcPr>
          <w:p w14:paraId="2BD36187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67514F2F" w14:textId="1E5CA232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3557A16E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7DD8CD40" w14:textId="62C709FD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01471DB8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204BCCED" w14:textId="08D72719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701529A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28CAAD42" w14:textId="4103AB0C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2" w:type="dxa"/>
            <w:vAlign w:val="bottom"/>
          </w:tcPr>
          <w:p w14:paraId="02658DDE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0D00210E" w14:textId="44C5B158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900D60A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10201C73" w14:textId="6F314978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</w:tr>
      <w:tr w:rsidR="002D1805" w:rsidRPr="00F73243" w14:paraId="70EAE78C" w14:textId="77777777" w:rsidTr="00DA078A">
        <w:trPr>
          <w:cantSplit/>
          <w:trHeight w:val="225"/>
        </w:trPr>
        <w:tc>
          <w:tcPr>
            <w:tcW w:w="4770" w:type="dxa"/>
          </w:tcPr>
          <w:p w14:paraId="2824605B" w14:textId="50DC6BE4" w:rsidR="002D1805" w:rsidRPr="00FD7D67" w:rsidRDefault="002D1805" w:rsidP="00FD7D67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sz w:val="20"/>
              </w:rPr>
            </w:pPr>
            <w:r w:rsidRPr="00FD7D67">
              <w:rPr>
                <w:b/>
                <w:bCs/>
                <w:i/>
                <w:iCs/>
                <w:sz w:val="20"/>
              </w:rPr>
              <w:t>Financial liabilities</w:t>
            </w:r>
          </w:p>
        </w:tc>
        <w:tc>
          <w:tcPr>
            <w:tcW w:w="1260" w:type="dxa"/>
            <w:vAlign w:val="bottom"/>
          </w:tcPr>
          <w:p w14:paraId="169151A9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3" w:type="dxa"/>
            <w:vAlign w:val="bottom"/>
          </w:tcPr>
          <w:p w14:paraId="5FF688A0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0FE43FDD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272BDAD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46E37F1F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2090A9F8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68D56389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D5873CE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255F9B66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2" w:type="dxa"/>
            <w:vAlign w:val="bottom"/>
          </w:tcPr>
          <w:p w14:paraId="5FD971AB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33EA9041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8ACCD01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28416C77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</w:tr>
      <w:tr w:rsidR="002D1805" w:rsidRPr="00F73243" w14:paraId="347242BA" w14:textId="77777777" w:rsidTr="00DA078A">
        <w:trPr>
          <w:cantSplit/>
          <w:trHeight w:val="238"/>
        </w:trPr>
        <w:tc>
          <w:tcPr>
            <w:tcW w:w="4770" w:type="dxa"/>
          </w:tcPr>
          <w:p w14:paraId="7EC1C949" w14:textId="0382E18E" w:rsidR="002D1805" w:rsidRPr="00FD7D67" w:rsidRDefault="002D1805" w:rsidP="00FD7D67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sz w:val="20"/>
              </w:rPr>
            </w:pPr>
            <w:r w:rsidRPr="00FD7D67">
              <w:rPr>
                <w:sz w:val="20"/>
              </w:rPr>
              <w:t>Long</w:t>
            </w:r>
            <w:r w:rsidRPr="00FD7D67">
              <w:rPr>
                <w:sz w:val="20"/>
                <w:cs/>
                <w:lang w:bidi="th-TH"/>
              </w:rPr>
              <w:t>-</w:t>
            </w:r>
            <w:r w:rsidRPr="00FD7D67">
              <w:rPr>
                <w:sz w:val="20"/>
              </w:rPr>
              <w:t>term borrowings from financial institutions</w:t>
            </w:r>
          </w:p>
        </w:tc>
        <w:tc>
          <w:tcPr>
            <w:tcW w:w="1260" w:type="dxa"/>
            <w:vAlign w:val="bottom"/>
          </w:tcPr>
          <w:p w14:paraId="6B53F738" w14:textId="4F13B703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D7D67">
              <w:rPr>
                <w:sz w:val="20"/>
              </w:rPr>
              <w:t>-</w:t>
            </w:r>
          </w:p>
        </w:tc>
        <w:tc>
          <w:tcPr>
            <w:tcW w:w="183" w:type="dxa"/>
            <w:vAlign w:val="bottom"/>
          </w:tcPr>
          <w:p w14:paraId="0F40095F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26B435E3" w14:textId="4260D14C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  <w:r w:rsidRPr="00FD7D67">
              <w:rPr>
                <w:sz w:val="20"/>
                <w:lang w:bidi="th-TH"/>
              </w:rPr>
              <w:t>27,095,626</w:t>
            </w:r>
          </w:p>
        </w:tc>
        <w:tc>
          <w:tcPr>
            <w:tcW w:w="181" w:type="dxa"/>
            <w:vAlign w:val="bottom"/>
          </w:tcPr>
          <w:p w14:paraId="6A841E07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6980E734" w14:textId="174A16F8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D7D67">
              <w:rPr>
                <w:sz w:val="20"/>
              </w:rPr>
              <w:t>27,095,626</w:t>
            </w:r>
          </w:p>
        </w:tc>
        <w:tc>
          <w:tcPr>
            <w:tcW w:w="181" w:type="dxa"/>
            <w:gridSpan w:val="2"/>
            <w:vAlign w:val="bottom"/>
          </w:tcPr>
          <w:p w14:paraId="1132AEFA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606F74AD" w14:textId="105FF114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  <w:r w:rsidRPr="00FD7D67">
              <w:rPr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2EDBF21B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46E3C6CE" w14:textId="4BB03C98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D7D67">
              <w:rPr>
                <w:sz w:val="20"/>
                <w:lang w:bidi="th-TH"/>
              </w:rPr>
              <w:t>27,341,898</w:t>
            </w:r>
          </w:p>
        </w:tc>
        <w:tc>
          <w:tcPr>
            <w:tcW w:w="182" w:type="dxa"/>
            <w:vAlign w:val="bottom"/>
          </w:tcPr>
          <w:p w14:paraId="2B4EB43D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0565551E" w14:textId="43117321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  <w:r w:rsidRPr="00FD7D67">
              <w:rPr>
                <w:sz w:val="2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B7F01EB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727959AD" w14:textId="0F7A7FA6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D7D67">
              <w:rPr>
                <w:sz w:val="20"/>
                <w:lang w:bidi="th-TH"/>
              </w:rPr>
              <w:t>27,341,898</w:t>
            </w:r>
          </w:p>
        </w:tc>
      </w:tr>
      <w:tr w:rsidR="002D1805" w:rsidRPr="00F73243" w14:paraId="20F9ACCE" w14:textId="77777777" w:rsidTr="00DA078A">
        <w:trPr>
          <w:cantSplit/>
          <w:trHeight w:val="225"/>
        </w:trPr>
        <w:tc>
          <w:tcPr>
            <w:tcW w:w="4770" w:type="dxa"/>
          </w:tcPr>
          <w:p w14:paraId="6920CE18" w14:textId="653A7551" w:rsidR="002D1805" w:rsidRPr="00FD7D67" w:rsidRDefault="002D1805" w:rsidP="00FD7D67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sz w:val="20"/>
              </w:rPr>
            </w:pPr>
            <w:r w:rsidRPr="00FD7D67">
              <w:rPr>
                <w:sz w:val="20"/>
              </w:rPr>
              <w:t>Debentures</w:t>
            </w:r>
          </w:p>
        </w:tc>
        <w:tc>
          <w:tcPr>
            <w:tcW w:w="1260" w:type="dxa"/>
            <w:vAlign w:val="bottom"/>
          </w:tcPr>
          <w:p w14:paraId="2A8F63E9" w14:textId="18221B51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D7D67">
              <w:rPr>
                <w:sz w:val="20"/>
              </w:rPr>
              <w:t>-</w:t>
            </w:r>
          </w:p>
        </w:tc>
        <w:tc>
          <w:tcPr>
            <w:tcW w:w="183" w:type="dxa"/>
            <w:vAlign w:val="bottom"/>
          </w:tcPr>
          <w:p w14:paraId="59F8986A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30FC123F" w14:textId="697B7768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  <w:r w:rsidRPr="00FD7D67">
              <w:rPr>
                <w:sz w:val="20"/>
                <w:lang w:bidi="th-TH"/>
              </w:rPr>
              <w:t>88,566,570</w:t>
            </w:r>
          </w:p>
        </w:tc>
        <w:tc>
          <w:tcPr>
            <w:tcW w:w="181" w:type="dxa"/>
            <w:vAlign w:val="bottom"/>
          </w:tcPr>
          <w:p w14:paraId="5154B867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3A332621" w14:textId="70D50F60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D7D67">
              <w:rPr>
                <w:sz w:val="20"/>
              </w:rPr>
              <w:t>88,566,570</w:t>
            </w:r>
          </w:p>
        </w:tc>
        <w:tc>
          <w:tcPr>
            <w:tcW w:w="181" w:type="dxa"/>
            <w:gridSpan w:val="2"/>
            <w:vAlign w:val="bottom"/>
          </w:tcPr>
          <w:p w14:paraId="574A8A3E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61A64696" w14:textId="191C0E7F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  <w:r w:rsidRPr="00FD7D67">
              <w:rPr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42EECF12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5E8AB290" w14:textId="0F0BB4B2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D7D67">
              <w:rPr>
                <w:sz w:val="20"/>
                <w:lang w:bidi="th-TH"/>
              </w:rPr>
              <w:t>89,563,624</w:t>
            </w:r>
          </w:p>
        </w:tc>
        <w:tc>
          <w:tcPr>
            <w:tcW w:w="182" w:type="dxa"/>
            <w:vAlign w:val="bottom"/>
          </w:tcPr>
          <w:p w14:paraId="09F13407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0565B1BC" w14:textId="1249B885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  <w:r w:rsidRPr="00FD7D67">
              <w:rPr>
                <w:sz w:val="2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9602DD3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69CAB7CA" w14:textId="5DBC5CE4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D7D67">
              <w:rPr>
                <w:sz w:val="20"/>
                <w:lang w:bidi="th-TH"/>
              </w:rPr>
              <w:t>89,563,624</w:t>
            </w:r>
          </w:p>
        </w:tc>
      </w:tr>
      <w:tr w:rsidR="002D1805" w:rsidRPr="00F73243" w14:paraId="1E440DA9" w14:textId="77777777" w:rsidTr="00DA078A">
        <w:trPr>
          <w:cantSplit/>
          <w:trHeight w:val="238"/>
        </w:trPr>
        <w:tc>
          <w:tcPr>
            <w:tcW w:w="4770" w:type="dxa"/>
          </w:tcPr>
          <w:p w14:paraId="25672E4F" w14:textId="4699D424" w:rsidR="002D1805" w:rsidRPr="00FD7D67" w:rsidRDefault="002D1805" w:rsidP="00FD7D67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sz w:val="20"/>
              </w:rPr>
            </w:pPr>
            <w:r w:rsidRPr="00FD7D67">
              <w:rPr>
                <w:sz w:val="20"/>
              </w:rPr>
              <w:t xml:space="preserve">Derivative liabilities </w:t>
            </w:r>
            <w:r w:rsidRPr="00FD7D67">
              <w:rPr>
                <w:sz w:val="20"/>
                <w:lang w:bidi="th-TH"/>
              </w:rPr>
              <w:t>-</w:t>
            </w:r>
            <w:r w:rsidRPr="00FD7D67">
              <w:rPr>
                <w:sz w:val="20"/>
                <w:cs/>
                <w:lang w:bidi="th-TH"/>
              </w:rPr>
              <w:t xml:space="preserve"> </w:t>
            </w:r>
            <w:r w:rsidRPr="00FD7D67">
              <w:rPr>
                <w:sz w:val="20"/>
              </w:rPr>
              <w:t>cross currency interest rate swap agreements</w:t>
            </w:r>
          </w:p>
        </w:tc>
        <w:tc>
          <w:tcPr>
            <w:tcW w:w="1260" w:type="dxa"/>
            <w:vAlign w:val="bottom"/>
          </w:tcPr>
          <w:p w14:paraId="02684D84" w14:textId="52B49E84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D7D67">
              <w:rPr>
                <w:sz w:val="20"/>
              </w:rPr>
              <w:t>1,009,372</w:t>
            </w:r>
          </w:p>
        </w:tc>
        <w:tc>
          <w:tcPr>
            <w:tcW w:w="183" w:type="dxa"/>
            <w:vAlign w:val="bottom"/>
          </w:tcPr>
          <w:p w14:paraId="767278FF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2098C9C0" w14:textId="79B21949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  <w:r w:rsidRPr="00FD7D67">
              <w:rPr>
                <w:sz w:val="20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0807F94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7CAB0669" w14:textId="2D72823C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D7D67">
              <w:rPr>
                <w:sz w:val="20"/>
              </w:rPr>
              <w:t>1,009,372</w:t>
            </w:r>
          </w:p>
        </w:tc>
        <w:tc>
          <w:tcPr>
            <w:tcW w:w="181" w:type="dxa"/>
            <w:gridSpan w:val="2"/>
            <w:vAlign w:val="bottom"/>
          </w:tcPr>
          <w:p w14:paraId="4821EC72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5878A675" w14:textId="66AF8E15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  <w:r w:rsidRPr="00FD7D67">
              <w:rPr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2796B690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5BE686E8" w14:textId="0223985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D7D67">
              <w:rPr>
                <w:sz w:val="20"/>
                <w:lang w:bidi="th-TH"/>
              </w:rPr>
              <w:t>1,009,372</w:t>
            </w:r>
          </w:p>
        </w:tc>
        <w:tc>
          <w:tcPr>
            <w:tcW w:w="182" w:type="dxa"/>
            <w:vAlign w:val="bottom"/>
          </w:tcPr>
          <w:p w14:paraId="35D24EE5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60296E26" w14:textId="23C16B5F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  <w:r w:rsidRPr="00FD7D67">
              <w:rPr>
                <w:sz w:val="2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073822B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5A5587B5" w14:textId="2C2E3996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D7D67">
              <w:rPr>
                <w:sz w:val="20"/>
                <w:lang w:bidi="th-TH"/>
              </w:rPr>
              <w:t>1,009,372</w:t>
            </w:r>
          </w:p>
        </w:tc>
      </w:tr>
      <w:tr w:rsidR="002D1805" w:rsidRPr="00F73243" w14:paraId="496687D0" w14:textId="77777777" w:rsidTr="00DA078A">
        <w:trPr>
          <w:cantSplit/>
          <w:trHeight w:val="238"/>
        </w:trPr>
        <w:tc>
          <w:tcPr>
            <w:tcW w:w="4770" w:type="dxa"/>
          </w:tcPr>
          <w:p w14:paraId="5552A600" w14:textId="6AE878D3" w:rsidR="002D1805" w:rsidRPr="00FD7D67" w:rsidRDefault="002D1805" w:rsidP="00FD7D67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5EB732C7" w14:textId="137782FA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3" w:type="dxa"/>
            <w:vAlign w:val="bottom"/>
          </w:tcPr>
          <w:p w14:paraId="3523E1E6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3C9DF3B8" w14:textId="1AB7AD13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129BB868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7AFE2A18" w14:textId="29436CF5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03A1E364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749D32CA" w14:textId="79FE3BA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DB269D1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50924945" w14:textId="1A81A0B0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2" w:type="dxa"/>
            <w:vAlign w:val="bottom"/>
          </w:tcPr>
          <w:p w14:paraId="1711CDCF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21114DB3" w14:textId="2B23E129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FDE9B27" w14:textId="77777777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09F2F9D1" w14:textId="2F24A03C" w:rsidR="002D1805" w:rsidRPr="00FD7D67" w:rsidRDefault="002D1805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</w:tr>
    </w:tbl>
    <w:p w14:paraId="01E582F2" w14:textId="5CDD2E9E" w:rsidR="00F45BB8" w:rsidRPr="00A82F24" w:rsidRDefault="00F45BB8" w:rsidP="00923C67">
      <w:pPr>
        <w:spacing w:line="240" w:lineRule="auto"/>
        <w:ind w:left="540" w:right="-7"/>
        <w:jc w:val="both"/>
        <w:rPr>
          <w:b/>
          <w:bCs/>
          <w:i/>
          <w:iCs/>
          <w:sz w:val="20"/>
          <w:szCs w:val="18"/>
        </w:rPr>
      </w:pPr>
    </w:p>
    <w:p w14:paraId="77677564" w14:textId="091A1023" w:rsidR="00275416" w:rsidRPr="00A82F24" w:rsidRDefault="00275416" w:rsidP="00982FD2">
      <w:pPr>
        <w:ind w:left="630" w:right="-674"/>
        <w:rPr>
          <w:sz w:val="20"/>
        </w:rPr>
      </w:pPr>
      <w:r w:rsidRPr="00A82F24">
        <w:rPr>
          <w:sz w:val="20"/>
        </w:rPr>
        <w:t xml:space="preserve">During the </w:t>
      </w:r>
      <w:r w:rsidR="00030BA8">
        <w:rPr>
          <w:sz w:val="20"/>
        </w:rPr>
        <w:t>six</w:t>
      </w:r>
      <w:r w:rsidRPr="00A82F24">
        <w:rPr>
          <w:sz w:val="20"/>
        </w:rPr>
        <w:t xml:space="preserve">-month period ended </w:t>
      </w:r>
      <w:r w:rsidR="00030BA8">
        <w:rPr>
          <w:sz w:val="20"/>
        </w:rPr>
        <w:t>30 June</w:t>
      </w:r>
      <w:r w:rsidR="00FD7D67">
        <w:rPr>
          <w:sz w:val="20"/>
        </w:rPr>
        <w:t xml:space="preserve"> 2025</w:t>
      </w:r>
      <w:r w:rsidRPr="00A82F24">
        <w:rPr>
          <w:sz w:val="20"/>
        </w:rPr>
        <w:t>, the Group and the Company have no change in valuation technique in fair value measurement of financial instruments.</w:t>
      </w:r>
    </w:p>
    <w:p w14:paraId="570F840C" w14:textId="77777777" w:rsidR="00275416" w:rsidRPr="00A82F24" w:rsidRDefault="00275416" w:rsidP="00982FD2">
      <w:pPr>
        <w:spacing w:line="240" w:lineRule="auto"/>
        <w:ind w:right="-674"/>
        <w:rPr>
          <w:b/>
          <w:bCs/>
          <w:sz w:val="20"/>
        </w:rPr>
      </w:pPr>
    </w:p>
    <w:p w14:paraId="045B155F" w14:textId="100AB15B" w:rsidR="003E0EE2" w:rsidRPr="00A82F24" w:rsidRDefault="003E0EE2">
      <w:pPr>
        <w:spacing w:line="240" w:lineRule="auto"/>
        <w:rPr>
          <w:b/>
          <w:bCs/>
          <w:sz w:val="20"/>
        </w:rPr>
      </w:pPr>
    </w:p>
    <w:p w14:paraId="411BF1ED" w14:textId="20B5E1C5" w:rsidR="007C70B4" w:rsidRPr="00A82F24" w:rsidRDefault="007C70B4" w:rsidP="00D31F9C">
      <w:pPr>
        <w:pStyle w:val="block"/>
        <w:spacing w:after="0" w:line="240" w:lineRule="auto"/>
        <w:ind w:left="0" w:right="-7"/>
        <w:jc w:val="both"/>
        <w:rPr>
          <w:rFonts w:cs="Angsana New"/>
          <w:sz w:val="20"/>
          <w:cs/>
          <w:lang w:bidi="th-TH"/>
        </w:rPr>
        <w:sectPr w:rsidR="007C70B4" w:rsidRPr="00A82F24" w:rsidSect="00E86AD3">
          <w:headerReference w:type="default" r:id="rId16"/>
          <w:footerReference w:type="default" r:id="rId17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0493B75" w14:textId="41049F6F" w:rsidR="003A5D72" w:rsidRPr="002D0B87" w:rsidRDefault="002D0B87" w:rsidP="002D0B87">
      <w:pPr>
        <w:pStyle w:val="Heading1"/>
      </w:pPr>
      <w:r w:rsidRPr="002D0B87">
        <w:t>10</w:t>
      </w:r>
      <w:r w:rsidR="003A5D72" w:rsidRPr="002D0B87">
        <w:tab/>
      </w:r>
      <w:r w:rsidR="00225367" w:rsidRPr="002D0B87">
        <w:t>Events after the reporting period</w:t>
      </w:r>
    </w:p>
    <w:p w14:paraId="397CB66A" w14:textId="77777777" w:rsidR="00E75E0F" w:rsidRPr="008A667B" w:rsidRDefault="00E75E0F" w:rsidP="00E75E0F">
      <w:pPr>
        <w:spacing w:line="240" w:lineRule="auto"/>
        <w:ind w:left="540"/>
        <w:jc w:val="thaiDistribute"/>
        <w:rPr>
          <w:sz w:val="20"/>
          <w:lang w:val="en-US" w:bidi="th-TH"/>
        </w:rPr>
      </w:pPr>
    </w:p>
    <w:p w14:paraId="1ACA21B0" w14:textId="25A824EC" w:rsidR="004F72C7" w:rsidRPr="008A667B" w:rsidRDefault="008A667B" w:rsidP="008A667B">
      <w:pPr>
        <w:spacing w:line="240" w:lineRule="auto"/>
        <w:ind w:left="540"/>
        <w:jc w:val="both"/>
        <w:rPr>
          <w:sz w:val="20"/>
          <w:lang w:bidi="th-TH"/>
        </w:rPr>
      </w:pPr>
      <w:r w:rsidRPr="008A667B">
        <w:rPr>
          <w:sz w:val="20"/>
          <w:lang w:bidi="th-TH"/>
        </w:rPr>
        <w:t>On 21</w:t>
      </w:r>
      <w:r>
        <w:rPr>
          <w:rFonts w:cstheme="minorBidi"/>
          <w:sz w:val="20"/>
          <w:lang w:val="en-US" w:bidi="th-TH"/>
        </w:rPr>
        <w:t xml:space="preserve"> July 2025</w:t>
      </w:r>
      <w:r w:rsidRPr="008A667B">
        <w:rPr>
          <w:sz w:val="20"/>
          <w:lang w:bidi="th-TH"/>
        </w:rPr>
        <w:t xml:space="preserve">, the Company has issued </w:t>
      </w:r>
      <w:r w:rsidR="002E193D">
        <w:rPr>
          <w:sz w:val="20"/>
        </w:rPr>
        <w:t>unsubordinated</w:t>
      </w:r>
      <w:r w:rsidR="00AF2484">
        <w:rPr>
          <w:sz w:val="20"/>
          <w:lang w:bidi="th-TH"/>
        </w:rPr>
        <w:t xml:space="preserve">, </w:t>
      </w:r>
      <w:r w:rsidRPr="008A667B">
        <w:rPr>
          <w:sz w:val="20"/>
          <w:lang w:bidi="th-TH"/>
        </w:rPr>
        <w:t xml:space="preserve">unsecured </w:t>
      </w:r>
      <w:r w:rsidR="00AF2484">
        <w:rPr>
          <w:sz w:val="20"/>
          <w:lang w:bidi="th-TH"/>
        </w:rPr>
        <w:t xml:space="preserve">and </w:t>
      </w:r>
      <w:r w:rsidRPr="008A667B">
        <w:rPr>
          <w:sz w:val="20"/>
          <w:lang w:bidi="th-TH"/>
        </w:rPr>
        <w:t>debenture</w:t>
      </w:r>
      <w:r w:rsidR="002E193D">
        <w:rPr>
          <w:sz w:val="20"/>
          <w:lang w:bidi="th-TH"/>
        </w:rPr>
        <w:t xml:space="preserve"> holder name-registered </w:t>
      </w:r>
      <w:r w:rsidRPr="008A667B">
        <w:rPr>
          <w:sz w:val="20"/>
          <w:lang w:bidi="th-TH"/>
        </w:rPr>
        <w:t xml:space="preserve">in </w:t>
      </w:r>
      <w:r w:rsidR="00AF2484">
        <w:rPr>
          <w:sz w:val="20"/>
          <w:lang w:bidi="th-TH"/>
        </w:rPr>
        <w:t>foreign currency</w:t>
      </w:r>
      <w:r w:rsidRPr="008A667B">
        <w:rPr>
          <w:sz w:val="20"/>
          <w:lang w:bidi="th-TH"/>
        </w:rPr>
        <w:t xml:space="preserve"> under Global Medium Term Note Programme, amounting to </w:t>
      </w:r>
      <w:r w:rsidR="00AF2484">
        <w:rPr>
          <w:sz w:val="20"/>
          <w:lang w:bidi="th-TH"/>
        </w:rPr>
        <w:t>USD</w:t>
      </w:r>
      <w:r w:rsidRPr="008A667B">
        <w:rPr>
          <w:sz w:val="20"/>
          <w:lang w:bidi="th-TH"/>
        </w:rPr>
        <w:t xml:space="preserve"> 350 million with </w:t>
      </w:r>
      <w:r w:rsidR="00AF2484" w:rsidRPr="00AF2484">
        <w:rPr>
          <w:sz w:val="20"/>
          <w:lang w:bidi="th-TH"/>
        </w:rPr>
        <w:t xml:space="preserve">a tenor of </w:t>
      </w:r>
      <w:r w:rsidR="002E193D">
        <w:rPr>
          <w:sz w:val="20"/>
          <w:lang w:bidi="th-TH"/>
        </w:rPr>
        <w:br/>
      </w:r>
      <w:r w:rsidR="00AF2484" w:rsidRPr="00AF2484">
        <w:rPr>
          <w:sz w:val="20"/>
          <w:lang w:bidi="th-TH"/>
        </w:rPr>
        <w:t xml:space="preserve">5 years, </w:t>
      </w:r>
      <w:r w:rsidR="002E193D">
        <w:rPr>
          <w:sz w:val="20"/>
          <w:lang w:bidi="th-TH"/>
        </w:rPr>
        <w:t xml:space="preserve">with </w:t>
      </w:r>
      <w:r w:rsidR="00AF2484" w:rsidRPr="00AF2484">
        <w:rPr>
          <w:sz w:val="20"/>
          <w:lang w:bidi="th-TH"/>
        </w:rPr>
        <w:t xml:space="preserve">principal </w:t>
      </w:r>
      <w:r w:rsidR="002E193D" w:rsidRPr="00AF2484">
        <w:rPr>
          <w:sz w:val="20"/>
          <w:lang w:bidi="th-TH"/>
        </w:rPr>
        <w:t xml:space="preserve">repayable </w:t>
      </w:r>
      <w:r w:rsidR="00AF2484" w:rsidRPr="00AF2484">
        <w:rPr>
          <w:sz w:val="20"/>
          <w:lang w:bidi="th-TH"/>
        </w:rPr>
        <w:t xml:space="preserve">every 6 months after 2 years from the issuance and offering date, </w:t>
      </w:r>
      <w:r w:rsidR="002E193D">
        <w:rPr>
          <w:sz w:val="20"/>
          <w:lang w:bidi="th-TH"/>
        </w:rPr>
        <w:t xml:space="preserve">and </w:t>
      </w:r>
      <w:r w:rsidR="00AF2484" w:rsidRPr="00AF2484">
        <w:rPr>
          <w:sz w:val="20"/>
          <w:lang w:bidi="th-TH"/>
        </w:rPr>
        <w:t>bearing interest at a fixed rate, payable every 6 months.</w:t>
      </w:r>
    </w:p>
    <w:sectPr w:rsidR="004F72C7" w:rsidRPr="008A667B" w:rsidSect="000E0227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4B6F8" w14:textId="77777777" w:rsidR="00A10855" w:rsidRDefault="00A10855">
      <w:r>
        <w:separator/>
      </w:r>
    </w:p>
  </w:endnote>
  <w:endnote w:type="continuationSeparator" w:id="0">
    <w:p w14:paraId="345CA394" w14:textId="77777777" w:rsidR="00A10855" w:rsidRDefault="00A10855">
      <w:r>
        <w:continuationSeparator/>
      </w:r>
    </w:p>
  </w:endnote>
  <w:endnote w:type="continuationNotice" w:id="1">
    <w:p w14:paraId="47BE34B2" w14:textId="77777777" w:rsidR="00A10855" w:rsidRDefault="00A1085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20429" w14:textId="77777777" w:rsidR="00764EC2" w:rsidRPr="0069380A" w:rsidRDefault="00764EC2" w:rsidP="00634995">
    <w:pPr>
      <w:pStyle w:val="Footer"/>
      <w:tabs>
        <w:tab w:val="clear" w:pos="9639"/>
        <w:tab w:val="left" w:pos="4950"/>
        <w:tab w:val="left" w:pos="7290"/>
        <w:tab w:val="right" w:pos="7560"/>
      </w:tabs>
      <w:rPr>
        <w:sz w:val="20"/>
      </w:rPr>
    </w:pPr>
    <w:r w:rsidRPr="00054841">
      <w:rPr>
        <w:i/>
        <w:iCs/>
        <w:color w:val="0000FF"/>
        <w:sz w:val="22"/>
        <w:szCs w:val="22"/>
      </w:rPr>
      <w:tab/>
    </w:r>
    <w:r w:rsidRPr="0069380A">
      <w:rPr>
        <w:sz w:val="20"/>
      </w:rPr>
      <w:fldChar w:fldCharType="begin"/>
    </w:r>
    <w:r w:rsidRPr="0069380A">
      <w:rPr>
        <w:sz w:val="20"/>
      </w:rPr>
      <w:instrText xml:space="preserve"> PAGE   \</w:instrText>
    </w:r>
    <w:r w:rsidRPr="0069380A">
      <w:rPr>
        <w:sz w:val="20"/>
        <w:cs/>
        <w:lang w:bidi="th-TH"/>
      </w:rPr>
      <w:instrText xml:space="preserve">* </w:instrText>
    </w:r>
    <w:r w:rsidRPr="0069380A">
      <w:rPr>
        <w:sz w:val="20"/>
      </w:rPr>
      <w:instrText xml:space="preserve">MERGEFORMAT </w:instrText>
    </w:r>
    <w:r w:rsidRPr="0069380A">
      <w:rPr>
        <w:sz w:val="20"/>
      </w:rPr>
      <w:fldChar w:fldCharType="separate"/>
    </w:r>
    <w:r w:rsidRPr="0069380A">
      <w:rPr>
        <w:noProof/>
        <w:sz w:val="20"/>
      </w:rPr>
      <w:t>12</w:t>
    </w:r>
    <w:r w:rsidRPr="0069380A">
      <w:rPr>
        <w:noProof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CDE76" w14:textId="101958A1" w:rsidR="00137561" w:rsidRPr="009E18FA" w:rsidRDefault="00137561" w:rsidP="00265986">
    <w:pPr>
      <w:pStyle w:val="Footer"/>
      <w:tabs>
        <w:tab w:val="center" w:pos="5130"/>
      </w:tabs>
      <w:jc w:val="center"/>
      <w:rPr>
        <w:sz w:val="20"/>
      </w:rPr>
    </w:pPr>
    <w:r w:rsidRPr="009E18FA">
      <w:rPr>
        <w:sz w:val="20"/>
      </w:rPr>
      <w:fldChar w:fldCharType="begin"/>
    </w:r>
    <w:r w:rsidRPr="009E18FA">
      <w:rPr>
        <w:sz w:val="20"/>
      </w:rPr>
      <w:instrText xml:space="preserve"> PAGE   \</w:instrText>
    </w:r>
    <w:r w:rsidRPr="009E18FA">
      <w:rPr>
        <w:rFonts w:cs="Angsana New"/>
        <w:sz w:val="20"/>
        <w:cs/>
        <w:lang w:bidi="th-TH"/>
      </w:rPr>
      <w:instrText xml:space="preserve">* </w:instrText>
    </w:r>
    <w:r w:rsidRPr="009E18FA">
      <w:rPr>
        <w:sz w:val="20"/>
      </w:rPr>
      <w:instrText xml:space="preserve">MERGEFORMAT </w:instrText>
    </w:r>
    <w:r w:rsidRPr="009E18FA">
      <w:rPr>
        <w:sz w:val="20"/>
      </w:rPr>
      <w:fldChar w:fldCharType="separate"/>
    </w:r>
    <w:r>
      <w:rPr>
        <w:noProof/>
        <w:sz w:val="20"/>
      </w:rPr>
      <w:t>25</w:t>
    </w:r>
    <w:r w:rsidRPr="009E18FA">
      <w:rPr>
        <w:noProof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490A6" w14:textId="77777777" w:rsidR="00137561" w:rsidRPr="009E18FA" w:rsidRDefault="00A4354E" w:rsidP="003B5FBA">
    <w:pPr>
      <w:pStyle w:val="Footer"/>
      <w:tabs>
        <w:tab w:val="center" w:pos="4801"/>
        <w:tab w:val="left" w:pos="6480"/>
      </w:tabs>
      <w:jc w:val="center"/>
      <w:rPr>
        <w:sz w:val="20"/>
      </w:rPr>
    </w:pPr>
    <w:sdt>
      <w:sdtPr>
        <w:id w:val="1671215917"/>
        <w:docPartObj>
          <w:docPartGallery w:val="Page Numbers (Bottom of Page)"/>
          <w:docPartUnique/>
        </w:docPartObj>
      </w:sdtPr>
      <w:sdtEndPr>
        <w:rPr>
          <w:noProof/>
          <w:sz w:val="20"/>
        </w:rPr>
      </w:sdtEndPr>
      <w:sdtContent>
        <w:r w:rsidR="00137561" w:rsidRPr="009E18FA">
          <w:rPr>
            <w:sz w:val="20"/>
          </w:rPr>
          <w:fldChar w:fldCharType="begin"/>
        </w:r>
        <w:r w:rsidR="00137561" w:rsidRPr="009E18FA">
          <w:rPr>
            <w:sz w:val="20"/>
          </w:rPr>
          <w:instrText xml:space="preserve"> PAGE   \</w:instrText>
        </w:r>
        <w:r w:rsidR="00137561" w:rsidRPr="009E18FA">
          <w:rPr>
            <w:rFonts w:cs="Angsana New"/>
            <w:sz w:val="20"/>
            <w:cs/>
            <w:lang w:bidi="th-TH"/>
          </w:rPr>
          <w:instrText xml:space="preserve">* </w:instrText>
        </w:r>
        <w:r w:rsidR="00137561" w:rsidRPr="009E18FA">
          <w:rPr>
            <w:sz w:val="20"/>
          </w:rPr>
          <w:instrText xml:space="preserve">MERGEFORMAT </w:instrText>
        </w:r>
        <w:r w:rsidR="00137561" w:rsidRPr="009E18FA">
          <w:rPr>
            <w:sz w:val="20"/>
          </w:rPr>
          <w:fldChar w:fldCharType="separate"/>
        </w:r>
        <w:r w:rsidR="00137561">
          <w:rPr>
            <w:noProof/>
            <w:sz w:val="20"/>
          </w:rPr>
          <w:t>31</w:t>
        </w:r>
        <w:r w:rsidR="00137561" w:rsidRPr="009E18FA">
          <w:rPr>
            <w:noProof/>
            <w:sz w:val="20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2B8C3" w14:textId="77777777" w:rsidR="00D954CB" w:rsidRPr="009E18FA" w:rsidRDefault="00A4354E" w:rsidP="003B5FBA">
    <w:pPr>
      <w:pStyle w:val="Footer"/>
      <w:tabs>
        <w:tab w:val="center" w:pos="4801"/>
        <w:tab w:val="left" w:pos="6480"/>
      </w:tabs>
      <w:jc w:val="center"/>
      <w:rPr>
        <w:sz w:val="20"/>
      </w:rPr>
    </w:pPr>
    <w:sdt>
      <w:sdtPr>
        <w:id w:val="-450863276"/>
        <w:docPartObj>
          <w:docPartGallery w:val="Page Numbers (Bottom of Page)"/>
          <w:docPartUnique/>
        </w:docPartObj>
      </w:sdtPr>
      <w:sdtEndPr>
        <w:rPr>
          <w:noProof/>
          <w:sz w:val="20"/>
        </w:rPr>
      </w:sdtEndPr>
      <w:sdtContent>
        <w:r w:rsidR="00D954CB" w:rsidRPr="009E18FA">
          <w:rPr>
            <w:sz w:val="20"/>
          </w:rPr>
          <w:fldChar w:fldCharType="begin"/>
        </w:r>
        <w:r w:rsidR="00D954CB" w:rsidRPr="009E18FA">
          <w:rPr>
            <w:sz w:val="20"/>
          </w:rPr>
          <w:instrText xml:space="preserve"> PAGE   \</w:instrText>
        </w:r>
        <w:r w:rsidR="00D954CB" w:rsidRPr="009E18FA">
          <w:rPr>
            <w:rFonts w:cs="Angsana New"/>
            <w:sz w:val="20"/>
            <w:cs/>
            <w:lang w:bidi="th-TH"/>
          </w:rPr>
          <w:instrText xml:space="preserve">* </w:instrText>
        </w:r>
        <w:r w:rsidR="00D954CB" w:rsidRPr="009E18FA">
          <w:rPr>
            <w:sz w:val="20"/>
          </w:rPr>
          <w:instrText xml:space="preserve">MERGEFORMAT </w:instrText>
        </w:r>
        <w:r w:rsidR="00D954CB" w:rsidRPr="009E18FA">
          <w:rPr>
            <w:sz w:val="20"/>
          </w:rPr>
          <w:fldChar w:fldCharType="separate"/>
        </w:r>
        <w:r w:rsidR="00D954CB">
          <w:rPr>
            <w:noProof/>
            <w:sz w:val="20"/>
          </w:rPr>
          <w:t>31</w:t>
        </w:r>
        <w:r w:rsidR="00D954CB" w:rsidRPr="009E18FA">
          <w:rPr>
            <w:noProof/>
            <w:sz w:val="20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87DA0" w14:textId="77777777" w:rsidR="00E457A0" w:rsidRPr="009E18FA" w:rsidRDefault="00A4354E" w:rsidP="003B5FBA">
    <w:pPr>
      <w:pStyle w:val="Footer"/>
      <w:tabs>
        <w:tab w:val="center" w:pos="4801"/>
        <w:tab w:val="left" w:pos="6480"/>
      </w:tabs>
      <w:jc w:val="center"/>
      <w:rPr>
        <w:sz w:val="20"/>
      </w:rPr>
    </w:pPr>
    <w:sdt>
      <w:sdtPr>
        <w:id w:val="-1369453701"/>
        <w:docPartObj>
          <w:docPartGallery w:val="Page Numbers (Bottom of Page)"/>
          <w:docPartUnique/>
        </w:docPartObj>
      </w:sdtPr>
      <w:sdtEndPr>
        <w:rPr>
          <w:noProof/>
          <w:sz w:val="20"/>
        </w:rPr>
      </w:sdtEndPr>
      <w:sdtContent>
        <w:r w:rsidR="00E457A0" w:rsidRPr="009E18FA">
          <w:rPr>
            <w:sz w:val="20"/>
          </w:rPr>
          <w:fldChar w:fldCharType="begin"/>
        </w:r>
        <w:r w:rsidR="00E457A0" w:rsidRPr="009E18FA">
          <w:rPr>
            <w:sz w:val="20"/>
          </w:rPr>
          <w:instrText xml:space="preserve"> PAGE   \</w:instrText>
        </w:r>
        <w:r w:rsidR="00E457A0" w:rsidRPr="009E18FA">
          <w:rPr>
            <w:rFonts w:cs="Angsana New"/>
            <w:sz w:val="20"/>
            <w:cs/>
            <w:lang w:bidi="th-TH"/>
          </w:rPr>
          <w:instrText xml:space="preserve">* </w:instrText>
        </w:r>
        <w:r w:rsidR="00E457A0" w:rsidRPr="009E18FA">
          <w:rPr>
            <w:sz w:val="20"/>
          </w:rPr>
          <w:instrText xml:space="preserve">MERGEFORMAT </w:instrText>
        </w:r>
        <w:r w:rsidR="00E457A0" w:rsidRPr="009E18FA">
          <w:rPr>
            <w:sz w:val="20"/>
          </w:rPr>
          <w:fldChar w:fldCharType="separate"/>
        </w:r>
        <w:r w:rsidR="00E457A0">
          <w:rPr>
            <w:noProof/>
            <w:sz w:val="20"/>
          </w:rPr>
          <w:t>31</w:t>
        </w:r>
        <w:r w:rsidR="00E457A0" w:rsidRPr="009E18FA">
          <w:rPr>
            <w:noProof/>
            <w:sz w:val="20"/>
          </w:rPr>
          <w:fldChar w:fldCharType="end"/>
        </w:r>
      </w:sdtContent>
    </w:sdt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9166C" w14:textId="77777777" w:rsidR="00D954CB" w:rsidRPr="009E18FA" w:rsidRDefault="00A4354E" w:rsidP="003B5FBA">
    <w:pPr>
      <w:pStyle w:val="Footer"/>
      <w:tabs>
        <w:tab w:val="center" w:pos="4801"/>
        <w:tab w:val="left" w:pos="6480"/>
      </w:tabs>
      <w:jc w:val="center"/>
      <w:rPr>
        <w:sz w:val="20"/>
      </w:rPr>
    </w:pPr>
    <w:sdt>
      <w:sdtPr>
        <w:id w:val="-1595630579"/>
        <w:docPartObj>
          <w:docPartGallery w:val="Page Numbers (Bottom of Page)"/>
          <w:docPartUnique/>
        </w:docPartObj>
      </w:sdtPr>
      <w:sdtEndPr>
        <w:rPr>
          <w:noProof/>
          <w:sz w:val="20"/>
        </w:rPr>
      </w:sdtEndPr>
      <w:sdtContent>
        <w:r w:rsidR="00D954CB" w:rsidRPr="009E18FA">
          <w:rPr>
            <w:sz w:val="20"/>
          </w:rPr>
          <w:fldChar w:fldCharType="begin"/>
        </w:r>
        <w:r w:rsidR="00D954CB" w:rsidRPr="009E18FA">
          <w:rPr>
            <w:sz w:val="20"/>
          </w:rPr>
          <w:instrText xml:space="preserve"> PAGE   \</w:instrText>
        </w:r>
        <w:r w:rsidR="00D954CB" w:rsidRPr="009E18FA">
          <w:rPr>
            <w:rFonts w:cs="Angsana New"/>
            <w:sz w:val="20"/>
            <w:cs/>
            <w:lang w:bidi="th-TH"/>
          </w:rPr>
          <w:instrText xml:space="preserve">* </w:instrText>
        </w:r>
        <w:r w:rsidR="00D954CB" w:rsidRPr="009E18FA">
          <w:rPr>
            <w:sz w:val="20"/>
          </w:rPr>
          <w:instrText xml:space="preserve">MERGEFORMAT </w:instrText>
        </w:r>
        <w:r w:rsidR="00D954CB" w:rsidRPr="009E18FA">
          <w:rPr>
            <w:sz w:val="20"/>
          </w:rPr>
          <w:fldChar w:fldCharType="separate"/>
        </w:r>
        <w:r w:rsidR="00D954CB">
          <w:rPr>
            <w:noProof/>
            <w:sz w:val="20"/>
          </w:rPr>
          <w:t>31</w:t>
        </w:r>
        <w:r w:rsidR="00D954CB" w:rsidRPr="009E18FA">
          <w:rPr>
            <w:noProof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54EB0" w14:textId="77777777" w:rsidR="00A10855" w:rsidRDefault="00A10855">
      <w:r>
        <w:separator/>
      </w:r>
    </w:p>
  </w:footnote>
  <w:footnote w:type="continuationSeparator" w:id="0">
    <w:p w14:paraId="58012E4D" w14:textId="77777777" w:rsidR="00A10855" w:rsidRDefault="00A10855">
      <w:r>
        <w:continuationSeparator/>
      </w:r>
    </w:p>
  </w:footnote>
  <w:footnote w:type="continuationNotice" w:id="1">
    <w:p w14:paraId="5A698012" w14:textId="77777777" w:rsidR="00A10855" w:rsidRDefault="00A1085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4E0DF" w14:textId="77777777" w:rsidR="00764EC2" w:rsidRPr="00DD5C27" w:rsidRDefault="00764EC2" w:rsidP="00E012AE">
    <w:pPr>
      <w:rPr>
        <w:bCs/>
        <w:sz w:val="26"/>
        <w:szCs w:val="26"/>
      </w:rPr>
    </w:pPr>
    <w:r w:rsidRPr="00DD5C27">
      <w:rPr>
        <w:b/>
        <w:bCs/>
        <w:sz w:val="26"/>
        <w:szCs w:val="26"/>
      </w:rPr>
      <w:t>Muangthai Capital</w:t>
    </w:r>
    <w:r w:rsidRPr="00DD5C27">
      <w:rPr>
        <w:rFonts w:cs="Angsana New"/>
        <w:b/>
        <w:bCs/>
        <w:sz w:val="26"/>
        <w:szCs w:val="26"/>
        <w:cs/>
        <w:lang w:bidi="th-TH"/>
      </w:rPr>
      <w:t xml:space="preserve"> </w:t>
    </w:r>
    <w:r w:rsidRPr="00DD5C27">
      <w:rPr>
        <w:b/>
        <w:bCs/>
        <w:sz w:val="26"/>
        <w:szCs w:val="26"/>
      </w:rPr>
      <w:t>Public Company Limited and its Subsidiaries</w:t>
    </w:r>
  </w:p>
  <w:p w14:paraId="763CA0E0" w14:textId="77777777" w:rsidR="006D4AD5" w:rsidRPr="00C509DA" w:rsidRDefault="006D4AD5" w:rsidP="006D4AD5">
    <w:pPr>
      <w:rPr>
        <w:bCs/>
        <w:szCs w:val="22"/>
      </w:rPr>
    </w:pPr>
    <w:r w:rsidRPr="00C509DA">
      <w:rPr>
        <w:b/>
        <w:bCs/>
        <w:szCs w:val="22"/>
      </w:rPr>
      <w:t>Notes to the condensed interim financial statements</w:t>
    </w:r>
  </w:p>
  <w:p w14:paraId="0EF4B750" w14:textId="1A569B70" w:rsidR="006D4AD5" w:rsidRPr="00C509DA" w:rsidRDefault="006D4AD5" w:rsidP="006D4AD5">
    <w:pPr>
      <w:rPr>
        <w:bCs/>
        <w:szCs w:val="22"/>
      </w:rPr>
    </w:pPr>
    <w:r w:rsidRPr="00C509DA">
      <w:rPr>
        <w:b/>
        <w:bCs/>
        <w:szCs w:val="22"/>
      </w:rPr>
      <w:t>For the three</w:t>
    </w:r>
    <w:r w:rsidRPr="00C509DA">
      <w:rPr>
        <w:b/>
        <w:bCs/>
        <w:szCs w:val="22"/>
        <w:cs/>
        <w:lang w:bidi="th-TH"/>
      </w:rPr>
      <w:t>-</w:t>
    </w:r>
    <w:r w:rsidRPr="00C509DA">
      <w:rPr>
        <w:b/>
        <w:bCs/>
        <w:szCs w:val="22"/>
      </w:rPr>
      <w:t>month and six</w:t>
    </w:r>
    <w:r w:rsidRPr="00C509DA">
      <w:rPr>
        <w:b/>
        <w:bCs/>
        <w:szCs w:val="22"/>
        <w:cs/>
        <w:lang w:bidi="th-TH"/>
      </w:rPr>
      <w:t>-</w:t>
    </w:r>
    <w:r w:rsidRPr="00C509DA">
      <w:rPr>
        <w:b/>
        <w:bCs/>
        <w:szCs w:val="22"/>
      </w:rPr>
      <w:t>month periods ended 30 June 202</w:t>
    </w:r>
    <w:r>
      <w:rPr>
        <w:b/>
        <w:bCs/>
        <w:szCs w:val="22"/>
      </w:rPr>
      <w:t>5</w:t>
    </w:r>
    <w:r w:rsidRPr="00C509DA">
      <w:rPr>
        <w:b/>
        <w:bCs/>
        <w:szCs w:val="22"/>
        <w:cs/>
        <w:lang w:bidi="th-TH"/>
      </w:rPr>
      <w:t xml:space="preserve"> </w:t>
    </w:r>
    <w:r w:rsidRPr="00C509DA">
      <w:rPr>
        <w:b/>
        <w:bCs/>
        <w:szCs w:val="22"/>
        <w:lang w:bidi="th-TH"/>
      </w:rPr>
      <w:t>(</w:t>
    </w:r>
    <w:r w:rsidRPr="00C509DA">
      <w:rPr>
        <w:b/>
        <w:bCs/>
        <w:szCs w:val="22"/>
      </w:rPr>
      <w:t>Unaudited</w:t>
    </w:r>
    <w:r w:rsidRPr="00C509DA">
      <w:rPr>
        <w:b/>
        <w:bCs/>
        <w:szCs w:val="22"/>
        <w:lang w:bidi="th-TH"/>
      </w:rPr>
      <w:t>)</w:t>
    </w:r>
  </w:p>
  <w:p w14:paraId="3C68F62E" w14:textId="77777777" w:rsidR="00764EC2" w:rsidRPr="00303243" w:rsidRDefault="00764EC2" w:rsidP="008C63F6">
    <w:pPr>
      <w:rPr>
        <w:b/>
        <w:bCs/>
        <w:sz w:val="24"/>
        <w:szCs w:val="24"/>
      </w:rPr>
    </w:pPr>
  </w:p>
  <w:p w14:paraId="21B9174F" w14:textId="77777777" w:rsidR="00764EC2" w:rsidRPr="00303243" w:rsidRDefault="00764EC2" w:rsidP="008C63F6">
    <w:pPr>
      <w:rPr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E59C2" w14:textId="77777777" w:rsidR="006D4AD5" w:rsidRPr="00DD5C27" w:rsidRDefault="006D4AD5" w:rsidP="006D4AD5">
    <w:pPr>
      <w:rPr>
        <w:bCs/>
        <w:sz w:val="26"/>
        <w:szCs w:val="26"/>
      </w:rPr>
    </w:pPr>
    <w:proofErr w:type="spellStart"/>
    <w:r w:rsidRPr="00DD5C27">
      <w:rPr>
        <w:b/>
        <w:bCs/>
        <w:sz w:val="26"/>
        <w:szCs w:val="26"/>
      </w:rPr>
      <w:t>Muangthai</w:t>
    </w:r>
    <w:proofErr w:type="spellEnd"/>
    <w:r w:rsidRPr="00DD5C27">
      <w:rPr>
        <w:b/>
        <w:bCs/>
        <w:sz w:val="26"/>
        <w:szCs w:val="26"/>
      </w:rPr>
      <w:t xml:space="preserve"> Capital</w:t>
    </w:r>
    <w:r w:rsidRPr="00DD5C27">
      <w:rPr>
        <w:rFonts w:cs="Angsana New"/>
        <w:b/>
        <w:bCs/>
        <w:sz w:val="26"/>
        <w:szCs w:val="26"/>
        <w:cs/>
        <w:lang w:bidi="th-TH"/>
      </w:rPr>
      <w:t xml:space="preserve"> </w:t>
    </w:r>
    <w:r w:rsidRPr="00DD5C27">
      <w:rPr>
        <w:b/>
        <w:bCs/>
        <w:sz w:val="26"/>
        <w:szCs w:val="26"/>
      </w:rPr>
      <w:t>Public Company Limited and its Subsidiaries</w:t>
    </w:r>
  </w:p>
  <w:p w14:paraId="03063CAD" w14:textId="77777777" w:rsidR="006D4AD5" w:rsidRPr="00C509DA" w:rsidRDefault="006D4AD5" w:rsidP="006D4AD5">
    <w:pPr>
      <w:rPr>
        <w:bCs/>
        <w:szCs w:val="22"/>
      </w:rPr>
    </w:pPr>
    <w:r w:rsidRPr="00C509DA">
      <w:rPr>
        <w:b/>
        <w:bCs/>
        <w:szCs w:val="22"/>
      </w:rPr>
      <w:t>Notes to the condensed interim financial statements</w:t>
    </w:r>
  </w:p>
  <w:p w14:paraId="21525A1E" w14:textId="77777777" w:rsidR="006D4AD5" w:rsidRPr="00C509DA" w:rsidRDefault="006D4AD5" w:rsidP="006D4AD5">
    <w:pPr>
      <w:rPr>
        <w:bCs/>
        <w:szCs w:val="22"/>
      </w:rPr>
    </w:pPr>
    <w:r w:rsidRPr="00C509DA">
      <w:rPr>
        <w:b/>
        <w:bCs/>
        <w:szCs w:val="22"/>
      </w:rPr>
      <w:t>For the three</w:t>
    </w:r>
    <w:r w:rsidRPr="00C509DA">
      <w:rPr>
        <w:b/>
        <w:bCs/>
        <w:szCs w:val="22"/>
        <w:cs/>
        <w:lang w:bidi="th-TH"/>
      </w:rPr>
      <w:t>-</w:t>
    </w:r>
    <w:r w:rsidRPr="00C509DA">
      <w:rPr>
        <w:b/>
        <w:bCs/>
        <w:szCs w:val="22"/>
      </w:rPr>
      <w:t>month and six</w:t>
    </w:r>
    <w:r w:rsidRPr="00C509DA">
      <w:rPr>
        <w:b/>
        <w:bCs/>
        <w:szCs w:val="22"/>
        <w:cs/>
        <w:lang w:bidi="th-TH"/>
      </w:rPr>
      <w:t>-</w:t>
    </w:r>
    <w:r w:rsidRPr="00C509DA">
      <w:rPr>
        <w:b/>
        <w:bCs/>
        <w:szCs w:val="22"/>
      </w:rPr>
      <w:t>month periods ended 30 June 202</w:t>
    </w:r>
    <w:r>
      <w:rPr>
        <w:b/>
        <w:bCs/>
        <w:szCs w:val="22"/>
      </w:rPr>
      <w:t>5</w:t>
    </w:r>
    <w:r w:rsidRPr="00C509DA">
      <w:rPr>
        <w:b/>
        <w:bCs/>
        <w:szCs w:val="22"/>
        <w:cs/>
        <w:lang w:bidi="th-TH"/>
      </w:rPr>
      <w:t xml:space="preserve"> </w:t>
    </w:r>
    <w:r w:rsidRPr="00C509DA">
      <w:rPr>
        <w:b/>
        <w:bCs/>
        <w:szCs w:val="22"/>
        <w:lang w:bidi="th-TH"/>
      </w:rPr>
      <w:t>(</w:t>
    </w:r>
    <w:r w:rsidRPr="00C509DA">
      <w:rPr>
        <w:b/>
        <w:bCs/>
        <w:szCs w:val="22"/>
      </w:rPr>
      <w:t>Unaudited</w:t>
    </w:r>
    <w:r w:rsidRPr="00C509DA">
      <w:rPr>
        <w:b/>
        <w:bCs/>
        <w:szCs w:val="22"/>
        <w:lang w:bidi="th-TH"/>
      </w:rPr>
      <w:t>)</w:t>
    </w:r>
  </w:p>
  <w:p w14:paraId="34FFC71A" w14:textId="0AF58B2E" w:rsidR="00137561" w:rsidRPr="00303243" w:rsidRDefault="00137561" w:rsidP="00A82F24">
    <w:pPr>
      <w:spacing w:line="240" w:lineRule="atLeast"/>
      <w:rPr>
        <w:b/>
        <w:bCs/>
        <w:sz w:val="24"/>
        <w:szCs w:val="24"/>
      </w:rPr>
    </w:pPr>
  </w:p>
  <w:p w14:paraId="08E920B5" w14:textId="77777777" w:rsidR="00137561" w:rsidRPr="00303243" w:rsidRDefault="00137561" w:rsidP="00A82F24">
    <w:pPr>
      <w:spacing w:line="240" w:lineRule="atLeast"/>
      <w:rPr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57C6C" w14:textId="77777777" w:rsidR="006D4AD5" w:rsidRPr="00DD5C27" w:rsidRDefault="006D4AD5" w:rsidP="006D4AD5">
    <w:pPr>
      <w:rPr>
        <w:bCs/>
        <w:sz w:val="26"/>
        <w:szCs w:val="26"/>
      </w:rPr>
    </w:pPr>
    <w:proofErr w:type="spellStart"/>
    <w:r w:rsidRPr="00DD5C27">
      <w:rPr>
        <w:b/>
        <w:bCs/>
        <w:sz w:val="26"/>
        <w:szCs w:val="26"/>
      </w:rPr>
      <w:t>Muangthai</w:t>
    </w:r>
    <w:proofErr w:type="spellEnd"/>
    <w:r w:rsidRPr="00DD5C27">
      <w:rPr>
        <w:b/>
        <w:bCs/>
        <w:sz w:val="26"/>
        <w:szCs w:val="26"/>
      </w:rPr>
      <w:t xml:space="preserve"> Capital</w:t>
    </w:r>
    <w:r w:rsidRPr="00DD5C27">
      <w:rPr>
        <w:rFonts w:cs="Angsana New"/>
        <w:b/>
        <w:bCs/>
        <w:sz w:val="26"/>
        <w:szCs w:val="26"/>
        <w:cs/>
        <w:lang w:bidi="th-TH"/>
      </w:rPr>
      <w:t xml:space="preserve"> </w:t>
    </w:r>
    <w:r w:rsidRPr="00DD5C27">
      <w:rPr>
        <w:b/>
        <w:bCs/>
        <w:sz w:val="26"/>
        <w:szCs w:val="26"/>
      </w:rPr>
      <w:t>Public Company Limited and its Subsidiaries</w:t>
    </w:r>
  </w:p>
  <w:p w14:paraId="5482E81E" w14:textId="77777777" w:rsidR="006D4AD5" w:rsidRPr="00C509DA" w:rsidRDefault="006D4AD5" w:rsidP="006D4AD5">
    <w:pPr>
      <w:rPr>
        <w:bCs/>
        <w:szCs w:val="22"/>
      </w:rPr>
    </w:pPr>
    <w:r w:rsidRPr="00C509DA">
      <w:rPr>
        <w:b/>
        <w:bCs/>
        <w:szCs w:val="22"/>
      </w:rPr>
      <w:t>Notes to the condensed interim financial statements</w:t>
    </w:r>
  </w:p>
  <w:p w14:paraId="3D0F992C" w14:textId="77777777" w:rsidR="006D4AD5" w:rsidRPr="00C509DA" w:rsidRDefault="006D4AD5" w:rsidP="006D4AD5">
    <w:pPr>
      <w:rPr>
        <w:bCs/>
        <w:szCs w:val="22"/>
      </w:rPr>
    </w:pPr>
    <w:r w:rsidRPr="00C509DA">
      <w:rPr>
        <w:b/>
        <w:bCs/>
        <w:szCs w:val="22"/>
      </w:rPr>
      <w:t>For the three</w:t>
    </w:r>
    <w:r w:rsidRPr="00C509DA">
      <w:rPr>
        <w:b/>
        <w:bCs/>
        <w:szCs w:val="22"/>
        <w:cs/>
        <w:lang w:bidi="th-TH"/>
      </w:rPr>
      <w:t>-</w:t>
    </w:r>
    <w:r w:rsidRPr="00C509DA">
      <w:rPr>
        <w:b/>
        <w:bCs/>
        <w:szCs w:val="22"/>
      </w:rPr>
      <w:t>month and six</w:t>
    </w:r>
    <w:r w:rsidRPr="00C509DA">
      <w:rPr>
        <w:b/>
        <w:bCs/>
        <w:szCs w:val="22"/>
        <w:cs/>
        <w:lang w:bidi="th-TH"/>
      </w:rPr>
      <w:t>-</w:t>
    </w:r>
    <w:r w:rsidRPr="00C509DA">
      <w:rPr>
        <w:b/>
        <w:bCs/>
        <w:szCs w:val="22"/>
      </w:rPr>
      <w:t>month periods ended 30 June 202</w:t>
    </w:r>
    <w:r>
      <w:rPr>
        <w:b/>
        <w:bCs/>
        <w:szCs w:val="22"/>
      </w:rPr>
      <w:t>5</w:t>
    </w:r>
    <w:r w:rsidRPr="00C509DA">
      <w:rPr>
        <w:b/>
        <w:bCs/>
        <w:szCs w:val="22"/>
        <w:cs/>
        <w:lang w:bidi="th-TH"/>
      </w:rPr>
      <w:t xml:space="preserve"> </w:t>
    </w:r>
    <w:r w:rsidRPr="00C509DA">
      <w:rPr>
        <w:b/>
        <w:bCs/>
        <w:szCs w:val="22"/>
        <w:lang w:bidi="th-TH"/>
      </w:rPr>
      <w:t>(</w:t>
    </w:r>
    <w:r w:rsidRPr="00C509DA">
      <w:rPr>
        <w:b/>
        <w:bCs/>
        <w:szCs w:val="22"/>
      </w:rPr>
      <w:t>Unaudited</w:t>
    </w:r>
    <w:r w:rsidRPr="00C509DA">
      <w:rPr>
        <w:b/>
        <w:bCs/>
        <w:szCs w:val="22"/>
        <w:lang w:bidi="th-TH"/>
      </w:rPr>
      <w:t>)</w:t>
    </w:r>
  </w:p>
  <w:p w14:paraId="747CED89" w14:textId="77777777" w:rsidR="00137561" w:rsidRPr="00303243" w:rsidRDefault="00137561" w:rsidP="00E012AE">
    <w:pPr>
      <w:rPr>
        <w:b/>
        <w:sz w:val="24"/>
        <w:szCs w:val="24"/>
      </w:rPr>
    </w:pPr>
  </w:p>
  <w:p w14:paraId="01866A80" w14:textId="77777777" w:rsidR="00137561" w:rsidRPr="00303243" w:rsidRDefault="00137561" w:rsidP="008C63F6">
    <w:pPr>
      <w:rPr>
        <w:b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225ED" w14:textId="77777777" w:rsidR="00D954CB" w:rsidRPr="00DD5C27" w:rsidRDefault="00D954CB" w:rsidP="006D4AD5">
    <w:pPr>
      <w:rPr>
        <w:bCs/>
        <w:sz w:val="26"/>
        <w:szCs w:val="26"/>
      </w:rPr>
    </w:pPr>
    <w:proofErr w:type="spellStart"/>
    <w:r w:rsidRPr="00DD5C27">
      <w:rPr>
        <w:b/>
        <w:bCs/>
        <w:sz w:val="26"/>
        <w:szCs w:val="26"/>
      </w:rPr>
      <w:t>Muangthai</w:t>
    </w:r>
    <w:proofErr w:type="spellEnd"/>
    <w:r w:rsidRPr="00DD5C27">
      <w:rPr>
        <w:b/>
        <w:bCs/>
        <w:sz w:val="26"/>
        <w:szCs w:val="26"/>
      </w:rPr>
      <w:t xml:space="preserve"> Capital</w:t>
    </w:r>
    <w:r w:rsidRPr="00DD5C27">
      <w:rPr>
        <w:rFonts w:cs="Angsana New"/>
        <w:b/>
        <w:bCs/>
        <w:sz w:val="26"/>
        <w:szCs w:val="26"/>
        <w:cs/>
        <w:lang w:bidi="th-TH"/>
      </w:rPr>
      <w:t xml:space="preserve"> </w:t>
    </w:r>
    <w:r w:rsidRPr="00DD5C27">
      <w:rPr>
        <w:b/>
        <w:bCs/>
        <w:sz w:val="26"/>
        <w:szCs w:val="26"/>
      </w:rPr>
      <w:t>Public Company Limited and its Subsidiaries</w:t>
    </w:r>
  </w:p>
  <w:p w14:paraId="1B15DB61" w14:textId="77777777" w:rsidR="00D954CB" w:rsidRPr="00C509DA" w:rsidRDefault="00D954CB" w:rsidP="006D4AD5">
    <w:pPr>
      <w:rPr>
        <w:bCs/>
        <w:szCs w:val="22"/>
      </w:rPr>
    </w:pPr>
    <w:r w:rsidRPr="00C509DA">
      <w:rPr>
        <w:b/>
        <w:bCs/>
        <w:szCs w:val="22"/>
      </w:rPr>
      <w:t>Notes to the condensed interim financial statements</w:t>
    </w:r>
  </w:p>
  <w:p w14:paraId="308DC964" w14:textId="77777777" w:rsidR="00D954CB" w:rsidRPr="00C509DA" w:rsidRDefault="00D954CB" w:rsidP="006D4AD5">
    <w:pPr>
      <w:rPr>
        <w:bCs/>
        <w:szCs w:val="22"/>
      </w:rPr>
    </w:pPr>
    <w:r w:rsidRPr="00C509DA">
      <w:rPr>
        <w:b/>
        <w:bCs/>
        <w:szCs w:val="22"/>
      </w:rPr>
      <w:t>For the three</w:t>
    </w:r>
    <w:r w:rsidRPr="00C509DA">
      <w:rPr>
        <w:b/>
        <w:bCs/>
        <w:szCs w:val="22"/>
        <w:cs/>
        <w:lang w:bidi="th-TH"/>
      </w:rPr>
      <w:t>-</w:t>
    </w:r>
    <w:r w:rsidRPr="00C509DA">
      <w:rPr>
        <w:b/>
        <w:bCs/>
        <w:szCs w:val="22"/>
      </w:rPr>
      <w:t>month and six</w:t>
    </w:r>
    <w:r w:rsidRPr="00C509DA">
      <w:rPr>
        <w:b/>
        <w:bCs/>
        <w:szCs w:val="22"/>
        <w:cs/>
        <w:lang w:bidi="th-TH"/>
      </w:rPr>
      <w:t>-</w:t>
    </w:r>
    <w:r w:rsidRPr="00C509DA">
      <w:rPr>
        <w:b/>
        <w:bCs/>
        <w:szCs w:val="22"/>
      </w:rPr>
      <w:t>month periods ended 30 June 202</w:t>
    </w:r>
    <w:r>
      <w:rPr>
        <w:b/>
        <w:bCs/>
        <w:szCs w:val="22"/>
      </w:rPr>
      <w:t>5</w:t>
    </w:r>
    <w:r w:rsidRPr="00C509DA">
      <w:rPr>
        <w:b/>
        <w:bCs/>
        <w:szCs w:val="22"/>
        <w:cs/>
        <w:lang w:bidi="th-TH"/>
      </w:rPr>
      <w:t xml:space="preserve"> </w:t>
    </w:r>
    <w:r w:rsidRPr="00C509DA">
      <w:rPr>
        <w:b/>
        <w:bCs/>
        <w:szCs w:val="22"/>
        <w:lang w:bidi="th-TH"/>
      </w:rPr>
      <w:t>(</w:t>
    </w:r>
    <w:r w:rsidRPr="00C509DA">
      <w:rPr>
        <w:b/>
        <w:bCs/>
        <w:szCs w:val="22"/>
      </w:rPr>
      <w:t>Unaudited</w:t>
    </w:r>
    <w:r w:rsidRPr="00C509DA">
      <w:rPr>
        <w:b/>
        <w:bCs/>
        <w:szCs w:val="22"/>
        <w:lang w:bidi="th-TH"/>
      </w:rPr>
      <w:t>)</w:t>
    </w:r>
  </w:p>
  <w:p w14:paraId="4A73E129" w14:textId="77777777" w:rsidR="00D954CB" w:rsidRPr="00303243" w:rsidRDefault="00D954CB" w:rsidP="00E012AE">
    <w:pPr>
      <w:rPr>
        <w:b/>
        <w:sz w:val="24"/>
        <w:szCs w:val="24"/>
      </w:rPr>
    </w:pPr>
  </w:p>
  <w:p w14:paraId="5A91C7F2" w14:textId="77777777" w:rsidR="00D954CB" w:rsidRPr="00303243" w:rsidRDefault="00D954CB" w:rsidP="008C63F6">
    <w:pPr>
      <w:rPr>
        <w:b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B9118" w14:textId="77777777" w:rsidR="006D4AD5" w:rsidRPr="00DD5C27" w:rsidRDefault="006D4AD5" w:rsidP="006D4AD5">
    <w:pPr>
      <w:rPr>
        <w:bCs/>
        <w:sz w:val="26"/>
        <w:szCs w:val="26"/>
      </w:rPr>
    </w:pPr>
    <w:proofErr w:type="spellStart"/>
    <w:r w:rsidRPr="00DD5C27">
      <w:rPr>
        <w:b/>
        <w:bCs/>
        <w:sz w:val="26"/>
        <w:szCs w:val="26"/>
      </w:rPr>
      <w:t>Muangthai</w:t>
    </w:r>
    <w:proofErr w:type="spellEnd"/>
    <w:r w:rsidRPr="00DD5C27">
      <w:rPr>
        <w:b/>
        <w:bCs/>
        <w:sz w:val="26"/>
        <w:szCs w:val="26"/>
      </w:rPr>
      <w:t xml:space="preserve"> Capital</w:t>
    </w:r>
    <w:r w:rsidRPr="00DD5C27">
      <w:rPr>
        <w:rFonts w:cs="Angsana New"/>
        <w:b/>
        <w:bCs/>
        <w:sz w:val="26"/>
        <w:szCs w:val="26"/>
        <w:cs/>
        <w:lang w:bidi="th-TH"/>
      </w:rPr>
      <w:t xml:space="preserve"> </w:t>
    </w:r>
    <w:r w:rsidRPr="00DD5C27">
      <w:rPr>
        <w:b/>
        <w:bCs/>
        <w:sz w:val="26"/>
        <w:szCs w:val="26"/>
      </w:rPr>
      <w:t>Public Company Limited and its Subsidiaries</w:t>
    </w:r>
  </w:p>
  <w:p w14:paraId="1B5A47B9" w14:textId="77777777" w:rsidR="006D4AD5" w:rsidRPr="00C509DA" w:rsidRDefault="006D4AD5" w:rsidP="006D4AD5">
    <w:pPr>
      <w:rPr>
        <w:bCs/>
        <w:szCs w:val="22"/>
      </w:rPr>
    </w:pPr>
    <w:r w:rsidRPr="00C509DA">
      <w:rPr>
        <w:b/>
        <w:bCs/>
        <w:szCs w:val="22"/>
      </w:rPr>
      <w:t>Notes to the condensed interim financial statements</w:t>
    </w:r>
  </w:p>
  <w:p w14:paraId="717E3D60" w14:textId="77777777" w:rsidR="006D4AD5" w:rsidRPr="00C509DA" w:rsidRDefault="006D4AD5" w:rsidP="006D4AD5">
    <w:pPr>
      <w:rPr>
        <w:bCs/>
        <w:szCs w:val="22"/>
      </w:rPr>
    </w:pPr>
    <w:r w:rsidRPr="00C509DA">
      <w:rPr>
        <w:b/>
        <w:bCs/>
        <w:szCs w:val="22"/>
      </w:rPr>
      <w:t>For the three</w:t>
    </w:r>
    <w:r w:rsidRPr="00C509DA">
      <w:rPr>
        <w:b/>
        <w:bCs/>
        <w:szCs w:val="22"/>
        <w:cs/>
        <w:lang w:bidi="th-TH"/>
      </w:rPr>
      <w:t>-</w:t>
    </w:r>
    <w:r w:rsidRPr="00C509DA">
      <w:rPr>
        <w:b/>
        <w:bCs/>
        <w:szCs w:val="22"/>
      </w:rPr>
      <w:t>month and six</w:t>
    </w:r>
    <w:r w:rsidRPr="00C509DA">
      <w:rPr>
        <w:b/>
        <w:bCs/>
        <w:szCs w:val="22"/>
        <w:cs/>
        <w:lang w:bidi="th-TH"/>
      </w:rPr>
      <w:t>-</w:t>
    </w:r>
    <w:r w:rsidRPr="00C509DA">
      <w:rPr>
        <w:b/>
        <w:bCs/>
        <w:szCs w:val="22"/>
      </w:rPr>
      <w:t>month periods ended 30 June 202</w:t>
    </w:r>
    <w:r>
      <w:rPr>
        <w:b/>
        <w:bCs/>
        <w:szCs w:val="22"/>
      </w:rPr>
      <w:t>5</w:t>
    </w:r>
    <w:r w:rsidRPr="00C509DA">
      <w:rPr>
        <w:b/>
        <w:bCs/>
        <w:szCs w:val="22"/>
        <w:cs/>
        <w:lang w:bidi="th-TH"/>
      </w:rPr>
      <w:t xml:space="preserve"> </w:t>
    </w:r>
    <w:r w:rsidRPr="00C509DA">
      <w:rPr>
        <w:b/>
        <w:bCs/>
        <w:szCs w:val="22"/>
        <w:lang w:bidi="th-TH"/>
      </w:rPr>
      <w:t>(</w:t>
    </w:r>
    <w:r w:rsidRPr="00C509DA">
      <w:rPr>
        <w:b/>
        <w:bCs/>
        <w:szCs w:val="22"/>
      </w:rPr>
      <w:t>Unaudited</w:t>
    </w:r>
    <w:r w:rsidRPr="00C509DA">
      <w:rPr>
        <w:b/>
        <w:bCs/>
        <w:szCs w:val="22"/>
        <w:lang w:bidi="th-TH"/>
      </w:rPr>
      <w:t>)</w:t>
    </w:r>
  </w:p>
  <w:p w14:paraId="1F1F578E" w14:textId="77777777" w:rsidR="00137561" w:rsidRPr="00303243" w:rsidRDefault="00137561" w:rsidP="00C47472">
    <w:pPr>
      <w:tabs>
        <w:tab w:val="left" w:pos="0"/>
      </w:tabs>
      <w:rPr>
        <w:b/>
        <w:sz w:val="24"/>
        <w:szCs w:val="24"/>
      </w:rPr>
    </w:pPr>
  </w:p>
  <w:p w14:paraId="5A59A0D5" w14:textId="77777777" w:rsidR="00137561" w:rsidRPr="00303243" w:rsidRDefault="00137561" w:rsidP="00C47472">
    <w:pPr>
      <w:tabs>
        <w:tab w:val="left" w:pos="540"/>
      </w:tabs>
      <w:rPr>
        <w:b/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7FD40" w14:textId="77777777" w:rsidR="006D4AD5" w:rsidRPr="00DD5C27" w:rsidRDefault="006D4AD5" w:rsidP="006D4AD5">
    <w:pPr>
      <w:rPr>
        <w:bCs/>
        <w:sz w:val="26"/>
        <w:szCs w:val="26"/>
      </w:rPr>
    </w:pPr>
    <w:proofErr w:type="spellStart"/>
    <w:r w:rsidRPr="00DD5C27">
      <w:rPr>
        <w:b/>
        <w:bCs/>
        <w:sz w:val="26"/>
        <w:szCs w:val="26"/>
      </w:rPr>
      <w:t>Muangthai</w:t>
    </w:r>
    <w:proofErr w:type="spellEnd"/>
    <w:r w:rsidRPr="00DD5C27">
      <w:rPr>
        <w:b/>
        <w:bCs/>
        <w:sz w:val="26"/>
        <w:szCs w:val="26"/>
      </w:rPr>
      <w:t xml:space="preserve"> Capital</w:t>
    </w:r>
    <w:r w:rsidRPr="00DD5C27">
      <w:rPr>
        <w:rFonts w:cs="Angsana New"/>
        <w:b/>
        <w:bCs/>
        <w:sz w:val="26"/>
        <w:szCs w:val="26"/>
        <w:cs/>
        <w:lang w:bidi="th-TH"/>
      </w:rPr>
      <w:t xml:space="preserve"> </w:t>
    </w:r>
    <w:r w:rsidRPr="00DD5C27">
      <w:rPr>
        <w:b/>
        <w:bCs/>
        <w:sz w:val="26"/>
        <w:szCs w:val="26"/>
      </w:rPr>
      <w:t>Public Company Limited and its Subsidiaries</w:t>
    </w:r>
  </w:p>
  <w:p w14:paraId="1D9B749E" w14:textId="77777777" w:rsidR="006D4AD5" w:rsidRPr="00C509DA" w:rsidRDefault="006D4AD5" w:rsidP="006D4AD5">
    <w:pPr>
      <w:rPr>
        <w:bCs/>
        <w:szCs w:val="22"/>
      </w:rPr>
    </w:pPr>
    <w:r w:rsidRPr="00C509DA">
      <w:rPr>
        <w:b/>
        <w:bCs/>
        <w:szCs w:val="22"/>
      </w:rPr>
      <w:t>Notes to the condensed interim financial statements</w:t>
    </w:r>
  </w:p>
  <w:p w14:paraId="6FD58851" w14:textId="77777777" w:rsidR="006D4AD5" w:rsidRPr="00C509DA" w:rsidRDefault="006D4AD5" w:rsidP="006D4AD5">
    <w:pPr>
      <w:rPr>
        <w:bCs/>
        <w:szCs w:val="22"/>
      </w:rPr>
    </w:pPr>
    <w:r w:rsidRPr="00C509DA">
      <w:rPr>
        <w:b/>
        <w:bCs/>
        <w:szCs w:val="22"/>
      </w:rPr>
      <w:t>For the three</w:t>
    </w:r>
    <w:r w:rsidRPr="00C509DA">
      <w:rPr>
        <w:b/>
        <w:bCs/>
        <w:szCs w:val="22"/>
        <w:cs/>
        <w:lang w:bidi="th-TH"/>
      </w:rPr>
      <w:t>-</w:t>
    </w:r>
    <w:r w:rsidRPr="00C509DA">
      <w:rPr>
        <w:b/>
        <w:bCs/>
        <w:szCs w:val="22"/>
      </w:rPr>
      <w:t>month and six</w:t>
    </w:r>
    <w:r w:rsidRPr="00C509DA">
      <w:rPr>
        <w:b/>
        <w:bCs/>
        <w:szCs w:val="22"/>
        <w:cs/>
        <w:lang w:bidi="th-TH"/>
      </w:rPr>
      <w:t>-</w:t>
    </w:r>
    <w:r w:rsidRPr="00C509DA">
      <w:rPr>
        <w:b/>
        <w:bCs/>
        <w:szCs w:val="22"/>
      </w:rPr>
      <w:t>month periods ended 30 June 202</w:t>
    </w:r>
    <w:r>
      <w:rPr>
        <w:b/>
        <w:bCs/>
        <w:szCs w:val="22"/>
      </w:rPr>
      <w:t>5</w:t>
    </w:r>
    <w:r w:rsidRPr="00C509DA">
      <w:rPr>
        <w:b/>
        <w:bCs/>
        <w:szCs w:val="22"/>
        <w:cs/>
        <w:lang w:bidi="th-TH"/>
      </w:rPr>
      <w:t xml:space="preserve"> </w:t>
    </w:r>
    <w:r w:rsidRPr="00C509DA">
      <w:rPr>
        <w:b/>
        <w:bCs/>
        <w:szCs w:val="22"/>
        <w:lang w:bidi="th-TH"/>
      </w:rPr>
      <w:t>(</w:t>
    </w:r>
    <w:r w:rsidRPr="00C509DA">
      <w:rPr>
        <w:b/>
        <w:bCs/>
        <w:szCs w:val="22"/>
      </w:rPr>
      <w:t>Unaudited</w:t>
    </w:r>
    <w:r w:rsidRPr="00C509DA">
      <w:rPr>
        <w:b/>
        <w:bCs/>
        <w:szCs w:val="22"/>
        <w:lang w:bidi="th-TH"/>
      </w:rPr>
      <w:t>)</w:t>
    </w:r>
  </w:p>
  <w:p w14:paraId="00B252E7" w14:textId="76A7171A" w:rsidR="00137561" w:rsidRDefault="00137561" w:rsidP="008C63F6">
    <w:pPr>
      <w:rPr>
        <w:b/>
        <w:bCs/>
        <w:sz w:val="24"/>
        <w:szCs w:val="24"/>
      </w:rPr>
    </w:pPr>
  </w:p>
  <w:p w14:paraId="032E4260" w14:textId="77777777" w:rsidR="00137561" w:rsidRPr="00303243" w:rsidRDefault="00137561" w:rsidP="008C63F6">
    <w:pPr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53E1B5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E90897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C5CCB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4502B9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70CC6A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3549"/>
        </w:tabs>
        <w:ind w:left="354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076861B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699442C"/>
    <w:multiLevelType w:val="hybridMultilevel"/>
    <w:tmpl w:val="DBBC4CFC"/>
    <w:lvl w:ilvl="0" w:tplc="133092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628E5CC2">
      <w:start w:val="1"/>
      <w:numFmt w:val="bullet"/>
      <w:lvlText w:val="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  <w:b/>
        <w:bCs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C067B2D"/>
    <w:multiLevelType w:val="multilevel"/>
    <w:tmpl w:val="A2122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0E297D24"/>
    <w:multiLevelType w:val="singleLevel"/>
    <w:tmpl w:val="B218CEB2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0"/>
        <w:szCs w:val="20"/>
      </w:rPr>
    </w:lvl>
  </w:abstractNum>
  <w:abstractNum w:abstractNumId="11" w15:restartNumberingAfterBreak="0">
    <w:nsid w:val="16433F86"/>
    <w:multiLevelType w:val="hybridMultilevel"/>
    <w:tmpl w:val="1AE2C4A2"/>
    <w:lvl w:ilvl="0" w:tplc="34D8AF98">
      <w:start w:val="1"/>
      <w:numFmt w:val="decimal"/>
      <w:lvlText w:val="%1"/>
      <w:lvlJc w:val="left"/>
      <w:pPr>
        <w:ind w:left="4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2" w15:restartNumberingAfterBreak="0">
    <w:nsid w:val="1E1F38D9"/>
    <w:multiLevelType w:val="hybridMultilevel"/>
    <w:tmpl w:val="642A35B4"/>
    <w:lvl w:ilvl="0" w:tplc="F70293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22D32E9B"/>
    <w:multiLevelType w:val="multilevel"/>
    <w:tmpl w:val="15164C3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6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D391C3C"/>
    <w:multiLevelType w:val="hybridMultilevel"/>
    <w:tmpl w:val="1960C7D0"/>
    <w:lvl w:ilvl="0" w:tplc="C526EFC6">
      <w:numFmt w:val="bullet"/>
      <w:lvlText w:val=""/>
      <w:lvlJc w:val="left"/>
      <w:pPr>
        <w:ind w:left="1050" w:hanging="360"/>
      </w:pPr>
      <w:rPr>
        <w:rFonts w:ascii="Symbol" w:eastAsia="DengXi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8" w15:restartNumberingAfterBreak="0">
    <w:nsid w:val="3B382091"/>
    <w:multiLevelType w:val="hybridMultilevel"/>
    <w:tmpl w:val="CD74789E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22A7D03"/>
    <w:multiLevelType w:val="hybridMultilevel"/>
    <w:tmpl w:val="3B0E15DA"/>
    <w:lvl w:ilvl="0" w:tplc="B900A3C6">
      <w:start w:val="1"/>
      <w:numFmt w:val="decimal"/>
      <w:lvlText w:val="(%1)"/>
      <w:lvlJc w:val="left"/>
      <w:pPr>
        <w:ind w:left="900" w:hanging="360"/>
      </w:pPr>
      <w:rPr>
        <w:rFonts w:hint="default"/>
        <w:sz w:val="16"/>
        <w:szCs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3C237C9"/>
    <w:multiLevelType w:val="hybridMultilevel"/>
    <w:tmpl w:val="29923624"/>
    <w:lvl w:ilvl="0" w:tplc="51E2C304">
      <w:numFmt w:val="bullet"/>
      <w:lvlText w:val=""/>
      <w:lvlJc w:val="left"/>
      <w:pPr>
        <w:ind w:left="1050" w:hanging="360"/>
      </w:pPr>
      <w:rPr>
        <w:rFonts w:ascii="Symbol" w:eastAsia="DengXi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1" w15:restartNumberingAfterBreak="0">
    <w:nsid w:val="44FC2C25"/>
    <w:multiLevelType w:val="hybridMultilevel"/>
    <w:tmpl w:val="F1560762"/>
    <w:lvl w:ilvl="0" w:tplc="159A0B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6224E27"/>
    <w:multiLevelType w:val="hybridMultilevel"/>
    <w:tmpl w:val="CD389678"/>
    <w:lvl w:ilvl="0" w:tplc="CDF6FD58"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4DD06895"/>
    <w:multiLevelType w:val="hybridMultilevel"/>
    <w:tmpl w:val="C32C1F24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6" w15:restartNumberingAfterBreak="0">
    <w:nsid w:val="50DB211C"/>
    <w:multiLevelType w:val="hybridMultilevel"/>
    <w:tmpl w:val="45CE64CC"/>
    <w:lvl w:ilvl="0" w:tplc="DD34C8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834CE7"/>
    <w:multiLevelType w:val="hybridMultilevel"/>
    <w:tmpl w:val="4D44B7E6"/>
    <w:lvl w:ilvl="0" w:tplc="808881DC">
      <w:start w:val="1"/>
      <w:numFmt w:val="decimal"/>
      <w:lvlText w:val="%1."/>
      <w:lvlJc w:val="left"/>
      <w:pPr>
        <w:ind w:left="90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1" w15:restartNumberingAfterBreak="0">
    <w:nsid w:val="5F3B138A"/>
    <w:multiLevelType w:val="hybridMultilevel"/>
    <w:tmpl w:val="94DC5818"/>
    <w:lvl w:ilvl="0" w:tplc="7D42DB66">
      <w:start w:val="2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2" w15:restartNumberingAfterBreak="0">
    <w:nsid w:val="65AC3727"/>
    <w:multiLevelType w:val="hybridMultilevel"/>
    <w:tmpl w:val="6066B8AE"/>
    <w:lvl w:ilvl="0" w:tplc="22B4C01A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33" w15:restartNumberingAfterBreak="0">
    <w:nsid w:val="66547488"/>
    <w:multiLevelType w:val="hybridMultilevel"/>
    <w:tmpl w:val="652A8400"/>
    <w:lvl w:ilvl="0" w:tplc="5CE42F7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E71D2E"/>
    <w:multiLevelType w:val="multilevel"/>
    <w:tmpl w:val="40B4C6E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6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3C8237B"/>
    <w:multiLevelType w:val="multilevel"/>
    <w:tmpl w:val="A0DCA38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39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8BB70B0"/>
    <w:multiLevelType w:val="hybridMultilevel"/>
    <w:tmpl w:val="B990406A"/>
    <w:lvl w:ilvl="0" w:tplc="7B1C7C3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880EDF"/>
    <w:multiLevelType w:val="hybridMultilevel"/>
    <w:tmpl w:val="D6BECD70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6604158">
    <w:abstractNumId w:val="6"/>
  </w:num>
  <w:num w:numId="2" w16cid:durableId="966354087">
    <w:abstractNumId w:val="5"/>
  </w:num>
  <w:num w:numId="3" w16cid:durableId="724373028">
    <w:abstractNumId w:val="14"/>
  </w:num>
  <w:num w:numId="4" w16cid:durableId="481386302">
    <w:abstractNumId w:val="10"/>
  </w:num>
  <w:num w:numId="5" w16cid:durableId="705712104">
    <w:abstractNumId w:val="37"/>
  </w:num>
  <w:num w:numId="6" w16cid:durableId="1213812751">
    <w:abstractNumId w:val="13"/>
  </w:num>
  <w:num w:numId="7" w16cid:durableId="177037977">
    <w:abstractNumId w:val="39"/>
  </w:num>
  <w:num w:numId="8" w16cid:durableId="1358897011">
    <w:abstractNumId w:val="36"/>
  </w:num>
  <w:num w:numId="9" w16cid:durableId="1632907504">
    <w:abstractNumId w:val="33"/>
  </w:num>
  <w:num w:numId="10" w16cid:durableId="1139957731">
    <w:abstractNumId w:val="34"/>
  </w:num>
  <w:num w:numId="11" w16cid:durableId="872227327">
    <w:abstractNumId w:val="41"/>
  </w:num>
  <w:num w:numId="12" w16cid:durableId="893199466">
    <w:abstractNumId w:val="24"/>
  </w:num>
  <w:num w:numId="13" w16cid:durableId="1775904687">
    <w:abstractNumId w:val="26"/>
  </w:num>
  <w:num w:numId="14" w16cid:durableId="77991305">
    <w:abstractNumId w:val="10"/>
    <w:lvlOverride w:ilvl="0">
      <w:startOverride w:val="1"/>
    </w:lvlOverride>
  </w:num>
  <w:num w:numId="15" w16cid:durableId="1100758641">
    <w:abstractNumId w:val="9"/>
  </w:num>
  <w:num w:numId="16" w16cid:durableId="6923897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4355580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155506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807131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6417645">
    <w:abstractNumId w:val="42"/>
  </w:num>
  <w:num w:numId="21" w16cid:durableId="1226113129">
    <w:abstractNumId w:val="31"/>
  </w:num>
  <w:num w:numId="22" w16cid:durableId="1787000165">
    <w:abstractNumId w:val="16"/>
  </w:num>
  <w:num w:numId="23" w16cid:durableId="1965042431">
    <w:abstractNumId w:val="29"/>
  </w:num>
  <w:num w:numId="24" w16cid:durableId="2086292840">
    <w:abstractNumId w:val="15"/>
  </w:num>
  <w:num w:numId="25" w16cid:durableId="2047558558">
    <w:abstractNumId w:val="38"/>
  </w:num>
  <w:num w:numId="26" w16cid:durableId="1173764473">
    <w:abstractNumId w:val="22"/>
  </w:num>
  <w:num w:numId="27" w16cid:durableId="1492480874">
    <w:abstractNumId w:val="23"/>
  </w:num>
  <w:num w:numId="28" w16cid:durableId="1051223779">
    <w:abstractNumId w:val="28"/>
  </w:num>
  <w:num w:numId="29" w16cid:durableId="193080653">
    <w:abstractNumId w:val="8"/>
  </w:num>
  <w:num w:numId="30" w16cid:durableId="975835645">
    <w:abstractNumId w:val="40"/>
  </w:num>
  <w:num w:numId="31" w16cid:durableId="1045105604">
    <w:abstractNumId w:val="19"/>
  </w:num>
  <w:num w:numId="32" w16cid:durableId="1816138901">
    <w:abstractNumId w:val="12"/>
  </w:num>
  <w:num w:numId="33" w16cid:durableId="1678116384">
    <w:abstractNumId w:val="21"/>
  </w:num>
  <w:num w:numId="34" w16cid:durableId="99565918">
    <w:abstractNumId w:val="25"/>
  </w:num>
  <w:num w:numId="35" w16cid:durableId="1471826545">
    <w:abstractNumId w:val="18"/>
  </w:num>
  <w:num w:numId="36" w16cid:durableId="775830015">
    <w:abstractNumId w:val="10"/>
  </w:num>
  <w:num w:numId="37" w16cid:durableId="690034082">
    <w:abstractNumId w:val="33"/>
  </w:num>
  <w:num w:numId="38" w16cid:durableId="2145539440">
    <w:abstractNumId w:val="33"/>
  </w:num>
  <w:num w:numId="39" w16cid:durableId="924458627">
    <w:abstractNumId w:val="11"/>
  </w:num>
  <w:num w:numId="40" w16cid:durableId="1712416339">
    <w:abstractNumId w:val="35"/>
  </w:num>
  <w:num w:numId="41" w16cid:durableId="1251352480">
    <w:abstractNumId w:val="32"/>
  </w:num>
  <w:num w:numId="42" w16cid:durableId="961108940">
    <w:abstractNumId w:val="20"/>
  </w:num>
  <w:num w:numId="43" w16cid:durableId="1747797783">
    <w:abstractNumId w:val="17"/>
  </w:num>
  <w:num w:numId="44" w16cid:durableId="1567716860">
    <w:abstractNumId w:val="30"/>
  </w:num>
  <w:num w:numId="45" w16cid:durableId="1186362767">
    <w:abstractNumId w:val="4"/>
  </w:num>
  <w:num w:numId="46" w16cid:durableId="1613902000">
    <w:abstractNumId w:val="7"/>
  </w:num>
  <w:num w:numId="47" w16cid:durableId="1415203722">
    <w:abstractNumId w:val="3"/>
  </w:num>
  <w:num w:numId="48" w16cid:durableId="507910926">
    <w:abstractNumId w:val="2"/>
  </w:num>
  <w:num w:numId="49" w16cid:durableId="996768874">
    <w:abstractNumId w:val="1"/>
  </w:num>
  <w:num w:numId="50" w16cid:durableId="820923109">
    <w:abstractNumId w:val="0"/>
  </w:num>
  <w:num w:numId="51" w16cid:durableId="739213105">
    <w:abstractNumId w:val="2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00A"/>
    <w:rsid w:val="0000004D"/>
    <w:rsid w:val="00000316"/>
    <w:rsid w:val="000003F5"/>
    <w:rsid w:val="00000613"/>
    <w:rsid w:val="00000665"/>
    <w:rsid w:val="00000730"/>
    <w:rsid w:val="000009C4"/>
    <w:rsid w:val="00000A92"/>
    <w:rsid w:val="00000B0C"/>
    <w:rsid w:val="00000BA7"/>
    <w:rsid w:val="00000C7D"/>
    <w:rsid w:val="00000E00"/>
    <w:rsid w:val="00000E9C"/>
    <w:rsid w:val="00000EB5"/>
    <w:rsid w:val="000010A8"/>
    <w:rsid w:val="00001166"/>
    <w:rsid w:val="000014C5"/>
    <w:rsid w:val="000019F8"/>
    <w:rsid w:val="00002197"/>
    <w:rsid w:val="00002533"/>
    <w:rsid w:val="000027B2"/>
    <w:rsid w:val="00002A65"/>
    <w:rsid w:val="00002B47"/>
    <w:rsid w:val="00002C50"/>
    <w:rsid w:val="00002E02"/>
    <w:rsid w:val="0000300D"/>
    <w:rsid w:val="00003116"/>
    <w:rsid w:val="00003217"/>
    <w:rsid w:val="0000363B"/>
    <w:rsid w:val="0000383F"/>
    <w:rsid w:val="00003985"/>
    <w:rsid w:val="00003A9B"/>
    <w:rsid w:val="00003AEA"/>
    <w:rsid w:val="00003BE9"/>
    <w:rsid w:val="00003E24"/>
    <w:rsid w:val="0000409D"/>
    <w:rsid w:val="00004307"/>
    <w:rsid w:val="0000472B"/>
    <w:rsid w:val="00004836"/>
    <w:rsid w:val="00004A94"/>
    <w:rsid w:val="00004C04"/>
    <w:rsid w:val="00004E24"/>
    <w:rsid w:val="00004EA6"/>
    <w:rsid w:val="00005732"/>
    <w:rsid w:val="000058DB"/>
    <w:rsid w:val="00005A06"/>
    <w:rsid w:val="00005AEA"/>
    <w:rsid w:val="00005B9E"/>
    <w:rsid w:val="00005BBE"/>
    <w:rsid w:val="00005E0C"/>
    <w:rsid w:val="00005F6E"/>
    <w:rsid w:val="0000603C"/>
    <w:rsid w:val="00006042"/>
    <w:rsid w:val="00006156"/>
    <w:rsid w:val="000061B6"/>
    <w:rsid w:val="00006358"/>
    <w:rsid w:val="000065B2"/>
    <w:rsid w:val="0000661A"/>
    <w:rsid w:val="00006769"/>
    <w:rsid w:val="000068EA"/>
    <w:rsid w:val="00006C7C"/>
    <w:rsid w:val="00006F51"/>
    <w:rsid w:val="0000702C"/>
    <w:rsid w:val="00007087"/>
    <w:rsid w:val="00007311"/>
    <w:rsid w:val="0000738E"/>
    <w:rsid w:val="0000752E"/>
    <w:rsid w:val="0000753C"/>
    <w:rsid w:val="0000771E"/>
    <w:rsid w:val="0000772E"/>
    <w:rsid w:val="0000790F"/>
    <w:rsid w:val="00007BB4"/>
    <w:rsid w:val="00007CCF"/>
    <w:rsid w:val="00007FE0"/>
    <w:rsid w:val="00010057"/>
    <w:rsid w:val="000100F5"/>
    <w:rsid w:val="0001038B"/>
    <w:rsid w:val="000108CD"/>
    <w:rsid w:val="00010AEF"/>
    <w:rsid w:val="00010E15"/>
    <w:rsid w:val="00010E4C"/>
    <w:rsid w:val="00010F44"/>
    <w:rsid w:val="00011033"/>
    <w:rsid w:val="0001134F"/>
    <w:rsid w:val="0001135B"/>
    <w:rsid w:val="00011588"/>
    <w:rsid w:val="000115A9"/>
    <w:rsid w:val="00011625"/>
    <w:rsid w:val="0001199C"/>
    <w:rsid w:val="00011BA7"/>
    <w:rsid w:val="00011E48"/>
    <w:rsid w:val="00011F28"/>
    <w:rsid w:val="000122EC"/>
    <w:rsid w:val="0001245A"/>
    <w:rsid w:val="000124A2"/>
    <w:rsid w:val="000125F2"/>
    <w:rsid w:val="0001260E"/>
    <w:rsid w:val="000127BD"/>
    <w:rsid w:val="0001287B"/>
    <w:rsid w:val="000129E2"/>
    <w:rsid w:val="00012BBF"/>
    <w:rsid w:val="00012C92"/>
    <w:rsid w:val="00012FA8"/>
    <w:rsid w:val="00013140"/>
    <w:rsid w:val="00013183"/>
    <w:rsid w:val="00013392"/>
    <w:rsid w:val="0001360B"/>
    <w:rsid w:val="000137C4"/>
    <w:rsid w:val="0001381E"/>
    <w:rsid w:val="00013906"/>
    <w:rsid w:val="00013C3C"/>
    <w:rsid w:val="00013CB6"/>
    <w:rsid w:val="00013D0D"/>
    <w:rsid w:val="00013D4A"/>
    <w:rsid w:val="00013E9C"/>
    <w:rsid w:val="0001408C"/>
    <w:rsid w:val="00014093"/>
    <w:rsid w:val="000141A8"/>
    <w:rsid w:val="0001427B"/>
    <w:rsid w:val="000146E6"/>
    <w:rsid w:val="00014A4C"/>
    <w:rsid w:val="00014B31"/>
    <w:rsid w:val="00014BCF"/>
    <w:rsid w:val="00014D17"/>
    <w:rsid w:val="0001507F"/>
    <w:rsid w:val="0001509E"/>
    <w:rsid w:val="00015129"/>
    <w:rsid w:val="0001513E"/>
    <w:rsid w:val="00015389"/>
    <w:rsid w:val="00015460"/>
    <w:rsid w:val="00015579"/>
    <w:rsid w:val="000155F9"/>
    <w:rsid w:val="00016197"/>
    <w:rsid w:val="0001624C"/>
    <w:rsid w:val="000164E2"/>
    <w:rsid w:val="00016673"/>
    <w:rsid w:val="00016A4C"/>
    <w:rsid w:val="00016E23"/>
    <w:rsid w:val="000171E3"/>
    <w:rsid w:val="000174BD"/>
    <w:rsid w:val="00017571"/>
    <w:rsid w:val="000175ED"/>
    <w:rsid w:val="00017DF1"/>
    <w:rsid w:val="0002006E"/>
    <w:rsid w:val="00020275"/>
    <w:rsid w:val="00020703"/>
    <w:rsid w:val="0002090B"/>
    <w:rsid w:val="0002095D"/>
    <w:rsid w:val="000209D4"/>
    <w:rsid w:val="00020A44"/>
    <w:rsid w:val="00020A55"/>
    <w:rsid w:val="00020BEE"/>
    <w:rsid w:val="00020C4C"/>
    <w:rsid w:val="00020D84"/>
    <w:rsid w:val="00020EB4"/>
    <w:rsid w:val="0002113A"/>
    <w:rsid w:val="0002147E"/>
    <w:rsid w:val="000217FE"/>
    <w:rsid w:val="00021872"/>
    <w:rsid w:val="00021A66"/>
    <w:rsid w:val="00021B25"/>
    <w:rsid w:val="00021B89"/>
    <w:rsid w:val="00021D08"/>
    <w:rsid w:val="000222FF"/>
    <w:rsid w:val="0002264F"/>
    <w:rsid w:val="000226CC"/>
    <w:rsid w:val="000228EF"/>
    <w:rsid w:val="000229B1"/>
    <w:rsid w:val="000229EC"/>
    <w:rsid w:val="00022EB1"/>
    <w:rsid w:val="00022F6C"/>
    <w:rsid w:val="0002300E"/>
    <w:rsid w:val="00023088"/>
    <w:rsid w:val="0002310B"/>
    <w:rsid w:val="00023122"/>
    <w:rsid w:val="00023255"/>
    <w:rsid w:val="0002332C"/>
    <w:rsid w:val="000234F3"/>
    <w:rsid w:val="0002387E"/>
    <w:rsid w:val="0002393D"/>
    <w:rsid w:val="000239D7"/>
    <w:rsid w:val="00023C4A"/>
    <w:rsid w:val="00023E63"/>
    <w:rsid w:val="000242C2"/>
    <w:rsid w:val="000243F0"/>
    <w:rsid w:val="00024540"/>
    <w:rsid w:val="00024A0E"/>
    <w:rsid w:val="00024AE8"/>
    <w:rsid w:val="00024C42"/>
    <w:rsid w:val="00024C6E"/>
    <w:rsid w:val="00024ECC"/>
    <w:rsid w:val="00024F20"/>
    <w:rsid w:val="00024F9F"/>
    <w:rsid w:val="00024FB6"/>
    <w:rsid w:val="000251BB"/>
    <w:rsid w:val="000254D3"/>
    <w:rsid w:val="0002557E"/>
    <w:rsid w:val="000255CC"/>
    <w:rsid w:val="000257B1"/>
    <w:rsid w:val="0002583F"/>
    <w:rsid w:val="00025996"/>
    <w:rsid w:val="00025A86"/>
    <w:rsid w:val="00025B7F"/>
    <w:rsid w:val="00025D7C"/>
    <w:rsid w:val="00025EC2"/>
    <w:rsid w:val="0002605A"/>
    <w:rsid w:val="0002622A"/>
    <w:rsid w:val="00026417"/>
    <w:rsid w:val="000266DE"/>
    <w:rsid w:val="000269F0"/>
    <w:rsid w:val="00026A23"/>
    <w:rsid w:val="00026B5F"/>
    <w:rsid w:val="00026B65"/>
    <w:rsid w:val="00026D8F"/>
    <w:rsid w:val="00026D93"/>
    <w:rsid w:val="00026F1A"/>
    <w:rsid w:val="0002744C"/>
    <w:rsid w:val="00027492"/>
    <w:rsid w:val="0002761D"/>
    <w:rsid w:val="00027745"/>
    <w:rsid w:val="000279B7"/>
    <w:rsid w:val="00027F4C"/>
    <w:rsid w:val="00030299"/>
    <w:rsid w:val="00030347"/>
    <w:rsid w:val="0003088C"/>
    <w:rsid w:val="00030AE5"/>
    <w:rsid w:val="00030BA8"/>
    <w:rsid w:val="00030BAA"/>
    <w:rsid w:val="00030BBF"/>
    <w:rsid w:val="00030C3E"/>
    <w:rsid w:val="00030D39"/>
    <w:rsid w:val="00030DD8"/>
    <w:rsid w:val="00030E79"/>
    <w:rsid w:val="000312D7"/>
    <w:rsid w:val="00031343"/>
    <w:rsid w:val="000315DF"/>
    <w:rsid w:val="00031FF7"/>
    <w:rsid w:val="0003206B"/>
    <w:rsid w:val="00032079"/>
    <w:rsid w:val="0003228E"/>
    <w:rsid w:val="00032523"/>
    <w:rsid w:val="0003313B"/>
    <w:rsid w:val="0003332F"/>
    <w:rsid w:val="0003360F"/>
    <w:rsid w:val="000337C3"/>
    <w:rsid w:val="000339B0"/>
    <w:rsid w:val="00033ABE"/>
    <w:rsid w:val="00033BD7"/>
    <w:rsid w:val="00034573"/>
    <w:rsid w:val="0003469A"/>
    <w:rsid w:val="00034B62"/>
    <w:rsid w:val="00034CCD"/>
    <w:rsid w:val="00034E79"/>
    <w:rsid w:val="00034F54"/>
    <w:rsid w:val="00035019"/>
    <w:rsid w:val="0003524E"/>
    <w:rsid w:val="00035453"/>
    <w:rsid w:val="0003566A"/>
    <w:rsid w:val="00035D50"/>
    <w:rsid w:val="00035FB0"/>
    <w:rsid w:val="000360E9"/>
    <w:rsid w:val="000363F8"/>
    <w:rsid w:val="000364ED"/>
    <w:rsid w:val="0003690B"/>
    <w:rsid w:val="00036D28"/>
    <w:rsid w:val="00036FD9"/>
    <w:rsid w:val="000371AB"/>
    <w:rsid w:val="000371AD"/>
    <w:rsid w:val="000371AF"/>
    <w:rsid w:val="00037BCE"/>
    <w:rsid w:val="000403C1"/>
    <w:rsid w:val="000404A7"/>
    <w:rsid w:val="0004065A"/>
    <w:rsid w:val="00040741"/>
    <w:rsid w:val="000407B3"/>
    <w:rsid w:val="000409EE"/>
    <w:rsid w:val="00040CDD"/>
    <w:rsid w:val="00040E57"/>
    <w:rsid w:val="00040FC4"/>
    <w:rsid w:val="00041166"/>
    <w:rsid w:val="000411F2"/>
    <w:rsid w:val="000417CC"/>
    <w:rsid w:val="000418B0"/>
    <w:rsid w:val="00041D6B"/>
    <w:rsid w:val="0004225F"/>
    <w:rsid w:val="0004236F"/>
    <w:rsid w:val="00042A50"/>
    <w:rsid w:val="00042AFE"/>
    <w:rsid w:val="00042BF0"/>
    <w:rsid w:val="00042C29"/>
    <w:rsid w:val="00042CCB"/>
    <w:rsid w:val="00042F36"/>
    <w:rsid w:val="00042FB7"/>
    <w:rsid w:val="00043383"/>
    <w:rsid w:val="00043403"/>
    <w:rsid w:val="000434B7"/>
    <w:rsid w:val="0004391E"/>
    <w:rsid w:val="0004395A"/>
    <w:rsid w:val="00043A30"/>
    <w:rsid w:val="00043F79"/>
    <w:rsid w:val="0004405C"/>
    <w:rsid w:val="000442C4"/>
    <w:rsid w:val="0004440C"/>
    <w:rsid w:val="00044A7D"/>
    <w:rsid w:val="00044C1C"/>
    <w:rsid w:val="00044CBE"/>
    <w:rsid w:val="00045088"/>
    <w:rsid w:val="000450E7"/>
    <w:rsid w:val="00045104"/>
    <w:rsid w:val="00045188"/>
    <w:rsid w:val="00045540"/>
    <w:rsid w:val="000455DF"/>
    <w:rsid w:val="0004575D"/>
    <w:rsid w:val="00045955"/>
    <w:rsid w:val="00045AC6"/>
    <w:rsid w:val="00045E28"/>
    <w:rsid w:val="00045EB0"/>
    <w:rsid w:val="00045EEB"/>
    <w:rsid w:val="00045F67"/>
    <w:rsid w:val="00045F96"/>
    <w:rsid w:val="00045F9E"/>
    <w:rsid w:val="00046087"/>
    <w:rsid w:val="00046162"/>
    <w:rsid w:val="0004622A"/>
    <w:rsid w:val="0004653F"/>
    <w:rsid w:val="00046845"/>
    <w:rsid w:val="000469AE"/>
    <w:rsid w:val="00046A0B"/>
    <w:rsid w:val="00046C96"/>
    <w:rsid w:val="00047095"/>
    <w:rsid w:val="000470B9"/>
    <w:rsid w:val="000470E9"/>
    <w:rsid w:val="0004719C"/>
    <w:rsid w:val="000471AE"/>
    <w:rsid w:val="0004721A"/>
    <w:rsid w:val="00047465"/>
    <w:rsid w:val="0004761A"/>
    <w:rsid w:val="0004778A"/>
    <w:rsid w:val="00047804"/>
    <w:rsid w:val="00047A2E"/>
    <w:rsid w:val="00047A3F"/>
    <w:rsid w:val="00047A84"/>
    <w:rsid w:val="00047C17"/>
    <w:rsid w:val="00047C4F"/>
    <w:rsid w:val="00047C99"/>
    <w:rsid w:val="00050467"/>
    <w:rsid w:val="000505B3"/>
    <w:rsid w:val="0005074A"/>
    <w:rsid w:val="00050D18"/>
    <w:rsid w:val="00050D9E"/>
    <w:rsid w:val="00050E22"/>
    <w:rsid w:val="00050E6D"/>
    <w:rsid w:val="00050E93"/>
    <w:rsid w:val="00051194"/>
    <w:rsid w:val="000512D0"/>
    <w:rsid w:val="000512EE"/>
    <w:rsid w:val="00051531"/>
    <w:rsid w:val="00051756"/>
    <w:rsid w:val="000517C3"/>
    <w:rsid w:val="00051822"/>
    <w:rsid w:val="00051895"/>
    <w:rsid w:val="000518F7"/>
    <w:rsid w:val="00051B33"/>
    <w:rsid w:val="0005209D"/>
    <w:rsid w:val="000521E4"/>
    <w:rsid w:val="00052284"/>
    <w:rsid w:val="000522EE"/>
    <w:rsid w:val="000523F9"/>
    <w:rsid w:val="0005246B"/>
    <w:rsid w:val="000525D2"/>
    <w:rsid w:val="000526C8"/>
    <w:rsid w:val="000527A2"/>
    <w:rsid w:val="00052899"/>
    <w:rsid w:val="000528C2"/>
    <w:rsid w:val="00052DEB"/>
    <w:rsid w:val="00052DF9"/>
    <w:rsid w:val="00052E25"/>
    <w:rsid w:val="00052F03"/>
    <w:rsid w:val="0005305A"/>
    <w:rsid w:val="000535B9"/>
    <w:rsid w:val="00053CEF"/>
    <w:rsid w:val="00053D09"/>
    <w:rsid w:val="00053D11"/>
    <w:rsid w:val="0005434F"/>
    <w:rsid w:val="00054379"/>
    <w:rsid w:val="0005450A"/>
    <w:rsid w:val="00054593"/>
    <w:rsid w:val="000545FA"/>
    <w:rsid w:val="00054837"/>
    <w:rsid w:val="00054841"/>
    <w:rsid w:val="00054970"/>
    <w:rsid w:val="00054ACB"/>
    <w:rsid w:val="00054C4D"/>
    <w:rsid w:val="00054CFF"/>
    <w:rsid w:val="00054E71"/>
    <w:rsid w:val="00055048"/>
    <w:rsid w:val="00055954"/>
    <w:rsid w:val="00055CC6"/>
    <w:rsid w:val="00055E10"/>
    <w:rsid w:val="00055EB6"/>
    <w:rsid w:val="0005604F"/>
    <w:rsid w:val="000560F0"/>
    <w:rsid w:val="0005628C"/>
    <w:rsid w:val="00056534"/>
    <w:rsid w:val="000567AB"/>
    <w:rsid w:val="000567EA"/>
    <w:rsid w:val="000568F7"/>
    <w:rsid w:val="0005691F"/>
    <w:rsid w:val="00056921"/>
    <w:rsid w:val="00056B12"/>
    <w:rsid w:val="00056B5C"/>
    <w:rsid w:val="00056C08"/>
    <w:rsid w:val="00056C99"/>
    <w:rsid w:val="00056D49"/>
    <w:rsid w:val="00056DBE"/>
    <w:rsid w:val="00056E82"/>
    <w:rsid w:val="000571E9"/>
    <w:rsid w:val="00057461"/>
    <w:rsid w:val="0005751D"/>
    <w:rsid w:val="00057581"/>
    <w:rsid w:val="0005758A"/>
    <w:rsid w:val="000577A2"/>
    <w:rsid w:val="00057B48"/>
    <w:rsid w:val="00057B8A"/>
    <w:rsid w:val="00057E16"/>
    <w:rsid w:val="000600BD"/>
    <w:rsid w:val="0006024D"/>
    <w:rsid w:val="000603AA"/>
    <w:rsid w:val="00060410"/>
    <w:rsid w:val="000604DE"/>
    <w:rsid w:val="000606A1"/>
    <w:rsid w:val="000608BD"/>
    <w:rsid w:val="00060C84"/>
    <w:rsid w:val="00060CA8"/>
    <w:rsid w:val="00060DB5"/>
    <w:rsid w:val="00060EC0"/>
    <w:rsid w:val="0006107E"/>
    <w:rsid w:val="0006124E"/>
    <w:rsid w:val="000613D6"/>
    <w:rsid w:val="000614F9"/>
    <w:rsid w:val="00061512"/>
    <w:rsid w:val="000617AA"/>
    <w:rsid w:val="000617EB"/>
    <w:rsid w:val="000618CC"/>
    <w:rsid w:val="00061B29"/>
    <w:rsid w:val="00062456"/>
    <w:rsid w:val="00062572"/>
    <w:rsid w:val="00062885"/>
    <w:rsid w:val="00062B6F"/>
    <w:rsid w:val="00062C75"/>
    <w:rsid w:val="00062E8B"/>
    <w:rsid w:val="00062F0A"/>
    <w:rsid w:val="000631DF"/>
    <w:rsid w:val="000633C9"/>
    <w:rsid w:val="0006366F"/>
    <w:rsid w:val="0006368C"/>
    <w:rsid w:val="00063744"/>
    <w:rsid w:val="00063C70"/>
    <w:rsid w:val="00063F39"/>
    <w:rsid w:val="00064000"/>
    <w:rsid w:val="000642E5"/>
    <w:rsid w:val="000643A9"/>
    <w:rsid w:val="0006455E"/>
    <w:rsid w:val="000645C9"/>
    <w:rsid w:val="00064690"/>
    <w:rsid w:val="000646D9"/>
    <w:rsid w:val="00064F58"/>
    <w:rsid w:val="00064FD7"/>
    <w:rsid w:val="0006511D"/>
    <w:rsid w:val="0006568B"/>
    <w:rsid w:val="00065B89"/>
    <w:rsid w:val="00065E1A"/>
    <w:rsid w:val="00065F47"/>
    <w:rsid w:val="00065F83"/>
    <w:rsid w:val="00065FBE"/>
    <w:rsid w:val="00066367"/>
    <w:rsid w:val="0006659A"/>
    <w:rsid w:val="000666D3"/>
    <w:rsid w:val="00066791"/>
    <w:rsid w:val="000667F4"/>
    <w:rsid w:val="0006681D"/>
    <w:rsid w:val="00066895"/>
    <w:rsid w:val="00066AF5"/>
    <w:rsid w:val="000672F5"/>
    <w:rsid w:val="000673E1"/>
    <w:rsid w:val="00067848"/>
    <w:rsid w:val="00067A03"/>
    <w:rsid w:val="00067BF5"/>
    <w:rsid w:val="00067BF8"/>
    <w:rsid w:val="00067C48"/>
    <w:rsid w:val="00067C61"/>
    <w:rsid w:val="00067F97"/>
    <w:rsid w:val="0007008F"/>
    <w:rsid w:val="000700E6"/>
    <w:rsid w:val="00070C43"/>
    <w:rsid w:val="00070C90"/>
    <w:rsid w:val="00070F4B"/>
    <w:rsid w:val="00071047"/>
    <w:rsid w:val="00071195"/>
    <w:rsid w:val="00071372"/>
    <w:rsid w:val="000714EF"/>
    <w:rsid w:val="00071681"/>
    <w:rsid w:val="000718C9"/>
    <w:rsid w:val="00071BB2"/>
    <w:rsid w:val="00071E75"/>
    <w:rsid w:val="00071F62"/>
    <w:rsid w:val="00072224"/>
    <w:rsid w:val="000722BB"/>
    <w:rsid w:val="000722D9"/>
    <w:rsid w:val="00072533"/>
    <w:rsid w:val="000726AE"/>
    <w:rsid w:val="00072945"/>
    <w:rsid w:val="00072A90"/>
    <w:rsid w:val="00072BC9"/>
    <w:rsid w:val="00072F5E"/>
    <w:rsid w:val="00072FEF"/>
    <w:rsid w:val="00073066"/>
    <w:rsid w:val="00073099"/>
    <w:rsid w:val="000734C3"/>
    <w:rsid w:val="000734C5"/>
    <w:rsid w:val="00073710"/>
    <w:rsid w:val="000738FD"/>
    <w:rsid w:val="000739D9"/>
    <w:rsid w:val="00073CA9"/>
    <w:rsid w:val="00073D9E"/>
    <w:rsid w:val="00073F98"/>
    <w:rsid w:val="0007409E"/>
    <w:rsid w:val="000740AB"/>
    <w:rsid w:val="000741B3"/>
    <w:rsid w:val="000742B8"/>
    <w:rsid w:val="000742E9"/>
    <w:rsid w:val="0007470E"/>
    <w:rsid w:val="000747B8"/>
    <w:rsid w:val="000749AC"/>
    <w:rsid w:val="00074B31"/>
    <w:rsid w:val="00074B6B"/>
    <w:rsid w:val="00074BCA"/>
    <w:rsid w:val="00074F0D"/>
    <w:rsid w:val="0007551E"/>
    <w:rsid w:val="000756E5"/>
    <w:rsid w:val="00075A9E"/>
    <w:rsid w:val="00075D78"/>
    <w:rsid w:val="00075F87"/>
    <w:rsid w:val="00075FAF"/>
    <w:rsid w:val="0007642A"/>
    <w:rsid w:val="00076431"/>
    <w:rsid w:val="00076438"/>
    <w:rsid w:val="0007645D"/>
    <w:rsid w:val="000764E8"/>
    <w:rsid w:val="000768FF"/>
    <w:rsid w:val="00076B8A"/>
    <w:rsid w:val="00077000"/>
    <w:rsid w:val="00077234"/>
    <w:rsid w:val="000772AA"/>
    <w:rsid w:val="00077413"/>
    <w:rsid w:val="00077780"/>
    <w:rsid w:val="00077942"/>
    <w:rsid w:val="00077B9B"/>
    <w:rsid w:val="00077D63"/>
    <w:rsid w:val="00077EF1"/>
    <w:rsid w:val="00080408"/>
    <w:rsid w:val="00080412"/>
    <w:rsid w:val="000804F6"/>
    <w:rsid w:val="0008060B"/>
    <w:rsid w:val="0008068F"/>
    <w:rsid w:val="00080B9D"/>
    <w:rsid w:val="00080BFC"/>
    <w:rsid w:val="00080D15"/>
    <w:rsid w:val="00081058"/>
    <w:rsid w:val="00081193"/>
    <w:rsid w:val="00081433"/>
    <w:rsid w:val="0008150C"/>
    <w:rsid w:val="000819DA"/>
    <w:rsid w:val="00081A17"/>
    <w:rsid w:val="00081ACB"/>
    <w:rsid w:val="00081BAB"/>
    <w:rsid w:val="000827C7"/>
    <w:rsid w:val="000828C6"/>
    <w:rsid w:val="00082CE7"/>
    <w:rsid w:val="00082D60"/>
    <w:rsid w:val="00082F32"/>
    <w:rsid w:val="000830A0"/>
    <w:rsid w:val="00083134"/>
    <w:rsid w:val="000834CA"/>
    <w:rsid w:val="00083CDC"/>
    <w:rsid w:val="00083D49"/>
    <w:rsid w:val="00083DE6"/>
    <w:rsid w:val="00083DFF"/>
    <w:rsid w:val="00083F26"/>
    <w:rsid w:val="00083F36"/>
    <w:rsid w:val="00083FE1"/>
    <w:rsid w:val="00084661"/>
    <w:rsid w:val="000847D5"/>
    <w:rsid w:val="00084A9A"/>
    <w:rsid w:val="00084DD4"/>
    <w:rsid w:val="00084E05"/>
    <w:rsid w:val="00084EBF"/>
    <w:rsid w:val="00085126"/>
    <w:rsid w:val="000852EA"/>
    <w:rsid w:val="000853B8"/>
    <w:rsid w:val="00085407"/>
    <w:rsid w:val="00085BC6"/>
    <w:rsid w:val="0008612E"/>
    <w:rsid w:val="000868F6"/>
    <w:rsid w:val="00086DF9"/>
    <w:rsid w:val="00086EEB"/>
    <w:rsid w:val="00087153"/>
    <w:rsid w:val="000873D7"/>
    <w:rsid w:val="00087544"/>
    <w:rsid w:val="00087691"/>
    <w:rsid w:val="00087764"/>
    <w:rsid w:val="00087FA4"/>
    <w:rsid w:val="00090166"/>
    <w:rsid w:val="000902A1"/>
    <w:rsid w:val="00090531"/>
    <w:rsid w:val="000906B0"/>
    <w:rsid w:val="000906BE"/>
    <w:rsid w:val="00090995"/>
    <w:rsid w:val="00090B6C"/>
    <w:rsid w:val="00090CE3"/>
    <w:rsid w:val="00090EC3"/>
    <w:rsid w:val="00090FE3"/>
    <w:rsid w:val="00091244"/>
    <w:rsid w:val="00091377"/>
    <w:rsid w:val="000917C6"/>
    <w:rsid w:val="000917FD"/>
    <w:rsid w:val="00091839"/>
    <w:rsid w:val="00091996"/>
    <w:rsid w:val="00091A7A"/>
    <w:rsid w:val="00091AA7"/>
    <w:rsid w:val="00091ACD"/>
    <w:rsid w:val="00091B08"/>
    <w:rsid w:val="00091B73"/>
    <w:rsid w:val="00091BD1"/>
    <w:rsid w:val="00091BDF"/>
    <w:rsid w:val="00091CC9"/>
    <w:rsid w:val="00091D72"/>
    <w:rsid w:val="00091D93"/>
    <w:rsid w:val="00091F23"/>
    <w:rsid w:val="00091F5D"/>
    <w:rsid w:val="00092332"/>
    <w:rsid w:val="0009280D"/>
    <w:rsid w:val="00092855"/>
    <w:rsid w:val="00092932"/>
    <w:rsid w:val="000929F6"/>
    <w:rsid w:val="00092D8C"/>
    <w:rsid w:val="00092F4A"/>
    <w:rsid w:val="00092FBA"/>
    <w:rsid w:val="0009352E"/>
    <w:rsid w:val="0009354F"/>
    <w:rsid w:val="000935F4"/>
    <w:rsid w:val="00093A86"/>
    <w:rsid w:val="00093B67"/>
    <w:rsid w:val="00093D2F"/>
    <w:rsid w:val="00093E1D"/>
    <w:rsid w:val="00093EBF"/>
    <w:rsid w:val="00093F4B"/>
    <w:rsid w:val="00093FA0"/>
    <w:rsid w:val="00094034"/>
    <w:rsid w:val="00094139"/>
    <w:rsid w:val="0009443D"/>
    <w:rsid w:val="00094532"/>
    <w:rsid w:val="000945EE"/>
    <w:rsid w:val="000945F7"/>
    <w:rsid w:val="000949B0"/>
    <w:rsid w:val="000949FA"/>
    <w:rsid w:val="00094AB1"/>
    <w:rsid w:val="00094BB3"/>
    <w:rsid w:val="00094C4E"/>
    <w:rsid w:val="0009532D"/>
    <w:rsid w:val="00095331"/>
    <w:rsid w:val="00095487"/>
    <w:rsid w:val="0009557E"/>
    <w:rsid w:val="0009561A"/>
    <w:rsid w:val="00095678"/>
    <w:rsid w:val="000956B6"/>
    <w:rsid w:val="000958BB"/>
    <w:rsid w:val="000958CA"/>
    <w:rsid w:val="0009598E"/>
    <w:rsid w:val="00095B6D"/>
    <w:rsid w:val="00095CCC"/>
    <w:rsid w:val="00095D8A"/>
    <w:rsid w:val="00096103"/>
    <w:rsid w:val="0009620D"/>
    <w:rsid w:val="000962DF"/>
    <w:rsid w:val="00096304"/>
    <w:rsid w:val="000964D0"/>
    <w:rsid w:val="0009662F"/>
    <w:rsid w:val="00096631"/>
    <w:rsid w:val="000967C5"/>
    <w:rsid w:val="000969EB"/>
    <w:rsid w:val="00096A43"/>
    <w:rsid w:val="00096E2C"/>
    <w:rsid w:val="00096E79"/>
    <w:rsid w:val="00096FA5"/>
    <w:rsid w:val="00096FFF"/>
    <w:rsid w:val="000970EC"/>
    <w:rsid w:val="000971A3"/>
    <w:rsid w:val="00097280"/>
    <w:rsid w:val="00097333"/>
    <w:rsid w:val="000973D0"/>
    <w:rsid w:val="000975E4"/>
    <w:rsid w:val="00097669"/>
    <w:rsid w:val="000977C8"/>
    <w:rsid w:val="0009793F"/>
    <w:rsid w:val="00097D3B"/>
    <w:rsid w:val="00097EDD"/>
    <w:rsid w:val="000A0030"/>
    <w:rsid w:val="000A016A"/>
    <w:rsid w:val="000A0245"/>
    <w:rsid w:val="000A0248"/>
    <w:rsid w:val="000A0714"/>
    <w:rsid w:val="000A0AA5"/>
    <w:rsid w:val="000A0AE1"/>
    <w:rsid w:val="000A0B41"/>
    <w:rsid w:val="000A0DE2"/>
    <w:rsid w:val="000A0F76"/>
    <w:rsid w:val="000A10B6"/>
    <w:rsid w:val="000A136C"/>
    <w:rsid w:val="000A1390"/>
    <w:rsid w:val="000A1424"/>
    <w:rsid w:val="000A1427"/>
    <w:rsid w:val="000A15BD"/>
    <w:rsid w:val="000A1608"/>
    <w:rsid w:val="000A1731"/>
    <w:rsid w:val="000A1A35"/>
    <w:rsid w:val="000A1DB2"/>
    <w:rsid w:val="000A209D"/>
    <w:rsid w:val="000A2170"/>
    <w:rsid w:val="000A2708"/>
    <w:rsid w:val="000A2800"/>
    <w:rsid w:val="000A292F"/>
    <w:rsid w:val="000A294F"/>
    <w:rsid w:val="000A2A49"/>
    <w:rsid w:val="000A2B32"/>
    <w:rsid w:val="000A2CA0"/>
    <w:rsid w:val="000A2CA6"/>
    <w:rsid w:val="000A2D71"/>
    <w:rsid w:val="000A2E70"/>
    <w:rsid w:val="000A33AC"/>
    <w:rsid w:val="000A356C"/>
    <w:rsid w:val="000A3942"/>
    <w:rsid w:val="000A39A5"/>
    <w:rsid w:val="000A39CD"/>
    <w:rsid w:val="000A3B58"/>
    <w:rsid w:val="000A3DDD"/>
    <w:rsid w:val="000A4092"/>
    <w:rsid w:val="000A4836"/>
    <w:rsid w:val="000A4847"/>
    <w:rsid w:val="000A4AA1"/>
    <w:rsid w:val="000A4DEE"/>
    <w:rsid w:val="000A4F49"/>
    <w:rsid w:val="000A4FE1"/>
    <w:rsid w:val="000A51FC"/>
    <w:rsid w:val="000A5226"/>
    <w:rsid w:val="000A523E"/>
    <w:rsid w:val="000A5289"/>
    <w:rsid w:val="000A52D1"/>
    <w:rsid w:val="000A52D5"/>
    <w:rsid w:val="000A5421"/>
    <w:rsid w:val="000A5443"/>
    <w:rsid w:val="000A5731"/>
    <w:rsid w:val="000A5795"/>
    <w:rsid w:val="000A5945"/>
    <w:rsid w:val="000A59BC"/>
    <w:rsid w:val="000A5A7D"/>
    <w:rsid w:val="000A5CC5"/>
    <w:rsid w:val="000A5EA6"/>
    <w:rsid w:val="000A5F57"/>
    <w:rsid w:val="000A6039"/>
    <w:rsid w:val="000A6086"/>
    <w:rsid w:val="000A638C"/>
    <w:rsid w:val="000A64F9"/>
    <w:rsid w:val="000A657D"/>
    <w:rsid w:val="000A6716"/>
    <w:rsid w:val="000A6793"/>
    <w:rsid w:val="000A68EF"/>
    <w:rsid w:val="000A6DEC"/>
    <w:rsid w:val="000A6E6A"/>
    <w:rsid w:val="000A6EAA"/>
    <w:rsid w:val="000A6F6A"/>
    <w:rsid w:val="000A6FCA"/>
    <w:rsid w:val="000A70D3"/>
    <w:rsid w:val="000A7110"/>
    <w:rsid w:val="000A71B3"/>
    <w:rsid w:val="000A7336"/>
    <w:rsid w:val="000A74FF"/>
    <w:rsid w:val="000A7646"/>
    <w:rsid w:val="000A7661"/>
    <w:rsid w:val="000A7758"/>
    <w:rsid w:val="000A7C33"/>
    <w:rsid w:val="000A7DEE"/>
    <w:rsid w:val="000A7E80"/>
    <w:rsid w:val="000A7F27"/>
    <w:rsid w:val="000B0066"/>
    <w:rsid w:val="000B013F"/>
    <w:rsid w:val="000B01E6"/>
    <w:rsid w:val="000B07F4"/>
    <w:rsid w:val="000B0883"/>
    <w:rsid w:val="000B0ACD"/>
    <w:rsid w:val="000B1113"/>
    <w:rsid w:val="000B140D"/>
    <w:rsid w:val="000B14D1"/>
    <w:rsid w:val="000B15A1"/>
    <w:rsid w:val="000B1794"/>
    <w:rsid w:val="000B18DC"/>
    <w:rsid w:val="000B1A04"/>
    <w:rsid w:val="000B2656"/>
    <w:rsid w:val="000B26FF"/>
    <w:rsid w:val="000B2BDB"/>
    <w:rsid w:val="000B2CCC"/>
    <w:rsid w:val="000B2E6D"/>
    <w:rsid w:val="000B2F34"/>
    <w:rsid w:val="000B2FA2"/>
    <w:rsid w:val="000B302C"/>
    <w:rsid w:val="000B33D7"/>
    <w:rsid w:val="000B3437"/>
    <w:rsid w:val="000B361E"/>
    <w:rsid w:val="000B36D8"/>
    <w:rsid w:val="000B3817"/>
    <w:rsid w:val="000B388D"/>
    <w:rsid w:val="000B3AAA"/>
    <w:rsid w:val="000B3BF1"/>
    <w:rsid w:val="000B3DF4"/>
    <w:rsid w:val="000B4174"/>
    <w:rsid w:val="000B4212"/>
    <w:rsid w:val="000B4394"/>
    <w:rsid w:val="000B43E6"/>
    <w:rsid w:val="000B43ED"/>
    <w:rsid w:val="000B4436"/>
    <w:rsid w:val="000B4442"/>
    <w:rsid w:val="000B4454"/>
    <w:rsid w:val="000B45EA"/>
    <w:rsid w:val="000B4611"/>
    <w:rsid w:val="000B4643"/>
    <w:rsid w:val="000B47E8"/>
    <w:rsid w:val="000B4BB2"/>
    <w:rsid w:val="000B4DCC"/>
    <w:rsid w:val="000B4E91"/>
    <w:rsid w:val="000B517B"/>
    <w:rsid w:val="000B5223"/>
    <w:rsid w:val="000B5468"/>
    <w:rsid w:val="000B55C2"/>
    <w:rsid w:val="000B595F"/>
    <w:rsid w:val="000B5B87"/>
    <w:rsid w:val="000B5C06"/>
    <w:rsid w:val="000B5E15"/>
    <w:rsid w:val="000B5ED9"/>
    <w:rsid w:val="000B6018"/>
    <w:rsid w:val="000B651F"/>
    <w:rsid w:val="000B664D"/>
    <w:rsid w:val="000B68A1"/>
    <w:rsid w:val="000B6AC0"/>
    <w:rsid w:val="000B6C05"/>
    <w:rsid w:val="000B6D0E"/>
    <w:rsid w:val="000B7032"/>
    <w:rsid w:val="000B72DF"/>
    <w:rsid w:val="000B752C"/>
    <w:rsid w:val="000B75EF"/>
    <w:rsid w:val="000B7B46"/>
    <w:rsid w:val="000B7BEE"/>
    <w:rsid w:val="000C0271"/>
    <w:rsid w:val="000C0384"/>
    <w:rsid w:val="000C039C"/>
    <w:rsid w:val="000C0539"/>
    <w:rsid w:val="000C05A9"/>
    <w:rsid w:val="000C07FC"/>
    <w:rsid w:val="000C0A40"/>
    <w:rsid w:val="000C0DE8"/>
    <w:rsid w:val="000C0FD8"/>
    <w:rsid w:val="000C16CF"/>
    <w:rsid w:val="000C176C"/>
    <w:rsid w:val="000C17BC"/>
    <w:rsid w:val="000C188F"/>
    <w:rsid w:val="000C1ADC"/>
    <w:rsid w:val="000C1CFA"/>
    <w:rsid w:val="000C2048"/>
    <w:rsid w:val="000C2454"/>
    <w:rsid w:val="000C287D"/>
    <w:rsid w:val="000C289D"/>
    <w:rsid w:val="000C2B12"/>
    <w:rsid w:val="000C2BE6"/>
    <w:rsid w:val="000C2E2F"/>
    <w:rsid w:val="000C2EE4"/>
    <w:rsid w:val="000C31F8"/>
    <w:rsid w:val="000C341D"/>
    <w:rsid w:val="000C39C0"/>
    <w:rsid w:val="000C39ED"/>
    <w:rsid w:val="000C3B8F"/>
    <w:rsid w:val="000C3C95"/>
    <w:rsid w:val="000C3D7C"/>
    <w:rsid w:val="000C3EB3"/>
    <w:rsid w:val="000C3F54"/>
    <w:rsid w:val="000C4020"/>
    <w:rsid w:val="000C40E5"/>
    <w:rsid w:val="000C41F5"/>
    <w:rsid w:val="000C420A"/>
    <w:rsid w:val="000C4603"/>
    <w:rsid w:val="000C4631"/>
    <w:rsid w:val="000C4714"/>
    <w:rsid w:val="000C4815"/>
    <w:rsid w:val="000C495B"/>
    <w:rsid w:val="000C4DE3"/>
    <w:rsid w:val="000C4E0B"/>
    <w:rsid w:val="000C4FF2"/>
    <w:rsid w:val="000C510D"/>
    <w:rsid w:val="000C5230"/>
    <w:rsid w:val="000C52DC"/>
    <w:rsid w:val="000C53C5"/>
    <w:rsid w:val="000C5614"/>
    <w:rsid w:val="000C56F0"/>
    <w:rsid w:val="000C58A6"/>
    <w:rsid w:val="000C5929"/>
    <w:rsid w:val="000C5B22"/>
    <w:rsid w:val="000C62BB"/>
    <w:rsid w:val="000C6626"/>
    <w:rsid w:val="000C6759"/>
    <w:rsid w:val="000C6785"/>
    <w:rsid w:val="000C69A7"/>
    <w:rsid w:val="000C6A81"/>
    <w:rsid w:val="000C6C61"/>
    <w:rsid w:val="000C6FFA"/>
    <w:rsid w:val="000C702D"/>
    <w:rsid w:val="000C70C9"/>
    <w:rsid w:val="000C7151"/>
    <w:rsid w:val="000C7280"/>
    <w:rsid w:val="000C74A8"/>
    <w:rsid w:val="000C753C"/>
    <w:rsid w:val="000C7554"/>
    <w:rsid w:val="000C7567"/>
    <w:rsid w:val="000C78D7"/>
    <w:rsid w:val="000C7BE8"/>
    <w:rsid w:val="000C7CCD"/>
    <w:rsid w:val="000C7CF2"/>
    <w:rsid w:val="000C7DDD"/>
    <w:rsid w:val="000D0144"/>
    <w:rsid w:val="000D015F"/>
    <w:rsid w:val="000D01AD"/>
    <w:rsid w:val="000D0212"/>
    <w:rsid w:val="000D077B"/>
    <w:rsid w:val="000D0810"/>
    <w:rsid w:val="000D082B"/>
    <w:rsid w:val="000D0CC3"/>
    <w:rsid w:val="000D0CE3"/>
    <w:rsid w:val="000D0F7F"/>
    <w:rsid w:val="000D1120"/>
    <w:rsid w:val="000D162C"/>
    <w:rsid w:val="000D17D4"/>
    <w:rsid w:val="000D1922"/>
    <w:rsid w:val="000D1FE5"/>
    <w:rsid w:val="000D207C"/>
    <w:rsid w:val="000D2654"/>
    <w:rsid w:val="000D2747"/>
    <w:rsid w:val="000D27F0"/>
    <w:rsid w:val="000D2979"/>
    <w:rsid w:val="000D2B71"/>
    <w:rsid w:val="000D2B8A"/>
    <w:rsid w:val="000D2E54"/>
    <w:rsid w:val="000D329E"/>
    <w:rsid w:val="000D35F1"/>
    <w:rsid w:val="000D3787"/>
    <w:rsid w:val="000D3F3A"/>
    <w:rsid w:val="000D4306"/>
    <w:rsid w:val="000D45A2"/>
    <w:rsid w:val="000D4704"/>
    <w:rsid w:val="000D48F1"/>
    <w:rsid w:val="000D494F"/>
    <w:rsid w:val="000D4D72"/>
    <w:rsid w:val="000D4DC9"/>
    <w:rsid w:val="000D4FBD"/>
    <w:rsid w:val="000D5032"/>
    <w:rsid w:val="000D508C"/>
    <w:rsid w:val="000D517A"/>
    <w:rsid w:val="000D51C8"/>
    <w:rsid w:val="000D5316"/>
    <w:rsid w:val="000D5483"/>
    <w:rsid w:val="000D569D"/>
    <w:rsid w:val="000D5713"/>
    <w:rsid w:val="000D59CA"/>
    <w:rsid w:val="000D5AC8"/>
    <w:rsid w:val="000D5C78"/>
    <w:rsid w:val="000D5DBF"/>
    <w:rsid w:val="000D5FF5"/>
    <w:rsid w:val="000D6080"/>
    <w:rsid w:val="000D6496"/>
    <w:rsid w:val="000D6683"/>
    <w:rsid w:val="000D66CD"/>
    <w:rsid w:val="000D67AD"/>
    <w:rsid w:val="000D6A30"/>
    <w:rsid w:val="000D6B13"/>
    <w:rsid w:val="000D6C1C"/>
    <w:rsid w:val="000D7699"/>
    <w:rsid w:val="000D77A3"/>
    <w:rsid w:val="000D7811"/>
    <w:rsid w:val="000D78EC"/>
    <w:rsid w:val="000D793A"/>
    <w:rsid w:val="000D7999"/>
    <w:rsid w:val="000D7BE1"/>
    <w:rsid w:val="000E0227"/>
    <w:rsid w:val="000E0295"/>
    <w:rsid w:val="000E0547"/>
    <w:rsid w:val="000E0887"/>
    <w:rsid w:val="000E08AC"/>
    <w:rsid w:val="000E09FD"/>
    <w:rsid w:val="000E0ACF"/>
    <w:rsid w:val="000E0B2D"/>
    <w:rsid w:val="000E0D11"/>
    <w:rsid w:val="000E0DF9"/>
    <w:rsid w:val="000E0F28"/>
    <w:rsid w:val="000E1200"/>
    <w:rsid w:val="000E123A"/>
    <w:rsid w:val="000E12D8"/>
    <w:rsid w:val="000E1314"/>
    <w:rsid w:val="000E1551"/>
    <w:rsid w:val="000E17C6"/>
    <w:rsid w:val="000E1BDB"/>
    <w:rsid w:val="000E1CFC"/>
    <w:rsid w:val="000E1F92"/>
    <w:rsid w:val="000E2262"/>
    <w:rsid w:val="000E239C"/>
    <w:rsid w:val="000E249F"/>
    <w:rsid w:val="000E28AF"/>
    <w:rsid w:val="000E2A16"/>
    <w:rsid w:val="000E2A85"/>
    <w:rsid w:val="000E2C93"/>
    <w:rsid w:val="000E30E3"/>
    <w:rsid w:val="000E3208"/>
    <w:rsid w:val="000E32C4"/>
    <w:rsid w:val="000E339B"/>
    <w:rsid w:val="000E36CD"/>
    <w:rsid w:val="000E3983"/>
    <w:rsid w:val="000E3D4B"/>
    <w:rsid w:val="000E3F13"/>
    <w:rsid w:val="000E4012"/>
    <w:rsid w:val="000E40A5"/>
    <w:rsid w:val="000E40F7"/>
    <w:rsid w:val="000E4932"/>
    <w:rsid w:val="000E49FA"/>
    <w:rsid w:val="000E4A60"/>
    <w:rsid w:val="000E4C10"/>
    <w:rsid w:val="000E4CD9"/>
    <w:rsid w:val="000E4D03"/>
    <w:rsid w:val="000E4E65"/>
    <w:rsid w:val="000E5188"/>
    <w:rsid w:val="000E544B"/>
    <w:rsid w:val="000E5981"/>
    <w:rsid w:val="000E5A63"/>
    <w:rsid w:val="000E5B5E"/>
    <w:rsid w:val="000E5EFC"/>
    <w:rsid w:val="000E60F1"/>
    <w:rsid w:val="000E61C5"/>
    <w:rsid w:val="000E61E0"/>
    <w:rsid w:val="000E626E"/>
    <w:rsid w:val="000E6510"/>
    <w:rsid w:val="000E71AE"/>
    <w:rsid w:val="000E7638"/>
    <w:rsid w:val="000E783C"/>
    <w:rsid w:val="000E7880"/>
    <w:rsid w:val="000E78FF"/>
    <w:rsid w:val="000E7AB9"/>
    <w:rsid w:val="000E7B3B"/>
    <w:rsid w:val="000E7B8D"/>
    <w:rsid w:val="000E7BD5"/>
    <w:rsid w:val="000E7DE3"/>
    <w:rsid w:val="000E7FE7"/>
    <w:rsid w:val="000F01F7"/>
    <w:rsid w:val="000F0216"/>
    <w:rsid w:val="000F03DE"/>
    <w:rsid w:val="000F066B"/>
    <w:rsid w:val="000F0853"/>
    <w:rsid w:val="000F08E8"/>
    <w:rsid w:val="000F099A"/>
    <w:rsid w:val="000F0C32"/>
    <w:rsid w:val="000F109B"/>
    <w:rsid w:val="000F12B4"/>
    <w:rsid w:val="000F13D8"/>
    <w:rsid w:val="000F1515"/>
    <w:rsid w:val="000F1BD9"/>
    <w:rsid w:val="000F1C7E"/>
    <w:rsid w:val="000F1CCF"/>
    <w:rsid w:val="000F1D44"/>
    <w:rsid w:val="000F1DA3"/>
    <w:rsid w:val="000F1F99"/>
    <w:rsid w:val="000F2104"/>
    <w:rsid w:val="000F2148"/>
    <w:rsid w:val="000F2371"/>
    <w:rsid w:val="000F240F"/>
    <w:rsid w:val="000F26E2"/>
    <w:rsid w:val="000F2763"/>
    <w:rsid w:val="000F2804"/>
    <w:rsid w:val="000F29FB"/>
    <w:rsid w:val="000F2BC6"/>
    <w:rsid w:val="000F2CC1"/>
    <w:rsid w:val="000F2E14"/>
    <w:rsid w:val="000F2FAF"/>
    <w:rsid w:val="000F3023"/>
    <w:rsid w:val="000F3285"/>
    <w:rsid w:val="000F3297"/>
    <w:rsid w:val="000F32C1"/>
    <w:rsid w:val="000F364F"/>
    <w:rsid w:val="000F3744"/>
    <w:rsid w:val="000F379E"/>
    <w:rsid w:val="000F3DCE"/>
    <w:rsid w:val="000F3E13"/>
    <w:rsid w:val="000F401B"/>
    <w:rsid w:val="000F406F"/>
    <w:rsid w:val="000F4483"/>
    <w:rsid w:val="000F4675"/>
    <w:rsid w:val="000F470B"/>
    <w:rsid w:val="000F4A65"/>
    <w:rsid w:val="000F4B10"/>
    <w:rsid w:val="000F4DD4"/>
    <w:rsid w:val="000F4FC3"/>
    <w:rsid w:val="000F4FF4"/>
    <w:rsid w:val="000F5049"/>
    <w:rsid w:val="000F519E"/>
    <w:rsid w:val="000F5246"/>
    <w:rsid w:val="000F580E"/>
    <w:rsid w:val="000F58DD"/>
    <w:rsid w:val="000F5977"/>
    <w:rsid w:val="000F5B04"/>
    <w:rsid w:val="000F5F10"/>
    <w:rsid w:val="000F603A"/>
    <w:rsid w:val="000F60F0"/>
    <w:rsid w:val="000F66FD"/>
    <w:rsid w:val="000F67F7"/>
    <w:rsid w:val="000F69A6"/>
    <w:rsid w:val="000F6E8D"/>
    <w:rsid w:val="000F6E9F"/>
    <w:rsid w:val="000F6FA2"/>
    <w:rsid w:val="000F7102"/>
    <w:rsid w:val="000F7276"/>
    <w:rsid w:val="000F72A2"/>
    <w:rsid w:val="000F72BC"/>
    <w:rsid w:val="000F72F0"/>
    <w:rsid w:val="000F7335"/>
    <w:rsid w:val="000F75AA"/>
    <w:rsid w:val="000F76C8"/>
    <w:rsid w:val="000F7DC2"/>
    <w:rsid w:val="000F7E08"/>
    <w:rsid w:val="0010008C"/>
    <w:rsid w:val="0010008E"/>
    <w:rsid w:val="0010017E"/>
    <w:rsid w:val="0010027E"/>
    <w:rsid w:val="00100498"/>
    <w:rsid w:val="001004FF"/>
    <w:rsid w:val="0010051C"/>
    <w:rsid w:val="001005A1"/>
    <w:rsid w:val="00100603"/>
    <w:rsid w:val="00100928"/>
    <w:rsid w:val="00100BC2"/>
    <w:rsid w:val="00100C71"/>
    <w:rsid w:val="00100D86"/>
    <w:rsid w:val="00100E2F"/>
    <w:rsid w:val="00100E91"/>
    <w:rsid w:val="00100EA6"/>
    <w:rsid w:val="00100F78"/>
    <w:rsid w:val="00101126"/>
    <w:rsid w:val="00101393"/>
    <w:rsid w:val="00101686"/>
    <w:rsid w:val="001019C9"/>
    <w:rsid w:val="00101BFE"/>
    <w:rsid w:val="00101CE2"/>
    <w:rsid w:val="00101EAC"/>
    <w:rsid w:val="00102432"/>
    <w:rsid w:val="00102444"/>
    <w:rsid w:val="00102630"/>
    <w:rsid w:val="00102680"/>
    <w:rsid w:val="0010273A"/>
    <w:rsid w:val="00102B64"/>
    <w:rsid w:val="00102BB3"/>
    <w:rsid w:val="00102D53"/>
    <w:rsid w:val="00102F36"/>
    <w:rsid w:val="00103061"/>
    <w:rsid w:val="001031A7"/>
    <w:rsid w:val="00103569"/>
    <w:rsid w:val="0010369D"/>
    <w:rsid w:val="00103908"/>
    <w:rsid w:val="00103B62"/>
    <w:rsid w:val="001041B5"/>
    <w:rsid w:val="001042C8"/>
    <w:rsid w:val="001043FC"/>
    <w:rsid w:val="00104401"/>
    <w:rsid w:val="00104705"/>
    <w:rsid w:val="00104897"/>
    <w:rsid w:val="001048EA"/>
    <w:rsid w:val="00104934"/>
    <w:rsid w:val="00104AAB"/>
    <w:rsid w:val="00105028"/>
    <w:rsid w:val="0010523A"/>
    <w:rsid w:val="0010584A"/>
    <w:rsid w:val="001058CE"/>
    <w:rsid w:val="00105B7B"/>
    <w:rsid w:val="00105C94"/>
    <w:rsid w:val="00105F42"/>
    <w:rsid w:val="00106459"/>
    <w:rsid w:val="001067D9"/>
    <w:rsid w:val="001069AD"/>
    <w:rsid w:val="00106A6D"/>
    <w:rsid w:val="00106DFB"/>
    <w:rsid w:val="0010703C"/>
    <w:rsid w:val="00107751"/>
    <w:rsid w:val="00107940"/>
    <w:rsid w:val="00107A70"/>
    <w:rsid w:val="00107FD4"/>
    <w:rsid w:val="00110136"/>
    <w:rsid w:val="00110198"/>
    <w:rsid w:val="0011077A"/>
    <w:rsid w:val="001107AB"/>
    <w:rsid w:val="0011083F"/>
    <w:rsid w:val="0011087B"/>
    <w:rsid w:val="00110AB1"/>
    <w:rsid w:val="00110D1E"/>
    <w:rsid w:val="00110D8B"/>
    <w:rsid w:val="0011107F"/>
    <w:rsid w:val="00111325"/>
    <w:rsid w:val="001113E0"/>
    <w:rsid w:val="0011168A"/>
    <w:rsid w:val="0011186F"/>
    <w:rsid w:val="001119F5"/>
    <w:rsid w:val="00111C14"/>
    <w:rsid w:val="0011204E"/>
    <w:rsid w:val="001122E2"/>
    <w:rsid w:val="001126EC"/>
    <w:rsid w:val="00112815"/>
    <w:rsid w:val="00112B1F"/>
    <w:rsid w:val="00112B39"/>
    <w:rsid w:val="00112D98"/>
    <w:rsid w:val="00112DD8"/>
    <w:rsid w:val="00112E5C"/>
    <w:rsid w:val="00113348"/>
    <w:rsid w:val="0011361F"/>
    <w:rsid w:val="001137BF"/>
    <w:rsid w:val="001137E0"/>
    <w:rsid w:val="00113972"/>
    <w:rsid w:val="00113AEF"/>
    <w:rsid w:val="00113BBF"/>
    <w:rsid w:val="00113D88"/>
    <w:rsid w:val="00113E73"/>
    <w:rsid w:val="00113EDF"/>
    <w:rsid w:val="00113FE0"/>
    <w:rsid w:val="00114333"/>
    <w:rsid w:val="0011446E"/>
    <w:rsid w:val="001144A7"/>
    <w:rsid w:val="00114833"/>
    <w:rsid w:val="00114889"/>
    <w:rsid w:val="0011499E"/>
    <w:rsid w:val="00114A3A"/>
    <w:rsid w:val="00114B3A"/>
    <w:rsid w:val="00114BB0"/>
    <w:rsid w:val="00115015"/>
    <w:rsid w:val="00115103"/>
    <w:rsid w:val="001151C5"/>
    <w:rsid w:val="0011551F"/>
    <w:rsid w:val="00115860"/>
    <w:rsid w:val="00115AB1"/>
    <w:rsid w:val="00115EF2"/>
    <w:rsid w:val="00115F04"/>
    <w:rsid w:val="00116098"/>
    <w:rsid w:val="001161E9"/>
    <w:rsid w:val="00116239"/>
    <w:rsid w:val="00116507"/>
    <w:rsid w:val="00116D53"/>
    <w:rsid w:val="00116E58"/>
    <w:rsid w:val="00117017"/>
    <w:rsid w:val="001171A6"/>
    <w:rsid w:val="0011730A"/>
    <w:rsid w:val="0011736A"/>
    <w:rsid w:val="00117561"/>
    <w:rsid w:val="001179CA"/>
    <w:rsid w:val="00117A0B"/>
    <w:rsid w:val="00117BBC"/>
    <w:rsid w:val="00117C81"/>
    <w:rsid w:val="00117CA0"/>
    <w:rsid w:val="00117E46"/>
    <w:rsid w:val="00117F00"/>
    <w:rsid w:val="00117FCF"/>
    <w:rsid w:val="00120091"/>
    <w:rsid w:val="001202E9"/>
    <w:rsid w:val="00120514"/>
    <w:rsid w:val="0012054C"/>
    <w:rsid w:val="0012056A"/>
    <w:rsid w:val="001206EB"/>
    <w:rsid w:val="001209F5"/>
    <w:rsid w:val="00120BB6"/>
    <w:rsid w:val="00120C7B"/>
    <w:rsid w:val="00120DAC"/>
    <w:rsid w:val="00120F5B"/>
    <w:rsid w:val="0012123B"/>
    <w:rsid w:val="001212C7"/>
    <w:rsid w:val="00121379"/>
    <w:rsid w:val="001214F1"/>
    <w:rsid w:val="001216E7"/>
    <w:rsid w:val="0012170A"/>
    <w:rsid w:val="0012174C"/>
    <w:rsid w:val="001217D6"/>
    <w:rsid w:val="0012185F"/>
    <w:rsid w:val="00121C89"/>
    <w:rsid w:val="00121CA3"/>
    <w:rsid w:val="00121CFD"/>
    <w:rsid w:val="00121E46"/>
    <w:rsid w:val="001221DB"/>
    <w:rsid w:val="00122271"/>
    <w:rsid w:val="0012242A"/>
    <w:rsid w:val="00122662"/>
    <w:rsid w:val="00122680"/>
    <w:rsid w:val="001227DA"/>
    <w:rsid w:val="00122860"/>
    <w:rsid w:val="00122D5F"/>
    <w:rsid w:val="00123029"/>
    <w:rsid w:val="0012306C"/>
    <w:rsid w:val="00123218"/>
    <w:rsid w:val="00123463"/>
    <w:rsid w:val="001237D4"/>
    <w:rsid w:val="00123958"/>
    <w:rsid w:val="00123AA9"/>
    <w:rsid w:val="00123B78"/>
    <w:rsid w:val="00123BA7"/>
    <w:rsid w:val="00123C05"/>
    <w:rsid w:val="00123C1A"/>
    <w:rsid w:val="00123E4B"/>
    <w:rsid w:val="00123E8E"/>
    <w:rsid w:val="00123F6E"/>
    <w:rsid w:val="00124563"/>
    <w:rsid w:val="001245D1"/>
    <w:rsid w:val="001245E3"/>
    <w:rsid w:val="001246ED"/>
    <w:rsid w:val="00124B34"/>
    <w:rsid w:val="00124C09"/>
    <w:rsid w:val="00124D08"/>
    <w:rsid w:val="00124E20"/>
    <w:rsid w:val="00125049"/>
    <w:rsid w:val="001251A6"/>
    <w:rsid w:val="001252A1"/>
    <w:rsid w:val="00125495"/>
    <w:rsid w:val="0012549F"/>
    <w:rsid w:val="00125A34"/>
    <w:rsid w:val="00125AAC"/>
    <w:rsid w:val="00125BE6"/>
    <w:rsid w:val="001260F4"/>
    <w:rsid w:val="001262E4"/>
    <w:rsid w:val="00126655"/>
    <w:rsid w:val="00126856"/>
    <w:rsid w:val="001269B8"/>
    <w:rsid w:val="00126BBA"/>
    <w:rsid w:val="00126D47"/>
    <w:rsid w:val="00126D62"/>
    <w:rsid w:val="00126E6A"/>
    <w:rsid w:val="00126F0B"/>
    <w:rsid w:val="0012709D"/>
    <w:rsid w:val="0012717C"/>
    <w:rsid w:val="0012721E"/>
    <w:rsid w:val="0012734F"/>
    <w:rsid w:val="00127360"/>
    <w:rsid w:val="001274C1"/>
    <w:rsid w:val="0012770B"/>
    <w:rsid w:val="001278DD"/>
    <w:rsid w:val="00127B10"/>
    <w:rsid w:val="00127E3B"/>
    <w:rsid w:val="00130064"/>
    <w:rsid w:val="001300C7"/>
    <w:rsid w:val="001301AE"/>
    <w:rsid w:val="00130482"/>
    <w:rsid w:val="001304B2"/>
    <w:rsid w:val="001307D4"/>
    <w:rsid w:val="0013083A"/>
    <w:rsid w:val="001308F3"/>
    <w:rsid w:val="00130AB3"/>
    <w:rsid w:val="00130ADF"/>
    <w:rsid w:val="00130B20"/>
    <w:rsid w:val="00130D27"/>
    <w:rsid w:val="00130EC5"/>
    <w:rsid w:val="001317A4"/>
    <w:rsid w:val="00131829"/>
    <w:rsid w:val="00131A49"/>
    <w:rsid w:val="00131CCF"/>
    <w:rsid w:val="00131D56"/>
    <w:rsid w:val="00131F58"/>
    <w:rsid w:val="00132154"/>
    <w:rsid w:val="00132171"/>
    <w:rsid w:val="0013275D"/>
    <w:rsid w:val="00132776"/>
    <w:rsid w:val="00132896"/>
    <w:rsid w:val="00132FF3"/>
    <w:rsid w:val="0013300B"/>
    <w:rsid w:val="00133124"/>
    <w:rsid w:val="001332BD"/>
    <w:rsid w:val="0013344D"/>
    <w:rsid w:val="0013348C"/>
    <w:rsid w:val="00133690"/>
    <w:rsid w:val="001337EA"/>
    <w:rsid w:val="00133876"/>
    <w:rsid w:val="001339FA"/>
    <w:rsid w:val="00133AE2"/>
    <w:rsid w:val="00133B15"/>
    <w:rsid w:val="00133C12"/>
    <w:rsid w:val="00133DDE"/>
    <w:rsid w:val="00133EE9"/>
    <w:rsid w:val="00133F0E"/>
    <w:rsid w:val="00133FC4"/>
    <w:rsid w:val="0013409D"/>
    <w:rsid w:val="00134190"/>
    <w:rsid w:val="001341DC"/>
    <w:rsid w:val="00134289"/>
    <w:rsid w:val="00134A4B"/>
    <w:rsid w:val="00134B23"/>
    <w:rsid w:val="00134B7C"/>
    <w:rsid w:val="00134BC4"/>
    <w:rsid w:val="00134C0B"/>
    <w:rsid w:val="00134E3C"/>
    <w:rsid w:val="00134EAC"/>
    <w:rsid w:val="00134F3B"/>
    <w:rsid w:val="001351C5"/>
    <w:rsid w:val="001352AC"/>
    <w:rsid w:val="0013534F"/>
    <w:rsid w:val="001353A8"/>
    <w:rsid w:val="00135690"/>
    <w:rsid w:val="00135948"/>
    <w:rsid w:val="00135A4C"/>
    <w:rsid w:val="00135DCE"/>
    <w:rsid w:val="00136129"/>
    <w:rsid w:val="001362FD"/>
    <w:rsid w:val="0013646C"/>
    <w:rsid w:val="00136734"/>
    <w:rsid w:val="00136782"/>
    <w:rsid w:val="00136A96"/>
    <w:rsid w:val="00136F53"/>
    <w:rsid w:val="00137338"/>
    <w:rsid w:val="001374AB"/>
    <w:rsid w:val="00137561"/>
    <w:rsid w:val="00137883"/>
    <w:rsid w:val="0013796D"/>
    <w:rsid w:val="0013796F"/>
    <w:rsid w:val="001379AB"/>
    <w:rsid w:val="00137A76"/>
    <w:rsid w:val="00137DC1"/>
    <w:rsid w:val="00137E25"/>
    <w:rsid w:val="0014023D"/>
    <w:rsid w:val="00140266"/>
    <w:rsid w:val="00140400"/>
    <w:rsid w:val="00140635"/>
    <w:rsid w:val="00140769"/>
    <w:rsid w:val="001407BB"/>
    <w:rsid w:val="00140814"/>
    <w:rsid w:val="00140989"/>
    <w:rsid w:val="00140EE1"/>
    <w:rsid w:val="0014102E"/>
    <w:rsid w:val="00141154"/>
    <w:rsid w:val="001411C6"/>
    <w:rsid w:val="00141214"/>
    <w:rsid w:val="001413DA"/>
    <w:rsid w:val="00141531"/>
    <w:rsid w:val="001417E7"/>
    <w:rsid w:val="00141D5B"/>
    <w:rsid w:val="00141DC3"/>
    <w:rsid w:val="00141DEB"/>
    <w:rsid w:val="00141F15"/>
    <w:rsid w:val="00142202"/>
    <w:rsid w:val="001422C7"/>
    <w:rsid w:val="00142377"/>
    <w:rsid w:val="0014240A"/>
    <w:rsid w:val="0014243F"/>
    <w:rsid w:val="0014245B"/>
    <w:rsid w:val="00142863"/>
    <w:rsid w:val="001428B9"/>
    <w:rsid w:val="00142A3D"/>
    <w:rsid w:val="00142B62"/>
    <w:rsid w:val="00142B81"/>
    <w:rsid w:val="00142BA0"/>
    <w:rsid w:val="00142C35"/>
    <w:rsid w:val="00142CEA"/>
    <w:rsid w:val="00142D95"/>
    <w:rsid w:val="00143009"/>
    <w:rsid w:val="001431BA"/>
    <w:rsid w:val="00143208"/>
    <w:rsid w:val="001437E7"/>
    <w:rsid w:val="00143A92"/>
    <w:rsid w:val="00143C24"/>
    <w:rsid w:val="00143F7E"/>
    <w:rsid w:val="00143FAE"/>
    <w:rsid w:val="001440E7"/>
    <w:rsid w:val="00144180"/>
    <w:rsid w:val="00144411"/>
    <w:rsid w:val="0014442A"/>
    <w:rsid w:val="00144707"/>
    <w:rsid w:val="001448D5"/>
    <w:rsid w:val="00144A68"/>
    <w:rsid w:val="00144C93"/>
    <w:rsid w:val="00144D62"/>
    <w:rsid w:val="00144FBB"/>
    <w:rsid w:val="00145050"/>
    <w:rsid w:val="001450FD"/>
    <w:rsid w:val="00145269"/>
    <w:rsid w:val="001452D8"/>
    <w:rsid w:val="00145338"/>
    <w:rsid w:val="00145757"/>
    <w:rsid w:val="00145787"/>
    <w:rsid w:val="00145CB3"/>
    <w:rsid w:val="00145DBB"/>
    <w:rsid w:val="00145FD7"/>
    <w:rsid w:val="0014604E"/>
    <w:rsid w:val="001461C9"/>
    <w:rsid w:val="001461EB"/>
    <w:rsid w:val="001462CE"/>
    <w:rsid w:val="00146564"/>
    <w:rsid w:val="00146B4B"/>
    <w:rsid w:val="00146E66"/>
    <w:rsid w:val="00147101"/>
    <w:rsid w:val="001471BC"/>
    <w:rsid w:val="001471EB"/>
    <w:rsid w:val="00147223"/>
    <w:rsid w:val="00147410"/>
    <w:rsid w:val="001474E0"/>
    <w:rsid w:val="00147724"/>
    <w:rsid w:val="0014799C"/>
    <w:rsid w:val="00147B10"/>
    <w:rsid w:val="00147B6F"/>
    <w:rsid w:val="00147C14"/>
    <w:rsid w:val="001500A4"/>
    <w:rsid w:val="001501D4"/>
    <w:rsid w:val="00150244"/>
    <w:rsid w:val="00150802"/>
    <w:rsid w:val="001509E1"/>
    <w:rsid w:val="00150BD5"/>
    <w:rsid w:val="00150D00"/>
    <w:rsid w:val="00150D51"/>
    <w:rsid w:val="00150DBC"/>
    <w:rsid w:val="001510ED"/>
    <w:rsid w:val="0015121B"/>
    <w:rsid w:val="00151478"/>
    <w:rsid w:val="00151ADB"/>
    <w:rsid w:val="00151B9F"/>
    <w:rsid w:val="00151E3B"/>
    <w:rsid w:val="00151FEF"/>
    <w:rsid w:val="0015204F"/>
    <w:rsid w:val="00152074"/>
    <w:rsid w:val="00152419"/>
    <w:rsid w:val="00152461"/>
    <w:rsid w:val="0015260B"/>
    <w:rsid w:val="001529D7"/>
    <w:rsid w:val="00152B31"/>
    <w:rsid w:val="00152C49"/>
    <w:rsid w:val="00152D32"/>
    <w:rsid w:val="00152D72"/>
    <w:rsid w:val="00152F69"/>
    <w:rsid w:val="001530A1"/>
    <w:rsid w:val="0015312A"/>
    <w:rsid w:val="00153158"/>
    <w:rsid w:val="0015355E"/>
    <w:rsid w:val="00153563"/>
    <w:rsid w:val="001536BC"/>
    <w:rsid w:val="00153B68"/>
    <w:rsid w:val="00153BFF"/>
    <w:rsid w:val="00153E47"/>
    <w:rsid w:val="001543E1"/>
    <w:rsid w:val="001546AE"/>
    <w:rsid w:val="001546D4"/>
    <w:rsid w:val="00154CAC"/>
    <w:rsid w:val="00154DDE"/>
    <w:rsid w:val="00154FA2"/>
    <w:rsid w:val="001550EF"/>
    <w:rsid w:val="001551E7"/>
    <w:rsid w:val="001552B4"/>
    <w:rsid w:val="0015531F"/>
    <w:rsid w:val="00155437"/>
    <w:rsid w:val="00155541"/>
    <w:rsid w:val="00155861"/>
    <w:rsid w:val="00155A06"/>
    <w:rsid w:val="00155BAC"/>
    <w:rsid w:val="00155BE0"/>
    <w:rsid w:val="00155BEA"/>
    <w:rsid w:val="00155F34"/>
    <w:rsid w:val="00155F35"/>
    <w:rsid w:val="00155F41"/>
    <w:rsid w:val="001562E2"/>
    <w:rsid w:val="00156308"/>
    <w:rsid w:val="001568A5"/>
    <w:rsid w:val="001569E4"/>
    <w:rsid w:val="00156BF6"/>
    <w:rsid w:val="00156CCC"/>
    <w:rsid w:val="00156CE9"/>
    <w:rsid w:val="00156D8B"/>
    <w:rsid w:val="00157011"/>
    <w:rsid w:val="00157222"/>
    <w:rsid w:val="0015723A"/>
    <w:rsid w:val="00157569"/>
    <w:rsid w:val="0015766C"/>
    <w:rsid w:val="00157822"/>
    <w:rsid w:val="00157990"/>
    <w:rsid w:val="001600A8"/>
    <w:rsid w:val="001602E9"/>
    <w:rsid w:val="00160315"/>
    <w:rsid w:val="00160424"/>
    <w:rsid w:val="0016046E"/>
    <w:rsid w:val="0016074D"/>
    <w:rsid w:val="00160A21"/>
    <w:rsid w:val="00160A81"/>
    <w:rsid w:val="00160C3A"/>
    <w:rsid w:val="00161172"/>
    <w:rsid w:val="001612A5"/>
    <w:rsid w:val="00161902"/>
    <w:rsid w:val="00161A27"/>
    <w:rsid w:val="00161B36"/>
    <w:rsid w:val="00161F2D"/>
    <w:rsid w:val="00161F96"/>
    <w:rsid w:val="0016207A"/>
    <w:rsid w:val="0016208D"/>
    <w:rsid w:val="0016218B"/>
    <w:rsid w:val="00162257"/>
    <w:rsid w:val="00162724"/>
    <w:rsid w:val="00162ABB"/>
    <w:rsid w:val="00162C8E"/>
    <w:rsid w:val="00162E14"/>
    <w:rsid w:val="001630B9"/>
    <w:rsid w:val="0016330E"/>
    <w:rsid w:val="0016336B"/>
    <w:rsid w:val="0016347F"/>
    <w:rsid w:val="001635CA"/>
    <w:rsid w:val="00163C21"/>
    <w:rsid w:val="001640FD"/>
    <w:rsid w:val="00164258"/>
    <w:rsid w:val="00164685"/>
    <w:rsid w:val="0016485F"/>
    <w:rsid w:val="00164B38"/>
    <w:rsid w:val="00164BA2"/>
    <w:rsid w:val="00164BD9"/>
    <w:rsid w:val="00164DA3"/>
    <w:rsid w:val="001650C1"/>
    <w:rsid w:val="001650FC"/>
    <w:rsid w:val="00165126"/>
    <w:rsid w:val="0016529E"/>
    <w:rsid w:val="0016538C"/>
    <w:rsid w:val="00165390"/>
    <w:rsid w:val="00165767"/>
    <w:rsid w:val="00165839"/>
    <w:rsid w:val="0016589B"/>
    <w:rsid w:val="001658AE"/>
    <w:rsid w:val="0016595E"/>
    <w:rsid w:val="00165AD2"/>
    <w:rsid w:val="00165C8F"/>
    <w:rsid w:val="00165CFE"/>
    <w:rsid w:val="00165DC3"/>
    <w:rsid w:val="00165E1A"/>
    <w:rsid w:val="00165E43"/>
    <w:rsid w:val="00165F79"/>
    <w:rsid w:val="00165FEE"/>
    <w:rsid w:val="001661F8"/>
    <w:rsid w:val="0016649D"/>
    <w:rsid w:val="00166847"/>
    <w:rsid w:val="0016689C"/>
    <w:rsid w:val="00166A2E"/>
    <w:rsid w:val="00166D06"/>
    <w:rsid w:val="001675E1"/>
    <w:rsid w:val="00167764"/>
    <w:rsid w:val="00167AC2"/>
    <w:rsid w:val="00167AE1"/>
    <w:rsid w:val="00167BE1"/>
    <w:rsid w:val="00170015"/>
    <w:rsid w:val="001700A5"/>
    <w:rsid w:val="00170755"/>
    <w:rsid w:val="001707A8"/>
    <w:rsid w:val="00170A5F"/>
    <w:rsid w:val="00170D2F"/>
    <w:rsid w:val="00170F58"/>
    <w:rsid w:val="001710DC"/>
    <w:rsid w:val="00171112"/>
    <w:rsid w:val="001711D4"/>
    <w:rsid w:val="00171212"/>
    <w:rsid w:val="001712DF"/>
    <w:rsid w:val="001712E0"/>
    <w:rsid w:val="001715D0"/>
    <w:rsid w:val="00171748"/>
    <w:rsid w:val="00171E16"/>
    <w:rsid w:val="00171F20"/>
    <w:rsid w:val="0017244B"/>
    <w:rsid w:val="001727CA"/>
    <w:rsid w:val="00172919"/>
    <w:rsid w:val="00172B1C"/>
    <w:rsid w:val="00172BDA"/>
    <w:rsid w:val="00172BEC"/>
    <w:rsid w:val="0017319F"/>
    <w:rsid w:val="001734B4"/>
    <w:rsid w:val="0017354F"/>
    <w:rsid w:val="00173591"/>
    <w:rsid w:val="001736D0"/>
    <w:rsid w:val="00173A1A"/>
    <w:rsid w:val="00173B3F"/>
    <w:rsid w:val="00173D24"/>
    <w:rsid w:val="00173D80"/>
    <w:rsid w:val="00174265"/>
    <w:rsid w:val="001745B1"/>
    <w:rsid w:val="001745DD"/>
    <w:rsid w:val="00174794"/>
    <w:rsid w:val="00174831"/>
    <w:rsid w:val="001748F2"/>
    <w:rsid w:val="0017495C"/>
    <w:rsid w:val="00174A8A"/>
    <w:rsid w:val="00174A9A"/>
    <w:rsid w:val="00174D27"/>
    <w:rsid w:val="0017508F"/>
    <w:rsid w:val="001751C6"/>
    <w:rsid w:val="0017526E"/>
    <w:rsid w:val="001753EF"/>
    <w:rsid w:val="0017565E"/>
    <w:rsid w:val="00175A6B"/>
    <w:rsid w:val="00175B9B"/>
    <w:rsid w:val="00175BDC"/>
    <w:rsid w:val="00175ECB"/>
    <w:rsid w:val="00175F57"/>
    <w:rsid w:val="00176722"/>
    <w:rsid w:val="001768BB"/>
    <w:rsid w:val="00176A85"/>
    <w:rsid w:val="00176B1D"/>
    <w:rsid w:val="00176C47"/>
    <w:rsid w:val="00176DF5"/>
    <w:rsid w:val="001778EF"/>
    <w:rsid w:val="00177914"/>
    <w:rsid w:val="00177922"/>
    <w:rsid w:val="00177B33"/>
    <w:rsid w:val="00177BBA"/>
    <w:rsid w:val="00177F9A"/>
    <w:rsid w:val="00180012"/>
    <w:rsid w:val="0018004D"/>
    <w:rsid w:val="00180206"/>
    <w:rsid w:val="001804E2"/>
    <w:rsid w:val="001806D4"/>
    <w:rsid w:val="001807C7"/>
    <w:rsid w:val="00180D44"/>
    <w:rsid w:val="00180E0C"/>
    <w:rsid w:val="00180E1F"/>
    <w:rsid w:val="00180EFC"/>
    <w:rsid w:val="00180F5B"/>
    <w:rsid w:val="00181153"/>
    <w:rsid w:val="0018123B"/>
    <w:rsid w:val="001812E2"/>
    <w:rsid w:val="00181662"/>
    <w:rsid w:val="0018177D"/>
    <w:rsid w:val="0018194E"/>
    <w:rsid w:val="00181ABD"/>
    <w:rsid w:val="00181AEF"/>
    <w:rsid w:val="00182192"/>
    <w:rsid w:val="001822EC"/>
    <w:rsid w:val="0018235D"/>
    <w:rsid w:val="001823BF"/>
    <w:rsid w:val="001823E3"/>
    <w:rsid w:val="00182770"/>
    <w:rsid w:val="00182786"/>
    <w:rsid w:val="00182890"/>
    <w:rsid w:val="00182AAB"/>
    <w:rsid w:val="00182C89"/>
    <w:rsid w:val="00182E40"/>
    <w:rsid w:val="00183051"/>
    <w:rsid w:val="0018315A"/>
    <w:rsid w:val="00183390"/>
    <w:rsid w:val="001833AD"/>
    <w:rsid w:val="0018362F"/>
    <w:rsid w:val="00183860"/>
    <w:rsid w:val="001839E9"/>
    <w:rsid w:val="00183A72"/>
    <w:rsid w:val="00183A97"/>
    <w:rsid w:val="00183B39"/>
    <w:rsid w:val="00183D34"/>
    <w:rsid w:val="00184080"/>
    <w:rsid w:val="001841B7"/>
    <w:rsid w:val="00184358"/>
    <w:rsid w:val="00184776"/>
    <w:rsid w:val="001849BD"/>
    <w:rsid w:val="00184C98"/>
    <w:rsid w:val="00184D24"/>
    <w:rsid w:val="00184E67"/>
    <w:rsid w:val="001854D3"/>
    <w:rsid w:val="0018558F"/>
    <w:rsid w:val="00185708"/>
    <w:rsid w:val="001858B2"/>
    <w:rsid w:val="00186184"/>
    <w:rsid w:val="00186241"/>
    <w:rsid w:val="001868D3"/>
    <w:rsid w:val="00186AD5"/>
    <w:rsid w:val="00186B9B"/>
    <w:rsid w:val="00186DC5"/>
    <w:rsid w:val="0018712F"/>
    <w:rsid w:val="00187292"/>
    <w:rsid w:val="001875D2"/>
    <w:rsid w:val="00187697"/>
    <w:rsid w:val="001876B0"/>
    <w:rsid w:val="001878C0"/>
    <w:rsid w:val="001879D0"/>
    <w:rsid w:val="00187B0C"/>
    <w:rsid w:val="00187B48"/>
    <w:rsid w:val="00187BC2"/>
    <w:rsid w:val="00187F78"/>
    <w:rsid w:val="00190044"/>
    <w:rsid w:val="00190206"/>
    <w:rsid w:val="001905DB"/>
    <w:rsid w:val="001907C2"/>
    <w:rsid w:val="001907FB"/>
    <w:rsid w:val="00190B03"/>
    <w:rsid w:val="00190B45"/>
    <w:rsid w:val="00190C5F"/>
    <w:rsid w:val="00190C74"/>
    <w:rsid w:val="00190D2F"/>
    <w:rsid w:val="00190EF9"/>
    <w:rsid w:val="00190FAA"/>
    <w:rsid w:val="00191159"/>
    <w:rsid w:val="00191482"/>
    <w:rsid w:val="00191648"/>
    <w:rsid w:val="001919C1"/>
    <w:rsid w:val="00191AD8"/>
    <w:rsid w:val="00191B96"/>
    <w:rsid w:val="00191DCD"/>
    <w:rsid w:val="00191ED0"/>
    <w:rsid w:val="001920C1"/>
    <w:rsid w:val="00192193"/>
    <w:rsid w:val="0019230D"/>
    <w:rsid w:val="001923D0"/>
    <w:rsid w:val="001925CA"/>
    <w:rsid w:val="001926EE"/>
    <w:rsid w:val="00192711"/>
    <w:rsid w:val="001928F1"/>
    <w:rsid w:val="00192A54"/>
    <w:rsid w:val="00192B21"/>
    <w:rsid w:val="00192B45"/>
    <w:rsid w:val="00192C59"/>
    <w:rsid w:val="00192D51"/>
    <w:rsid w:val="00192F99"/>
    <w:rsid w:val="00193011"/>
    <w:rsid w:val="0019309B"/>
    <w:rsid w:val="001932A9"/>
    <w:rsid w:val="0019337A"/>
    <w:rsid w:val="00193543"/>
    <w:rsid w:val="00193633"/>
    <w:rsid w:val="00193749"/>
    <w:rsid w:val="0019386A"/>
    <w:rsid w:val="001938B0"/>
    <w:rsid w:val="001939DB"/>
    <w:rsid w:val="00193A45"/>
    <w:rsid w:val="00193BAB"/>
    <w:rsid w:val="00193CA8"/>
    <w:rsid w:val="00193DB2"/>
    <w:rsid w:val="00193FA3"/>
    <w:rsid w:val="00194036"/>
    <w:rsid w:val="00194219"/>
    <w:rsid w:val="0019471F"/>
    <w:rsid w:val="00194804"/>
    <w:rsid w:val="001948E5"/>
    <w:rsid w:val="00194923"/>
    <w:rsid w:val="00194988"/>
    <w:rsid w:val="00194A00"/>
    <w:rsid w:val="00194F6A"/>
    <w:rsid w:val="00195119"/>
    <w:rsid w:val="00195173"/>
    <w:rsid w:val="00195267"/>
    <w:rsid w:val="0019541D"/>
    <w:rsid w:val="001957D9"/>
    <w:rsid w:val="001959F3"/>
    <w:rsid w:val="00195BB5"/>
    <w:rsid w:val="00195BF8"/>
    <w:rsid w:val="00195DDE"/>
    <w:rsid w:val="00195E58"/>
    <w:rsid w:val="00195F5E"/>
    <w:rsid w:val="001960B2"/>
    <w:rsid w:val="0019610A"/>
    <w:rsid w:val="00196294"/>
    <w:rsid w:val="001963E2"/>
    <w:rsid w:val="00196479"/>
    <w:rsid w:val="0019696A"/>
    <w:rsid w:val="00196972"/>
    <w:rsid w:val="00196DF9"/>
    <w:rsid w:val="00196E3A"/>
    <w:rsid w:val="00196FCE"/>
    <w:rsid w:val="001974B2"/>
    <w:rsid w:val="00197590"/>
    <w:rsid w:val="001975AD"/>
    <w:rsid w:val="001975FF"/>
    <w:rsid w:val="00197687"/>
    <w:rsid w:val="0019770C"/>
    <w:rsid w:val="00197887"/>
    <w:rsid w:val="00197A04"/>
    <w:rsid w:val="00197B9B"/>
    <w:rsid w:val="001A0067"/>
    <w:rsid w:val="001A025A"/>
    <w:rsid w:val="001A0269"/>
    <w:rsid w:val="001A0444"/>
    <w:rsid w:val="001A062B"/>
    <w:rsid w:val="001A0756"/>
    <w:rsid w:val="001A08A2"/>
    <w:rsid w:val="001A08E6"/>
    <w:rsid w:val="001A0938"/>
    <w:rsid w:val="001A0C87"/>
    <w:rsid w:val="001A0CC3"/>
    <w:rsid w:val="001A0EB0"/>
    <w:rsid w:val="001A0F05"/>
    <w:rsid w:val="001A1105"/>
    <w:rsid w:val="001A1364"/>
    <w:rsid w:val="001A1735"/>
    <w:rsid w:val="001A181E"/>
    <w:rsid w:val="001A18F7"/>
    <w:rsid w:val="001A1C5A"/>
    <w:rsid w:val="001A1C67"/>
    <w:rsid w:val="001A1D4B"/>
    <w:rsid w:val="001A1E04"/>
    <w:rsid w:val="001A1EE5"/>
    <w:rsid w:val="001A2018"/>
    <w:rsid w:val="001A202E"/>
    <w:rsid w:val="001A20D7"/>
    <w:rsid w:val="001A233D"/>
    <w:rsid w:val="001A239C"/>
    <w:rsid w:val="001A23CA"/>
    <w:rsid w:val="001A25F0"/>
    <w:rsid w:val="001A279C"/>
    <w:rsid w:val="001A2AD1"/>
    <w:rsid w:val="001A2B1F"/>
    <w:rsid w:val="001A3020"/>
    <w:rsid w:val="001A3265"/>
    <w:rsid w:val="001A32A4"/>
    <w:rsid w:val="001A371C"/>
    <w:rsid w:val="001A3CFC"/>
    <w:rsid w:val="001A3F50"/>
    <w:rsid w:val="001A3F81"/>
    <w:rsid w:val="001A43E3"/>
    <w:rsid w:val="001A44DF"/>
    <w:rsid w:val="001A451D"/>
    <w:rsid w:val="001A4718"/>
    <w:rsid w:val="001A4DD3"/>
    <w:rsid w:val="001A5151"/>
    <w:rsid w:val="001A516A"/>
    <w:rsid w:val="001A51EE"/>
    <w:rsid w:val="001A532C"/>
    <w:rsid w:val="001A5536"/>
    <w:rsid w:val="001A55ED"/>
    <w:rsid w:val="001A562D"/>
    <w:rsid w:val="001A5700"/>
    <w:rsid w:val="001A5761"/>
    <w:rsid w:val="001A57AF"/>
    <w:rsid w:val="001A5B0C"/>
    <w:rsid w:val="001A5C9F"/>
    <w:rsid w:val="001A5F38"/>
    <w:rsid w:val="001A61CA"/>
    <w:rsid w:val="001A62E7"/>
    <w:rsid w:val="001A6579"/>
    <w:rsid w:val="001A6600"/>
    <w:rsid w:val="001A6853"/>
    <w:rsid w:val="001A69CF"/>
    <w:rsid w:val="001A6AD5"/>
    <w:rsid w:val="001A6CC2"/>
    <w:rsid w:val="001A72B0"/>
    <w:rsid w:val="001A7329"/>
    <w:rsid w:val="001A7477"/>
    <w:rsid w:val="001A7481"/>
    <w:rsid w:val="001A7575"/>
    <w:rsid w:val="001A76A8"/>
    <w:rsid w:val="001A7780"/>
    <w:rsid w:val="001A79E2"/>
    <w:rsid w:val="001A7C02"/>
    <w:rsid w:val="001A7C83"/>
    <w:rsid w:val="001B02D7"/>
    <w:rsid w:val="001B03A0"/>
    <w:rsid w:val="001B09A1"/>
    <w:rsid w:val="001B0A44"/>
    <w:rsid w:val="001B0D6A"/>
    <w:rsid w:val="001B0D7F"/>
    <w:rsid w:val="001B10C6"/>
    <w:rsid w:val="001B1105"/>
    <w:rsid w:val="001B1184"/>
    <w:rsid w:val="001B17A2"/>
    <w:rsid w:val="001B1B06"/>
    <w:rsid w:val="001B21C6"/>
    <w:rsid w:val="001B2317"/>
    <w:rsid w:val="001B235C"/>
    <w:rsid w:val="001B2949"/>
    <w:rsid w:val="001B2BE1"/>
    <w:rsid w:val="001B2F40"/>
    <w:rsid w:val="001B2FB4"/>
    <w:rsid w:val="001B309F"/>
    <w:rsid w:val="001B31B7"/>
    <w:rsid w:val="001B31C1"/>
    <w:rsid w:val="001B31C3"/>
    <w:rsid w:val="001B36A9"/>
    <w:rsid w:val="001B3729"/>
    <w:rsid w:val="001B383B"/>
    <w:rsid w:val="001B38C4"/>
    <w:rsid w:val="001B410B"/>
    <w:rsid w:val="001B4176"/>
    <w:rsid w:val="001B422D"/>
    <w:rsid w:val="001B43E2"/>
    <w:rsid w:val="001B4426"/>
    <w:rsid w:val="001B447B"/>
    <w:rsid w:val="001B44E4"/>
    <w:rsid w:val="001B458E"/>
    <w:rsid w:val="001B4E1F"/>
    <w:rsid w:val="001B4ED7"/>
    <w:rsid w:val="001B4F14"/>
    <w:rsid w:val="001B50B2"/>
    <w:rsid w:val="001B5115"/>
    <w:rsid w:val="001B52BC"/>
    <w:rsid w:val="001B52F3"/>
    <w:rsid w:val="001B53E5"/>
    <w:rsid w:val="001B5A77"/>
    <w:rsid w:val="001B6180"/>
    <w:rsid w:val="001B61A8"/>
    <w:rsid w:val="001B63EC"/>
    <w:rsid w:val="001B668F"/>
    <w:rsid w:val="001B68C0"/>
    <w:rsid w:val="001B6C1C"/>
    <w:rsid w:val="001B6F56"/>
    <w:rsid w:val="001B6FCB"/>
    <w:rsid w:val="001B7079"/>
    <w:rsid w:val="001B7298"/>
    <w:rsid w:val="001B7346"/>
    <w:rsid w:val="001B7B59"/>
    <w:rsid w:val="001B7E02"/>
    <w:rsid w:val="001B7F7F"/>
    <w:rsid w:val="001C0120"/>
    <w:rsid w:val="001C02AC"/>
    <w:rsid w:val="001C0455"/>
    <w:rsid w:val="001C0739"/>
    <w:rsid w:val="001C07B0"/>
    <w:rsid w:val="001C0945"/>
    <w:rsid w:val="001C0C9A"/>
    <w:rsid w:val="001C108C"/>
    <w:rsid w:val="001C1174"/>
    <w:rsid w:val="001C159D"/>
    <w:rsid w:val="001C162B"/>
    <w:rsid w:val="001C1694"/>
    <w:rsid w:val="001C1840"/>
    <w:rsid w:val="001C19C2"/>
    <w:rsid w:val="001C1CCC"/>
    <w:rsid w:val="001C202E"/>
    <w:rsid w:val="001C234D"/>
    <w:rsid w:val="001C2468"/>
    <w:rsid w:val="001C246B"/>
    <w:rsid w:val="001C284E"/>
    <w:rsid w:val="001C28AC"/>
    <w:rsid w:val="001C29FD"/>
    <w:rsid w:val="001C2A03"/>
    <w:rsid w:val="001C2D94"/>
    <w:rsid w:val="001C31D4"/>
    <w:rsid w:val="001C31D7"/>
    <w:rsid w:val="001C325F"/>
    <w:rsid w:val="001C32A1"/>
    <w:rsid w:val="001C32C7"/>
    <w:rsid w:val="001C3470"/>
    <w:rsid w:val="001C3618"/>
    <w:rsid w:val="001C3654"/>
    <w:rsid w:val="001C369F"/>
    <w:rsid w:val="001C376A"/>
    <w:rsid w:val="001C3A88"/>
    <w:rsid w:val="001C3AAA"/>
    <w:rsid w:val="001C3B6A"/>
    <w:rsid w:val="001C3DAF"/>
    <w:rsid w:val="001C3F89"/>
    <w:rsid w:val="001C401A"/>
    <w:rsid w:val="001C4080"/>
    <w:rsid w:val="001C4190"/>
    <w:rsid w:val="001C41F4"/>
    <w:rsid w:val="001C4427"/>
    <w:rsid w:val="001C4561"/>
    <w:rsid w:val="001C4573"/>
    <w:rsid w:val="001C459B"/>
    <w:rsid w:val="001C4657"/>
    <w:rsid w:val="001C4850"/>
    <w:rsid w:val="001C49A7"/>
    <w:rsid w:val="001C4D29"/>
    <w:rsid w:val="001C507B"/>
    <w:rsid w:val="001C51A9"/>
    <w:rsid w:val="001C5341"/>
    <w:rsid w:val="001C5437"/>
    <w:rsid w:val="001C555E"/>
    <w:rsid w:val="001C557C"/>
    <w:rsid w:val="001C577A"/>
    <w:rsid w:val="001C5BA1"/>
    <w:rsid w:val="001C5BD5"/>
    <w:rsid w:val="001C5CC2"/>
    <w:rsid w:val="001C5E7A"/>
    <w:rsid w:val="001C6415"/>
    <w:rsid w:val="001C671E"/>
    <w:rsid w:val="001C6741"/>
    <w:rsid w:val="001C6758"/>
    <w:rsid w:val="001C6B64"/>
    <w:rsid w:val="001C6BFB"/>
    <w:rsid w:val="001C6CFD"/>
    <w:rsid w:val="001C6DCE"/>
    <w:rsid w:val="001C6F7A"/>
    <w:rsid w:val="001C7104"/>
    <w:rsid w:val="001C7194"/>
    <w:rsid w:val="001C7298"/>
    <w:rsid w:val="001C7397"/>
    <w:rsid w:val="001C7918"/>
    <w:rsid w:val="001C7BAB"/>
    <w:rsid w:val="001C7BF2"/>
    <w:rsid w:val="001C7CB4"/>
    <w:rsid w:val="001C7D44"/>
    <w:rsid w:val="001C7E4E"/>
    <w:rsid w:val="001C7E9A"/>
    <w:rsid w:val="001D03FD"/>
    <w:rsid w:val="001D0447"/>
    <w:rsid w:val="001D05FE"/>
    <w:rsid w:val="001D08B3"/>
    <w:rsid w:val="001D0AE9"/>
    <w:rsid w:val="001D0C3A"/>
    <w:rsid w:val="001D1058"/>
    <w:rsid w:val="001D11A0"/>
    <w:rsid w:val="001D1546"/>
    <w:rsid w:val="001D16DE"/>
    <w:rsid w:val="001D18A0"/>
    <w:rsid w:val="001D1A03"/>
    <w:rsid w:val="001D1A0A"/>
    <w:rsid w:val="001D1D6A"/>
    <w:rsid w:val="001D1ED5"/>
    <w:rsid w:val="001D236D"/>
    <w:rsid w:val="001D243C"/>
    <w:rsid w:val="001D2479"/>
    <w:rsid w:val="001D24E9"/>
    <w:rsid w:val="001D2564"/>
    <w:rsid w:val="001D2668"/>
    <w:rsid w:val="001D266E"/>
    <w:rsid w:val="001D2850"/>
    <w:rsid w:val="001D2AF3"/>
    <w:rsid w:val="001D2D61"/>
    <w:rsid w:val="001D2D6F"/>
    <w:rsid w:val="001D300B"/>
    <w:rsid w:val="001D3043"/>
    <w:rsid w:val="001D30BE"/>
    <w:rsid w:val="001D3182"/>
    <w:rsid w:val="001D3376"/>
    <w:rsid w:val="001D3497"/>
    <w:rsid w:val="001D352D"/>
    <w:rsid w:val="001D3626"/>
    <w:rsid w:val="001D3943"/>
    <w:rsid w:val="001D3A79"/>
    <w:rsid w:val="001D3C91"/>
    <w:rsid w:val="001D3C9B"/>
    <w:rsid w:val="001D3F0A"/>
    <w:rsid w:val="001D4051"/>
    <w:rsid w:val="001D4419"/>
    <w:rsid w:val="001D4481"/>
    <w:rsid w:val="001D48A0"/>
    <w:rsid w:val="001D4918"/>
    <w:rsid w:val="001D4A8E"/>
    <w:rsid w:val="001D4C1E"/>
    <w:rsid w:val="001D4D81"/>
    <w:rsid w:val="001D4F54"/>
    <w:rsid w:val="001D50EE"/>
    <w:rsid w:val="001D51E7"/>
    <w:rsid w:val="001D5753"/>
    <w:rsid w:val="001D58A5"/>
    <w:rsid w:val="001D5942"/>
    <w:rsid w:val="001D5F5C"/>
    <w:rsid w:val="001D602F"/>
    <w:rsid w:val="001D60BD"/>
    <w:rsid w:val="001D6199"/>
    <w:rsid w:val="001D6321"/>
    <w:rsid w:val="001D6859"/>
    <w:rsid w:val="001D6CD9"/>
    <w:rsid w:val="001D6D2A"/>
    <w:rsid w:val="001D6DF7"/>
    <w:rsid w:val="001D6F4D"/>
    <w:rsid w:val="001D70D4"/>
    <w:rsid w:val="001D7150"/>
    <w:rsid w:val="001D7216"/>
    <w:rsid w:val="001D733C"/>
    <w:rsid w:val="001D7431"/>
    <w:rsid w:val="001D7572"/>
    <w:rsid w:val="001D787C"/>
    <w:rsid w:val="001D7EEF"/>
    <w:rsid w:val="001E01DD"/>
    <w:rsid w:val="001E026D"/>
    <w:rsid w:val="001E03B6"/>
    <w:rsid w:val="001E0405"/>
    <w:rsid w:val="001E051A"/>
    <w:rsid w:val="001E069F"/>
    <w:rsid w:val="001E07FB"/>
    <w:rsid w:val="001E08BA"/>
    <w:rsid w:val="001E0C41"/>
    <w:rsid w:val="001E0DB1"/>
    <w:rsid w:val="001E0EFC"/>
    <w:rsid w:val="001E111B"/>
    <w:rsid w:val="001E126B"/>
    <w:rsid w:val="001E12D5"/>
    <w:rsid w:val="001E12F9"/>
    <w:rsid w:val="001E1564"/>
    <w:rsid w:val="001E1596"/>
    <w:rsid w:val="001E1829"/>
    <w:rsid w:val="001E19D7"/>
    <w:rsid w:val="001E1A57"/>
    <w:rsid w:val="001E1B6E"/>
    <w:rsid w:val="001E1D62"/>
    <w:rsid w:val="001E2164"/>
    <w:rsid w:val="001E22F1"/>
    <w:rsid w:val="001E2351"/>
    <w:rsid w:val="001E2664"/>
    <w:rsid w:val="001E28A8"/>
    <w:rsid w:val="001E28A9"/>
    <w:rsid w:val="001E2CDA"/>
    <w:rsid w:val="001E300A"/>
    <w:rsid w:val="001E314B"/>
    <w:rsid w:val="001E3203"/>
    <w:rsid w:val="001E3387"/>
    <w:rsid w:val="001E34D4"/>
    <w:rsid w:val="001E3529"/>
    <w:rsid w:val="001E3B96"/>
    <w:rsid w:val="001E3C80"/>
    <w:rsid w:val="001E3EE2"/>
    <w:rsid w:val="001E3F3B"/>
    <w:rsid w:val="001E3F68"/>
    <w:rsid w:val="001E40B7"/>
    <w:rsid w:val="001E454D"/>
    <w:rsid w:val="001E4666"/>
    <w:rsid w:val="001E4761"/>
    <w:rsid w:val="001E4AFA"/>
    <w:rsid w:val="001E4C30"/>
    <w:rsid w:val="001E4C6A"/>
    <w:rsid w:val="001E4DE3"/>
    <w:rsid w:val="001E4DE9"/>
    <w:rsid w:val="001E4E9F"/>
    <w:rsid w:val="001E4F40"/>
    <w:rsid w:val="001E552A"/>
    <w:rsid w:val="001E5544"/>
    <w:rsid w:val="001E58B4"/>
    <w:rsid w:val="001E5A10"/>
    <w:rsid w:val="001E5AAE"/>
    <w:rsid w:val="001E5C99"/>
    <w:rsid w:val="001E5CFE"/>
    <w:rsid w:val="001E5DF0"/>
    <w:rsid w:val="001E613E"/>
    <w:rsid w:val="001E61FB"/>
    <w:rsid w:val="001E6555"/>
    <w:rsid w:val="001E678A"/>
    <w:rsid w:val="001E67FE"/>
    <w:rsid w:val="001E68A5"/>
    <w:rsid w:val="001E68D6"/>
    <w:rsid w:val="001E6AE1"/>
    <w:rsid w:val="001E6C6A"/>
    <w:rsid w:val="001E6F76"/>
    <w:rsid w:val="001E76CF"/>
    <w:rsid w:val="001E7915"/>
    <w:rsid w:val="001E7A56"/>
    <w:rsid w:val="001E7B26"/>
    <w:rsid w:val="001E7C70"/>
    <w:rsid w:val="001E7CD5"/>
    <w:rsid w:val="001E7DAE"/>
    <w:rsid w:val="001E7DF1"/>
    <w:rsid w:val="001F00F6"/>
    <w:rsid w:val="001F0337"/>
    <w:rsid w:val="001F05E8"/>
    <w:rsid w:val="001F0685"/>
    <w:rsid w:val="001F0AE8"/>
    <w:rsid w:val="001F0BFE"/>
    <w:rsid w:val="001F0CE9"/>
    <w:rsid w:val="001F0D0A"/>
    <w:rsid w:val="001F0FA3"/>
    <w:rsid w:val="001F1021"/>
    <w:rsid w:val="001F1072"/>
    <w:rsid w:val="001F124C"/>
    <w:rsid w:val="001F1289"/>
    <w:rsid w:val="001F1354"/>
    <w:rsid w:val="001F139C"/>
    <w:rsid w:val="001F1605"/>
    <w:rsid w:val="001F180C"/>
    <w:rsid w:val="001F1840"/>
    <w:rsid w:val="001F1943"/>
    <w:rsid w:val="001F194E"/>
    <w:rsid w:val="001F1A5F"/>
    <w:rsid w:val="001F1D7A"/>
    <w:rsid w:val="001F23AB"/>
    <w:rsid w:val="001F258D"/>
    <w:rsid w:val="001F2BBA"/>
    <w:rsid w:val="001F2D0A"/>
    <w:rsid w:val="001F2D6F"/>
    <w:rsid w:val="001F31E2"/>
    <w:rsid w:val="001F3278"/>
    <w:rsid w:val="001F33E5"/>
    <w:rsid w:val="001F3854"/>
    <w:rsid w:val="001F3A1B"/>
    <w:rsid w:val="001F3ACD"/>
    <w:rsid w:val="001F4400"/>
    <w:rsid w:val="001F4406"/>
    <w:rsid w:val="001F4749"/>
    <w:rsid w:val="001F490B"/>
    <w:rsid w:val="001F4F57"/>
    <w:rsid w:val="001F513B"/>
    <w:rsid w:val="001F540B"/>
    <w:rsid w:val="001F545F"/>
    <w:rsid w:val="001F54CE"/>
    <w:rsid w:val="001F5559"/>
    <w:rsid w:val="001F55EC"/>
    <w:rsid w:val="001F5639"/>
    <w:rsid w:val="001F56F4"/>
    <w:rsid w:val="001F5BC0"/>
    <w:rsid w:val="001F5BC9"/>
    <w:rsid w:val="001F5CE1"/>
    <w:rsid w:val="001F6060"/>
    <w:rsid w:val="001F609E"/>
    <w:rsid w:val="001F615D"/>
    <w:rsid w:val="001F63FE"/>
    <w:rsid w:val="001F64B7"/>
    <w:rsid w:val="001F65AA"/>
    <w:rsid w:val="001F65AB"/>
    <w:rsid w:val="001F67B5"/>
    <w:rsid w:val="001F6987"/>
    <w:rsid w:val="001F69D2"/>
    <w:rsid w:val="001F6A22"/>
    <w:rsid w:val="001F6E59"/>
    <w:rsid w:val="001F6FF0"/>
    <w:rsid w:val="001F7127"/>
    <w:rsid w:val="001F7311"/>
    <w:rsid w:val="001F782B"/>
    <w:rsid w:val="001F7B1A"/>
    <w:rsid w:val="001F7C15"/>
    <w:rsid w:val="002000DE"/>
    <w:rsid w:val="0020028B"/>
    <w:rsid w:val="00200352"/>
    <w:rsid w:val="0020050B"/>
    <w:rsid w:val="002006A4"/>
    <w:rsid w:val="00200785"/>
    <w:rsid w:val="00200AC3"/>
    <w:rsid w:val="00200C43"/>
    <w:rsid w:val="00200CAA"/>
    <w:rsid w:val="002010CC"/>
    <w:rsid w:val="0020111E"/>
    <w:rsid w:val="00201179"/>
    <w:rsid w:val="0020124E"/>
    <w:rsid w:val="00201338"/>
    <w:rsid w:val="0020135F"/>
    <w:rsid w:val="00201385"/>
    <w:rsid w:val="002019A4"/>
    <w:rsid w:val="00201AFB"/>
    <w:rsid w:val="00201B9E"/>
    <w:rsid w:val="00201DF3"/>
    <w:rsid w:val="00201EBD"/>
    <w:rsid w:val="00201ED1"/>
    <w:rsid w:val="00201EE9"/>
    <w:rsid w:val="00201F97"/>
    <w:rsid w:val="002020AF"/>
    <w:rsid w:val="002023BB"/>
    <w:rsid w:val="002024E2"/>
    <w:rsid w:val="00202708"/>
    <w:rsid w:val="0020277F"/>
    <w:rsid w:val="002028E1"/>
    <w:rsid w:val="00202CCD"/>
    <w:rsid w:val="00202DCF"/>
    <w:rsid w:val="00202F4F"/>
    <w:rsid w:val="002030ED"/>
    <w:rsid w:val="00203112"/>
    <w:rsid w:val="00203355"/>
    <w:rsid w:val="00203473"/>
    <w:rsid w:val="00203505"/>
    <w:rsid w:val="00203574"/>
    <w:rsid w:val="00203809"/>
    <w:rsid w:val="00203B2C"/>
    <w:rsid w:val="00203B9E"/>
    <w:rsid w:val="00203DB8"/>
    <w:rsid w:val="0020403C"/>
    <w:rsid w:val="0020409F"/>
    <w:rsid w:val="002043DC"/>
    <w:rsid w:val="00204591"/>
    <w:rsid w:val="002047BD"/>
    <w:rsid w:val="002049C8"/>
    <w:rsid w:val="00204BDD"/>
    <w:rsid w:val="00204BE8"/>
    <w:rsid w:val="00204EF7"/>
    <w:rsid w:val="002050C1"/>
    <w:rsid w:val="002052A3"/>
    <w:rsid w:val="002052E6"/>
    <w:rsid w:val="00205763"/>
    <w:rsid w:val="002057C4"/>
    <w:rsid w:val="002057FA"/>
    <w:rsid w:val="002058E1"/>
    <w:rsid w:val="0020592E"/>
    <w:rsid w:val="00205BC4"/>
    <w:rsid w:val="00205E2E"/>
    <w:rsid w:val="00205EAD"/>
    <w:rsid w:val="00205EDD"/>
    <w:rsid w:val="00205FFE"/>
    <w:rsid w:val="002060DE"/>
    <w:rsid w:val="0020610C"/>
    <w:rsid w:val="00206389"/>
    <w:rsid w:val="0020641C"/>
    <w:rsid w:val="00206720"/>
    <w:rsid w:val="0020673F"/>
    <w:rsid w:val="002067AB"/>
    <w:rsid w:val="0020695A"/>
    <w:rsid w:val="00206BEF"/>
    <w:rsid w:val="00206C9B"/>
    <w:rsid w:val="00206D5F"/>
    <w:rsid w:val="00206F80"/>
    <w:rsid w:val="00207454"/>
    <w:rsid w:val="0020745C"/>
    <w:rsid w:val="0020747F"/>
    <w:rsid w:val="00207531"/>
    <w:rsid w:val="002075D5"/>
    <w:rsid w:val="00207B45"/>
    <w:rsid w:val="00207BA6"/>
    <w:rsid w:val="00207C44"/>
    <w:rsid w:val="00207E8F"/>
    <w:rsid w:val="00210015"/>
    <w:rsid w:val="002106EB"/>
    <w:rsid w:val="0021078D"/>
    <w:rsid w:val="00210B6E"/>
    <w:rsid w:val="00210BC8"/>
    <w:rsid w:val="00210C37"/>
    <w:rsid w:val="00210D46"/>
    <w:rsid w:val="00210E57"/>
    <w:rsid w:val="0021100C"/>
    <w:rsid w:val="002110C8"/>
    <w:rsid w:val="0021115F"/>
    <w:rsid w:val="0021124F"/>
    <w:rsid w:val="00211357"/>
    <w:rsid w:val="0021139F"/>
    <w:rsid w:val="00211465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2D79"/>
    <w:rsid w:val="00213495"/>
    <w:rsid w:val="002134D3"/>
    <w:rsid w:val="00213515"/>
    <w:rsid w:val="002135E5"/>
    <w:rsid w:val="0021361B"/>
    <w:rsid w:val="00213A42"/>
    <w:rsid w:val="00213DF0"/>
    <w:rsid w:val="00213E9E"/>
    <w:rsid w:val="0021410B"/>
    <w:rsid w:val="00214424"/>
    <w:rsid w:val="0021442C"/>
    <w:rsid w:val="00214641"/>
    <w:rsid w:val="00214703"/>
    <w:rsid w:val="00214789"/>
    <w:rsid w:val="00214914"/>
    <w:rsid w:val="00214A2A"/>
    <w:rsid w:val="00214BFE"/>
    <w:rsid w:val="00214C44"/>
    <w:rsid w:val="00214C8C"/>
    <w:rsid w:val="00214CDD"/>
    <w:rsid w:val="00214F32"/>
    <w:rsid w:val="00215075"/>
    <w:rsid w:val="002150EA"/>
    <w:rsid w:val="00215213"/>
    <w:rsid w:val="00215231"/>
    <w:rsid w:val="00215253"/>
    <w:rsid w:val="002152FD"/>
    <w:rsid w:val="0021532D"/>
    <w:rsid w:val="00215604"/>
    <w:rsid w:val="002156E1"/>
    <w:rsid w:val="00215790"/>
    <w:rsid w:val="002158DB"/>
    <w:rsid w:val="00215953"/>
    <w:rsid w:val="00215B46"/>
    <w:rsid w:val="00215E68"/>
    <w:rsid w:val="0021607D"/>
    <w:rsid w:val="002163B1"/>
    <w:rsid w:val="0021649B"/>
    <w:rsid w:val="002164BD"/>
    <w:rsid w:val="00216873"/>
    <w:rsid w:val="002168C4"/>
    <w:rsid w:val="002169DD"/>
    <w:rsid w:val="002169E1"/>
    <w:rsid w:val="00216D23"/>
    <w:rsid w:val="002172BC"/>
    <w:rsid w:val="0021736D"/>
    <w:rsid w:val="00217409"/>
    <w:rsid w:val="00217429"/>
    <w:rsid w:val="00217531"/>
    <w:rsid w:val="002176A0"/>
    <w:rsid w:val="0021798E"/>
    <w:rsid w:val="00217DCD"/>
    <w:rsid w:val="00217E7B"/>
    <w:rsid w:val="002200AB"/>
    <w:rsid w:val="00220402"/>
    <w:rsid w:val="002204DF"/>
    <w:rsid w:val="00220529"/>
    <w:rsid w:val="002205CE"/>
    <w:rsid w:val="002207A9"/>
    <w:rsid w:val="0022093C"/>
    <w:rsid w:val="00220CB2"/>
    <w:rsid w:val="00221677"/>
    <w:rsid w:val="002219E3"/>
    <w:rsid w:val="00221B7B"/>
    <w:rsid w:val="00221C4A"/>
    <w:rsid w:val="00221CE7"/>
    <w:rsid w:val="00221EA0"/>
    <w:rsid w:val="00221ED0"/>
    <w:rsid w:val="00222077"/>
    <w:rsid w:val="0022266C"/>
    <w:rsid w:val="00222729"/>
    <w:rsid w:val="0022277E"/>
    <w:rsid w:val="00222B36"/>
    <w:rsid w:val="00222CDD"/>
    <w:rsid w:val="00222D9E"/>
    <w:rsid w:val="00222E9E"/>
    <w:rsid w:val="00223422"/>
    <w:rsid w:val="00223536"/>
    <w:rsid w:val="00223581"/>
    <w:rsid w:val="00223A95"/>
    <w:rsid w:val="00223B5C"/>
    <w:rsid w:val="00223BAB"/>
    <w:rsid w:val="00223C22"/>
    <w:rsid w:val="00223C33"/>
    <w:rsid w:val="00223CAB"/>
    <w:rsid w:val="00223CC3"/>
    <w:rsid w:val="002241B3"/>
    <w:rsid w:val="00224210"/>
    <w:rsid w:val="002243E8"/>
    <w:rsid w:val="002244DA"/>
    <w:rsid w:val="0022465E"/>
    <w:rsid w:val="00224747"/>
    <w:rsid w:val="00224795"/>
    <w:rsid w:val="002248D6"/>
    <w:rsid w:val="00224986"/>
    <w:rsid w:val="00224EB7"/>
    <w:rsid w:val="0022500D"/>
    <w:rsid w:val="00225013"/>
    <w:rsid w:val="002250C1"/>
    <w:rsid w:val="00225367"/>
    <w:rsid w:val="002253EB"/>
    <w:rsid w:val="002257A7"/>
    <w:rsid w:val="0022588A"/>
    <w:rsid w:val="00225916"/>
    <w:rsid w:val="00225A65"/>
    <w:rsid w:val="00225BBD"/>
    <w:rsid w:val="00225DDE"/>
    <w:rsid w:val="00225F62"/>
    <w:rsid w:val="00225FB0"/>
    <w:rsid w:val="002260BC"/>
    <w:rsid w:val="002261EE"/>
    <w:rsid w:val="002263B1"/>
    <w:rsid w:val="002265B3"/>
    <w:rsid w:val="002267FE"/>
    <w:rsid w:val="00226B25"/>
    <w:rsid w:val="00226BA0"/>
    <w:rsid w:val="00226E8E"/>
    <w:rsid w:val="00227538"/>
    <w:rsid w:val="00227670"/>
    <w:rsid w:val="002277D5"/>
    <w:rsid w:val="0022788D"/>
    <w:rsid w:val="00227C9D"/>
    <w:rsid w:val="00227D72"/>
    <w:rsid w:val="00227DB9"/>
    <w:rsid w:val="00227DFC"/>
    <w:rsid w:val="00227E8A"/>
    <w:rsid w:val="0023005B"/>
    <w:rsid w:val="0023080E"/>
    <w:rsid w:val="00230A62"/>
    <w:rsid w:val="00230B1A"/>
    <w:rsid w:val="00230DEF"/>
    <w:rsid w:val="00230F2B"/>
    <w:rsid w:val="00231058"/>
    <w:rsid w:val="0023120A"/>
    <w:rsid w:val="0023120F"/>
    <w:rsid w:val="00231280"/>
    <w:rsid w:val="00231511"/>
    <w:rsid w:val="002316F4"/>
    <w:rsid w:val="00231920"/>
    <w:rsid w:val="00231B85"/>
    <w:rsid w:val="00231C77"/>
    <w:rsid w:val="00231D0F"/>
    <w:rsid w:val="00231D45"/>
    <w:rsid w:val="00231EC8"/>
    <w:rsid w:val="0023220E"/>
    <w:rsid w:val="0023254D"/>
    <w:rsid w:val="00232A2B"/>
    <w:rsid w:val="00232DA5"/>
    <w:rsid w:val="00233003"/>
    <w:rsid w:val="00233201"/>
    <w:rsid w:val="002334DB"/>
    <w:rsid w:val="002335E1"/>
    <w:rsid w:val="00233602"/>
    <w:rsid w:val="0023367E"/>
    <w:rsid w:val="00233831"/>
    <w:rsid w:val="00233A41"/>
    <w:rsid w:val="00233EB3"/>
    <w:rsid w:val="00233F87"/>
    <w:rsid w:val="00234019"/>
    <w:rsid w:val="002340D4"/>
    <w:rsid w:val="002342E9"/>
    <w:rsid w:val="00234350"/>
    <w:rsid w:val="0023436E"/>
    <w:rsid w:val="0023473E"/>
    <w:rsid w:val="0023499B"/>
    <w:rsid w:val="00234CEC"/>
    <w:rsid w:val="00234EEC"/>
    <w:rsid w:val="00234F5D"/>
    <w:rsid w:val="00234FEC"/>
    <w:rsid w:val="002354B2"/>
    <w:rsid w:val="00235663"/>
    <w:rsid w:val="002356C1"/>
    <w:rsid w:val="002357A5"/>
    <w:rsid w:val="002357B7"/>
    <w:rsid w:val="00235C2F"/>
    <w:rsid w:val="00235EFF"/>
    <w:rsid w:val="00235F07"/>
    <w:rsid w:val="00235FC6"/>
    <w:rsid w:val="0023636D"/>
    <w:rsid w:val="00236443"/>
    <w:rsid w:val="0023666B"/>
    <w:rsid w:val="00236713"/>
    <w:rsid w:val="0023682A"/>
    <w:rsid w:val="00236A74"/>
    <w:rsid w:val="00236B20"/>
    <w:rsid w:val="00236C0D"/>
    <w:rsid w:val="00236CE8"/>
    <w:rsid w:val="00236ECA"/>
    <w:rsid w:val="002371EE"/>
    <w:rsid w:val="002372BA"/>
    <w:rsid w:val="0023738A"/>
    <w:rsid w:val="002373A0"/>
    <w:rsid w:val="0023746C"/>
    <w:rsid w:val="002377E2"/>
    <w:rsid w:val="002377E8"/>
    <w:rsid w:val="002377EA"/>
    <w:rsid w:val="00237B8E"/>
    <w:rsid w:val="00237DE8"/>
    <w:rsid w:val="00237F18"/>
    <w:rsid w:val="00237FC7"/>
    <w:rsid w:val="00240049"/>
    <w:rsid w:val="002403FB"/>
    <w:rsid w:val="0024045C"/>
    <w:rsid w:val="00240537"/>
    <w:rsid w:val="0024078B"/>
    <w:rsid w:val="00240BD1"/>
    <w:rsid w:val="00240D34"/>
    <w:rsid w:val="00240E85"/>
    <w:rsid w:val="002410AD"/>
    <w:rsid w:val="002411A6"/>
    <w:rsid w:val="002412AB"/>
    <w:rsid w:val="0024160C"/>
    <w:rsid w:val="00241678"/>
    <w:rsid w:val="0024172B"/>
    <w:rsid w:val="002419AE"/>
    <w:rsid w:val="00241A2A"/>
    <w:rsid w:val="00241E7A"/>
    <w:rsid w:val="00242026"/>
    <w:rsid w:val="002420C0"/>
    <w:rsid w:val="00242340"/>
    <w:rsid w:val="00242427"/>
    <w:rsid w:val="00242687"/>
    <w:rsid w:val="002426CA"/>
    <w:rsid w:val="00242865"/>
    <w:rsid w:val="002429BA"/>
    <w:rsid w:val="00242BE8"/>
    <w:rsid w:val="00242CA5"/>
    <w:rsid w:val="00242CC4"/>
    <w:rsid w:val="00242E23"/>
    <w:rsid w:val="00242E64"/>
    <w:rsid w:val="00242F8A"/>
    <w:rsid w:val="00243043"/>
    <w:rsid w:val="00243099"/>
    <w:rsid w:val="00243199"/>
    <w:rsid w:val="002431CC"/>
    <w:rsid w:val="0024351F"/>
    <w:rsid w:val="0024362B"/>
    <w:rsid w:val="002436E1"/>
    <w:rsid w:val="0024370C"/>
    <w:rsid w:val="00243712"/>
    <w:rsid w:val="002437EF"/>
    <w:rsid w:val="00243B0A"/>
    <w:rsid w:val="00243D4A"/>
    <w:rsid w:val="00243E50"/>
    <w:rsid w:val="002440A3"/>
    <w:rsid w:val="00244221"/>
    <w:rsid w:val="0024432A"/>
    <w:rsid w:val="00244488"/>
    <w:rsid w:val="002445A2"/>
    <w:rsid w:val="002447F4"/>
    <w:rsid w:val="002448AB"/>
    <w:rsid w:val="0024491C"/>
    <w:rsid w:val="00244C27"/>
    <w:rsid w:val="00244CC1"/>
    <w:rsid w:val="00244E09"/>
    <w:rsid w:val="00244EE6"/>
    <w:rsid w:val="00244F1C"/>
    <w:rsid w:val="00244F98"/>
    <w:rsid w:val="002451BD"/>
    <w:rsid w:val="002454EA"/>
    <w:rsid w:val="00245C73"/>
    <w:rsid w:val="00245E09"/>
    <w:rsid w:val="002460ED"/>
    <w:rsid w:val="00246174"/>
    <w:rsid w:val="002462B2"/>
    <w:rsid w:val="00246805"/>
    <w:rsid w:val="002469C3"/>
    <w:rsid w:val="00246A22"/>
    <w:rsid w:val="00246A55"/>
    <w:rsid w:val="00246C18"/>
    <w:rsid w:val="00246D65"/>
    <w:rsid w:val="00246E28"/>
    <w:rsid w:val="00247039"/>
    <w:rsid w:val="002470F3"/>
    <w:rsid w:val="00247150"/>
    <w:rsid w:val="0024721B"/>
    <w:rsid w:val="0024750F"/>
    <w:rsid w:val="00247565"/>
    <w:rsid w:val="00247597"/>
    <w:rsid w:val="00247903"/>
    <w:rsid w:val="00247AB4"/>
    <w:rsid w:val="002502EA"/>
    <w:rsid w:val="002503F7"/>
    <w:rsid w:val="00250510"/>
    <w:rsid w:val="002505CA"/>
    <w:rsid w:val="00250989"/>
    <w:rsid w:val="00250A09"/>
    <w:rsid w:val="00250D18"/>
    <w:rsid w:val="00251224"/>
    <w:rsid w:val="002513DA"/>
    <w:rsid w:val="002518F4"/>
    <w:rsid w:val="00251B47"/>
    <w:rsid w:val="00251EF6"/>
    <w:rsid w:val="00252114"/>
    <w:rsid w:val="00252198"/>
    <w:rsid w:val="0025241C"/>
    <w:rsid w:val="0025248A"/>
    <w:rsid w:val="00252561"/>
    <w:rsid w:val="0025292B"/>
    <w:rsid w:val="00252B7B"/>
    <w:rsid w:val="00252BB0"/>
    <w:rsid w:val="002536F7"/>
    <w:rsid w:val="00253D80"/>
    <w:rsid w:val="00254045"/>
    <w:rsid w:val="002545C5"/>
    <w:rsid w:val="00254939"/>
    <w:rsid w:val="00254B0B"/>
    <w:rsid w:val="00254B9A"/>
    <w:rsid w:val="00254CA8"/>
    <w:rsid w:val="00254D42"/>
    <w:rsid w:val="00254D6A"/>
    <w:rsid w:val="00254EE6"/>
    <w:rsid w:val="00255142"/>
    <w:rsid w:val="00255210"/>
    <w:rsid w:val="00255218"/>
    <w:rsid w:val="002552CF"/>
    <w:rsid w:val="0025533E"/>
    <w:rsid w:val="00255433"/>
    <w:rsid w:val="00255529"/>
    <w:rsid w:val="0025557C"/>
    <w:rsid w:val="0025582F"/>
    <w:rsid w:val="00255984"/>
    <w:rsid w:val="002559E3"/>
    <w:rsid w:val="00255A7B"/>
    <w:rsid w:val="00255AC8"/>
    <w:rsid w:val="00256023"/>
    <w:rsid w:val="0025609A"/>
    <w:rsid w:val="00256187"/>
    <w:rsid w:val="00256644"/>
    <w:rsid w:val="00256AAC"/>
    <w:rsid w:val="00256F0F"/>
    <w:rsid w:val="00257221"/>
    <w:rsid w:val="00257305"/>
    <w:rsid w:val="002576D3"/>
    <w:rsid w:val="00257722"/>
    <w:rsid w:val="00257973"/>
    <w:rsid w:val="00257A36"/>
    <w:rsid w:val="00257A63"/>
    <w:rsid w:val="00257FE1"/>
    <w:rsid w:val="002607A3"/>
    <w:rsid w:val="002608DD"/>
    <w:rsid w:val="00260C78"/>
    <w:rsid w:val="00260D5D"/>
    <w:rsid w:val="00260D9A"/>
    <w:rsid w:val="00260E1A"/>
    <w:rsid w:val="0026136B"/>
    <w:rsid w:val="002614DD"/>
    <w:rsid w:val="002619C8"/>
    <w:rsid w:val="00261B2A"/>
    <w:rsid w:val="002620A3"/>
    <w:rsid w:val="00262107"/>
    <w:rsid w:val="00262250"/>
    <w:rsid w:val="0026240A"/>
    <w:rsid w:val="0026243C"/>
    <w:rsid w:val="00262445"/>
    <w:rsid w:val="00262491"/>
    <w:rsid w:val="0026263E"/>
    <w:rsid w:val="0026266B"/>
    <w:rsid w:val="00262683"/>
    <w:rsid w:val="00262788"/>
    <w:rsid w:val="002628E7"/>
    <w:rsid w:val="0026291A"/>
    <w:rsid w:val="002629CC"/>
    <w:rsid w:val="00262AAA"/>
    <w:rsid w:val="00262D1A"/>
    <w:rsid w:val="00262E42"/>
    <w:rsid w:val="00262E70"/>
    <w:rsid w:val="00262E98"/>
    <w:rsid w:val="00263168"/>
    <w:rsid w:val="00263312"/>
    <w:rsid w:val="002633B5"/>
    <w:rsid w:val="002633CE"/>
    <w:rsid w:val="0026344E"/>
    <w:rsid w:val="0026375F"/>
    <w:rsid w:val="00263DF9"/>
    <w:rsid w:val="00263FF2"/>
    <w:rsid w:val="0026413F"/>
    <w:rsid w:val="00264380"/>
    <w:rsid w:val="00264866"/>
    <w:rsid w:val="00264911"/>
    <w:rsid w:val="00264B44"/>
    <w:rsid w:val="00264BD9"/>
    <w:rsid w:val="00265027"/>
    <w:rsid w:val="002650A5"/>
    <w:rsid w:val="002650F7"/>
    <w:rsid w:val="00265386"/>
    <w:rsid w:val="0026571C"/>
    <w:rsid w:val="002658CA"/>
    <w:rsid w:val="00265986"/>
    <w:rsid w:val="0026599C"/>
    <w:rsid w:val="00265A69"/>
    <w:rsid w:val="00265C69"/>
    <w:rsid w:val="00265EDE"/>
    <w:rsid w:val="00265F1F"/>
    <w:rsid w:val="00265F8B"/>
    <w:rsid w:val="00265F97"/>
    <w:rsid w:val="0026628E"/>
    <w:rsid w:val="002662D6"/>
    <w:rsid w:val="0026633C"/>
    <w:rsid w:val="0026649E"/>
    <w:rsid w:val="00266660"/>
    <w:rsid w:val="0026679A"/>
    <w:rsid w:val="00266865"/>
    <w:rsid w:val="00266910"/>
    <w:rsid w:val="00266A8E"/>
    <w:rsid w:val="00266B77"/>
    <w:rsid w:val="00266B81"/>
    <w:rsid w:val="00266C6A"/>
    <w:rsid w:val="00266D2F"/>
    <w:rsid w:val="00266DAA"/>
    <w:rsid w:val="00266F84"/>
    <w:rsid w:val="00267128"/>
    <w:rsid w:val="002671CF"/>
    <w:rsid w:val="0026728B"/>
    <w:rsid w:val="002672A3"/>
    <w:rsid w:val="002675AD"/>
    <w:rsid w:val="00267AB9"/>
    <w:rsid w:val="00267DCA"/>
    <w:rsid w:val="00267E9D"/>
    <w:rsid w:val="00267ED2"/>
    <w:rsid w:val="00267FF4"/>
    <w:rsid w:val="002700D2"/>
    <w:rsid w:val="00270112"/>
    <w:rsid w:val="0027023E"/>
    <w:rsid w:val="00270298"/>
    <w:rsid w:val="0027030D"/>
    <w:rsid w:val="002703BC"/>
    <w:rsid w:val="00270788"/>
    <w:rsid w:val="00270868"/>
    <w:rsid w:val="00270A69"/>
    <w:rsid w:val="00270BBC"/>
    <w:rsid w:val="00270BD2"/>
    <w:rsid w:val="00270D43"/>
    <w:rsid w:val="00271983"/>
    <w:rsid w:val="002719CC"/>
    <w:rsid w:val="00271A1A"/>
    <w:rsid w:val="00271A1E"/>
    <w:rsid w:val="00271A39"/>
    <w:rsid w:val="00271BAE"/>
    <w:rsid w:val="00271F4D"/>
    <w:rsid w:val="002721E0"/>
    <w:rsid w:val="00272526"/>
    <w:rsid w:val="002728FC"/>
    <w:rsid w:val="00272DA7"/>
    <w:rsid w:val="00272E05"/>
    <w:rsid w:val="00272E77"/>
    <w:rsid w:val="00273217"/>
    <w:rsid w:val="0027332D"/>
    <w:rsid w:val="00273418"/>
    <w:rsid w:val="002736A1"/>
    <w:rsid w:val="00273AC1"/>
    <w:rsid w:val="00273B02"/>
    <w:rsid w:val="00273C76"/>
    <w:rsid w:val="00273D17"/>
    <w:rsid w:val="00273D2D"/>
    <w:rsid w:val="00273EF1"/>
    <w:rsid w:val="00273F49"/>
    <w:rsid w:val="00274086"/>
    <w:rsid w:val="002741F4"/>
    <w:rsid w:val="0027423A"/>
    <w:rsid w:val="0027423C"/>
    <w:rsid w:val="0027444B"/>
    <w:rsid w:val="00274588"/>
    <w:rsid w:val="00274918"/>
    <w:rsid w:val="00274C7C"/>
    <w:rsid w:val="00274D23"/>
    <w:rsid w:val="00274D27"/>
    <w:rsid w:val="00274EC5"/>
    <w:rsid w:val="00275271"/>
    <w:rsid w:val="00275407"/>
    <w:rsid w:val="00275416"/>
    <w:rsid w:val="002754DF"/>
    <w:rsid w:val="0027579C"/>
    <w:rsid w:val="002757B6"/>
    <w:rsid w:val="00275810"/>
    <w:rsid w:val="00275906"/>
    <w:rsid w:val="00275BD9"/>
    <w:rsid w:val="00275BDD"/>
    <w:rsid w:val="00275BFF"/>
    <w:rsid w:val="00275CD3"/>
    <w:rsid w:val="00275DF2"/>
    <w:rsid w:val="00275F19"/>
    <w:rsid w:val="00275FC8"/>
    <w:rsid w:val="00276019"/>
    <w:rsid w:val="00276156"/>
    <w:rsid w:val="0027640B"/>
    <w:rsid w:val="0027640C"/>
    <w:rsid w:val="002766D4"/>
    <w:rsid w:val="002768B2"/>
    <w:rsid w:val="002769B9"/>
    <w:rsid w:val="00276B27"/>
    <w:rsid w:val="00276B89"/>
    <w:rsid w:val="00276D81"/>
    <w:rsid w:val="00276DA5"/>
    <w:rsid w:val="00276E1A"/>
    <w:rsid w:val="00276E81"/>
    <w:rsid w:val="00277086"/>
    <w:rsid w:val="00277088"/>
    <w:rsid w:val="0027710C"/>
    <w:rsid w:val="00277531"/>
    <w:rsid w:val="0027766C"/>
    <w:rsid w:val="00277962"/>
    <w:rsid w:val="00277CD4"/>
    <w:rsid w:val="00277E73"/>
    <w:rsid w:val="00277E80"/>
    <w:rsid w:val="002803AB"/>
    <w:rsid w:val="00280456"/>
    <w:rsid w:val="00280721"/>
    <w:rsid w:val="00280741"/>
    <w:rsid w:val="0028075B"/>
    <w:rsid w:val="002807F7"/>
    <w:rsid w:val="00280B5B"/>
    <w:rsid w:val="00280BFC"/>
    <w:rsid w:val="00280C1F"/>
    <w:rsid w:val="00280C85"/>
    <w:rsid w:val="00281149"/>
    <w:rsid w:val="00281402"/>
    <w:rsid w:val="002815E4"/>
    <w:rsid w:val="0028166D"/>
    <w:rsid w:val="00281847"/>
    <w:rsid w:val="00281ACC"/>
    <w:rsid w:val="00281EC4"/>
    <w:rsid w:val="0028220A"/>
    <w:rsid w:val="0028229E"/>
    <w:rsid w:val="002822BF"/>
    <w:rsid w:val="0028230C"/>
    <w:rsid w:val="0028231E"/>
    <w:rsid w:val="00282698"/>
    <w:rsid w:val="002826D6"/>
    <w:rsid w:val="002829A8"/>
    <w:rsid w:val="00282D4A"/>
    <w:rsid w:val="00282D7B"/>
    <w:rsid w:val="0028313A"/>
    <w:rsid w:val="00283160"/>
    <w:rsid w:val="002831EC"/>
    <w:rsid w:val="002832AA"/>
    <w:rsid w:val="00283330"/>
    <w:rsid w:val="00283375"/>
    <w:rsid w:val="002834C7"/>
    <w:rsid w:val="00283592"/>
    <w:rsid w:val="00283743"/>
    <w:rsid w:val="00283BC2"/>
    <w:rsid w:val="00283C14"/>
    <w:rsid w:val="00283D54"/>
    <w:rsid w:val="00283FDA"/>
    <w:rsid w:val="00284001"/>
    <w:rsid w:val="00284391"/>
    <w:rsid w:val="00284412"/>
    <w:rsid w:val="00284794"/>
    <w:rsid w:val="002847CD"/>
    <w:rsid w:val="00284BD9"/>
    <w:rsid w:val="00284C3B"/>
    <w:rsid w:val="00284EB2"/>
    <w:rsid w:val="00284ED7"/>
    <w:rsid w:val="0028534F"/>
    <w:rsid w:val="00285440"/>
    <w:rsid w:val="002854D6"/>
    <w:rsid w:val="002855C2"/>
    <w:rsid w:val="0028587C"/>
    <w:rsid w:val="00285B8F"/>
    <w:rsid w:val="00285C64"/>
    <w:rsid w:val="002860F0"/>
    <w:rsid w:val="00286189"/>
    <w:rsid w:val="002861EF"/>
    <w:rsid w:val="002862FC"/>
    <w:rsid w:val="002863B3"/>
    <w:rsid w:val="00286798"/>
    <w:rsid w:val="00286A08"/>
    <w:rsid w:val="00286AE5"/>
    <w:rsid w:val="002870DF"/>
    <w:rsid w:val="0028724D"/>
    <w:rsid w:val="00287287"/>
    <w:rsid w:val="002877C1"/>
    <w:rsid w:val="002878F2"/>
    <w:rsid w:val="0028793E"/>
    <w:rsid w:val="00287E01"/>
    <w:rsid w:val="00287EC2"/>
    <w:rsid w:val="00287F3B"/>
    <w:rsid w:val="00290304"/>
    <w:rsid w:val="0029034E"/>
    <w:rsid w:val="00290963"/>
    <w:rsid w:val="00290AE9"/>
    <w:rsid w:val="00291081"/>
    <w:rsid w:val="0029118D"/>
    <w:rsid w:val="0029119B"/>
    <w:rsid w:val="00291354"/>
    <w:rsid w:val="00291531"/>
    <w:rsid w:val="0029171F"/>
    <w:rsid w:val="0029177D"/>
    <w:rsid w:val="00291865"/>
    <w:rsid w:val="00291881"/>
    <w:rsid w:val="00291A57"/>
    <w:rsid w:val="00291B07"/>
    <w:rsid w:val="0029205E"/>
    <w:rsid w:val="00292071"/>
    <w:rsid w:val="00292118"/>
    <w:rsid w:val="002921E9"/>
    <w:rsid w:val="00292388"/>
    <w:rsid w:val="002927B7"/>
    <w:rsid w:val="002928C8"/>
    <w:rsid w:val="0029296C"/>
    <w:rsid w:val="00292A23"/>
    <w:rsid w:val="00292B1F"/>
    <w:rsid w:val="00292BBE"/>
    <w:rsid w:val="00293511"/>
    <w:rsid w:val="00293590"/>
    <w:rsid w:val="002936BE"/>
    <w:rsid w:val="0029373D"/>
    <w:rsid w:val="00293824"/>
    <w:rsid w:val="002938FF"/>
    <w:rsid w:val="00293992"/>
    <w:rsid w:val="00293AE6"/>
    <w:rsid w:val="00293B36"/>
    <w:rsid w:val="00293D3C"/>
    <w:rsid w:val="00293FA3"/>
    <w:rsid w:val="002946DA"/>
    <w:rsid w:val="00294D04"/>
    <w:rsid w:val="00294D5F"/>
    <w:rsid w:val="00294E3E"/>
    <w:rsid w:val="0029525A"/>
    <w:rsid w:val="0029529C"/>
    <w:rsid w:val="00295619"/>
    <w:rsid w:val="0029572C"/>
    <w:rsid w:val="002958D5"/>
    <w:rsid w:val="00295C0B"/>
    <w:rsid w:val="00295D80"/>
    <w:rsid w:val="002962BB"/>
    <w:rsid w:val="002965A8"/>
    <w:rsid w:val="0029675C"/>
    <w:rsid w:val="00296848"/>
    <w:rsid w:val="0029685A"/>
    <w:rsid w:val="0029691A"/>
    <w:rsid w:val="00296A12"/>
    <w:rsid w:val="00296C79"/>
    <w:rsid w:val="00296E52"/>
    <w:rsid w:val="00296EC8"/>
    <w:rsid w:val="00297033"/>
    <w:rsid w:val="002970EB"/>
    <w:rsid w:val="00297193"/>
    <w:rsid w:val="00297386"/>
    <w:rsid w:val="002978E8"/>
    <w:rsid w:val="0029796D"/>
    <w:rsid w:val="002979A6"/>
    <w:rsid w:val="00297A39"/>
    <w:rsid w:val="00297AD3"/>
    <w:rsid w:val="00297CD6"/>
    <w:rsid w:val="00297EF0"/>
    <w:rsid w:val="00297F29"/>
    <w:rsid w:val="00297F3F"/>
    <w:rsid w:val="00297FF5"/>
    <w:rsid w:val="002A000E"/>
    <w:rsid w:val="002A0097"/>
    <w:rsid w:val="002A00E9"/>
    <w:rsid w:val="002A023D"/>
    <w:rsid w:val="002A03F1"/>
    <w:rsid w:val="002A05F0"/>
    <w:rsid w:val="002A0634"/>
    <w:rsid w:val="002A06CC"/>
    <w:rsid w:val="002A0CBA"/>
    <w:rsid w:val="002A0DE6"/>
    <w:rsid w:val="002A0DF3"/>
    <w:rsid w:val="002A0EE1"/>
    <w:rsid w:val="002A0EF1"/>
    <w:rsid w:val="002A1213"/>
    <w:rsid w:val="002A1220"/>
    <w:rsid w:val="002A1307"/>
    <w:rsid w:val="002A13B0"/>
    <w:rsid w:val="002A13B5"/>
    <w:rsid w:val="002A13CD"/>
    <w:rsid w:val="002A1691"/>
    <w:rsid w:val="002A198C"/>
    <w:rsid w:val="002A1AD5"/>
    <w:rsid w:val="002A1B0A"/>
    <w:rsid w:val="002A1B47"/>
    <w:rsid w:val="002A1CAA"/>
    <w:rsid w:val="002A1DD8"/>
    <w:rsid w:val="002A1E1E"/>
    <w:rsid w:val="002A1F32"/>
    <w:rsid w:val="002A2025"/>
    <w:rsid w:val="002A20AB"/>
    <w:rsid w:val="002A232B"/>
    <w:rsid w:val="002A241F"/>
    <w:rsid w:val="002A25DF"/>
    <w:rsid w:val="002A272C"/>
    <w:rsid w:val="002A28A1"/>
    <w:rsid w:val="002A2A27"/>
    <w:rsid w:val="002A2A6F"/>
    <w:rsid w:val="002A2E9C"/>
    <w:rsid w:val="002A2F27"/>
    <w:rsid w:val="002A32EC"/>
    <w:rsid w:val="002A33A9"/>
    <w:rsid w:val="002A35E4"/>
    <w:rsid w:val="002A37CC"/>
    <w:rsid w:val="002A39D5"/>
    <w:rsid w:val="002A3BF1"/>
    <w:rsid w:val="002A4058"/>
    <w:rsid w:val="002A40FF"/>
    <w:rsid w:val="002A430C"/>
    <w:rsid w:val="002A45BE"/>
    <w:rsid w:val="002A4747"/>
    <w:rsid w:val="002A4766"/>
    <w:rsid w:val="002A47DC"/>
    <w:rsid w:val="002A4B4A"/>
    <w:rsid w:val="002A4B7B"/>
    <w:rsid w:val="002A4C0A"/>
    <w:rsid w:val="002A4E3D"/>
    <w:rsid w:val="002A51CA"/>
    <w:rsid w:val="002A51FE"/>
    <w:rsid w:val="002A55BB"/>
    <w:rsid w:val="002A563A"/>
    <w:rsid w:val="002A59D5"/>
    <w:rsid w:val="002A5B0E"/>
    <w:rsid w:val="002A5C30"/>
    <w:rsid w:val="002A5CBE"/>
    <w:rsid w:val="002A5E20"/>
    <w:rsid w:val="002A5E6F"/>
    <w:rsid w:val="002A601B"/>
    <w:rsid w:val="002A6176"/>
    <w:rsid w:val="002A63D6"/>
    <w:rsid w:val="002A68C6"/>
    <w:rsid w:val="002A690D"/>
    <w:rsid w:val="002A69A5"/>
    <w:rsid w:val="002A6BFC"/>
    <w:rsid w:val="002A6C06"/>
    <w:rsid w:val="002A6C2A"/>
    <w:rsid w:val="002A6CEC"/>
    <w:rsid w:val="002A6EC0"/>
    <w:rsid w:val="002A6EDF"/>
    <w:rsid w:val="002A7061"/>
    <w:rsid w:val="002A7734"/>
    <w:rsid w:val="002A7B92"/>
    <w:rsid w:val="002A7BED"/>
    <w:rsid w:val="002A7DC7"/>
    <w:rsid w:val="002A7ED5"/>
    <w:rsid w:val="002A7F48"/>
    <w:rsid w:val="002A7FA4"/>
    <w:rsid w:val="002B00C3"/>
    <w:rsid w:val="002B0150"/>
    <w:rsid w:val="002B03F1"/>
    <w:rsid w:val="002B066E"/>
    <w:rsid w:val="002B067C"/>
    <w:rsid w:val="002B0741"/>
    <w:rsid w:val="002B0B56"/>
    <w:rsid w:val="002B0B8C"/>
    <w:rsid w:val="002B0EEB"/>
    <w:rsid w:val="002B1003"/>
    <w:rsid w:val="002B10F1"/>
    <w:rsid w:val="002B1260"/>
    <w:rsid w:val="002B13DD"/>
    <w:rsid w:val="002B142D"/>
    <w:rsid w:val="002B14B0"/>
    <w:rsid w:val="002B15AD"/>
    <w:rsid w:val="002B1ACB"/>
    <w:rsid w:val="002B1B2D"/>
    <w:rsid w:val="002B1DBE"/>
    <w:rsid w:val="002B1E3F"/>
    <w:rsid w:val="002B2017"/>
    <w:rsid w:val="002B2125"/>
    <w:rsid w:val="002B21CF"/>
    <w:rsid w:val="002B226B"/>
    <w:rsid w:val="002B2271"/>
    <w:rsid w:val="002B2721"/>
    <w:rsid w:val="002B2736"/>
    <w:rsid w:val="002B2958"/>
    <w:rsid w:val="002B295E"/>
    <w:rsid w:val="002B2AAA"/>
    <w:rsid w:val="002B2C2D"/>
    <w:rsid w:val="002B2D8B"/>
    <w:rsid w:val="002B2E46"/>
    <w:rsid w:val="002B305F"/>
    <w:rsid w:val="002B318E"/>
    <w:rsid w:val="002B33B4"/>
    <w:rsid w:val="002B3468"/>
    <w:rsid w:val="002B35A9"/>
    <w:rsid w:val="002B398B"/>
    <w:rsid w:val="002B3F28"/>
    <w:rsid w:val="002B4060"/>
    <w:rsid w:val="002B40E2"/>
    <w:rsid w:val="002B42A4"/>
    <w:rsid w:val="002B4413"/>
    <w:rsid w:val="002B45AB"/>
    <w:rsid w:val="002B45B6"/>
    <w:rsid w:val="002B48C9"/>
    <w:rsid w:val="002B497E"/>
    <w:rsid w:val="002B4A3C"/>
    <w:rsid w:val="002B4B78"/>
    <w:rsid w:val="002B4C7D"/>
    <w:rsid w:val="002B4CC2"/>
    <w:rsid w:val="002B4DDB"/>
    <w:rsid w:val="002B4E7D"/>
    <w:rsid w:val="002B510A"/>
    <w:rsid w:val="002B51BD"/>
    <w:rsid w:val="002B53FE"/>
    <w:rsid w:val="002B55E7"/>
    <w:rsid w:val="002B56CE"/>
    <w:rsid w:val="002B587D"/>
    <w:rsid w:val="002B5BF7"/>
    <w:rsid w:val="002B5CE6"/>
    <w:rsid w:val="002B63B4"/>
    <w:rsid w:val="002B6451"/>
    <w:rsid w:val="002B6742"/>
    <w:rsid w:val="002B6964"/>
    <w:rsid w:val="002B6B0A"/>
    <w:rsid w:val="002B6C06"/>
    <w:rsid w:val="002B6C32"/>
    <w:rsid w:val="002B6C50"/>
    <w:rsid w:val="002B6D78"/>
    <w:rsid w:val="002B7178"/>
    <w:rsid w:val="002B7447"/>
    <w:rsid w:val="002B7451"/>
    <w:rsid w:val="002B779B"/>
    <w:rsid w:val="002B7827"/>
    <w:rsid w:val="002B7960"/>
    <w:rsid w:val="002B7ADB"/>
    <w:rsid w:val="002B7B5C"/>
    <w:rsid w:val="002B7CA3"/>
    <w:rsid w:val="002B7CE0"/>
    <w:rsid w:val="002B7EB8"/>
    <w:rsid w:val="002B7FA9"/>
    <w:rsid w:val="002B7FF6"/>
    <w:rsid w:val="002C0100"/>
    <w:rsid w:val="002C027D"/>
    <w:rsid w:val="002C0342"/>
    <w:rsid w:val="002C0A1D"/>
    <w:rsid w:val="002C0A36"/>
    <w:rsid w:val="002C0D8D"/>
    <w:rsid w:val="002C0FE2"/>
    <w:rsid w:val="002C138D"/>
    <w:rsid w:val="002C13AE"/>
    <w:rsid w:val="002C1794"/>
    <w:rsid w:val="002C1899"/>
    <w:rsid w:val="002C1A8B"/>
    <w:rsid w:val="002C1C3A"/>
    <w:rsid w:val="002C1D1D"/>
    <w:rsid w:val="002C2272"/>
    <w:rsid w:val="002C22E1"/>
    <w:rsid w:val="002C253E"/>
    <w:rsid w:val="002C2AEC"/>
    <w:rsid w:val="002C2B36"/>
    <w:rsid w:val="002C2B7E"/>
    <w:rsid w:val="002C2CAB"/>
    <w:rsid w:val="002C2D70"/>
    <w:rsid w:val="002C2F8E"/>
    <w:rsid w:val="002C3201"/>
    <w:rsid w:val="002C34A6"/>
    <w:rsid w:val="002C34F0"/>
    <w:rsid w:val="002C3643"/>
    <w:rsid w:val="002C39A0"/>
    <w:rsid w:val="002C3D80"/>
    <w:rsid w:val="002C3E81"/>
    <w:rsid w:val="002C3F27"/>
    <w:rsid w:val="002C40AA"/>
    <w:rsid w:val="002C410C"/>
    <w:rsid w:val="002C41B8"/>
    <w:rsid w:val="002C42B7"/>
    <w:rsid w:val="002C46BD"/>
    <w:rsid w:val="002C4804"/>
    <w:rsid w:val="002C4D2C"/>
    <w:rsid w:val="002C4EB8"/>
    <w:rsid w:val="002C528F"/>
    <w:rsid w:val="002C52B5"/>
    <w:rsid w:val="002C53AB"/>
    <w:rsid w:val="002C55BB"/>
    <w:rsid w:val="002C5990"/>
    <w:rsid w:val="002C5A7F"/>
    <w:rsid w:val="002C5DCD"/>
    <w:rsid w:val="002C6252"/>
    <w:rsid w:val="002C658F"/>
    <w:rsid w:val="002C6724"/>
    <w:rsid w:val="002C6F2A"/>
    <w:rsid w:val="002C7064"/>
    <w:rsid w:val="002C70A4"/>
    <w:rsid w:val="002C739C"/>
    <w:rsid w:val="002C7486"/>
    <w:rsid w:val="002C74E2"/>
    <w:rsid w:val="002C7749"/>
    <w:rsid w:val="002C7A0A"/>
    <w:rsid w:val="002C7C95"/>
    <w:rsid w:val="002C7E80"/>
    <w:rsid w:val="002C7FAB"/>
    <w:rsid w:val="002D00FF"/>
    <w:rsid w:val="002D02B7"/>
    <w:rsid w:val="002D02F9"/>
    <w:rsid w:val="002D0462"/>
    <w:rsid w:val="002D0847"/>
    <w:rsid w:val="002D08CB"/>
    <w:rsid w:val="002D09DB"/>
    <w:rsid w:val="002D0B87"/>
    <w:rsid w:val="002D0BF9"/>
    <w:rsid w:val="002D0DE6"/>
    <w:rsid w:val="002D0F99"/>
    <w:rsid w:val="002D102D"/>
    <w:rsid w:val="002D10AD"/>
    <w:rsid w:val="002D136D"/>
    <w:rsid w:val="002D13DB"/>
    <w:rsid w:val="002D1431"/>
    <w:rsid w:val="002D1531"/>
    <w:rsid w:val="002D17C3"/>
    <w:rsid w:val="002D17F5"/>
    <w:rsid w:val="002D1805"/>
    <w:rsid w:val="002D18A3"/>
    <w:rsid w:val="002D1A83"/>
    <w:rsid w:val="002D1BFF"/>
    <w:rsid w:val="002D1D6F"/>
    <w:rsid w:val="002D1EF6"/>
    <w:rsid w:val="002D203C"/>
    <w:rsid w:val="002D20A1"/>
    <w:rsid w:val="002D2342"/>
    <w:rsid w:val="002D2584"/>
    <w:rsid w:val="002D26FB"/>
    <w:rsid w:val="002D29F3"/>
    <w:rsid w:val="002D2B97"/>
    <w:rsid w:val="002D2E41"/>
    <w:rsid w:val="002D2E48"/>
    <w:rsid w:val="002D2E8C"/>
    <w:rsid w:val="002D31F3"/>
    <w:rsid w:val="002D32D2"/>
    <w:rsid w:val="002D35C3"/>
    <w:rsid w:val="002D35FE"/>
    <w:rsid w:val="002D3613"/>
    <w:rsid w:val="002D3776"/>
    <w:rsid w:val="002D3844"/>
    <w:rsid w:val="002D3957"/>
    <w:rsid w:val="002D39A6"/>
    <w:rsid w:val="002D3AAC"/>
    <w:rsid w:val="002D40C4"/>
    <w:rsid w:val="002D4382"/>
    <w:rsid w:val="002D43E3"/>
    <w:rsid w:val="002D4587"/>
    <w:rsid w:val="002D4615"/>
    <w:rsid w:val="002D46AB"/>
    <w:rsid w:val="002D475A"/>
    <w:rsid w:val="002D49F4"/>
    <w:rsid w:val="002D4ED4"/>
    <w:rsid w:val="002D4F9C"/>
    <w:rsid w:val="002D4FAC"/>
    <w:rsid w:val="002D50A9"/>
    <w:rsid w:val="002D551A"/>
    <w:rsid w:val="002D59AC"/>
    <w:rsid w:val="002D5A3B"/>
    <w:rsid w:val="002D5ABA"/>
    <w:rsid w:val="002D5B55"/>
    <w:rsid w:val="002D5C94"/>
    <w:rsid w:val="002D5D80"/>
    <w:rsid w:val="002D5F04"/>
    <w:rsid w:val="002D5FD7"/>
    <w:rsid w:val="002D6165"/>
    <w:rsid w:val="002D6293"/>
    <w:rsid w:val="002D6438"/>
    <w:rsid w:val="002D6608"/>
    <w:rsid w:val="002D68CD"/>
    <w:rsid w:val="002D6C45"/>
    <w:rsid w:val="002D6D2A"/>
    <w:rsid w:val="002D7009"/>
    <w:rsid w:val="002D704C"/>
    <w:rsid w:val="002D758A"/>
    <w:rsid w:val="002D75E8"/>
    <w:rsid w:val="002D7ABA"/>
    <w:rsid w:val="002D7AE0"/>
    <w:rsid w:val="002D7F65"/>
    <w:rsid w:val="002E029E"/>
    <w:rsid w:val="002E02F4"/>
    <w:rsid w:val="002E0501"/>
    <w:rsid w:val="002E0675"/>
    <w:rsid w:val="002E06C6"/>
    <w:rsid w:val="002E0789"/>
    <w:rsid w:val="002E0806"/>
    <w:rsid w:val="002E097C"/>
    <w:rsid w:val="002E0E84"/>
    <w:rsid w:val="002E0F69"/>
    <w:rsid w:val="002E10C4"/>
    <w:rsid w:val="002E1200"/>
    <w:rsid w:val="002E1469"/>
    <w:rsid w:val="002E14A7"/>
    <w:rsid w:val="002E177E"/>
    <w:rsid w:val="002E18C8"/>
    <w:rsid w:val="002E193D"/>
    <w:rsid w:val="002E19D8"/>
    <w:rsid w:val="002E1B6F"/>
    <w:rsid w:val="002E1D3D"/>
    <w:rsid w:val="002E2003"/>
    <w:rsid w:val="002E21FA"/>
    <w:rsid w:val="002E2238"/>
    <w:rsid w:val="002E257D"/>
    <w:rsid w:val="002E2751"/>
    <w:rsid w:val="002E276B"/>
    <w:rsid w:val="002E2941"/>
    <w:rsid w:val="002E29CD"/>
    <w:rsid w:val="002E308F"/>
    <w:rsid w:val="002E3242"/>
    <w:rsid w:val="002E3342"/>
    <w:rsid w:val="002E3BF0"/>
    <w:rsid w:val="002E3DB7"/>
    <w:rsid w:val="002E4111"/>
    <w:rsid w:val="002E4331"/>
    <w:rsid w:val="002E43A1"/>
    <w:rsid w:val="002E445E"/>
    <w:rsid w:val="002E45DF"/>
    <w:rsid w:val="002E4707"/>
    <w:rsid w:val="002E4709"/>
    <w:rsid w:val="002E4854"/>
    <w:rsid w:val="002E4A16"/>
    <w:rsid w:val="002E4C5C"/>
    <w:rsid w:val="002E4D1B"/>
    <w:rsid w:val="002E4E34"/>
    <w:rsid w:val="002E4EE8"/>
    <w:rsid w:val="002E507C"/>
    <w:rsid w:val="002E50E2"/>
    <w:rsid w:val="002E5161"/>
    <w:rsid w:val="002E520E"/>
    <w:rsid w:val="002E54FE"/>
    <w:rsid w:val="002E5567"/>
    <w:rsid w:val="002E57B0"/>
    <w:rsid w:val="002E5BA5"/>
    <w:rsid w:val="002E5BEB"/>
    <w:rsid w:val="002E5D2F"/>
    <w:rsid w:val="002E5D78"/>
    <w:rsid w:val="002E6223"/>
    <w:rsid w:val="002E62FA"/>
    <w:rsid w:val="002E6338"/>
    <w:rsid w:val="002E635C"/>
    <w:rsid w:val="002E63D4"/>
    <w:rsid w:val="002E6443"/>
    <w:rsid w:val="002E66C9"/>
    <w:rsid w:val="002E66D0"/>
    <w:rsid w:val="002E6856"/>
    <w:rsid w:val="002E69EE"/>
    <w:rsid w:val="002E6A5D"/>
    <w:rsid w:val="002E6CB4"/>
    <w:rsid w:val="002E6DE6"/>
    <w:rsid w:val="002E6F51"/>
    <w:rsid w:val="002E7014"/>
    <w:rsid w:val="002E70B3"/>
    <w:rsid w:val="002E745C"/>
    <w:rsid w:val="002E76AC"/>
    <w:rsid w:val="002E7842"/>
    <w:rsid w:val="002E7B75"/>
    <w:rsid w:val="002E7BD3"/>
    <w:rsid w:val="002E7E95"/>
    <w:rsid w:val="002F004D"/>
    <w:rsid w:val="002F010D"/>
    <w:rsid w:val="002F0381"/>
    <w:rsid w:val="002F0382"/>
    <w:rsid w:val="002F0432"/>
    <w:rsid w:val="002F07CA"/>
    <w:rsid w:val="002F0C45"/>
    <w:rsid w:val="002F0F67"/>
    <w:rsid w:val="002F101B"/>
    <w:rsid w:val="002F109B"/>
    <w:rsid w:val="002F121D"/>
    <w:rsid w:val="002F1621"/>
    <w:rsid w:val="002F16BB"/>
    <w:rsid w:val="002F1774"/>
    <w:rsid w:val="002F17A4"/>
    <w:rsid w:val="002F1846"/>
    <w:rsid w:val="002F18CA"/>
    <w:rsid w:val="002F1AC3"/>
    <w:rsid w:val="002F1C13"/>
    <w:rsid w:val="002F2049"/>
    <w:rsid w:val="002F2172"/>
    <w:rsid w:val="002F2531"/>
    <w:rsid w:val="002F2712"/>
    <w:rsid w:val="002F298A"/>
    <w:rsid w:val="002F2FD7"/>
    <w:rsid w:val="002F3433"/>
    <w:rsid w:val="002F348D"/>
    <w:rsid w:val="002F387D"/>
    <w:rsid w:val="002F3896"/>
    <w:rsid w:val="002F3B0A"/>
    <w:rsid w:val="002F3B4E"/>
    <w:rsid w:val="002F41B4"/>
    <w:rsid w:val="002F439E"/>
    <w:rsid w:val="002F46CC"/>
    <w:rsid w:val="002F4A60"/>
    <w:rsid w:val="002F4A9B"/>
    <w:rsid w:val="002F4E9B"/>
    <w:rsid w:val="002F4F68"/>
    <w:rsid w:val="002F50DF"/>
    <w:rsid w:val="002F5238"/>
    <w:rsid w:val="002F5267"/>
    <w:rsid w:val="002F59B3"/>
    <w:rsid w:val="002F5A98"/>
    <w:rsid w:val="002F5B19"/>
    <w:rsid w:val="002F5B70"/>
    <w:rsid w:val="002F5D69"/>
    <w:rsid w:val="002F5EBD"/>
    <w:rsid w:val="002F5F89"/>
    <w:rsid w:val="002F60CB"/>
    <w:rsid w:val="002F64AE"/>
    <w:rsid w:val="002F6974"/>
    <w:rsid w:val="002F6D19"/>
    <w:rsid w:val="002F6DB6"/>
    <w:rsid w:val="002F6E34"/>
    <w:rsid w:val="002F6E60"/>
    <w:rsid w:val="002F710E"/>
    <w:rsid w:val="002F7A4E"/>
    <w:rsid w:val="002F7ED9"/>
    <w:rsid w:val="002F7F07"/>
    <w:rsid w:val="002F7F0E"/>
    <w:rsid w:val="002F7F86"/>
    <w:rsid w:val="0030004B"/>
    <w:rsid w:val="00300075"/>
    <w:rsid w:val="00300157"/>
    <w:rsid w:val="0030048A"/>
    <w:rsid w:val="0030051E"/>
    <w:rsid w:val="00300554"/>
    <w:rsid w:val="00300573"/>
    <w:rsid w:val="00300B17"/>
    <w:rsid w:val="00300D1E"/>
    <w:rsid w:val="00300D74"/>
    <w:rsid w:val="00300EB1"/>
    <w:rsid w:val="00301597"/>
    <w:rsid w:val="003015C3"/>
    <w:rsid w:val="00301953"/>
    <w:rsid w:val="00301A31"/>
    <w:rsid w:val="00301C31"/>
    <w:rsid w:val="00302084"/>
    <w:rsid w:val="00302496"/>
    <w:rsid w:val="00302507"/>
    <w:rsid w:val="00302673"/>
    <w:rsid w:val="00302AD8"/>
    <w:rsid w:val="00302F60"/>
    <w:rsid w:val="00302FC5"/>
    <w:rsid w:val="00302FCC"/>
    <w:rsid w:val="00303097"/>
    <w:rsid w:val="00303243"/>
    <w:rsid w:val="003032AE"/>
    <w:rsid w:val="003033EE"/>
    <w:rsid w:val="00303651"/>
    <w:rsid w:val="00303707"/>
    <w:rsid w:val="0030375A"/>
    <w:rsid w:val="003038D2"/>
    <w:rsid w:val="00303A21"/>
    <w:rsid w:val="00303C33"/>
    <w:rsid w:val="00303CF2"/>
    <w:rsid w:val="00303F3C"/>
    <w:rsid w:val="0030420D"/>
    <w:rsid w:val="00304484"/>
    <w:rsid w:val="0030450D"/>
    <w:rsid w:val="003046AB"/>
    <w:rsid w:val="00304791"/>
    <w:rsid w:val="00304854"/>
    <w:rsid w:val="00304A46"/>
    <w:rsid w:val="00304A61"/>
    <w:rsid w:val="00304B53"/>
    <w:rsid w:val="00304BDE"/>
    <w:rsid w:val="00304F0C"/>
    <w:rsid w:val="00305054"/>
    <w:rsid w:val="00305482"/>
    <w:rsid w:val="0030592E"/>
    <w:rsid w:val="00305CFF"/>
    <w:rsid w:val="00305DBB"/>
    <w:rsid w:val="00305F70"/>
    <w:rsid w:val="00306080"/>
    <w:rsid w:val="00306215"/>
    <w:rsid w:val="0030634E"/>
    <w:rsid w:val="003066FA"/>
    <w:rsid w:val="00306B2B"/>
    <w:rsid w:val="00306D7E"/>
    <w:rsid w:val="00307027"/>
    <w:rsid w:val="003072B9"/>
    <w:rsid w:val="00307395"/>
    <w:rsid w:val="00307538"/>
    <w:rsid w:val="003077F1"/>
    <w:rsid w:val="00307A6B"/>
    <w:rsid w:val="00307ACE"/>
    <w:rsid w:val="00307F18"/>
    <w:rsid w:val="00307F91"/>
    <w:rsid w:val="00307FD0"/>
    <w:rsid w:val="00310129"/>
    <w:rsid w:val="003101F6"/>
    <w:rsid w:val="0031038B"/>
    <w:rsid w:val="003106D5"/>
    <w:rsid w:val="003107B3"/>
    <w:rsid w:val="003108FE"/>
    <w:rsid w:val="003109AD"/>
    <w:rsid w:val="003109C1"/>
    <w:rsid w:val="00310D67"/>
    <w:rsid w:val="00310EF6"/>
    <w:rsid w:val="003114AA"/>
    <w:rsid w:val="0031153D"/>
    <w:rsid w:val="0031182B"/>
    <w:rsid w:val="0031195D"/>
    <w:rsid w:val="00311A22"/>
    <w:rsid w:val="003122DA"/>
    <w:rsid w:val="0031252B"/>
    <w:rsid w:val="0031260E"/>
    <w:rsid w:val="003126D1"/>
    <w:rsid w:val="003127E1"/>
    <w:rsid w:val="00312A6A"/>
    <w:rsid w:val="00312B7C"/>
    <w:rsid w:val="00312DE0"/>
    <w:rsid w:val="0031312E"/>
    <w:rsid w:val="0031335A"/>
    <w:rsid w:val="00313674"/>
    <w:rsid w:val="003138C0"/>
    <w:rsid w:val="003138EB"/>
    <w:rsid w:val="0031399B"/>
    <w:rsid w:val="00313C4E"/>
    <w:rsid w:val="00313CEC"/>
    <w:rsid w:val="00313F82"/>
    <w:rsid w:val="0031402E"/>
    <w:rsid w:val="00314046"/>
    <w:rsid w:val="0031419F"/>
    <w:rsid w:val="00314544"/>
    <w:rsid w:val="00314AE8"/>
    <w:rsid w:val="00314B06"/>
    <w:rsid w:val="00314B5F"/>
    <w:rsid w:val="00314BBB"/>
    <w:rsid w:val="00314BF7"/>
    <w:rsid w:val="00314C22"/>
    <w:rsid w:val="00314C34"/>
    <w:rsid w:val="00314C4B"/>
    <w:rsid w:val="00314CAE"/>
    <w:rsid w:val="00314E66"/>
    <w:rsid w:val="00314EC3"/>
    <w:rsid w:val="003150EB"/>
    <w:rsid w:val="003151EC"/>
    <w:rsid w:val="0031531E"/>
    <w:rsid w:val="003153E9"/>
    <w:rsid w:val="00315406"/>
    <w:rsid w:val="0031551D"/>
    <w:rsid w:val="00315521"/>
    <w:rsid w:val="00315604"/>
    <w:rsid w:val="00315846"/>
    <w:rsid w:val="00315AA7"/>
    <w:rsid w:val="00315F62"/>
    <w:rsid w:val="003160E6"/>
    <w:rsid w:val="0031612D"/>
    <w:rsid w:val="0031650B"/>
    <w:rsid w:val="003166A7"/>
    <w:rsid w:val="00316A07"/>
    <w:rsid w:val="00316A0A"/>
    <w:rsid w:val="00316B1F"/>
    <w:rsid w:val="00316C2E"/>
    <w:rsid w:val="00316C31"/>
    <w:rsid w:val="00316DAD"/>
    <w:rsid w:val="00316E31"/>
    <w:rsid w:val="00316FAD"/>
    <w:rsid w:val="003171D5"/>
    <w:rsid w:val="00317336"/>
    <w:rsid w:val="00317391"/>
    <w:rsid w:val="0031741F"/>
    <w:rsid w:val="003176DD"/>
    <w:rsid w:val="00317742"/>
    <w:rsid w:val="003178DA"/>
    <w:rsid w:val="00317B60"/>
    <w:rsid w:val="00317D3B"/>
    <w:rsid w:val="00317D82"/>
    <w:rsid w:val="00317EC2"/>
    <w:rsid w:val="003200C8"/>
    <w:rsid w:val="0032014F"/>
    <w:rsid w:val="003203C6"/>
    <w:rsid w:val="003203E4"/>
    <w:rsid w:val="003204FA"/>
    <w:rsid w:val="0032061F"/>
    <w:rsid w:val="00320797"/>
    <w:rsid w:val="00320903"/>
    <w:rsid w:val="00320B34"/>
    <w:rsid w:val="00320BC8"/>
    <w:rsid w:val="00320D79"/>
    <w:rsid w:val="00320DB9"/>
    <w:rsid w:val="00321682"/>
    <w:rsid w:val="00321B9F"/>
    <w:rsid w:val="00321D26"/>
    <w:rsid w:val="00321EF1"/>
    <w:rsid w:val="00321F48"/>
    <w:rsid w:val="003224C8"/>
    <w:rsid w:val="0032253A"/>
    <w:rsid w:val="00322551"/>
    <w:rsid w:val="00322902"/>
    <w:rsid w:val="00322A1D"/>
    <w:rsid w:val="00322AF1"/>
    <w:rsid w:val="00322EED"/>
    <w:rsid w:val="00322F54"/>
    <w:rsid w:val="00323036"/>
    <w:rsid w:val="00323177"/>
    <w:rsid w:val="0032346E"/>
    <w:rsid w:val="00323958"/>
    <w:rsid w:val="00323AAD"/>
    <w:rsid w:val="00323DB5"/>
    <w:rsid w:val="00323E44"/>
    <w:rsid w:val="00323F12"/>
    <w:rsid w:val="00323FB7"/>
    <w:rsid w:val="00324370"/>
    <w:rsid w:val="003246DC"/>
    <w:rsid w:val="00324964"/>
    <w:rsid w:val="00324966"/>
    <w:rsid w:val="00324A53"/>
    <w:rsid w:val="00324AAB"/>
    <w:rsid w:val="00324AE2"/>
    <w:rsid w:val="00324B02"/>
    <w:rsid w:val="00324DEE"/>
    <w:rsid w:val="00324ED3"/>
    <w:rsid w:val="00325546"/>
    <w:rsid w:val="00325565"/>
    <w:rsid w:val="003257A9"/>
    <w:rsid w:val="0032582D"/>
    <w:rsid w:val="00325855"/>
    <w:rsid w:val="003258E0"/>
    <w:rsid w:val="00325B68"/>
    <w:rsid w:val="00325DAA"/>
    <w:rsid w:val="00326068"/>
    <w:rsid w:val="00326070"/>
    <w:rsid w:val="003260D2"/>
    <w:rsid w:val="0032620F"/>
    <w:rsid w:val="00326299"/>
    <w:rsid w:val="00326325"/>
    <w:rsid w:val="00326500"/>
    <w:rsid w:val="003265F8"/>
    <w:rsid w:val="0032664E"/>
    <w:rsid w:val="0032666D"/>
    <w:rsid w:val="0032692E"/>
    <w:rsid w:val="00326995"/>
    <w:rsid w:val="00326A87"/>
    <w:rsid w:val="00326A97"/>
    <w:rsid w:val="00326B19"/>
    <w:rsid w:val="00326B6E"/>
    <w:rsid w:val="00327000"/>
    <w:rsid w:val="0032728A"/>
    <w:rsid w:val="003272F2"/>
    <w:rsid w:val="003276A6"/>
    <w:rsid w:val="003276BE"/>
    <w:rsid w:val="003277AC"/>
    <w:rsid w:val="00327853"/>
    <w:rsid w:val="00327896"/>
    <w:rsid w:val="0032792E"/>
    <w:rsid w:val="0032797A"/>
    <w:rsid w:val="0032797F"/>
    <w:rsid w:val="00327A64"/>
    <w:rsid w:val="00327A86"/>
    <w:rsid w:val="00327BE8"/>
    <w:rsid w:val="00327C0F"/>
    <w:rsid w:val="00330313"/>
    <w:rsid w:val="003304CF"/>
    <w:rsid w:val="00330568"/>
    <w:rsid w:val="003305FD"/>
    <w:rsid w:val="003307BA"/>
    <w:rsid w:val="003308D0"/>
    <w:rsid w:val="0033090D"/>
    <w:rsid w:val="00330AB9"/>
    <w:rsid w:val="00331167"/>
    <w:rsid w:val="0033120E"/>
    <w:rsid w:val="003314BA"/>
    <w:rsid w:val="00331813"/>
    <w:rsid w:val="003318CC"/>
    <w:rsid w:val="00331A11"/>
    <w:rsid w:val="003320E2"/>
    <w:rsid w:val="00332670"/>
    <w:rsid w:val="00332672"/>
    <w:rsid w:val="00332BCA"/>
    <w:rsid w:val="00332C2C"/>
    <w:rsid w:val="00332C34"/>
    <w:rsid w:val="00332FE4"/>
    <w:rsid w:val="00333067"/>
    <w:rsid w:val="003333F8"/>
    <w:rsid w:val="00333415"/>
    <w:rsid w:val="00333B93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4E91"/>
    <w:rsid w:val="00335121"/>
    <w:rsid w:val="0033516E"/>
    <w:rsid w:val="00335189"/>
    <w:rsid w:val="00335389"/>
    <w:rsid w:val="003355D6"/>
    <w:rsid w:val="003357D9"/>
    <w:rsid w:val="0033597F"/>
    <w:rsid w:val="003359E4"/>
    <w:rsid w:val="00335A3C"/>
    <w:rsid w:val="00335EF0"/>
    <w:rsid w:val="00336037"/>
    <w:rsid w:val="0033607A"/>
    <w:rsid w:val="003361A1"/>
    <w:rsid w:val="0033655D"/>
    <w:rsid w:val="00336802"/>
    <w:rsid w:val="00336ADC"/>
    <w:rsid w:val="00337015"/>
    <w:rsid w:val="00337308"/>
    <w:rsid w:val="003374C3"/>
    <w:rsid w:val="00337789"/>
    <w:rsid w:val="00337B39"/>
    <w:rsid w:val="00337BE7"/>
    <w:rsid w:val="00337DD7"/>
    <w:rsid w:val="0034006D"/>
    <w:rsid w:val="0034013F"/>
    <w:rsid w:val="0034015C"/>
    <w:rsid w:val="0034017F"/>
    <w:rsid w:val="0034036D"/>
    <w:rsid w:val="003403F0"/>
    <w:rsid w:val="00340B21"/>
    <w:rsid w:val="00340CF3"/>
    <w:rsid w:val="00340F96"/>
    <w:rsid w:val="00340FAE"/>
    <w:rsid w:val="0034109B"/>
    <w:rsid w:val="00341354"/>
    <w:rsid w:val="00341377"/>
    <w:rsid w:val="00341531"/>
    <w:rsid w:val="003416B2"/>
    <w:rsid w:val="00341732"/>
    <w:rsid w:val="00341B2B"/>
    <w:rsid w:val="00341CB8"/>
    <w:rsid w:val="00341D45"/>
    <w:rsid w:val="00341F6D"/>
    <w:rsid w:val="00342383"/>
    <w:rsid w:val="003424EC"/>
    <w:rsid w:val="00342550"/>
    <w:rsid w:val="0034255C"/>
    <w:rsid w:val="003426BF"/>
    <w:rsid w:val="00342A87"/>
    <w:rsid w:val="00342B61"/>
    <w:rsid w:val="00342B86"/>
    <w:rsid w:val="00342B9A"/>
    <w:rsid w:val="00342C8D"/>
    <w:rsid w:val="00342E7D"/>
    <w:rsid w:val="0034301C"/>
    <w:rsid w:val="0034330F"/>
    <w:rsid w:val="00343415"/>
    <w:rsid w:val="003435C8"/>
    <w:rsid w:val="0034367B"/>
    <w:rsid w:val="003436B4"/>
    <w:rsid w:val="00343BDD"/>
    <w:rsid w:val="0034404B"/>
    <w:rsid w:val="00344299"/>
    <w:rsid w:val="003443F4"/>
    <w:rsid w:val="00344474"/>
    <w:rsid w:val="003444B3"/>
    <w:rsid w:val="003444D8"/>
    <w:rsid w:val="003445F2"/>
    <w:rsid w:val="0034474F"/>
    <w:rsid w:val="00344991"/>
    <w:rsid w:val="00344B48"/>
    <w:rsid w:val="00344DEB"/>
    <w:rsid w:val="0034514B"/>
    <w:rsid w:val="003452BC"/>
    <w:rsid w:val="0034532F"/>
    <w:rsid w:val="003455F0"/>
    <w:rsid w:val="00345ADA"/>
    <w:rsid w:val="00345BE8"/>
    <w:rsid w:val="00345C70"/>
    <w:rsid w:val="00345D0D"/>
    <w:rsid w:val="00345DB7"/>
    <w:rsid w:val="00345E67"/>
    <w:rsid w:val="00345FAC"/>
    <w:rsid w:val="00345FBC"/>
    <w:rsid w:val="003460B4"/>
    <w:rsid w:val="0034614F"/>
    <w:rsid w:val="00346366"/>
    <w:rsid w:val="003463AA"/>
    <w:rsid w:val="003464F8"/>
    <w:rsid w:val="003465EB"/>
    <w:rsid w:val="003466B7"/>
    <w:rsid w:val="003469A8"/>
    <w:rsid w:val="00346DCD"/>
    <w:rsid w:val="00346FB2"/>
    <w:rsid w:val="00347022"/>
    <w:rsid w:val="00347029"/>
    <w:rsid w:val="003470C8"/>
    <w:rsid w:val="00347198"/>
    <w:rsid w:val="0034734C"/>
    <w:rsid w:val="0034739A"/>
    <w:rsid w:val="0034745B"/>
    <w:rsid w:val="00347508"/>
    <w:rsid w:val="0034764F"/>
    <w:rsid w:val="00347D4A"/>
    <w:rsid w:val="00350073"/>
    <w:rsid w:val="003500A3"/>
    <w:rsid w:val="0035031F"/>
    <w:rsid w:val="00350413"/>
    <w:rsid w:val="0035059A"/>
    <w:rsid w:val="003505D4"/>
    <w:rsid w:val="00350602"/>
    <w:rsid w:val="0035064A"/>
    <w:rsid w:val="00350660"/>
    <w:rsid w:val="0035085E"/>
    <w:rsid w:val="0035108D"/>
    <w:rsid w:val="003511B5"/>
    <w:rsid w:val="003511BB"/>
    <w:rsid w:val="003512CD"/>
    <w:rsid w:val="00351309"/>
    <w:rsid w:val="0035143B"/>
    <w:rsid w:val="003514CF"/>
    <w:rsid w:val="003515A0"/>
    <w:rsid w:val="00351703"/>
    <w:rsid w:val="00351807"/>
    <w:rsid w:val="00351D6A"/>
    <w:rsid w:val="00352024"/>
    <w:rsid w:val="00352028"/>
    <w:rsid w:val="0035228D"/>
    <w:rsid w:val="003524A0"/>
    <w:rsid w:val="00352599"/>
    <w:rsid w:val="00352B86"/>
    <w:rsid w:val="003530C9"/>
    <w:rsid w:val="003532FB"/>
    <w:rsid w:val="00353428"/>
    <w:rsid w:val="0035348E"/>
    <w:rsid w:val="00353802"/>
    <w:rsid w:val="00353908"/>
    <w:rsid w:val="00353A06"/>
    <w:rsid w:val="00353A17"/>
    <w:rsid w:val="00353A7F"/>
    <w:rsid w:val="00353CFE"/>
    <w:rsid w:val="00353D2B"/>
    <w:rsid w:val="00353D6F"/>
    <w:rsid w:val="00354020"/>
    <w:rsid w:val="0035425A"/>
    <w:rsid w:val="003543C3"/>
    <w:rsid w:val="00354630"/>
    <w:rsid w:val="0035483A"/>
    <w:rsid w:val="00354892"/>
    <w:rsid w:val="003548F8"/>
    <w:rsid w:val="00354AB0"/>
    <w:rsid w:val="00354C86"/>
    <w:rsid w:val="00354DA1"/>
    <w:rsid w:val="00355001"/>
    <w:rsid w:val="00355237"/>
    <w:rsid w:val="0035536E"/>
    <w:rsid w:val="003553C7"/>
    <w:rsid w:val="003557CD"/>
    <w:rsid w:val="00355966"/>
    <w:rsid w:val="00355A54"/>
    <w:rsid w:val="00355B3F"/>
    <w:rsid w:val="00355C4E"/>
    <w:rsid w:val="00355F59"/>
    <w:rsid w:val="00356010"/>
    <w:rsid w:val="003560CE"/>
    <w:rsid w:val="00356261"/>
    <w:rsid w:val="003563A0"/>
    <w:rsid w:val="0035652B"/>
    <w:rsid w:val="003566B0"/>
    <w:rsid w:val="003567B0"/>
    <w:rsid w:val="00356888"/>
    <w:rsid w:val="00356C44"/>
    <w:rsid w:val="00356E46"/>
    <w:rsid w:val="00356E4C"/>
    <w:rsid w:val="00356EE6"/>
    <w:rsid w:val="00356F69"/>
    <w:rsid w:val="003570DA"/>
    <w:rsid w:val="00357144"/>
    <w:rsid w:val="00357670"/>
    <w:rsid w:val="003579A6"/>
    <w:rsid w:val="00357DC6"/>
    <w:rsid w:val="0036007A"/>
    <w:rsid w:val="0036007D"/>
    <w:rsid w:val="00360186"/>
    <w:rsid w:val="003607DB"/>
    <w:rsid w:val="003609E2"/>
    <w:rsid w:val="00360D95"/>
    <w:rsid w:val="00360DCB"/>
    <w:rsid w:val="00360E4C"/>
    <w:rsid w:val="0036100A"/>
    <w:rsid w:val="0036117F"/>
    <w:rsid w:val="003611AF"/>
    <w:rsid w:val="003619E5"/>
    <w:rsid w:val="00361F9B"/>
    <w:rsid w:val="003620B1"/>
    <w:rsid w:val="0036226C"/>
    <w:rsid w:val="00362433"/>
    <w:rsid w:val="0036265B"/>
    <w:rsid w:val="003626DA"/>
    <w:rsid w:val="00362702"/>
    <w:rsid w:val="003627DF"/>
    <w:rsid w:val="0036293C"/>
    <w:rsid w:val="00362E8E"/>
    <w:rsid w:val="00362EAF"/>
    <w:rsid w:val="00362ED4"/>
    <w:rsid w:val="00362F47"/>
    <w:rsid w:val="003630C7"/>
    <w:rsid w:val="00363438"/>
    <w:rsid w:val="0036359C"/>
    <w:rsid w:val="003635CB"/>
    <w:rsid w:val="00363959"/>
    <w:rsid w:val="00363BC9"/>
    <w:rsid w:val="00363CA6"/>
    <w:rsid w:val="00363D31"/>
    <w:rsid w:val="00363D41"/>
    <w:rsid w:val="00363EC3"/>
    <w:rsid w:val="00363FE3"/>
    <w:rsid w:val="0036400B"/>
    <w:rsid w:val="00364140"/>
    <w:rsid w:val="0036417D"/>
    <w:rsid w:val="0036433B"/>
    <w:rsid w:val="003646A6"/>
    <w:rsid w:val="003648C0"/>
    <w:rsid w:val="003648F4"/>
    <w:rsid w:val="00364A09"/>
    <w:rsid w:val="00364A3C"/>
    <w:rsid w:val="00364CD3"/>
    <w:rsid w:val="00364D6B"/>
    <w:rsid w:val="00364E2E"/>
    <w:rsid w:val="00364FFB"/>
    <w:rsid w:val="00365399"/>
    <w:rsid w:val="003653FE"/>
    <w:rsid w:val="00365438"/>
    <w:rsid w:val="00365869"/>
    <w:rsid w:val="00365A01"/>
    <w:rsid w:val="00365A85"/>
    <w:rsid w:val="00365BA8"/>
    <w:rsid w:val="00365C36"/>
    <w:rsid w:val="00365C4A"/>
    <w:rsid w:val="00365D05"/>
    <w:rsid w:val="00365DAB"/>
    <w:rsid w:val="00365E4F"/>
    <w:rsid w:val="00365E76"/>
    <w:rsid w:val="003662B3"/>
    <w:rsid w:val="00366316"/>
    <w:rsid w:val="0036670F"/>
    <w:rsid w:val="00366711"/>
    <w:rsid w:val="00366859"/>
    <w:rsid w:val="00366997"/>
    <w:rsid w:val="00366E79"/>
    <w:rsid w:val="00367072"/>
    <w:rsid w:val="003674BA"/>
    <w:rsid w:val="0036769D"/>
    <w:rsid w:val="0036795D"/>
    <w:rsid w:val="00367A61"/>
    <w:rsid w:val="00367BBD"/>
    <w:rsid w:val="0037054C"/>
    <w:rsid w:val="003705CE"/>
    <w:rsid w:val="00370AD1"/>
    <w:rsid w:val="00371329"/>
    <w:rsid w:val="003713C2"/>
    <w:rsid w:val="00371E35"/>
    <w:rsid w:val="00371E70"/>
    <w:rsid w:val="0037229C"/>
    <w:rsid w:val="0037243B"/>
    <w:rsid w:val="003724D7"/>
    <w:rsid w:val="0037250D"/>
    <w:rsid w:val="00372727"/>
    <w:rsid w:val="003727FF"/>
    <w:rsid w:val="003728A7"/>
    <w:rsid w:val="003728E7"/>
    <w:rsid w:val="00372913"/>
    <w:rsid w:val="00372C61"/>
    <w:rsid w:val="00372D2C"/>
    <w:rsid w:val="00372E3E"/>
    <w:rsid w:val="00372E55"/>
    <w:rsid w:val="00373127"/>
    <w:rsid w:val="00373190"/>
    <w:rsid w:val="003731B1"/>
    <w:rsid w:val="00373342"/>
    <w:rsid w:val="003736F3"/>
    <w:rsid w:val="00373760"/>
    <w:rsid w:val="0037380F"/>
    <w:rsid w:val="003738B3"/>
    <w:rsid w:val="00373B0C"/>
    <w:rsid w:val="00373DF7"/>
    <w:rsid w:val="00373E5B"/>
    <w:rsid w:val="003740DF"/>
    <w:rsid w:val="003742A9"/>
    <w:rsid w:val="0037439D"/>
    <w:rsid w:val="003743BE"/>
    <w:rsid w:val="00374733"/>
    <w:rsid w:val="003747DF"/>
    <w:rsid w:val="00374A4F"/>
    <w:rsid w:val="00374B26"/>
    <w:rsid w:val="00374C7D"/>
    <w:rsid w:val="00374C86"/>
    <w:rsid w:val="00374E5A"/>
    <w:rsid w:val="00374E69"/>
    <w:rsid w:val="00374F70"/>
    <w:rsid w:val="00375008"/>
    <w:rsid w:val="003750D9"/>
    <w:rsid w:val="00375325"/>
    <w:rsid w:val="00375920"/>
    <w:rsid w:val="00375960"/>
    <w:rsid w:val="003759E7"/>
    <w:rsid w:val="00375A4D"/>
    <w:rsid w:val="00375A53"/>
    <w:rsid w:val="00375D03"/>
    <w:rsid w:val="00375F78"/>
    <w:rsid w:val="00375FF6"/>
    <w:rsid w:val="00376097"/>
    <w:rsid w:val="00376172"/>
    <w:rsid w:val="00376439"/>
    <w:rsid w:val="003765BC"/>
    <w:rsid w:val="00376725"/>
    <w:rsid w:val="00376732"/>
    <w:rsid w:val="00376791"/>
    <w:rsid w:val="00376859"/>
    <w:rsid w:val="00376B87"/>
    <w:rsid w:val="00376FDC"/>
    <w:rsid w:val="0037705A"/>
    <w:rsid w:val="0037742A"/>
    <w:rsid w:val="003776A2"/>
    <w:rsid w:val="003777CF"/>
    <w:rsid w:val="00377A6E"/>
    <w:rsid w:val="00377B3F"/>
    <w:rsid w:val="00377D2A"/>
    <w:rsid w:val="00380152"/>
    <w:rsid w:val="00380518"/>
    <w:rsid w:val="003809C4"/>
    <w:rsid w:val="00380A0E"/>
    <w:rsid w:val="00380C0B"/>
    <w:rsid w:val="00380D3F"/>
    <w:rsid w:val="0038116B"/>
    <w:rsid w:val="0038153E"/>
    <w:rsid w:val="0038168B"/>
    <w:rsid w:val="00381802"/>
    <w:rsid w:val="00381B62"/>
    <w:rsid w:val="00381BEB"/>
    <w:rsid w:val="00381C7E"/>
    <w:rsid w:val="00381F3F"/>
    <w:rsid w:val="00381F99"/>
    <w:rsid w:val="0038206E"/>
    <w:rsid w:val="003820C7"/>
    <w:rsid w:val="00382164"/>
    <w:rsid w:val="0038236F"/>
    <w:rsid w:val="00382473"/>
    <w:rsid w:val="00382509"/>
    <w:rsid w:val="00382525"/>
    <w:rsid w:val="00382641"/>
    <w:rsid w:val="00382A09"/>
    <w:rsid w:val="00382A28"/>
    <w:rsid w:val="00382B94"/>
    <w:rsid w:val="00382BD2"/>
    <w:rsid w:val="00382C90"/>
    <w:rsid w:val="00383185"/>
    <w:rsid w:val="00383212"/>
    <w:rsid w:val="003834C6"/>
    <w:rsid w:val="00383599"/>
    <w:rsid w:val="00383878"/>
    <w:rsid w:val="003838E8"/>
    <w:rsid w:val="00383B64"/>
    <w:rsid w:val="00383C34"/>
    <w:rsid w:val="00383EDE"/>
    <w:rsid w:val="00383F32"/>
    <w:rsid w:val="00383F7F"/>
    <w:rsid w:val="00384580"/>
    <w:rsid w:val="003845AC"/>
    <w:rsid w:val="00384B90"/>
    <w:rsid w:val="00384B95"/>
    <w:rsid w:val="00384D61"/>
    <w:rsid w:val="00384E49"/>
    <w:rsid w:val="003853C1"/>
    <w:rsid w:val="00385AD0"/>
    <w:rsid w:val="00385D02"/>
    <w:rsid w:val="00386169"/>
    <w:rsid w:val="00386270"/>
    <w:rsid w:val="003862E8"/>
    <w:rsid w:val="00386740"/>
    <w:rsid w:val="00386A32"/>
    <w:rsid w:val="003870AC"/>
    <w:rsid w:val="00387137"/>
    <w:rsid w:val="00387508"/>
    <w:rsid w:val="00387900"/>
    <w:rsid w:val="003879FC"/>
    <w:rsid w:val="00387A96"/>
    <w:rsid w:val="00387D41"/>
    <w:rsid w:val="00387F9A"/>
    <w:rsid w:val="003901FE"/>
    <w:rsid w:val="00390337"/>
    <w:rsid w:val="00390579"/>
    <w:rsid w:val="00390D48"/>
    <w:rsid w:val="0039105E"/>
    <w:rsid w:val="003912D8"/>
    <w:rsid w:val="00391610"/>
    <w:rsid w:val="0039168C"/>
    <w:rsid w:val="00391702"/>
    <w:rsid w:val="00391792"/>
    <w:rsid w:val="00391D57"/>
    <w:rsid w:val="00391E6A"/>
    <w:rsid w:val="00391F19"/>
    <w:rsid w:val="00391F88"/>
    <w:rsid w:val="00391FF6"/>
    <w:rsid w:val="00392508"/>
    <w:rsid w:val="0039259A"/>
    <w:rsid w:val="00392956"/>
    <w:rsid w:val="00392A64"/>
    <w:rsid w:val="00392A69"/>
    <w:rsid w:val="00392B76"/>
    <w:rsid w:val="00392BB8"/>
    <w:rsid w:val="00392BFC"/>
    <w:rsid w:val="00392C7C"/>
    <w:rsid w:val="00392CAD"/>
    <w:rsid w:val="00392E8B"/>
    <w:rsid w:val="003931F8"/>
    <w:rsid w:val="003933BF"/>
    <w:rsid w:val="003935DD"/>
    <w:rsid w:val="003937FB"/>
    <w:rsid w:val="0039396E"/>
    <w:rsid w:val="00393B0E"/>
    <w:rsid w:val="00393D59"/>
    <w:rsid w:val="00393DC2"/>
    <w:rsid w:val="0039404C"/>
    <w:rsid w:val="00394190"/>
    <w:rsid w:val="0039431C"/>
    <w:rsid w:val="00394410"/>
    <w:rsid w:val="0039495F"/>
    <w:rsid w:val="00394AA8"/>
    <w:rsid w:val="00394B3C"/>
    <w:rsid w:val="00394B79"/>
    <w:rsid w:val="00394B96"/>
    <w:rsid w:val="00394F7D"/>
    <w:rsid w:val="00395076"/>
    <w:rsid w:val="003950A8"/>
    <w:rsid w:val="00395225"/>
    <w:rsid w:val="003952D7"/>
    <w:rsid w:val="0039539F"/>
    <w:rsid w:val="003954B7"/>
    <w:rsid w:val="00395558"/>
    <w:rsid w:val="003960C2"/>
    <w:rsid w:val="003963AF"/>
    <w:rsid w:val="00396623"/>
    <w:rsid w:val="00396774"/>
    <w:rsid w:val="00396A4C"/>
    <w:rsid w:val="00396B6E"/>
    <w:rsid w:val="00396E15"/>
    <w:rsid w:val="00396E70"/>
    <w:rsid w:val="0039707D"/>
    <w:rsid w:val="003974FB"/>
    <w:rsid w:val="003978C3"/>
    <w:rsid w:val="003979BD"/>
    <w:rsid w:val="00397B32"/>
    <w:rsid w:val="00397B79"/>
    <w:rsid w:val="00397BD3"/>
    <w:rsid w:val="00397D92"/>
    <w:rsid w:val="00397F4C"/>
    <w:rsid w:val="003A00B7"/>
    <w:rsid w:val="003A00FE"/>
    <w:rsid w:val="003A023A"/>
    <w:rsid w:val="003A0260"/>
    <w:rsid w:val="003A0382"/>
    <w:rsid w:val="003A0CAA"/>
    <w:rsid w:val="003A0EB2"/>
    <w:rsid w:val="003A10F2"/>
    <w:rsid w:val="003A11A0"/>
    <w:rsid w:val="003A13B0"/>
    <w:rsid w:val="003A14B9"/>
    <w:rsid w:val="003A1509"/>
    <w:rsid w:val="003A1561"/>
    <w:rsid w:val="003A161F"/>
    <w:rsid w:val="003A1E77"/>
    <w:rsid w:val="003A2212"/>
    <w:rsid w:val="003A2357"/>
    <w:rsid w:val="003A26D5"/>
    <w:rsid w:val="003A28BE"/>
    <w:rsid w:val="003A2D07"/>
    <w:rsid w:val="003A2D4C"/>
    <w:rsid w:val="003A2D6D"/>
    <w:rsid w:val="003A3066"/>
    <w:rsid w:val="003A30AB"/>
    <w:rsid w:val="003A3477"/>
    <w:rsid w:val="003A356D"/>
    <w:rsid w:val="003A35F2"/>
    <w:rsid w:val="003A3A3A"/>
    <w:rsid w:val="003A3B1D"/>
    <w:rsid w:val="003A3BA7"/>
    <w:rsid w:val="003A3F58"/>
    <w:rsid w:val="003A3F76"/>
    <w:rsid w:val="003A4139"/>
    <w:rsid w:val="003A423A"/>
    <w:rsid w:val="003A4453"/>
    <w:rsid w:val="003A446C"/>
    <w:rsid w:val="003A4687"/>
    <w:rsid w:val="003A47A2"/>
    <w:rsid w:val="003A4A41"/>
    <w:rsid w:val="003A4DC4"/>
    <w:rsid w:val="003A4F06"/>
    <w:rsid w:val="003A4FED"/>
    <w:rsid w:val="003A5019"/>
    <w:rsid w:val="003A5379"/>
    <w:rsid w:val="003A53C8"/>
    <w:rsid w:val="003A55BD"/>
    <w:rsid w:val="003A55EE"/>
    <w:rsid w:val="003A5614"/>
    <w:rsid w:val="003A5673"/>
    <w:rsid w:val="003A58CF"/>
    <w:rsid w:val="003A5B54"/>
    <w:rsid w:val="003A5C19"/>
    <w:rsid w:val="003A5D72"/>
    <w:rsid w:val="003A5D9C"/>
    <w:rsid w:val="003A5E17"/>
    <w:rsid w:val="003A5E99"/>
    <w:rsid w:val="003A5F21"/>
    <w:rsid w:val="003A6073"/>
    <w:rsid w:val="003A6512"/>
    <w:rsid w:val="003A670B"/>
    <w:rsid w:val="003A67DC"/>
    <w:rsid w:val="003A6B34"/>
    <w:rsid w:val="003A6BD0"/>
    <w:rsid w:val="003A706E"/>
    <w:rsid w:val="003A70C9"/>
    <w:rsid w:val="003A7240"/>
    <w:rsid w:val="003A72CD"/>
    <w:rsid w:val="003A73BE"/>
    <w:rsid w:val="003A77B0"/>
    <w:rsid w:val="003A7821"/>
    <w:rsid w:val="003A783C"/>
    <w:rsid w:val="003A7931"/>
    <w:rsid w:val="003A7C75"/>
    <w:rsid w:val="003B04B5"/>
    <w:rsid w:val="003B078D"/>
    <w:rsid w:val="003B0A94"/>
    <w:rsid w:val="003B0C62"/>
    <w:rsid w:val="003B0D0D"/>
    <w:rsid w:val="003B0EE5"/>
    <w:rsid w:val="003B0FE0"/>
    <w:rsid w:val="003B10ED"/>
    <w:rsid w:val="003B1679"/>
    <w:rsid w:val="003B19D7"/>
    <w:rsid w:val="003B1A74"/>
    <w:rsid w:val="003B1DCD"/>
    <w:rsid w:val="003B2005"/>
    <w:rsid w:val="003B2101"/>
    <w:rsid w:val="003B2787"/>
    <w:rsid w:val="003B28B8"/>
    <w:rsid w:val="003B2F25"/>
    <w:rsid w:val="003B2F6D"/>
    <w:rsid w:val="003B3006"/>
    <w:rsid w:val="003B31B3"/>
    <w:rsid w:val="003B344F"/>
    <w:rsid w:val="003B3707"/>
    <w:rsid w:val="003B3751"/>
    <w:rsid w:val="003B3B24"/>
    <w:rsid w:val="003B3CA7"/>
    <w:rsid w:val="003B42B5"/>
    <w:rsid w:val="003B46B0"/>
    <w:rsid w:val="003B471A"/>
    <w:rsid w:val="003B4912"/>
    <w:rsid w:val="003B4C34"/>
    <w:rsid w:val="003B501C"/>
    <w:rsid w:val="003B51AA"/>
    <w:rsid w:val="003B569E"/>
    <w:rsid w:val="003B576C"/>
    <w:rsid w:val="003B58AD"/>
    <w:rsid w:val="003B5FBA"/>
    <w:rsid w:val="003B6798"/>
    <w:rsid w:val="003B69E9"/>
    <w:rsid w:val="003B6CD5"/>
    <w:rsid w:val="003B6ECF"/>
    <w:rsid w:val="003B6F94"/>
    <w:rsid w:val="003B7205"/>
    <w:rsid w:val="003B7491"/>
    <w:rsid w:val="003B79B5"/>
    <w:rsid w:val="003B79BA"/>
    <w:rsid w:val="003B79CD"/>
    <w:rsid w:val="003B79E3"/>
    <w:rsid w:val="003B7A2F"/>
    <w:rsid w:val="003B7A3B"/>
    <w:rsid w:val="003B7B79"/>
    <w:rsid w:val="003B7B9D"/>
    <w:rsid w:val="003B7E1B"/>
    <w:rsid w:val="003C0033"/>
    <w:rsid w:val="003C0092"/>
    <w:rsid w:val="003C0341"/>
    <w:rsid w:val="003C068F"/>
    <w:rsid w:val="003C0A50"/>
    <w:rsid w:val="003C0A5A"/>
    <w:rsid w:val="003C0B0A"/>
    <w:rsid w:val="003C0CBE"/>
    <w:rsid w:val="003C0E92"/>
    <w:rsid w:val="003C120B"/>
    <w:rsid w:val="003C1258"/>
    <w:rsid w:val="003C126C"/>
    <w:rsid w:val="003C150A"/>
    <w:rsid w:val="003C1629"/>
    <w:rsid w:val="003C1A9D"/>
    <w:rsid w:val="003C1B0B"/>
    <w:rsid w:val="003C1CE3"/>
    <w:rsid w:val="003C1CFA"/>
    <w:rsid w:val="003C1DE4"/>
    <w:rsid w:val="003C2035"/>
    <w:rsid w:val="003C211E"/>
    <w:rsid w:val="003C213A"/>
    <w:rsid w:val="003C22FB"/>
    <w:rsid w:val="003C2632"/>
    <w:rsid w:val="003C2B3E"/>
    <w:rsid w:val="003C2F2C"/>
    <w:rsid w:val="003C2F46"/>
    <w:rsid w:val="003C31D4"/>
    <w:rsid w:val="003C34C0"/>
    <w:rsid w:val="003C378E"/>
    <w:rsid w:val="003C3843"/>
    <w:rsid w:val="003C3A52"/>
    <w:rsid w:val="003C3AFC"/>
    <w:rsid w:val="003C3C7B"/>
    <w:rsid w:val="003C40F6"/>
    <w:rsid w:val="003C411B"/>
    <w:rsid w:val="003C41C6"/>
    <w:rsid w:val="003C438B"/>
    <w:rsid w:val="003C442A"/>
    <w:rsid w:val="003C451C"/>
    <w:rsid w:val="003C470C"/>
    <w:rsid w:val="003C48A2"/>
    <w:rsid w:val="003C4A02"/>
    <w:rsid w:val="003C4CBB"/>
    <w:rsid w:val="003C506C"/>
    <w:rsid w:val="003C5244"/>
    <w:rsid w:val="003C539C"/>
    <w:rsid w:val="003C5697"/>
    <w:rsid w:val="003C56E9"/>
    <w:rsid w:val="003C5E77"/>
    <w:rsid w:val="003C6008"/>
    <w:rsid w:val="003C6234"/>
    <w:rsid w:val="003C6660"/>
    <w:rsid w:val="003C6747"/>
    <w:rsid w:val="003C6A8B"/>
    <w:rsid w:val="003C6B24"/>
    <w:rsid w:val="003C6BB2"/>
    <w:rsid w:val="003C6F86"/>
    <w:rsid w:val="003C6FFD"/>
    <w:rsid w:val="003C7295"/>
    <w:rsid w:val="003C740E"/>
    <w:rsid w:val="003C7991"/>
    <w:rsid w:val="003C7C95"/>
    <w:rsid w:val="003C7F31"/>
    <w:rsid w:val="003C7F55"/>
    <w:rsid w:val="003C7F9A"/>
    <w:rsid w:val="003D009F"/>
    <w:rsid w:val="003D02C0"/>
    <w:rsid w:val="003D0389"/>
    <w:rsid w:val="003D06F8"/>
    <w:rsid w:val="003D0785"/>
    <w:rsid w:val="003D07BB"/>
    <w:rsid w:val="003D0863"/>
    <w:rsid w:val="003D0E69"/>
    <w:rsid w:val="003D0F14"/>
    <w:rsid w:val="003D0F36"/>
    <w:rsid w:val="003D1018"/>
    <w:rsid w:val="003D12B9"/>
    <w:rsid w:val="003D1460"/>
    <w:rsid w:val="003D1512"/>
    <w:rsid w:val="003D152F"/>
    <w:rsid w:val="003D1662"/>
    <w:rsid w:val="003D1E22"/>
    <w:rsid w:val="003D21AC"/>
    <w:rsid w:val="003D2221"/>
    <w:rsid w:val="003D225F"/>
    <w:rsid w:val="003D23C7"/>
    <w:rsid w:val="003D2428"/>
    <w:rsid w:val="003D2561"/>
    <w:rsid w:val="003D25BC"/>
    <w:rsid w:val="003D29DE"/>
    <w:rsid w:val="003D2A18"/>
    <w:rsid w:val="003D2B21"/>
    <w:rsid w:val="003D2B5C"/>
    <w:rsid w:val="003D2B86"/>
    <w:rsid w:val="003D2C04"/>
    <w:rsid w:val="003D2DD5"/>
    <w:rsid w:val="003D2EB3"/>
    <w:rsid w:val="003D316C"/>
    <w:rsid w:val="003D3206"/>
    <w:rsid w:val="003D3327"/>
    <w:rsid w:val="003D335C"/>
    <w:rsid w:val="003D3586"/>
    <w:rsid w:val="003D36CD"/>
    <w:rsid w:val="003D3733"/>
    <w:rsid w:val="003D3759"/>
    <w:rsid w:val="003D3799"/>
    <w:rsid w:val="003D3B22"/>
    <w:rsid w:val="003D3C83"/>
    <w:rsid w:val="003D3EFB"/>
    <w:rsid w:val="003D3F92"/>
    <w:rsid w:val="003D453C"/>
    <w:rsid w:val="003D4634"/>
    <w:rsid w:val="003D47DE"/>
    <w:rsid w:val="003D4848"/>
    <w:rsid w:val="003D4C0C"/>
    <w:rsid w:val="003D516A"/>
    <w:rsid w:val="003D5297"/>
    <w:rsid w:val="003D54A9"/>
    <w:rsid w:val="003D55D3"/>
    <w:rsid w:val="003D55FD"/>
    <w:rsid w:val="003D5750"/>
    <w:rsid w:val="003D58C8"/>
    <w:rsid w:val="003D5DBC"/>
    <w:rsid w:val="003D5EB9"/>
    <w:rsid w:val="003D64AD"/>
    <w:rsid w:val="003D65FD"/>
    <w:rsid w:val="003D6888"/>
    <w:rsid w:val="003D6AA7"/>
    <w:rsid w:val="003D6D18"/>
    <w:rsid w:val="003D6D1F"/>
    <w:rsid w:val="003D6E9F"/>
    <w:rsid w:val="003D7034"/>
    <w:rsid w:val="003D7048"/>
    <w:rsid w:val="003D732C"/>
    <w:rsid w:val="003D73A5"/>
    <w:rsid w:val="003D73F4"/>
    <w:rsid w:val="003D7437"/>
    <w:rsid w:val="003D79B6"/>
    <w:rsid w:val="003D79EB"/>
    <w:rsid w:val="003D7BC5"/>
    <w:rsid w:val="003D7F57"/>
    <w:rsid w:val="003E00A4"/>
    <w:rsid w:val="003E047D"/>
    <w:rsid w:val="003E0592"/>
    <w:rsid w:val="003E06D7"/>
    <w:rsid w:val="003E06E6"/>
    <w:rsid w:val="003E0AD8"/>
    <w:rsid w:val="003E0B43"/>
    <w:rsid w:val="003E0BE5"/>
    <w:rsid w:val="003E0DA7"/>
    <w:rsid w:val="003E0EE2"/>
    <w:rsid w:val="003E114A"/>
    <w:rsid w:val="003E14BA"/>
    <w:rsid w:val="003E1764"/>
    <w:rsid w:val="003E1772"/>
    <w:rsid w:val="003E1A8B"/>
    <w:rsid w:val="003E1ACD"/>
    <w:rsid w:val="003E1ECE"/>
    <w:rsid w:val="003E2096"/>
    <w:rsid w:val="003E257B"/>
    <w:rsid w:val="003E261B"/>
    <w:rsid w:val="003E267A"/>
    <w:rsid w:val="003E283B"/>
    <w:rsid w:val="003E2989"/>
    <w:rsid w:val="003E2DB2"/>
    <w:rsid w:val="003E2F7B"/>
    <w:rsid w:val="003E3051"/>
    <w:rsid w:val="003E3195"/>
    <w:rsid w:val="003E3255"/>
    <w:rsid w:val="003E3295"/>
    <w:rsid w:val="003E32E1"/>
    <w:rsid w:val="003E3423"/>
    <w:rsid w:val="003E35A4"/>
    <w:rsid w:val="003E3BA1"/>
    <w:rsid w:val="003E3C1F"/>
    <w:rsid w:val="003E3C22"/>
    <w:rsid w:val="003E3FCA"/>
    <w:rsid w:val="003E41A3"/>
    <w:rsid w:val="003E455B"/>
    <w:rsid w:val="003E46DF"/>
    <w:rsid w:val="003E4728"/>
    <w:rsid w:val="003E4734"/>
    <w:rsid w:val="003E47C8"/>
    <w:rsid w:val="003E47FB"/>
    <w:rsid w:val="003E4A39"/>
    <w:rsid w:val="003E4AA1"/>
    <w:rsid w:val="003E4C96"/>
    <w:rsid w:val="003E4FED"/>
    <w:rsid w:val="003E5195"/>
    <w:rsid w:val="003E554B"/>
    <w:rsid w:val="003E562B"/>
    <w:rsid w:val="003E5AB6"/>
    <w:rsid w:val="003E5C59"/>
    <w:rsid w:val="003E5EE0"/>
    <w:rsid w:val="003E5F03"/>
    <w:rsid w:val="003E626A"/>
    <w:rsid w:val="003E63C7"/>
    <w:rsid w:val="003E645B"/>
    <w:rsid w:val="003E64C9"/>
    <w:rsid w:val="003E64CA"/>
    <w:rsid w:val="003E6B05"/>
    <w:rsid w:val="003E6BC3"/>
    <w:rsid w:val="003E6CB8"/>
    <w:rsid w:val="003E6D67"/>
    <w:rsid w:val="003E6DF0"/>
    <w:rsid w:val="003E6E43"/>
    <w:rsid w:val="003E6EB7"/>
    <w:rsid w:val="003E6FBA"/>
    <w:rsid w:val="003E70A4"/>
    <w:rsid w:val="003E7389"/>
    <w:rsid w:val="003E7481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96"/>
    <w:rsid w:val="003F02B7"/>
    <w:rsid w:val="003F036F"/>
    <w:rsid w:val="003F03E5"/>
    <w:rsid w:val="003F0491"/>
    <w:rsid w:val="003F06FB"/>
    <w:rsid w:val="003F0764"/>
    <w:rsid w:val="003F09C6"/>
    <w:rsid w:val="003F09CE"/>
    <w:rsid w:val="003F0C8D"/>
    <w:rsid w:val="003F0D55"/>
    <w:rsid w:val="003F0DBF"/>
    <w:rsid w:val="003F0DCB"/>
    <w:rsid w:val="003F188C"/>
    <w:rsid w:val="003F18C5"/>
    <w:rsid w:val="003F1D4F"/>
    <w:rsid w:val="003F2833"/>
    <w:rsid w:val="003F2A8C"/>
    <w:rsid w:val="003F2A9F"/>
    <w:rsid w:val="003F2E61"/>
    <w:rsid w:val="003F2EAA"/>
    <w:rsid w:val="003F32A6"/>
    <w:rsid w:val="003F34D3"/>
    <w:rsid w:val="003F371A"/>
    <w:rsid w:val="003F373A"/>
    <w:rsid w:val="003F3A0F"/>
    <w:rsid w:val="003F3AEE"/>
    <w:rsid w:val="003F3FA0"/>
    <w:rsid w:val="003F3FA4"/>
    <w:rsid w:val="003F42C5"/>
    <w:rsid w:val="003F43B2"/>
    <w:rsid w:val="003F45C2"/>
    <w:rsid w:val="003F4838"/>
    <w:rsid w:val="003F4976"/>
    <w:rsid w:val="003F49CC"/>
    <w:rsid w:val="003F4B3E"/>
    <w:rsid w:val="003F4CBE"/>
    <w:rsid w:val="003F50E0"/>
    <w:rsid w:val="003F52A3"/>
    <w:rsid w:val="003F5552"/>
    <w:rsid w:val="003F55A2"/>
    <w:rsid w:val="003F5606"/>
    <w:rsid w:val="003F5668"/>
    <w:rsid w:val="003F578A"/>
    <w:rsid w:val="003F5BB7"/>
    <w:rsid w:val="003F5C58"/>
    <w:rsid w:val="003F6352"/>
    <w:rsid w:val="003F6462"/>
    <w:rsid w:val="003F64C1"/>
    <w:rsid w:val="003F6904"/>
    <w:rsid w:val="003F6A27"/>
    <w:rsid w:val="003F6B23"/>
    <w:rsid w:val="003F6BF3"/>
    <w:rsid w:val="003F70A4"/>
    <w:rsid w:val="003F7150"/>
    <w:rsid w:val="003F718E"/>
    <w:rsid w:val="003F7499"/>
    <w:rsid w:val="003F74E0"/>
    <w:rsid w:val="003F7800"/>
    <w:rsid w:val="003F7E5C"/>
    <w:rsid w:val="003F7F64"/>
    <w:rsid w:val="003F7F7E"/>
    <w:rsid w:val="00400017"/>
    <w:rsid w:val="0040026B"/>
    <w:rsid w:val="00400297"/>
    <w:rsid w:val="004003D5"/>
    <w:rsid w:val="00400521"/>
    <w:rsid w:val="00400522"/>
    <w:rsid w:val="0040066F"/>
    <w:rsid w:val="004007DE"/>
    <w:rsid w:val="00400AFF"/>
    <w:rsid w:val="00400E9B"/>
    <w:rsid w:val="00401119"/>
    <w:rsid w:val="004014C3"/>
    <w:rsid w:val="00401773"/>
    <w:rsid w:val="00401C1D"/>
    <w:rsid w:val="00401D3C"/>
    <w:rsid w:val="00401EB7"/>
    <w:rsid w:val="0040222A"/>
    <w:rsid w:val="00402440"/>
    <w:rsid w:val="00402678"/>
    <w:rsid w:val="0040271E"/>
    <w:rsid w:val="00402772"/>
    <w:rsid w:val="004027DE"/>
    <w:rsid w:val="004028C5"/>
    <w:rsid w:val="00402C6E"/>
    <w:rsid w:val="00402D31"/>
    <w:rsid w:val="00402DA3"/>
    <w:rsid w:val="0040301E"/>
    <w:rsid w:val="004032DA"/>
    <w:rsid w:val="0040359F"/>
    <w:rsid w:val="0040365D"/>
    <w:rsid w:val="0040373A"/>
    <w:rsid w:val="00403AC1"/>
    <w:rsid w:val="00403D5E"/>
    <w:rsid w:val="00403EB1"/>
    <w:rsid w:val="00403EE2"/>
    <w:rsid w:val="00403F34"/>
    <w:rsid w:val="00403F96"/>
    <w:rsid w:val="00404010"/>
    <w:rsid w:val="004041DE"/>
    <w:rsid w:val="004042BB"/>
    <w:rsid w:val="00404415"/>
    <w:rsid w:val="00404595"/>
    <w:rsid w:val="00404647"/>
    <w:rsid w:val="004047B0"/>
    <w:rsid w:val="004047F8"/>
    <w:rsid w:val="00404CE6"/>
    <w:rsid w:val="00404DDF"/>
    <w:rsid w:val="00404E4B"/>
    <w:rsid w:val="0040527C"/>
    <w:rsid w:val="00405289"/>
    <w:rsid w:val="004053D2"/>
    <w:rsid w:val="00405846"/>
    <w:rsid w:val="004058AB"/>
    <w:rsid w:val="00405A1A"/>
    <w:rsid w:val="00405C87"/>
    <w:rsid w:val="00405CBD"/>
    <w:rsid w:val="00405D15"/>
    <w:rsid w:val="00405DF7"/>
    <w:rsid w:val="00405E6D"/>
    <w:rsid w:val="00406126"/>
    <w:rsid w:val="004061D6"/>
    <w:rsid w:val="00406205"/>
    <w:rsid w:val="004062DA"/>
    <w:rsid w:val="0040636A"/>
    <w:rsid w:val="00406493"/>
    <w:rsid w:val="0040688F"/>
    <w:rsid w:val="0040689F"/>
    <w:rsid w:val="004069AC"/>
    <w:rsid w:val="00406B45"/>
    <w:rsid w:val="00406C28"/>
    <w:rsid w:val="00406C80"/>
    <w:rsid w:val="00406CE8"/>
    <w:rsid w:val="004070CE"/>
    <w:rsid w:val="004071E3"/>
    <w:rsid w:val="0040725F"/>
    <w:rsid w:val="00407742"/>
    <w:rsid w:val="00407781"/>
    <w:rsid w:val="00407C79"/>
    <w:rsid w:val="00407D17"/>
    <w:rsid w:val="00407DC1"/>
    <w:rsid w:val="00410176"/>
    <w:rsid w:val="004104D6"/>
    <w:rsid w:val="004105E9"/>
    <w:rsid w:val="00410615"/>
    <w:rsid w:val="00410805"/>
    <w:rsid w:val="0041095C"/>
    <w:rsid w:val="0041097A"/>
    <w:rsid w:val="00410D17"/>
    <w:rsid w:val="00410D7B"/>
    <w:rsid w:val="00410DA3"/>
    <w:rsid w:val="00410E66"/>
    <w:rsid w:val="00411031"/>
    <w:rsid w:val="0041105F"/>
    <w:rsid w:val="00411301"/>
    <w:rsid w:val="00411334"/>
    <w:rsid w:val="0041136E"/>
    <w:rsid w:val="00411511"/>
    <w:rsid w:val="004115CD"/>
    <w:rsid w:val="00411802"/>
    <w:rsid w:val="00411B31"/>
    <w:rsid w:val="00412024"/>
    <w:rsid w:val="00412641"/>
    <w:rsid w:val="00412ED6"/>
    <w:rsid w:val="0041329A"/>
    <w:rsid w:val="00413EB3"/>
    <w:rsid w:val="00413EFB"/>
    <w:rsid w:val="00413F43"/>
    <w:rsid w:val="0041422F"/>
    <w:rsid w:val="0041427B"/>
    <w:rsid w:val="00414365"/>
    <w:rsid w:val="004143E6"/>
    <w:rsid w:val="00414412"/>
    <w:rsid w:val="0041457E"/>
    <w:rsid w:val="004145D0"/>
    <w:rsid w:val="0041461D"/>
    <w:rsid w:val="00414735"/>
    <w:rsid w:val="00414DED"/>
    <w:rsid w:val="00414E4E"/>
    <w:rsid w:val="00415094"/>
    <w:rsid w:val="0041571A"/>
    <w:rsid w:val="00415A35"/>
    <w:rsid w:val="00415AD1"/>
    <w:rsid w:val="00415B4F"/>
    <w:rsid w:val="00415CAD"/>
    <w:rsid w:val="00415D57"/>
    <w:rsid w:val="00415D82"/>
    <w:rsid w:val="00415EA4"/>
    <w:rsid w:val="00416024"/>
    <w:rsid w:val="00416205"/>
    <w:rsid w:val="0041626E"/>
    <w:rsid w:val="004163ED"/>
    <w:rsid w:val="00416425"/>
    <w:rsid w:val="004165BB"/>
    <w:rsid w:val="00416623"/>
    <w:rsid w:val="00416671"/>
    <w:rsid w:val="004167C9"/>
    <w:rsid w:val="00416A63"/>
    <w:rsid w:val="00416A88"/>
    <w:rsid w:val="00416BCD"/>
    <w:rsid w:val="00416DD2"/>
    <w:rsid w:val="00416EF0"/>
    <w:rsid w:val="0041706C"/>
    <w:rsid w:val="004171C7"/>
    <w:rsid w:val="00417324"/>
    <w:rsid w:val="004173CB"/>
    <w:rsid w:val="00417514"/>
    <w:rsid w:val="00417622"/>
    <w:rsid w:val="00417676"/>
    <w:rsid w:val="00417899"/>
    <w:rsid w:val="004178BB"/>
    <w:rsid w:val="004179AE"/>
    <w:rsid w:val="00417B2A"/>
    <w:rsid w:val="00417E32"/>
    <w:rsid w:val="004200B8"/>
    <w:rsid w:val="0042019E"/>
    <w:rsid w:val="004202A3"/>
    <w:rsid w:val="004203EB"/>
    <w:rsid w:val="00420422"/>
    <w:rsid w:val="00420429"/>
    <w:rsid w:val="004206D4"/>
    <w:rsid w:val="004207CB"/>
    <w:rsid w:val="00420C66"/>
    <w:rsid w:val="00420E63"/>
    <w:rsid w:val="00420ED4"/>
    <w:rsid w:val="0042102D"/>
    <w:rsid w:val="004211B8"/>
    <w:rsid w:val="0042131F"/>
    <w:rsid w:val="00421385"/>
    <w:rsid w:val="004213E5"/>
    <w:rsid w:val="00421531"/>
    <w:rsid w:val="00421729"/>
    <w:rsid w:val="004219DF"/>
    <w:rsid w:val="00421B38"/>
    <w:rsid w:val="00421C9A"/>
    <w:rsid w:val="00421E2C"/>
    <w:rsid w:val="00421ED5"/>
    <w:rsid w:val="0042210C"/>
    <w:rsid w:val="0042216B"/>
    <w:rsid w:val="004221C6"/>
    <w:rsid w:val="00422278"/>
    <w:rsid w:val="0042254A"/>
    <w:rsid w:val="004225EC"/>
    <w:rsid w:val="00422919"/>
    <w:rsid w:val="00422949"/>
    <w:rsid w:val="0042324E"/>
    <w:rsid w:val="0042329A"/>
    <w:rsid w:val="0042346D"/>
    <w:rsid w:val="00423727"/>
    <w:rsid w:val="0042388B"/>
    <w:rsid w:val="00423917"/>
    <w:rsid w:val="00423959"/>
    <w:rsid w:val="004239D9"/>
    <w:rsid w:val="00423DEE"/>
    <w:rsid w:val="00423FCF"/>
    <w:rsid w:val="00424013"/>
    <w:rsid w:val="00424552"/>
    <w:rsid w:val="00424754"/>
    <w:rsid w:val="004249A5"/>
    <w:rsid w:val="00424AEE"/>
    <w:rsid w:val="00424EA8"/>
    <w:rsid w:val="00425176"/>
    <w:rsid w:val="00425241"/>
    <w:rsid w:val="00425303"/>
    <w:rsid w:val="0042550E"/>
    <w:rsid w:val="00425AC5"/>
    <w:rsid w:val="00425C0E"/>
    <w:rsid w:val="00425EE1"/>
    <w:rsid w:val="00425F46"/>
    <w:rsid w:val="00425FAA"/>
    <w:rsid w:val="00425FF6"/>
    <w:rsid w:val="004262DC"/>
    <w:rsid w:val="004264A7"/>
    <w:rsid w:val="004266E0"/>
    <w:rsid w:val="00426732"/>
    <w:rsid w:val="00426CDF"/>
    <w:rsid w:val="004275F3"/>
    <w:rsid w:val="00427753"/>
    <w:rsid w:val="0042777A"/>
    <w:rsid w:val="00427844"/>
    <w:rsid w:val="00427864"/>
    <w:rsid w:val="0042788D"/>
    <w:rsid w:val="00427967"/>
    <w:rsid w:val="00427C30"/>
    <w:rsid w:val="00427C91"/>
    <w:rsid w:val="00427D2C"/>
    <w:rsid w:val="0043031C"/>
    <w:rsid w:val="004303A2"/>
    <w:rsid w:val="0043056F"/>
    <w:rsid w:val="004307A4"/>
    <w:rsid w:val="0043085C"/>
    <w:rsid w:val="00430C46"/>
    <w:rsid w:val="00430C7C"/>
    <w:rsid w:val="00430C9F"/>
    <w:rsid w:val="00430E2A"/>
    <w:rsid w:val="00430FEC"/>
    <w:rsid w:val="00431400"/>
    <w:rsid w:val="0043171F"/>
    <w:rsid w:val="00431801"/>
    <w:rsid w:val="0043206C"/>
    <w:rsid w:val="00432086"/>
    <w:rsid w:val="00432191"/>
    <w:rsid w:val="004321F4"/>
    <w:rsid w:val="00432210"/>
    <w:rsid w:val="00432318"/>
    <w:rsid w:val="0043235A"/>
    <w:rsid w:val="0043272B"/>
    <w:rsid w:val="004328D0"/>
    <w:rsid w:val="00432BD9"/>
    <w:rsid w:val="00433085"/>
    <w:rsid w:val="00433431"/>
    <w:rsid w:val="0043384A"/>
    <w:rsid w:val="00433ADD"/>
    <w:rsid w:val="00433CE7"/>
    <w:rsid w:val="00433D59"/>
    <w:rsid w:val="00433E5D"/>
    <w:rsid w:val="004340E9"/>
    <w:rsid w:val="004341FB"/>
    <w:rsid w:val="00434219"/>
    <w:rsid w:val="00434534"/>
    <w:rsid w:val="00434681"/>
    <w:rsid w:val="00434751"/>
    <w:rsid w:val="00434839"/>
    <w:rsid w:val="004349DF"/>
    <w:rsid w:val="00434AFF"/>
    <w:rsid w:val="00434B3E"/>
    <w:rsid w:val="00434B59"/>
    <w:rsid w:val="00434C15"/>
    <w:rsid w:val="00434CDE"/>
    <w:rsid w:val="00434DDF"/>
    <w:rsid w:val="00434E99"/>
    <w:rsid w:val="00434FA4"/>
    <w:rsid w:val="00435139"/>
    <w:rsid w:val="004351C0"/>
    <w:rsid w:val="00435270"/>
    <w:rsid w:val="00435388"/>
    <w:rsid w:val="00435501"/>
    <w:rsid w:val="004356AA"/>
    <w:rsid w:val="0043571C"/>
    <w:rsid w:val="00435E05"/>
    <w:rsid w:val="00435F12"/>
    <w:rsid w:val="00435F22"/>
    <w:rsid w:val="00435FB9"/>
    <w:rsid w:val="004360EC"/>
    <w:rsid w:val="004362A1"/>
    <w:rsid w:val="00436439"/>
    <w:rsid w:val="00436625"/>
    <w:rsid w:val="004366A9"/>
    <w:rsid w:val="0043673D"/>
    <w:rsid w:val="00436973"/>
    <w:rsid w:val="00436A61"/>
    <w:rsid w:val="00436AEF"/>
    <w:rsid w:val="00436B94"/>
    <w:rsid w:val="00436BCA"/>
    <w:rsid w:val="00436D58"/>
    <w:rsid w:val="00436E51"/>
    <w:rsid w:val="004371B7"/>
    <w:rsid w:val="00437238"/>
    <w:rsid w:val="00437260"/>
    <w:rsid w:val="00437377"/>
    <w:rsid w:val="0043777E"/>
    <w:rsid w:val="0043789C"/>
    <w:rsid w:val="00437D7D"/>
    <w:rsid w:val="00437F5D"/>
    <w:rsid w:val="00440379"/>
    <w:rsid w:val="00440477"/>
    <w:rsid w:val="004404DE"/>
    <w:rsid w:val="0044053D"/>
    <w:rsid w:val="004405DC"/>
    <w:rsid w:val="004406AD"/>
    <w:rsid w:val="0044087D"/>
    <w:rsid w:val="00440BB7"/>
    <w:rsid w:val="00440CFD"/>
    <w:rsid w:val="00440DA6"/>
    <w:rsid w:val="00440E69"/>
    <w:rsid w:val="00440F6B"/>
    <w:rsid w:val="00440F7B"/>
    <w:rsid w:val="00440FD1"/>
    <w:rsid w:val="0044110C"/>
    <w:rsid w:val="004411F5"/>
    <w:rsid w:val="004413BC"/>
    <w:rsid w:val="00441627"/>
    <w:rsid w:val="004417C9"/>
    <w:rsid w:val="0044196E"/>
    <w:rsid w:val="00441BEB"/>
    <w:rsid w:val="00441D5D"/>
    <w:rsid w:val="00441D71"/>
    <w:rsid w:val="00441F63"/>
    <w:rsid w:val="00442303"/>
    <w:rsid w:val="004425E3"/>
    <w:rsid w:val="0044268D"/>
    <w:rsid w:val="004426FB"/>
    <w:rsid w:val="00442972"/>
    <w:rsid w:val="00442D83"/>
    <w:rsid w:val="00442E78"/>
    <w:rsid w:val="00442F06"/>
    <w:rsid w:val="00442FBD"/>
    <w:rsid w:val="0044302E"/>
    <w:rsid w:val="0044359C"/>
    <w:rsid w:val="004437A5"/>
    <w:rsid w:val="004437AC"/>
    <w:rsid w:val="00443873"/>
    <w:rsid w:val="00443876"/>
    <w:rsid w:val="004438A9"/>
    <w:rsid w:val="00443910"/>
    <w:rsid w:val="00443A1A"/>
    <w:rsid w:val="00443AAA"/>
    <w:rsid w:val="00443B62"/>
    <w:rsid w:val="00443EBC"/>
    <w:rsid w:val="004444CE"/>
    <w:rsid w:val="004449B6"/>
    <w:rsid w:val="00444A91"/>
    <w:rsid w:val="00444B9D"/>
    <w:rsid w:val="00444CFB"/>
    <w:rsid w:val="00444D4D"/>
    <w:rsid w:val="00444EE2"/>
    <w:rsid w:val="004452AF"/>
    <w:rsid w:val="00445626"/>
    <w:rsid w:val="0044571B"/>
    <w:rsid w:val="00445BB4"/>
    <w:rsid w:val="00445EE0"/>
    <w:rsid w:val="00446293"/>
    <w:rsid w:val="004463BD"/>
    <w:rsid w:val="004464C4"/>
    <w:rsid w:val="0044660F"/>
    <w:rsid w:val="0044667A"/>
    <w:rsid w:val="004467D1"/>
    <w:rsid w:val="00446992"/>
    <w:rsid w:val="00446A94"/>
    <w:rsid w:val="00446B2A"/>
    <w:rsid w:val="00446B80"/>
    <w:rsid w:val="004471C6"/>
    <w:rsid w:val="0044723E"/>
    <w:rsid w:val="00447481"/>
    <w:rsid w:val="004476F6"/>
    <w:rsid w:val="00447901"/>
    <w:rsid w:val="00447C84"/>
    <w:rsid w:val="004502C4"/>
    <w:rsid w:val="0045030E"/>
    <w:rsid w:val="004505B8"/>
    <w:rsid w:val="004508B0"/>
    <w:rsid w:val="0045092A"/>
    <w:rsid w:val="004509F3"/>
    <w:rsid w:val="00450C04"/>
    <w:rsid w:val="00450C5D"/>
    <w:rsid w:val="00451080"/>
    <w:rsid w:val="004510F5"/>
    <w:rsid w:val="0045112F"/>
    <w:rsid w:val="00451543"/>
    <w:rsid w:val="004518B0"/>
    <w:rsid w:val="00451A7A"/>
    <w:rsid w:val="00451E53"/>
    <w:rsid w:val="00452241"/>
    <w:rsid w:val="0045267E"/>
    <w:rsid w:val="00452891"/>
    <w:rsid w:val="00453253"/>
    <w:rsid w:val="0045327D"/>
    <w:rsid w:val="0045368E"/>
    <w:rsid w:val="004537AF"/>
    <w:rsid w:val="004537ED"/>
    <w:rsid w:val="00453821"/>
    <w:rsid w:val="004538B7"/>
    <w:rsid w:val="004538EC"/>
    <w:rsid w:val="004539DC"/>
    <w:rsid w:val="00453BE6"/>
    <w:rsid w:val="00453E6D"/>
    <w:rsid w:val="00453F4B"/>
    <w:rsid w:val="004541B6"/>
    <w:rsid w:val="0045437B"/>
    <w:rsid w:val="00454681"/>
    <w:rsid w:val="004548C8"/>
    <w:rsid w:val="00454918"/>
    <w:rsid w:val="00454EF5"/>
    <w:rsid w:val="0045507C"/>
    <w:rsid w:val="0045512C"/>
    <w:rsid w:val="004551FC"/>
    <w:rsid w:val="0045525A"/>
    <w:rsid w:val="0045587C"/>
    <w:rsid w:val="00455949"/>
    <w:rsid w:val="00455C59"/>
    <w:rsid w:val="0045602D"/>
    <w:rsid w:val="004560D3"/>
    <w:rsid w:val="004562A4"/>
    <w:rsid w:val="004565E4"/>
    <w:rsid w:val="004566DF"/>
    <w:rsid w:val="0045672D"/>
    <w:rsid w:val="00456855"/>
    <w:rsid w:val="00456923"/>
    <w:rsid w:val="00456B21"/>
    <w:rsid w:val="00456D26"/>
    <w:rsid w:val="0045704E"/>
    <w:rsid w:val="00457091"/>
    <w:rsid w:val="00457355"/>
    <w:rsid w:val="00457638"/>
    <w:rsid w:val="0045767A"/>
    <w:rsid w:val="00457D05"/>
    <w:rsid w:val="00457DB6"/>
    <w:rsid w:val="00457E6A"/>
    <w:rsid w:val="004603E4"/>
    <w:rsid w:val="00460482"/>
    <w:rsid w:val="00460CB5"/>
    <w:rsid w:val="00460DE2"/>
    <w:rsid w:val="00461000"/>
    <w:rsid w:val="0046109B"/>
    <w:rsid w:val="00461106"/>
    <w:rsid w:val="004612AA"/>
    <w:rsid w:val="0046131A"/>
    <w:rsid w:val="0046135D"/>
    <w:rsid w:val="004613AA"/>
    <w:rsid w:val="00461470"/>
    <w:rsid w:val="0046147F"/>
    <w:rsid w:val="004614EB"/>
    <w:rsid w:val="0046150F"/>
    <w:rsid w:val="0046178C"/>
    <w:rsid w:val="00461884"/>
    <w:rsid w:val="004618F3"/>
    <w:rsid w:val="00461B36"/>
    <w:rsid w:val="00461BBE"/>
    <w:rsid w:val="00461D2E"/>
    <w:rsid w:val="00461F9F"/>
    <w:rsid w:val="0046202E"/>
    <w:rsid w:val="004620B6"/>
    <w:rsid w:val="00462210"/>
    <w:rsid w:val="0046222A"/>
    <w:rsid w:val="0046236A"/>
    <w:rsid w:val="00462563"/>
    <w:rsid w:val="00462879"/>
    <w:rsid w:val="00462967"/>
    <w:rsid w:val="004631E0"/>
    <w:rsid w:val="00463291"/>
    <w:rsid w:val="00463A88"/>
    <w:rsid w:val="00463D2A"/>
    <w:rsid w:val="00464416"/>
    <w:rsid w:val="00464683"/>
    <w:rsid w:val="004646B8"/>
    <w:rsid w:val="00464709"/>
    <w:rsid w:val="00464760"/>
    <w:rsid w:val="00464797"/>
    <w:rsid w:val="00464A6F"/>
    <w:rsid w:val="00464CA4"/>
    <w:rsid w:val="00464FD3"/>
    <w:rsid w:val="0046521E"/>
    <w:rsid w:val="00465753"/>
    <w:rsid w:val="004657B5"/>
    <w:rsid w:val="004659DB"/>
    <w:rsid w:val="00465B17"/>
    <w:rsid w:val="00465B90"/>
    <w:rsid w:val="004660D1"/>
    <w:rsid w:val="00466170"/>
    <w:rsid w:val="004663BE"/>
    <w:rsid w:val="0046698C"/>
    <w:rsid w:val="00466AA3"/>
    <w:rsid w:val="00466D44"/>
    <w:rsid w:val="00466D99"/>
    <w:rsid w:val="00467020"/>
    <w:rsid w:val="00467217"/>
    <w:rsid w:val="004678BA"/>
    <w:rsid w:val="00467DED"/>
    <w:rsid w:val="00470273"/>
    <w:rsid w:val="00470281"/>
    <w:rsid w:val="004705D7"/>
    <w:rsid w:val="00470851"/>
    <w:rsid w:val="0047091D"/>
    <w:rsid w:val="00470ADE"/>
    <w:rsid w:val="00470FA3"/>
    <w:rsid w:val="004712AE"/>
    <w:rsid w:val="0047154F"/>
    <w:rsid w:val="0047199F"/>
    <w:rsid w:val="00471AA9"/>
    <w:rsid w:val="00471C67"/>
    <w:rsid w:val="00471C77"/>
    <w:rsid w:val="0047200A"/>
    <w:rsid w:val="004724B3"/>
    <w:rsid w:val="00472567"/>
    <w:rsid w:val="00472710"/>
    <w:rsid w:val="0047288C"/>
    <w:rsid w:val="00472AC0"/>
    <w:rsid w:val="00472AD1"/>
    <w:rsid w:val="00472C27"/>
    <w:rsid w:val="00472D5F"/>
    <w:rsid w:val="00472EF2"/>
    <w:rsid w:val="00472F01"/>
    <w:rsid w:val="0047339C"/>
    <w:rsid w:val="0047347A"/>
    <w:rsid w:val="0047356D"/>
    <w:rsid w:val="00473636"/>
    <w:rsid w:val="004737B8"/>
    <w:rsid w:val="004737BC"/>
    <w:rsid w:val="004739C8"/>
    <w:rsid w:val="00473A29"/>
    <w:rsid w:val="00473B1C"/>
    <w:rsid w:val="00473D6F"/>
    <w:rsid w:val="00473E01"/>
    <w:rsid w:val="00473EF4"/>
    <w:rsid w:val="00473F82"/>
    <w:rsid w:val="00474397"/>
    <w:rsid w:val="0047445C"/>
    <w:rsid w:val="0047450D"/>
    <w:rsid w:val="0047454C"/>
    <w:rsid w:val="004747AC"/>
    <w:rsid w:val="00474CE5"/>
    <w:rsid w:val="00475165"/>
    <w:rsid w:val="00475371"/>
    <w:rsid w:val="004753C6"/>
    <w:rsid w:val="00475472"/>
    <w:rsid w:val="00475692"/>
    <w:rsid w:val="004757A5"/>
    <w:rsid w:val="00475AA1"/>
    <w:rsid w:val="00475B2F"/>
    <w:rsid w:val="00475B38"/>
    <w:rsid w:val="00475D46"/>
    <w:rsid w:val="00476104"/>
    <w:rsid w:val="004763D0"/>
    <w:rsid w:val="004763D4"/>
    <w:rsid w:val="00476484"/>
    <w:rsid w:val="0047676E"/>
    <w:rsid w:val="0047684D"/>
    <w:rsid w:val="004769E3"/>
    <w:rsid w:val="00476A37"/>
    <w:rsid w:val="00476F14"/>
    <w:rsid w:val="00477245"/>
    <w:rsid w:val="0047777E"/>
    <w:rsid w:val="004777E5"/>
    <w:rsid w:val="00477821"/>
    <w:rsid w:val="00477841"/>
    <w:rsid w:val="00477A48"/>
    <w:rsid w:val="00477CC3"/>
    <w:rsid w:val="00477D22"/>
    <w:rsid w:val="00477D73"/>
    <w:rsid w:val="00477F74"/>
    <w:rsid w:val="00480357"/>
    <w:rsid w:val="00480381"/>
    <w:rsid w:val="0048040A"/>
    <w:rsid w:val="00480432"/>
    <w:rsid w:val="004804EF"/>
    <w:rsid w:val="0048050B"/>
    <w:rsid w:val="00480604"/>
    <w:rsid w:val="00480704"/>
    <w:rsid w:val="0048074D"/>
    <w:rsid w:val="00480C56"/>
    <w:rsid w:val="00480E39"/>
    <w:rsid w:val="00480E54"/>
    <w:rsid w:val="00480F49"/>
    <w:rsid w:val="00481012"/>
    <w:rsid w:val="004813B5"/>
    <w:rsid w:val="00481577"/>
    <w:rsid w:val="00481679"/>
    <w:rsid w:val="004817E0"/>
    <w:rsid w:val="004817EA"/>
    <w:rsid w:val="00481E76"/>
    <w:rsid w:val="00481FAE"/>
    <w:rsid w:val="004823BD"/>
    <w:rsid w:val="004824D5"/>
    <w:rsid w:val="00482593"/>
    <w:rsid w:val="00482752"/>
    <w:rsid w:val="00482808"/>
    <w:rsid w:val="00482824"/>
    <w:rsid w:val="004828EF"/>
    <w:rsid w:val="00482C6C"/>
    <w:rsid w:val="00482E15"/>
    <w:rsid w:val="00482E35"/>
    <w:rsid w:val="00483237"/>
    <w:rsid w:val="0048334F"/>
    <w:rsid w:val="00483556"/>
    <w:rsid w:val="0048392D"/>
    <w:rsid w:val="00483D22"/>
    <w:rsid w:val="00483DB2"/>
    <w:rsid w:val="00483FFB"/>
    <w:rsid w:val="004843BC"/>
    <w:rsid w:val="00484400"/>
    <w:rsid w:val="0048440E"/>
    <w:rsid w:val="0048456B"/>
    <w:rsid w:val="0048477D"/>
    <w:rsid w:val="0048479B"/>
    <w:rsid w:val="004847AF"/>
    <w:rsid w:val="00484A2B"/>
    <w:rsid w:val="00484D35"/>
    <w:rsid w:val="00484D4E"/>
    <w:rsid w:val="00484F55"/>
    <w:rsid w:val="00485013"/>
    <w:rsid w:val="00485071"/>
    <w:rsid w:val="00485229"/>
    <w:rsid w:val="004852A0"/>
    <w:rsid w:val="00485641"/>
    <w:rsid w:val="00485879"/>
    <w:rsid w:val="00485928"/>
    <w:rsid w:val="00485ACE"/>
    <w:rsid w:val="00485C27"/>
    <w:rsid w:val="00485C29"/>
    <w:rsid w:val="00485D71"/>
    <w:rsid w:val="00486057"/>
    <w:rsid w:val="00486218"/>
    <w:rsid w:val="004864AD"/>
    <w:rsid w:val="00486AD8"/>
    <w:rsid w:val="00486C99"/>
    <w:rsid w:val="00486F08"/>
    <w:rsid w:val="00486F28"/>
    <w:rsid w:val="00487309"/>
    <w:rsid w:val="0048734E"/>
    <w:rsid w:val="004878CA"/>
    <w:rsid w:val="004878FF"/>
    <w:rsid w:val="00487A6F"/>
    <w:rsid w:val="00487F6D"/>
    <w:rsid w:val="0049028F"/>
    <w:rsid w:val="00490316"/>
    <w:rsid w:val="004903B7"/>
    <w:rsid w:val="00490587"/>
    <w:rsid w:val="004905C5"/>
    <w:rsid w:val="00490934"/>
    <w:rsid w:val="0049095A"/>
    <w:rsid w:val="00490A51"/>
    <w:rsid w:val="00490AE3"/>
    <w:rsid w:val="00490BEA"/>
    <w:rsid w:val="00490D38"/>
    <w:rsid w:val="00490E63"/>
    <w:rsid w:val="00491204"/>
    <w:rsid w:val="00491463"/>
    <w:rsid w:val="00491487"/>
    <w:rsid w:val="00491731"/>
    <w:rsid w:val="00491A94"/>
    <w:rsid w:val="00491B3D"/>
    <w:rsid w:val="00491B87"/>
    <w:rsid w:val="00491C6E"/>
    <w:rsid w:val="00491D6D"/>
    <w:rsid w:val="00491E19"/>
    <w:rsid w:val="00491FC2"/>
    <w:rsid w:val="00492221"/>
    <w:rsid w:val="00492253"/>
    <w:rsid w:val="00492371"/>
    <w:rsid w:val="004924C1"/>
    <w:rsid w:val="004924CE"/>
    <w:rsid w:val="0049253D"/>
    <w:rsid w:val="0049272D"/>
    <w:rsid w:val="0049277A"/>
    <w:rsid w:val="004927A5"/>
    <w:rsid w:val="00492EF2"/>
    <w:rsid w:val="004930D7"/>
    <w:rsid w:val="004931AA"/>
    <w:rsid w:val="0049335A"/>
    <w:rsid w:val="004934B7"/>
    <w:rsid w:val="00493708"/>
    <w:rsid w:val="0049395A"/>
    <w:rsid w:val="00493EFB"/>
    <w:rsid w:val="004941E6"/>
    <w:rsid w:val="004942B7"/>
    <w:rsid w:val="004942BA"/>
    <w:rsid w:val="0049430A"/>
    <w:rsid w:val="004945FE"/>
    <w:rsid w:val="004947A0"/>
    <w:rsid w:val="00494D58"/>
    <w:rsid w:val="00494FE3"/>
    <w:rsid w:val="0049516D"/>
    <w:rsid w:val="00495189"/>
    <w:rsid w:val="00495359"/>
    <w:rsid w:val="004956DF"/>
    <w:rsid w:val="004957D8"/>
    <w:rsid w:val="00495858"/>
    <w:rsid w:val="00495BD2"/>
    <w:rsid w:val="00495EC1"/>
    <w:rsid w:val="00495F0F"/>
    <w:rsid w:val="00496076"/>
    <w:rsid w:val="00496217"/>
    <w:rsid w:val="00496240"/>
    <w:rsid w:val="00496293"/>
    <w:rsid w:val="004963A4"/>
    <w:rsid w:val="0049640A"/>
    <w:rsid w:val="00496577"/>
    <w:rsid w:val="0049677D"/>
    <w:rsid w:val="00496B9C"/>
    <w:rsid w:val="00496CF9"/>
    <w:rsid w:val="00496D76"/>
    <w:rsid w:val="00496E62"/>
    <w:rsid w:val="00496FBE"/>
    <w:rsid w:val="00497237"/>
    <w:rsid w:val="00497399"/>
    <w:rsid w:val="004975B9"/>
    <w:rsid w:val="004976BC"/>
    <w:rsid w:val="00497773"/>
    <w:rsid w:val="004977D8"/>
    <w:rsid w:val="00497D37"/>
    <w:rsid w:val="00497F34"/>
    <w:rsid w:val="00497FCE"/>
    <w:rsid w:val="004A0118"/>
    <w:rsid w:val="004A03A9"/>
    <w:rsid w:val="004A0453"/>
    <w:rsid w:val="004A046A"/>
    <w:rsid w:val="004A052E"/>
    <w:rsid w:val="004A0592"/>
    <w:rsid w:val="004A0BA7"/>
    <w:rsid w:val="004A0D04"/>
    <w:rsid w:val="004A0E59"/>
    <w:rsid w:val="004A0F8C"/>
    <w:rsid w:val="004A0FF0"/>
    <w:rsid w:val="004A1143"/>
    <w:rsid w:val="004A126D"/>
    <w:rsid w:val="004A12A5"/>
    <w:rsid w:val="004A14BA"/>
    <w:rsid w:val="004A1642"/>
    <w:rsid w:val="004A18FB"/>
    <w:rsid w:val="004A1A39"/>
    <w:rsid w:val="004A1B14"/>
    <w:rsid w:val="004A1B27"/>
    <w:rsid w:val="004A1D55"/>
    <w:rsid w:val="004A1E7C"/>
    <w:rsid w:val="004A1F30"/>
    <w:rsid w:val="004A1F68"/>
    <w:rsid w:val="004A2501"/>
    <w:rsid w:val="004A2508"/>
    <w:rsid w:val="004A2567"/>
    <w:rsid w:val="004A2693"/>
    <w:rsid w:val="004A27F5"/>
    <w:rsid w:val="004A2B06"/>
    <w:rsid w:val="004A2D35"/>
    <w:rsid w:val="004A2E0D"/>
    <w:rsid w:val="004A2F25"/>
    <w:rsid w:val="004A2F36"/>
    <w:rsid w:val="004A394D"/>
    <w:rsid w:val="004A3DA4"/>
    <w:rsid w:val="004A41B3"/>
    <w:rsid w:val="004A444C"/>
    <w:rsid w:val="004A45BD"/>
    <w:rsid w:val="004A461A"/>
    <w:rsid w:val="004A4646"/>
    <w:rsid w:val="004A489E"/>
    <w:rsid w:val="004A49F2"/>
    <w:rsid w:val="004A4AD3"/>
    <w:rsid w:val="004A4F0C"/>
    <w:rsid w:val="004A50B0"/>
    <w:rsid w:val="004A54EE"/>
    <w:rsid w:val="004A631D"/>
    <w:rsid w:val="004A65F5"/>
    <w:rsid w:val="004A67A2"/>
    <w:rsid w:val="004A693E"/>
    <w:rsid w:val="004A6C66"/>
    <w:rsid w:val="004A6D77"/>
    <w:rsid w:val="004A6E6B"/>
    <w:rsid w:val="004A6F03"/>
    <w:rsid w:val="004A6F7E"/>
    <w:rsid w:val="004A72C4"/>
    <w:rsid w:val="004A73C4"/>
    <w:rsid w:val="004A757B"/>
    <w:rsid w:val="004A7597"/>
    <w:rsid w:val="004A794F"/>
    <w:rsid w:val="004A79B2"/>
    <w:rsid w:val="004A79FF"/>
    <w:rsid w:val="004A7AF4"/>
    <w:rsid w:val="004A7BFD"/>
    <w:rsid w:val="004A7C04"/>
    <w:rsid w:val="004B0001"/>
    <w:rsid w:val="004B0506"/>
    <w:rsid w:val="004B051A"/>
    <w:rsid w:val="004B0685"/>
    <w:rsid w:val="004B07D9"/>
    <w:rsid w:val="004B0B53"/>
    <w:rsid w:val="004B0ECA"/>
    <w:rsid w:val="004B0F83"/>
    <w:rsid w:val="004B1171"/>
    <w:rsid w:val="004B1219"/>
    <w:rsid w:val="004B1387"/>
    <w:rsid w:val="004B1CED"/>
    <w:rsid w:val="004B1E78"/>
    <w:rsid w:val="004B200F"/>
    <w:rsid w:val="004B25C6"/>
    <w:rsid w:val="004B2662"/>
    <w:rsid w:val="004B2686"/>
    <w:rsid w:val="004B27D7"/>
    <w:rsid w:val="004B2948"/>
    <w:rsid w:val="004B2971"/>
    <w:rsid w:val="004B29A8"/>
    <w:rsid w:val="004B2AD9"/>
    <w:rsid w:val="004B2D1C"/>
    <w:rsid w:val="004B307F"/>
    <w:rsid w:val="004B328D"/>
    <w:rsid w:val="004B32A3"/>
    <w:rsid w:val="004B32A6"/>
    <w:rsid w:val="004B3330"/>
    <w:rsid w:val="004B336E"/>
    <w:rsid w:val="004B3424"/>
    <w:rsid w:val="004B3929"/>
    <w:rsid w:val="004B3A31"/>
    <w:rsid w:val="004B3B99"/>
    <w:rsid w:val="004B3BA3"/>
    <w:rsid w:val="004B3DB0"/>
    <w:rsid w:val="004B3F78"/>
    <w:rsid w:val="004B3F9E"/>
    <w:rsid w:val="004B400E"/>
    <w:rsid w:val="004B40E9"/>
    <w:rsid w:val="004B4DB9"/>
    <w:rsid w:val="004B4F05"/>
    <w:rsid w:val="004B5179"/>
    <w:rsid w:val="004B564A"/>
    <w:rsid w:val="004B58B7"/>
    <w:rsid w:val="004B5A33"/>
    <w:rsid w:val="004B5B1D"/>
    <w:rsid w:val="004B5B99"/>
    <w:rsid w:val="004B5C5E"/>
    <w:rsid w:val="004B5E16"/>
    <w:rsid w:val="004B5F21"/>
    <w:rsid w:val="004B61C9"/>
    <w:rsid w:val="004B63E8"/>
    <w:rsid w:val="004B66A5"/>
    <w:rsid w:val="004B673E"/>
    <w:rsid w:val="004B6B63"/>
    <w:rsid w:val="004B6E6E"/>
    <w:rsid w:val="004B6FDB"/>
    <w:rsid w:val="004B7003"/>
    <w:rsid w:val="004B7014"/>
    <w:rsid w:val="004B7051"/>
    <w:rsid w:val="004B7130"/>
    <w:rsid w:val="004B713B"/>
    <w:rsid w:val="004B7554"/>
    <w:rsid w:val="004B759B"/>
    <w:rsid w:val="004B7839"/>
    <w:rsid w:val="004B79D9"/>
    <w:rsid w:val="004B7E8F"/>
    <w:rsid w:val="004C0261"/>
    <w:rsid w:val="004C032D"/>
    <w:rsid w:val="004C0C2F"/>
    <w:rsid w:val="004C0E13"/>
    <w:rsid w:val="004C0F94"/>
    <w:rsid w:val="004C11BE"/>
    <w:rsid w:val="004C126B"/>
    <w:rsid w:val="004C13D5"/>
    <w:rsid w:val="004C15DF"/>
    <w:rsid w:val="004C16DD"/>
    <w:rsid w:val="004C17DF"/>
    <w:rsid w:val="004C180D"/>
    <w:rsid w:val="004C1A27"/>
    <w:rsid w:val="004C1A45"/>
    <w:rsid w:val="004C1C8A"/>
    <w:rsid w:val="004C1CB3"/>
    <w:rsid w:val="004C1E55"/>
    <w:rsid w:val="004C1ECF"/>
    <w:rsid w:val="004C1EFB"/>
    <w:rsid w:val="004C2050"/>
    <w:rsid w:val="004C2072"/>
    <w:rsid w:val="004C2081"/>
    <w:rsid w:val="004C2120"/>
    <w:rsid w:val="004C21AB"/>
    <w:rsid w:val="004C24C5"/>
    <w:rsid w:val="004C2A6B"/>
    <w:rsid w:val="004C2C07"/>
    <w:rsid w:val="004C2F03"/>
    <w:rsid w:val="004C33A5"/>
    <w:rsid w:val="004C34C5"/>
    <w:rsid w:val="004C36DD"/>
    <w:rsid w:val="004C36E6"/>
    <w:rsid w:val="004C3A47"/>
    <w:rsid w:val="004C3A96"/>
    <w:rsid w:val="004C3B2A"/>
    <w:rsid w:val="004C3DE3"/>
    <w:rsid w:val="004C3E0C"/>
    <w:rsid w:val="004C426F"/>
    <w:rsid w:val="004C45A2"/>
    <w:rsid w:val="004C4900"/>
    <w:rsid w:val="004C4B85"/>
    <w:rsid w:val="004C4DE6"/>
    <w:rsid w:val="004C4F1A"/>
    <w:rsid w:val="004C5065"/>
    <w:rsid w:val="004C5225"/>
    <w:rsid w:val="004C52AA"/>
    <w:rsid w:val="004C55D1"/>
    <w:rsid w:val="004C5673"/>
    <w:rsid w:val="004C5AD8"/>
    <w:rsid w:val="004C5EE7"/>
    <w:rsid w:val="004C5FBF"/>
    <w:rsid w:val="004C60E6"/>
    <w:rsid w:val="004C617D"/>
    <w:rsid w:val="004C620B"/>
    <w:rsid w:val="004C6244"/>
    <w:rsid w:val="004C62A0"/>
    <w:rsid w:val="004C63EB"/>
    <w:rsid w:val="004C6612"/>
    <w:rsid w:val="004C68A6"/>
    <w:rsid w:val="004C68E7"/>
    <w:rsid w:val="004C6A25"/>
    <w:rsid w:val="004C6C36"/>
    <w:rsid w:val="004C6D63"/>
    <w:rsid w:val="004C7448"/>
    <w:rsid w:val="004C7632"/>
    <w:rsid w:val="004C7A67"/>
    <w:rsid w:val="004C7BF2"/>
    <w:rsid w:val="004C7CDB"/>
    <w:rsid w:val="004C7EAA"/>
    <w:rsid w:val="004D0084"/>
    <w:rsid w:val="004D0203"/>
    <w:rsid w:val="004D08C9"/>
    <w:rsid w:val="004D0AF9"/>
    <w:rsid w:val="004D104E"/>
    <w:rsid w:val="004D153A"/>
    <w:rsid w:val="004D157B"/>
    <w:rsid w:val="004D1609"/>
    <w:rsid w:val="004D1788"/>
    <w:rsid w:val="004D1CA1"/>
    <w:rsid w:val="004D1F08"/>
    <w:rsid w:val="004D2265"/>
    <w:rsid w:val="004D22EB"/>
    <w:rsid w:val="004D234F"/>
    <w:rsid w:val="004D24F9"/>
    <w:rsid w:val="004D268A"/>
    <w:rsid w:val="004D2CCF"/>
    <w:rsid w:val="004D2DE1"/>
    <w:rsid w:val="004D3506"/>
    <w:rsid w:val="004D35A2"/>
    <w:rsid w:val="004D3AEB"/>
    <w:rsid w:val="004D3D64"/>
    <w:rsid w:val="004D4418"/>
    <w:rsid w:val="004D44E7"/>
    <w:rsid w:val="004D4AA5"/>
    <w:rsid w:val="004D4B15"/>
    <w:rsid w:val="004D4CF0"/>
    <w:rsid w:val="004D4D10"/>
    <w:rsid w:val="004D4E89"/>
    <w:rsid w:val="004D52D3"/>
    <w:rsid w:val="004D5302"/>
    <w:rsid w:val="004D5371"/>
    <w:rsid w:val="004D543F"/>
    <w:rsid w:val="004D56F3"/>
    <w:rsid w:val="004D5D68"/>
    <w:rsid w:val="004D5F08"/>
    <w:rsid w:val="004D5F90"/>
    <w:rsid w:val="004D62D7"/>
    <w:rsid w:val="004D6441"/>
    <w:rsid w:val="004D64EE"/>
    <w:rsid w:val="004D6631"/>
    <w:rsid w:val="004D68A3"/>
    <w:rsid w:val="004D6A6B"/>
    <w:rsid w:val="004D6C5A"/>
    <w:rsid w:val="004D6C72"/>
    <w:rsid w:val="004D6D53"/>
    <w:rsid w:val="004D6E84"/>
    <w:rsid w:val="004D6FDA"/>
    <w:rsid w:val="004D7189"/>
    <w:rsid w:val="004D750E"/>
    <w:rsid w:val="004D7984"/>
    <w:rsid w:val="004D7CE2"/>
    <w:rsid w:val="004D7D55"/>
    <w:rsid w:val="004D7F77"/>
    <w:rsid w:val="004D7F93"/>
    <w:rsid w:val="004E0179"/>
    <w:rsid w:val="004E036F"/>
    <w:rsid w:val="004E04D2"/>
    <w:rsid w:val="004E0678"/>
    <w:rsid w:val="004E06B7"/>
    <w:rsid w:val="004E06EF"/>
    <w:rsid w:val="004E07BF"/>
    <w:rsid w:val="004E0BE2"/>
    <w:rsid w:val="004E0C76"/>
    <w:rsid w:val="004E0DE6"/>
    <w:rsid w:val="004E0E07"/>
    <w:rsid w:val="004E0FFE"/>
    <w:rsid w:val="004E1070"/>
    <w:rsid w:val="004E15D1"/>
    <w:rsid w:val="004E1DB4"/>
    <w:rsid w:val="004E24A4"/>
    <w:rsid w:val="004E255F"/>
    <w:rsid w:val="004E285A"/>
    <w:rsid w:val="004E28B6"/>
    <w:rsid w:val="004E29DE"/>
    <w:rsid w:val="004E2C7B"/>
    <w:rsid w:val="004E2D1A"/>
    <w:rsid w:val="004E3307"/>
    <w:rsid w:val="004E39E7"/>
    <w:rsid w:val="004E3D77"/>
    <w:rsid w:val="004E3F57"/>
    <w:rsid w:val="004E41DE"/>
    <w:rsid w:val="004E4740"/>
    <w:rsid w:val="004E49BD"/>
    <w:rsid w:val="004E4B9B"/>
    <w:rsid w:val="004E4D56"/>
    <w:rsid w:val="004E563A"/>
    <w:rsid w:val="004E591A"/>
    <w:rsid w:val="004E5961"/>
    <w:rsid w:val="004E5A5C"/>
    <w:rsid w:val="004E5ABF"/>
    <w:rsid w:val="004E5AC1"/>
    <w:rsid w:val="004E5CBC"/>
    <w:rsid w:val="004E5CC6"/>
    <w:rsid w:val="004E5D7F"/>
    <w:rsid w:val="004E5F93"/>
    <w:rsid w:val="004E653E"/>
    <w:rsid w:val="004E66F5"/>
    <w:rsid w:val="004E687B"/>
    <w:rsid w:val="004E6B82"/>
    <w:rsid w:val="004E6C97"/>
    <w:rsid w:val="004E6EF0"/>
    <w:rsid w:val="004E703D"/>
    <w:rsid w:val="004E79B7"/>
    <w:rsid w:val="004E7B83"/>
    <w:rsid w:val="004E7BD7"/>
    <w:rsid w:val="004E7C9E"/>
    <w:rsid w:val="004E7D0C"/>
    <w:rsid w:val="004E7FA0"/>
    <w:rsid w:val="004E7FF9"/>
    <w:rsid w:val="004F005C"/>
    <w:rsid w:val="004F00F2"/>
    <w:rsid w:val="004F0319"/>
    <w:rsid w:val="004F0429"/>
    <w:rsid w:val="004F05D9"/>
    <w:rsid w:val="004F0992"/>
    <w:rsid w:val="004F09C2"/>
    <w:rsid w:val="004F0A18"/>
    <w:rsid w:val="004F0A42"/>
    <w:rsid w:val="004F0DE9"/>
    <w:rsid w:val="004F0F11"/>
    <w:rsid w:val="004F104B"/>
    <w:rsid w:val="004F113B"/>
    <w:rsid w:val="004F125C"/>
    <w:rsid w:val="004F1413"/>
    <w:rsid w:val="004F1AFC"/>
    <w:rsid w:val="004F1B6E"/>
    <w:rsid w:val="004F1BD7"/>
    <w:rsid w:val="004F1C30"/>
    <w:rsid w:val="004F1D56"/>
    <w:rsid w:val="004F1FAA"/>
    <w:rsid w:val="004F2677"/>
    <w:rsid w:val="004F29A2"/>
    <w:rsid w:val="004F2A51"/>
    <w:rsid w:val="004F2F00"/>
    <w:rsid w:val="004F2F8F"/>
    <w:rsid w:val="004F3169"/>
    <w:rsid w:val="004F3198"/>
    <w:rsid w:val="004F3734"/>
    <w:rsid w:val="004F3881"/>
    <w:rsid w:val="004F3A82"/>
    <w:rsid w:val="004F3B06"/>
    <w:rsid w:val="004F3B21"/>
    <w:rsid w:val="004F3B43"/>
    <w:rsid w:val="004F4014"/>
    <w:rsid w:val="004F4173"/>
    <w:rsid w:val="004F421C"/>
    <w:rsid w:val="004F4517"/>
    <w:rsid w:val="004F472A"/>
    <w:rsid w:val="004F483A"/>
    <w:rsid w:val="004F493E"/>
    <w:rsid w:val="004F4973"/>
    <w:rsid w:val="004F4B00"/>
    <w:rsid w:val="004F4CF3"/>
    <w:rsid w:val="004F5025"/>
    <w:rsid w:val="004F510A"/>
    <w:rsid w:val="004F522E"/>
    <w:rsid w:val="004F53F7"/>
    <w:rsid w:val="004F554B"/>
    <w:rsid w:val="004F5572"/>
    <w:rsid w:val="004F5976"/>
    <w:rsid w:val="004F5DC4"/>
    <w:rsid w:val="004F5F59"/>
    <w:rsid w:val="004F6027"/>
    <w:rsid w:val="004F6082"/>
    <w:rsid w:val="004F64E4"/>
    <w:rsid w:val="004F66AA"/>
    <w:rsid w:val="004F68FD"/>
    <w:rsid w:val="004F6A35"/>
    <w:rsid w:val="004F6EC0"/>
    <w:rsid w:val="004F7071"/>
    <w:rsid w:val="004F71B1"/>
    <w:rsid w:val="004F7212"/>
    <w:rsid w:val="004F723D"/>
    <w:rsid w:val="004F72C7"/>
    <w:rsid w:val="004F730F"/>
    <w:rsid w:val="004F738D"/>
    <w:rsid w:val="004F7412"/>
    <w:rsid w:val="004F7512"/>
    <w:rsid w:val="004F7A17"/>
    <w:rsid w:val="004F7A9A"/>
    <w:rsid w:val="004F7C15"/>
    <w:rsid w:val="004F7CE6"/>
    <w:rsid w:val="004F7F82"/>
    <w:rsid w:val="004F7F8C"/>
    <w:rsid w:val="00500220"/>
    <w:rsid w:val="0050059A"/>
    <w:rsid w:val="00500BCA"/>
    <w:rsid w:val="00500DAA"/>
    <w:rsid w:val="00501069"/>
    <w:rsid w:val="005010C1"/>
    <w:rsid w:val="005010E7"/>
    <w:rsid w:val="0050148E"/>
    <w:rsid w:val="0050164C"/>
    <w:rsid w:val="005016D2"/>
    <w:rsid w:val="005016DA"/>
    <w:rsid w:val="005019EB"/>
    <w:rsid w:val="005024F7"/>
    <w:rsid w:val="00502664"/>
    <w:rsid w:val="00502968"/>
    <w:rsid w:val="00502A1D"/>
    <w:rsid w:val="00502B66"/>
    <w:rsid w:val="00502B7B"/>
    <w:rsid w:val="00503190"/>
    <w:rsid w:val="005033AA"/>
    <w:rsid w:val="005033AE"/>
    <w:rsid w:val="005033D7"/>
    <w:rsid w:val="00503415"/>
    <w:rsid w:val="0050352F"/>
    <w:rsid w:val="005037FC"/>
    <w:rsid w:val="00503802"/>
    <w:rsid w:val="00503B93"/>
    <w:rsid w:val="00503C13"/>
    <w:rsid w:val="00503F6D"/>
    <w:rsid w:val="005040E6"/>
    <w:rsid w:val="0050436B"/>
    <w:rsid w:val="005043B5"/>
    <w:rsid w:val="0050449C"/>
    <w:rsid w:val="00504715"/>
    <w:rsid w:val="00504BB2"/>
    <w:rsid w:val="00504E29"/>
    <w:rsid w:val="00505175"/>
    <w:rsid w:val="00505185"/>
    <w:rsid w:val="00505348"/>
    <w:rsid w:val="005054A1"/>
    <w:rsid w:val="005054D1"/>
    <w:rsid w:val="005056AA"/>
    <w:rsid w:val="0050580E"/>
    <w:rsid w:val="005059F2"/>
    <w:rsid w:val="00505F5C"/>
    <w:rsid w:val="0050618C"/>
    <w:rsid w:val="005062B4"/>
    <w:rsid w:val="00506384"/>
    <w:rsid w:val="005063B7"/>
    <w:rsid w:val="0050645C"/>
    <w:rsid w:val="00506506"/>
    <w:rsid w:val="00506599"/>
    <w:rsid w:val="0050680B"/>
    <w:rsid w:val="005068A0"/>
    <w:rsid w:val="00506DE5"/>
    <w:rsid w:val="00506F29"/>
    <w:rsid w:val="00507135"/>
    <w:rsid w:val="0050721B"/>
    <w:rsid w:val="00507527"/>
    <w:rsid w:val="00507661"/>
    <w:rsid w:val="005079F8"/>
    <w:rsid w:val="00507A0F"/>
    <w:rsid w:val="00507C16"/>
    <w:rsid w:val="00507C34"/>
    <w:rsid w:val="00507E2D"/>
    <w:rsid w:val="00507F09"/>
    <w:rsid w:val="00510094"/>
    <w:rsid w:val="0051034F"/>
    <w:rsid w:val="005108A4"/>
    <w:rsid w:val="0051095F"/>
    <w:rsid w:val="00510997"/>
    <w:rsid w:val="005109EC"/>
    <w:rsid w:val="00510A62"/>
    <w:rsid w:val="00510D6A"/>
    <w:rsid w:val="00510D8C"/>
    <w:rsid w:val="005111D1"/>
    <w:rsid w:val="00511376"/>
    <w:rsid w:val="00511398"/>
    <w:rsid w:val="0051154B"/>
    <w:rsid w:val="0051173D"/>
    <w:rsid w:val="00511B44"/>
    <w:rsid w:val="00511DAB"/>
    <w:rsid w:val="00512060"/>
    <w:rsid w:val="00512293"/>
    <w:rsid w:val="005126A4"/>
    <w:rsid w:val="005126C4"/>
    <w:rsid w:val="0051288C"/>
    <w:rsid w:val="00512D18"/>
    <w:rsid w:val="00512E1C"/>
    <w:rsid w:val="00513103"/>
    <w:rsid w:val="005131C7"/>
    <w:rsid w:val="005133CE"/>
    <w:rsid w:val="005135B1"/>
    <w:rsid w:val="005136B3"/>
    <w:rsid w:val="00513C17"/>
    <w:rsid w:val="00513C5D"/>
    <w:rsid w:val="00513C85"/>
    <w:rsid w:val="00513E82"/>
    <w:rsid w:val="0051405E"/>
    <w:rsid w:val="0051426A"/>
    <w:rsid w:val="005148EC"/>
    <w:rsid w:val="00514C50"/>
    <w:rsid w:val="0051506B"/>
    <w:rsid w:val="00515181"/>
    <w:rsid w:val="00515329"/>
    <w:rsid w:val="005153BB"/>
    <w:rsid w:val="00515805"/>
    <w:rsid w:val="00515878"/>
    <w:rsid w:val="00515A09"/>
    <w:rsid w:val="00515E86"/>
    <w:rsid w:val="00516003"/>
    <w:rsid w:val="0051640A"/>
    <w:rsid w:val="0051691E"/>
    <w:rsid w:val="00516F11"/>
    <w:rsid w:val="00517115"/>
    <w:rsid w:val="00517295"/>
    <w:rsid w:val="005174C8"/>
    <w:rsid w:val="00517694"/>
    <w:rsid w:val="0051783E"/>
    <w:rsid w:val="00517858"/>
    <w:rsid w:val="00517AFE"/>
    <w:rsid w:val="00517BC8"/>
    <w:rsid w:val="00520010"/>
    <w:rsid w:val="005201A8"/>
    <w:rsid w:val="00520569"/>
    <w:rsid w:val="0052063D"/>
    <w:rsid w:val="0052096B"/>
    <w:rsid w:val="005209B0"/>
    <w:rsid w:val="005209F4"/>
    <w:rsid w:val="00520C38"/>
    <w:rsid w:val="005214E2"/>
    <w:rsid w:val="005214F1"/>
    <w:rsid w:val="00521816"/>
    <w:rsid w:val="00521951"/>
    <w:rsid w:val="00521A33"/>
    <w:rsid w:val="00521CA5"/>
    <w:rsid w:val="00521F54"/>
    <w:rsid w:val="005221F2"/>
    <w:rsid w:val="005223AA"/>
    <w:rsid w:val="0052252B"/>
    <w:rsid w:val="00522B13"/>
    <w:rsid w:val="00522ED2"/>
    <w:rsid w:val="00522F1B"/>
    <w:rsid w:val="00522F97"/>
    <w:rsid w:val="00522FEB"/>
    <w:rsid w:val="0052310E"/>
    <w:rsid w:val="005233AF"/>
    <w:rsid w:val="0052346F"/>
    <w:rsid w:val="005235CF"/>
    <w:rsid w:val="0052392E"/>
    <w:rsid w:val="00523A19"/>
    <w:rsid w:val="00523BBD"/>
    <w:rsid w:val="00523C1D"/>
    <w:rsid w:val="00523E54"/>
    <w:rsid w:val="005243C2"/>
    <w:rsid w:val="00524591"/>
    <w:rsid w:val="0052459E"/>
    <w:rsid w:val="00524C0D"/>
    <w:rsid w:val="00524C8C"/>
    <w:rsid w:val="00524E51"/>
    <w:rsid w:val="005250E0"/>
    <w:rsid w:val="0052538D"/>
    <w:rsid w:val="005255D9"/>
    <w:rsid w:val="00525793"/>
    <w:rsid w:val="0052584E"/>
    <w:rsid w:val="00525851"/>
    <w:rsid w:val="005259AD"/>
    <w:rsid w:val="00525A8F"/>
    <w:rsid w:val="00525B80"/>
    <w:rsid w:val="00525CA2"/>
    <w:rsid w:val="00525CE2"/>
    <w:rsid w:val="00525D8F"/>
    <w:rsid w:val="005260B1"/>
    <w:rsid w:val="005263CD"/>
    <w:rsid w:val="00526601"/>
    <w:rsid w:val="0052687E"/>
    <w:rsid w:val="00527058"/>
    <w:rsid w:val="00527128"/>
    <w:rsid w:val="0052757B"/>
    <w:rsid w:val="0052761E"/>
    <w:rsid w:val="00527706"/>
    <w:rsid w:val="005278EF"/>
    <w:rsid w:val="00527BBF"/>
    <w:rsid w:val="00527BEA"/>
    <w:rsid w:val="00527C8E"/>
    <w:rsid w:val="00527CF2"/>
    <w:rsid w:val="00527D31"/>
    <w:rsid w:val="00527FED"/>
    <w:rsid w:val="00530527"/>
    <w:rsid w:val="0053069B"/>
    <w:rsid w:val="0053089C"/>
    <w:rsid w:val="005308BC"/>
    <w:rsid w:val="00530AB8"/>
    <w:rsid w:val="00530CB8"/>
    <w:rsid w:val="00530E2D"/>
    <w:rsid w:val="00530F77"/>
    <w:rsid w:val="005311FE"/>
    <w:rsid w:val="005316DE"/>
    <w:rsid w:val="00531D9C"/>
    <w:rsid w:val="00531F11"/>
    <w:rsid w:val="00531F2D"/>
    <w:rsid w:val="0053213C"/>
    <w:rsid w:val="005321C5"/>
    <w:rsid w:val="005321EA"/>
    <w:rsid w:val="005321FC"/>
    <w:rsid w:val="005324AA"/>
    <w:rsid w:val="005325BA"/>
    <w:rsid w:val="00532723"/>
    <w:rsid w:val="00532892"/>
    <w:rsid w:val="00532D97"/>
    <w:rsid w:val="00533139"/>
    <w:rsid w:val="00533157"/>
    <w:rsid w:val="005331C2"/>
    <w:rsid w:val="00533216"/>
    <w:rsid w:val="005333EB"/>
    <w:rsid w:val="00533466"/>
    <w:rsid w:val="005339D7"/>
    <w:rsid w:val="00533B0A"/>
    <w:rsid w:val="00533C94"/>
    <w:rsid w:val="00533D03"/>
    <w:rsid w:val="00534059"/>
    <w:rsid w:val="00534068"/>
    <w:rsid w:val="005341A2"/>
    <w:rsid w:val="00534230"/>
    <w:rsid w:val="0053432B"/>
    <w:rsid w:val="00534761"/>
    <w:rsid w:val="00534AAD"/>
    <w:rsid w:val="00534BDA"/>
    <w:rsid w:val="00534CD3"/>
    <w:rsid w:val="00534FFC"/>
    <w:rsid w:val="0053501A"/>
    <w:rsid w:val="0053501B"/>
    <w:rsid w:val="00535238"/>
    <w:rsid w:val="00535329"/>
    <w:rsid w:val="005355AC"/>
    <w:rsid w:val="005355B4"/>
    <w:rsid w:val="005356F4"/>
    <w:rsid w:val="00535978"/>
    <w:rsid w:val="00535B7A"/>
    <w:rsid w:val="00535CE1"/>
    <w:rsid w:val="00535F79"/>
    <w:rsid w:val="00535FFD"/>
    <w:rsid w:val="0053629B"/>
    <w:rsid w:val="005362D8"/>
    <w:rsid w:val="005362E5"/>
    <w:rsid w:val="00536585"/>
    <w:rsid w:val="0053660E"/>
    <w:rsid w:val="005368C0"/>
    <w:rsid w:val="00536F6A"/>
    <w:rsid w:val="00537259"/>
    <w:rsid w:val="0053735D"/>
    <w:rsid w:val="005373AF"/>
    <w:rsid w:val="00537A4C"/>
    <w:rsid w:val="00537CC9"/>
    <w:rsid w:val="00537F63"/>
    <w:rsid w:val="00537F8B"/>
    <w:rsid w:val="005400BB"/>
    <w:rsid w:val="005402A3"/>
    <w:rsid w:val="005402B5"/>
    <w:rsid w:val="005402C1"/>
    <w:rsid w:val="005403A9"/>
    <w:rsid w:val="005403DF"/>
    <w:rsid w:val="00540632"/>
    <w:rsid w:val="00540912"/>
    <w:rsid w:val="00540B68"/>
    <w:rsid w:val="00540CF2"/>
    <w:rsid w:val="00540E72"/>
    <w:rsid w:val="00540E7A"/>
    <w:rsid w:val="00540F40"/>
    <w:rsid w:val="005411A2"/>
    <w:rsid w:val="005411E5"/>
    <w:rsid w:val="00541459"/>
    <w:rsid w:val="00541676"/>
    <w:rsid w:val="00541772"/>
    <w:rsid w:val="005418C0"/>
    <w:rsid w:val="00541915"/>
    <w:rsid w:val="005419A7"/>
    <w:rsid w:val="00541D23"/>
    <w:rsid w:val="005421F4"/>
    <w:rsid w:val="0054233F"/>
    <w:rsid w:val="00542741"/>
    <w:rsid w:val="0054291C"/>
    <w:rsid w:val="005429A1"/>
    <w:rsid w:val="0054325C"/>
    <w:rsid w:val="00543264"/>
    <w:rsid w:val="0054332A"/>
    <w:rsid w:val="005433F2"/>
    <w:rsid w:val="005434DC"/>
    <w:rsid w:val="005435C6"/>
    <w:rsid w:val="005437A6"/>
    <w:rsid w:val="005437E3"/>
    <w:rsid w:val="00543898"/>
    <w:rsid w:val="005438CF"/>
    <w:rsid w:val="005438ED"/>
    <w:rsid w:val="005438F3"/>
    <w:rsid w:val="00543961"/>
    <w:rsid w:val="0054399B"/>
    <w:rsid w:val="00543E6A"/>
    <w:rsid w:val="00543E86"/>
    <w:rsid w:val="00543F3D"/>
    <w:rsid w:val="00543FF7"/>
    <w:rsid w:val="00544037"/>
    <w:rsid w:val="005442BD"/>
    <w:rsid w:val="00544395"/>
    <w:rsid w:val="005443B5"/>
    <w:rsid w:val="005444A8"/>
    <w:rsid w:val="00544503"/>
    <w:rsid w:val="00544551"/>
    <w:rsid w:val="00544A2A"/>
    <w:rsid w:val="00544CE4"/>
    <w:rsid w:val="00544D4D"/>
    <w:rsid w:val="00544D9C"/>
    <w:rsid w:val="00544E32"/>
    <w:rsid w:val="00544F67"/>
    <w:rsid w:val="00545178"/>
    <w:rsid w:val="005451E1"/>
    <w:rsid w:val="00545285"/>
    <w:rsid w:val="005452F5"/>
    <w:rsid w:val="0054533A"/>
    <w:rsid w:val="0054543D"/>
    <w:rsid w:val="005455CB"/>
    <w:rsid w:val="0054567F"/>
    <w:rsid w:val="005456B0"/>
    <w:rsid w:val="00545A5E"/>
    <w:rsid w:val="00545AD1"/>
    <w:rsid w:val="00545AD6"/>
    <w:rsid w:val="00545B2A"/>
    <w:rsid w:val="00545B76"/>
    <w:rsid w:val="00545FB2"/>
    <w:rsid w:val="00545FB7"/>
    <w:rsid w:val="00546156"/>
    <w:rsid w:val="00546272"/>
    <w:rsid w:val="0054676A"/>
    <w:rsid w:val="00546938"/>
    <w:rsid w:val="00546B77"/>
    <w:rsid w:val="00546DE2"/>
    <w:rsid w:val="00546E87"/>
    <w:rsid w:val="00547194"/>
    <w:rsid w:val="005471B4"/>
    <w:rsid w:val="005472D0"/>
    <w:rsid w:val="00547870"/>
    <w:rsid w:val="00547C02"/>
    <w:rsid w:val="00550191"/>
    <w:rsid w:val="00550337"/>
    <w:rsid w:val="00550594"/>
    <w:rsid w:val="005508C1"/>
    <w:rsid w:val="00550B37"/>
    <w:rsid w:val="005512C7"/>
    <w:rsid w:val="00551393"/>
    <w:rsid w:val="005514C9"/>
    <w:rsid w:val="00551781"/>
    <w:rsid w:val="005517E4"/>
    <w:rsid w:val="00551883"/>
    <w:rsid w:val="00551B61"/>
    <w:rsid w:val="00551B93"/>
    <w:rsid w:val="00551C1A"/>
    <w:rsid w:val="00551C24"/>
    <w:rsid w:val="00551DBD"/>
    <w:rsid w:val="00552124"/>
    <w:rsid w:val="005524A8"/>
    <w:rsid w:val="005524F7"/>
    <w:rsid w:val="005525E6"/>
    <w:rsid w:val="00552678"/>
    <w:rsid w:val="00552A09"/>
    <w:rsid w:val="00552FBB"/>
    <w:rsid w:val="00553385"/>
    <w:rsid w:val="00553565"/>
    <w:rsid w:val="00553595"/>
    <w:rsid w:val="00553690"/>
    <w:rsid w:val="00553770"/>
    <w:rsid w:val="005537A8"/>
    <w:rsid w:val="00553B12"/>
    <w:rsid w:val="00553B90"/>
    <w:rsid w:val="00553DED"/>
    <w:rsid w:val="00553E7B"/>
    <w:rsid w:val="00554282"/>
    <w:rsid w:val="005545B7"/>
    <w:rsid w:val="00554A96"/>
    <w:rsid w:val="00554D85"/>
    <w:rsid w:val="00554F75"/>
    <w:rsid w:val="005550F7"/>
    <w:rsid w:val="005551FA"/>
    <w:rsid w:val="00555393"/>
    <w:rsid w:val="005553F5"/>
    <w:rsid w:val="00555523"/>
    <w:rsid w:val="0055561A"/>
    <w:rsid w:val="0055568B"/>
    <w:rsid w:val="00555A92"/>
    <w:rsid w:val="00555C76"/>
    <w:rsid w:val="00555D31"/>
    <w:rsid w:val="00555E87"/>
    <w:rsid w:val="00555EB9"/>
    <w:rsid w:val="00556078"/>
    <w:rsid w:val="005560B5"/>
    <w:rsid w:val="0055610E"/>
    <w:rsid w:val="00556161"/>
    <w:rsid w:val="005561C0"/>
    <w:rsid w:val="00556432"/>
    <w:rsid w:val="005564FA"/>
    <w:rsid w:val="005565AC"/>
    <w:rsid w:val="005565FA"/>
    <w:rsid w:val="00556689"/>
    <w:rsid w:val="0055673D"/>
    <w:rsid w:val="005569C6"/>
    <w:rsid w:val="00556BD0"/>
    <w:rsid w:val="00556C5B"/>
    <w:rsid w:val="00556C9F"/>
    <w:rsid w:val="00556F3B"/>
    <w:rsid w:val="00557095"/>
    <w:rsid w:val="005570E9"/>
    <w:rsid w:val="00557213"/>
    <w:rsid w:val="00557645"/>
    <w:rsid w:val="005577BD"/>
    <w:rsid w:val="005577E1"/>
    <w:rsid w:val="00557931"/>
    <w:rsid w:val="00557C0C"/>
    <w:rsid w:val="00557C33"/>
    <w:rsid w:val="00557D18"/>
    <w:rsid w:val="00557F7D"/>
    <w:rsid w:val="00560198"/>
    <w:rsid w:val="005603FF"/>
    <w:rsid w:val="00560501"/>
    <w:rsid w:val="00560502"/>
    <w:rsid w:val="00560A0E"/>
    <w:rsid w:val="00560FE7"/>
    <w:rsid w:val="0056101A"/>
    <w:rsid w:val="00561104"/>
    <w:rsid w:val="0056113C"/>
    <w:rsid w:val="005611A5"/>
    <w:rsid w:val="005617E8"/>
    <w:rsid w:val="00561BB9"/>
    <w:rsid w:val="00561DFB"/>
    <w:rsid w:val="00561EA2"/>
    <w:rsid w:val="00562240"/>
    <w:rsid w:val="0056286E"/>
    <w:rsid w:val="00562886"/>
    <w:rsid w:val="00562D4A"/>
    <w:rsid w:val="00562F46"/>
    <w:rsid w:val="00563225"/>
    <w:rsid w:val="00563243"/>
    <w:rsid w:val="005637BA"/>
    <w:rsid w:val="005637C6"/>
    <w:rsid w:val="00563889"/>
    <w:rsid w:val="00563B6C"/>
    <w:rsid w:val="00563D26"/>
    <w:rsid w:val="00563DDC"/>
    <w:rsid w:val="00563DF1"/>
    <w:rsid w:val="00563F32"/>
    <w:rsid w:val="00563F44"/>
    <w:rsid w:val="00563FAF"/>
    <w:rsid w:val="00564442"/>
    <w:rsid w:val="0056444C"/>
    <w:rsid w:val="00564468"/>
    <w:rsid w:val="0056454F"/>
    <w:rsid w:val="00564581"/>
    <w:rsid w:val="00564713"/>
    <w:rsid w:val="00564729"/>
    <w:rsid w:val="005647B2"/>
    <w:rsid w:val="00564804"/>
    <w:rsid w:val="00564C1A"/>
    <w:rsid w:val="00565570"/>
    <w:rsid w:val="00565959"/>
    <w:rsid w:val="00565A9D"/>
    <w:rsid w:val="00565B84"/>
    <w:rsid w:val="00565FE6"/>
    <w:rsid w:val="0056655E"/>
    <w:rsid w:val="00566599"/>
    <w:rsid w:val="0056670B"/>
    <w:rsid w:val="00566CA2"/>
    <w:rsid w:val="00566CC4"/>
    <w:rsid w:val="00566DDA"/>
    <w:rsid w:val="00566E25"/>
    <w:rsid w:val="00566F78"/>
    <w:rsid w:val="0056704C"/>
    <w:rsid w:val="005670AD"/>
    <w:rsid w:val="005670EF"/>
    <w:rsid w:val="00567306"/>
    <w:rsid w:val="00567541"/>
    <w:rsid w:val="005675CD"/>
    <w:rsid w:val="0056764E"/>
    <w:rsid w:val="00567758"/>
    <w:rsid w:val="0056786D"/>
    <w:rsid w:val="0056794A"/>
    <w:rsid w:val="00567978"/>
    <w:rsid w:val="00567B3C"/>
    <w:rsid w:val="00567D26"/>
    <w:rsid w:val="00567DA3"/>
    <w:rsid w:val="00567F2C"/>
    <w:rsid w:val="00570079"/>
    <w:rsid w:val="005701EF"/>
    <w:rsid w:val="00570508"/>
    <w:rsid w:val="00570624"/>
    <w:rsid w:val="0057063F"/>
    <w:rsid w:val="00570900"/>
    <w:rsid w:val="00570910"/>
    <w:rsid w:val="00570ABE"/>
    <w:rsid w:val="00570AE4"/>
    <w:rsid w:val="00570D83"/>
    <w:rsid w:val="00570DA6"/>
    <w:rsid w:val="00570E79"/>
    <w:rsid w:val="0057103A"/>
    <w:rsid w:val="005714C5"/>
    <w:rsid w:val="00571B46"/>
    <w:rsid w:val="00571C02"/>
    <w:rsid w:val="00571C6D"/>
    <w:rsid w:val="00571DDE"/>
    <w:rsid w:val="00571E5D"/>
    <w:rsid w:val="00571F22"/>
    <w:rsid w:val="00571F54"/>
    <w:rsid w:val="00572167"/>
    <w:rsid w:val="00572534"/>
    <w:rsid w:val="0057299B"/>
    <w:rsid w:val="00572AEC"/>
    <w:rsid w:val="00572D76"/>
    <w:rsid w:val="00572DD9"/>
    <w:rsid w:val="00572DFF"/>
    <w:rsid w:val="00573050"/>
    <w:rsid w:val="00573102"/>
    <w:rsid w:val="005733EB"/>
    <w:rsid w:val="0057354F"/>
    <w:rsid w:val="00573652"/>
    <w:rsid w:val="00573C8F"/>
    <w:rsid w:val="00573DF6"/>
    <w:rsid w:val="00573E95"/>
    <w:rsid w:val="00573F4A"/>
    <w:rsid w:val="00573F7B"/>
    <w:rsid w:val="00574946"/>
    <w:rsid w:val="00574C61"/>
    <w:rsid w:val="00574E5A"/>
    <w:rsid w:val="005751D6"/>
    <w:rsid w:val="00575517"/>
    <w:rsid w:val="00575666"/>
    <w:rsid w:val="005756E0"/>
    <w:rsid w:val="0057586D"/>
    <w:rsid w:val="00575933"/>
    <w:rsid w:val="00575AD3"/>
    <w:rsid w:val="00575B9F"/>
    <w:rsid w:val="005762AC"/>
    <w:rsid w:val="0057631A"/>
    <w:rsid w:val="00576436"/>
    <w:rsid w:val="00576647"/>
    <w:rsid w:val="00576929"/>
    <w:rsid w:val="00576B4D"/>
    <w:rsid w:val="00577004"/>
    <w:rsid w:val="00577256"/>
    <w:rsid w:val="00577AD4"/>
    <w:rsid w:val="00577BFA"/>
    <w:rsid w:val="00577C50"/>
    <w:rsid w:val="00577C62"/>
    <w:rsid w:val="00577CA9"/>
    <w:rsid w:val="00577D9A"/>
    <w:rsid w:val="00577DA4"/>
    <w:rsid w:val="00580065"/>
    <w:rsid w:val="00580228"/>
    <w:rsid w:val="005803A3"/>
    <w:rsid w:val="00580519"/>
    <w:rsid w:val="00580A82"/>
    <w:rsid w:val="00580BAF"/>
    <w:rsid w:val="00580CB2"/>
    <w:rsid w:val="0058118B"/>
    <w:rsid w:val="00581293"/>
    <w:rsid w:val="00581415"/>
    <w:rsid w:val="00581456"/>
    <w:rsid w:val="0058156E"/>
    <w:rsid w:val="005816EA"/>
    <w:rsid w:val="005816FA"/>
    <w:rsid w:val="00581947"/>
    <w:rsid w:val="00581D8D"/>
    <w:rsid w:val="00581EE8"/>
    <w:rsid w:val="00581F9B"/>
    <w:rsid w:val="0058258C"/>
    <w:rsid w:val="0058264A"/>
    <w:rsid w:val="00582CD0"/>
    <w:rsid w:val="0058306F"/>
    <w:rsid w:val="00583379"/>
    <w:rsid w:val="005833D6"/>
    <w:rsid w:val="00583412"/>
    <w:rsid w:val="005837CE"/>
    <w:rsid w:val="005840E9"/>
    <w:rsid w:val="0058458D"/>
    <w:rsid w:val="00584880"/>
    <w:rsid w:val="005849E4"/>
    <w:rsid w:val="00584A65"/>
    <w:rsid w:val="00584D4A"/>
    <w:rsid w:val="00584D5C"/>
    <w:rsid w:val="00584D92"/>
    <w:rsid w:val="005850C1"/>
    <w:rsid w:val="0058518A"/>
    <w:rsid w:val="005851B6"/>
    <w:rsid w:val="0058545F"/>
    <w:rsid w:val="005854E3"/>
    <w:rsid w:val="0058552A"/>
    <w:rsid w:val="00585AA1"/>
    <w:rsid w:val="00585DF5"/>
    <w:rsid w:val="00585F18"/>
    <w:rsid w:val="00586132"/>
    <w:rsid w:val="00586226"/>
    <w:rsid w:val="00586459"/>
    <w:rsid w:val="005864E1"/>
    <w:rsid w:val="005865B6"/>
    <w:rsid w:val="0058661C"/>
    <w:rsid w:val="005868F8"/>
    <w:rsid w:val="00586DE8"/>
    <w:rsid w:val="00587115"/>
    <w:rsid w:val="00587236"/>
    <w:rsid w:val="00587256"/>
    <w:rsid w:val="005875CF"/>
    <w:rsid w:val="00587849"/>
    <w:rsid w:val="005878C6"/>
    <w:rsid w:val="00587A43"/>
    <w:rsid w:val="00587B90"/>
    <w:rsid w:val="00590068"/>
    <w:rsid w:val="0059040E"/>
    <w:rsid w:val="00590BE5"/>
    <w:rsid w:val="00590C25"/>
    <w:rsid w:val="005910A7"/>
    <w:rsid w:val="0059128B"/>
    <w:rsid w:val="005914F1"/>
    <w:rsid w:val="00591641"/>
    <w:rsid w:val="00591A39"/>
    <w:rsid w:val="00591A64"/>
    <w:rsid w:val="00591D26"/>
    <w:rsid w:val="00592159"/>
    <w:rsid w:val="005922DA"/>
    <w:rsid w:val="0059244F"/>
    <w:rsid w:val="00592581"/>
    <w:rsid w:val="00592918"/>
    <w:rsid w:val="0059294B"/>
    <w:rsid w:val="00592CE7"/>
    <w:rsid w:val="00592E62"/>
    <w:rsid w:val="00592EB3"/>
    <w:rsid w:val="00593139"/>
    <w:rsid w:val="00593198"/>
    <w:rsid w:val="005935E5"/>
    <w:rsid w:val="00593601"/>
    <w:rsid w:val="0059372B"/>
    <w:rsid w:val="0059396D"/>
    <w:rsid w:val="00593B00"/>
    <w:rsid w:val="00593B5E"/>
    <w:rsid w:val="00593C19"/>
    <w:rsid w:val="00593C41"/>
    <w:rsid w:val="00593D55"/>
    <w:rsid w:val="0059400F"/>
    <w:rsid w:val="00594353"/>
    <w:rsid w:val="005945AE"/>
    <w:rsid w:val="00594645"/>
    <w:rsid w:val="00594651"/>
    <w:rsid w:val="005949B7"/>
    <w:rsid w:val="00594A10"/>
    <w:rsid w:val="00594A54"/>
    <w:rsid w:val="00594B01"/>
    <w:rsid w:val="00594FE1"/>
    <w:rsid w:val="00595047"/>
    <w:rsid w:val="00595776"/>
    <w:rsid w:val="00595BFD"/>
    <w:rsid w:val="005960EB"/>
    <w:rsid w:val="005962E4"/>
    <w:rsid w:val="005963F9"/>
    <w:rsid w:val="0059671E"/>
    <w:rsid w:val="00596C62"/>
    <w:rsid w:val="00596C66"/>
    <w:rsid w:val="00596D87"/>
    <w:rsid w:val="005970AF"/>
    <w:rsid w:val="005970D6"/>
    <w:rsid w:val="005970E8"/>
    <w:rsid w:val="00597458"/>
    <w:rsid w:val="0059771A"/>
    <w:rsid w:val="0059785E"/>
    <w:rsid w:val="00597A45"/>
    <w:rsid w:val="00597A6D"/>
    <w:rsid w:val="00597ADF"/>
    <w:rsid w:val="00597AE9"/>
    <w:rsid w:val="00597C51"/>
    <w:rsid w:val="00597DF1"/>
    <w:rsid w:val="00597E6C"/>
    <w:rsid w:val="005A033F"/>
    <w:rsid w:val="005A055E"/>
    <w:rsid w:val="005A064F"/>
    <w:rsid w:val="005A06D5"/>
    <w:rsid w:val="005A0756"/>
    <w:rsid w:val="005A09E1"/>
    <w:rsid w:val="005A0D97"/>
    <w:rsid w:val="005A0DB3"/>
    <w:rsid w:val="005A0EA5"/>
    <w:rsid w:val="005A13F0"/>
    <w:rsid w:val="005A13F8"/>
    <w:rsid w:val="005A15EC"/>
    <w:rsid w:val="005A19C9"/>
    <w:rsid w:val="005A19F8"/>
    <w:rsid w:val="005A1D56"/>
    <w:rsid w:val="005A1EDE"/>
    <w:rsid w:val="005A1FC2"/>
    <w:rsid w:val="005A214D"/>
    <w:rsid w:val="005A22C2"/>
    <w:rsid w:val="005A231D"/>
    <w:rsid w:val="005A236C"/>
    <w:rsid w:val="005A2753"/>
    <w:rsid w:val="005A27DB"/>
    <w:rsid w:val="005A28CB"/>
    <w:rsid w:val="005A29DA"/>
    <w:rsid w:val="005A29DD"/>
    <w:rsid w:val="005A2C2E"/>
    <w:rsid w:val="005A306E"/>
    <w:rsid w:val="005A3078"/>
    <w:rsid w:val="005A321B"/>
    <w:rsid w:val="005A33D6"/>
    <w:rsid w:val="005A3483"/>
    <w:rsid w:val="005A3542"/>
    <w:rsid w:val="005A3A76"/>
    <w:rsid w:val="005A3BC1"/>
    <w:rsid w:val="005A45E4"/>
    <w:rsid w:val="005A4804"/>
    <w:rsid w:val="005A4CDA"/>
    <w:rsid w:val="005A4D75"/>
    <w:rsid w:val="005A4DBB"/>
    <w:rsid w:val="005A4E6D"/>
    <w:rsid w:val="005A515C"/>
    <w:rsid w:val="005A5CC4"/>
    <w:rsid w:val="005A5E22"/>
    <w:rsid w:val="005A5EC6"/>
    <w:rsid w:val="005A5FD9"/>
    <w:rsid w:val="005A607A"/>
    <w:rsid w:val="005A608A"/>
    <w:rsid w:val="005A617F"/>
    <w:rsid w:val="005A618C"/>
    <w:rsid w:val="005A62BD"/>
    <w:rsid w:val="005A6683"/>
    <w:rsid w:val="005A6700"/>
    <w:rsid w:val="005A68FD"/>
    <w:rsid w:val="005A6967"/>
    <w:rsid w:val="005A6B55"/>
    <w:rsid w:val="005A6C59"/>
    <w:rsid w:val="005A6CD3"/>
    <w:rsid w:val="005A70F7"/>
    <w:rsid w:val="005A71C6"/>
    <w:rsid w:val="005A758A"/>
    <w:rsid w:val="005A7748"/>
    <w:rsid w:val="005A77E7"/>
    <w:rsid w:val="005A7878"/>
    <w:rsid w:val="005A7A4E"/>
    <w:rsid w:val="005A7B50"/>
    <w:rsid w:val="005A7B69"/>
    <w:rsid w:val="005A7C0C"/>
    <w:rsid w:val="005A7D4E"/>
    <w:rsid w:val="005A7E48"/>
    <w:rsid w:val="005A7E75"/>
    <w:rsid w:val="005A7FFC"/>
    <w:rsid w:val="005B00BB"/>
    <w:rsid w:val="005B0208"/>
    <w:rsid w:val="005B03F9"/>
    <w:rsid w:val="005B0844"/>
    <w:rsid w:val="005B0855"/>
    <w:rsid w:val="005B08D3"/>
    <w:rsid w:val="005B08DD"/>
    <w:rsid w:val="005B0A00"/>
    <w:rsid w:val="005B0A3A"/>
    <w:rsid w:val="005B0CA7"/>
    <w:rsid w:val="005B1306"/>
    <w:rsid w:val="005B189A"/>
    <w:rsid w:val="005B19DE"/>
    <w:rsid w:val="005B1A68"/>
    <w:rsid w:val="005B1A88"/>
    <w:rsid w:val="005B1B63"/>
    <w:rsid w:val="005B1BDB"/>
    <w:rsid w:val="005B1C33"/>
    <w:rsid w:val="005B1CD0"/>
    <w:rsid w:val="005B1CFC"/>
    <w:rsid w:val="005B1FB3"/>
    <w:rsid w:val="005B20BA"/>
    <w:rsid w:val="005B2614"/>
    <w:rsid w:val="005B28DE"/>
    <w:rsid w:val="005B2B97"/>
    <w:rsid w:val="005B31F9"/>
    <w:rsid w:val="005B324C"/>
    <w:rsid w:val="005B3355"/>
    <w:rsid w:val="005B33DE"/>
    <w:rsid w:val="005B3416"/>
    <w:rsid w:val="005B34B4"/>
    <w:rsid w:val="005B3715"/>
    <w:rsid w:val="005B3A2B"/>
    <w:rsid w:val="005B3C1D"/>
    <w:rsid w:val="005B3CBD"/>
    <w:rsid w:val="005B3D3F"/>
    <w:rsid w:val="005B3D5F"/>
    <w:rsid w:val="005B3DF1"/>
    <w:rsid w:val="005B3F2D"/>
    <w:rsid w:val="005B4189"/>
    <w:rsid w:val="005B41B3"/>
    <w:rsid w:val="005B4254"/>
    <w:rsid w:val="005B436F"/>
    <w:rsid w:val="005B43A8"/>
    <w:rsid w:val="005B472B"/>
    <w:rsid w:val="005B4796"/>
    <w:rsid w:val="005B4A60"/>
    <w:rsid w:val="005B4A6C"/>
    <w:rsid w:val="005B4D82"/>
    <w:rsid w:val="005B4DEA"/>
    <w:rsid w:val="005B4E49"/>
    <w:rsid w:val="005B50C7"/>
    <w:rsid w:val="005B5360"/>
    <w:rsid w:val="005B538C"/>
    <w:rsid w:val="005B552D"/>
    <w:rsid w:val="005B579C"/>
    <w:rsid w:val="005B5AAD"/>
    <w:rsid w:val="005B5F28"/>
    <w:rsid w:val="005B6018"/>
    <w:rsid w:val="005B6103"/>
    <w:rsid w:val="005B6136"/>
    <w:rsid w:val="005B6386"/>
    <w:rsid w:val="005B64AA"/>
    <w:rsid w:val="005B67A1"/>
    <w:rsid w:val="005B6BF9"/>
    <w:rsid w:val="005B6E85"/>
    <w:rsid w:val="005B6EAF"/>
    <w:rsid w:val="005B7355"/>
    <w:rsid w:val="005B75AC"/>
    <w:rsid w:val="005B76B1"/>
    <w:rsid w:val="005B7771"/>
    <w:rsid w:val="005B792A"/>
    <w:rsid w:val="005B7A0A"/>
    <w:rsid w:val="005B7AB2"/>
    <w:rsid w:val="005B7BC1"/>
    <w:rsid w:val="005B7D11"/>
    <w:rsid w:val="005B7EC0"/>
    <w:rsid w:val="005B7EFF"/>
    <w:rsid w:val="005B7FCF"/>
    <w:rsid w:val="005C010D"/>
    <w:rsid w:val="005C03A5"/>
    <w:rsid w:val="005C03DE"/>
    <w:rsid w:val="005C0792"/>
    <w:rsid w:val="005C0801"/>
    <w:rsid w:val="005C0870"/>
    <w:rsid w:val="005C09D0"/>
    <w:rsid w:val="005C0A51"/>
    <w:rsid w:val="005C0DB2"/>
    <w:rsid w:val="005C0DF6"/>
    <w:rsid w:val="005C0F67"/>
    <w:rsid w:val="005C108B"/>
    <w:rsid w:val="005C164D"/>
    <w:rsid w:val="005C1818"/>
    <w:rsid w:val="005C1ADB"/>
    <w:rsid w:val="005C1BD9"/>
    <w:rsid w:val="005C1CBC"/>
    <w:rsid w:val="005C1E65"/>
    <w:rsid w:val="005C2050"/>
    <w:rsid w:val="005C22B9"/>
    <w:rsid w:val="005C25E4"/>
    <w:rsid w:val="005C29DA"/>
    <w:rsid w:val="005C2C64"/>
    <w:rsid w:val="005C2C86"/>
    <w:rsid w:val="005C2C97"/>
    <w:rsid w:val="005C2D22"/>
    <w:rsid w:val="005C2D95"/>
    <w:rsid w:val="005C2FC0"/>
    <w:rsid w:val="005C30EB"/>
    <w:rsid w:val="005C336A"/>
    <w:rsid w:val="005C3406"/>
    <w:rsid w:val="005C341B"/>
    <w:rsid w:val="005C34D2"/>
    <w:rsid w:val="005C3666"/>
    <w:rsid w:val="005C3787"/>
    <w:rsid w:val="005C39CE"/>
    <w:rsid w:val="005C3C53"/>
    <w:rsid w:val="005C3CE5"/>
    <w:rsid w:val="005C3F94"/>
    <w:rsid w:val="005C40EF"/>
    <w:rsid w:val="005C440A"/>
    <w:rsid w:val="005C4416"/>
    <w:rsid w:val="005C481C"/>
    <w:rsid w:val="005C489C"/>
    <w:rsid w:val="005C490C"/>
    <w:rsid w:val="005C4CB6"/>
    <w:rsid w:val="005C4E5D"/>
    <w:rsid w:val="005C4FC6"/>
    <w:rsid w:val="005C511D"/>
    <w:rsid w:val="005C5155"/>
    <w:rsid w:val="005C51A2"/>
    <w:rsid w:val="005C53A9"/>
    <w:rsid w:val="005C54F4"/>
    <w:rsid w:val="005C58B1"/>
    <w:rsid w:val="005C5A68"/>
    <w:rsid w:val="005C5BEE"/>
    <w:rsid w:val="005C5EDB"/>
    <w:rsid w:val="005C60E1"/>
    <w:rsid w:val="005C6260"/>
    <w:rsid w:val="005C628C"/>
    <w:rsid w:val="005C64F7"/>
    <w:rsid w:val="005C68EA"/>
    <w:rsid w:val="005C6D13"/>
    <w:rsid w:val="005C71B8"/>
    <w:rsid w:val="005C74FD"/>
    <w:rsid w:val="005C7631"/>
    <w:rsid w:val="005C7ACA"/>
    <w:rsid w:val="005D00A2"/>
    <w:rsid w:val="005D021C"/>
    <w:rsid w:val="005D0374"/>
    <w:rsid w:val="005D068F"/>
    <w:rsid w:val="005D0801"/>
    <w:rsid w:val="005D0828"/>
    <w:rsid w:val="005D0861"/>
    <w:rsid w:val="005D0972"/>
    <w:rsid w:val="005D0C6C"/>
    <w:rsid w:val="005D0D26"/>
    <w:rsid w:val="005D0FDB"/>
    <w:rsid w:val="005D0FF4"/>
    <w:rsid w:val="005D1339"/>
    <w:rsid w:val="005D1992"/>
    <w:rsid w:val="005D1BBD"/>
    <w:rsid w:val="005D1C68"/>
    <w:rsid w:val="005D1D82"/>
    <w:rsid w:val="005D1E44"/>
    <w:rsid w:val="005D1F83"/>
    <w:rsid w:val="005D2082"/>
    <w:rsid w:val="005D27E1"/>
    <w:rsid w:val="005D2971"/>
    <w:rsid w:val="005D2CA7"/>
    <w:rsid w:val="005D2DBB"/>
    <w:rsid w:val="005D2FF5"/>
    <w:rsid w:val="005D3110"/>
    <w:rsid w:val="005D39DF"/>
    <w:rsid w:val="005D3BD6"/>
    <w:rsid w:val="005D3D95"/>
    <w:rsid w:val="005D3FC3"/>
    <w:rsid w:val="005D44A6"/>
    <w:rsid w:val="005D44A7"/>
    <w:rsid w:val="005D44E5"/>
    <w:rsid w:val="005D489F"/>
    <w:rsid w:val="005D48ED"/>
    <w:rsid w:val="005D4A89"/>
    <w:rsid w:val="005D4B04"/>
    <w:rsid w:val="005D507B"/>
    <w:rsid w:val="005D52DF"/>
    <w:rsid w:val="005D53B5"/>
    <w:rsid w:val="005D5404"/>
    <w:rsid w:val="005D556C"/>
    <w:rsid w:val="005D5680"/>
    <w:rsid w:val="005D5C08"/>
    <w:rsid w:val="005D5E3F"/>
    <w:rsid w:val="005D61F1"/>
    <w:rsid w:val="005D63B8"/>
    <w:rsid w:val="005D673A"/>
    <w:rsid w:val="005D6B4A"/>
    <w:rsid w:val="005D6F21"/>
    <w:rsid w:val="005D7265"/>
    <w:rsid w:val="005D754E"/>
    <w:rsid w:val="005D7975"/>
    <w:rsid w:val="005D79D0"/>
    <w:rsid w:val="005D7B23"/>
    <w:rsid w:val="005D7B87"/>
    <w:rsid w:val="005D7B95"/>
    <w:rsid w:val="005D7DD0"/>
    <w:rsid w:val="005D7E1F"/>
    <w:rsid w:val="005E002E"/>
    <w:rsid w:val="005E009B"/>
    <w:rsid w:val="005E01FE"/>
    <w:rsid w:val="005E02E6"/>
    <w:rsid w:val="005E034E"/>
    <w:rsid w:val="005E055C"/>
    <w:rsid w:val="005E0739"/>
    <w:rsid w:val="005E080B"/>
    <w:rsid w:val="005E0862"/>
    <w:rsid w:val="005E0AE1"/>
    <w:rsid w:val="005E0E1E"/>
    <w:rsid w:val="005E1108"/>
    <w:rsid w:val="005E114F"/>
    <w:rsid w:val="005E1216"/>
    <w:rsid w:val="005E136E"/>
    <w:rsid w:val="005E16C4"/>
    <w:rsid w:val="005E1A6C"/>
    <w:rsid w:val="005E1DC1"/>
    <w:rsid w:val="005E1E1B"/>
    <w:rsid w:val="005E2020"/>
    <w:rsid w:val="005E20E3"/>
    <w:rsid w:val="005E214A"/>
    <w:rsid w:val="005E2500"/>
    <w:rsid w:val="005E2761"/>
    <w:rsid w:val="005E29DC"/>
    <w:rsid w:val="005E2AF8"/>
    <w:rsid w:val="005E2D79"/>
    <w:rsid w:val="005E30F6"/>
    <w:rsid w:val="005E3138"/>
    <w:rsid w:val="005E35FB"/>
    <w:rsid w:val="005E3625"/>
    <w:rsid w:val="005E372C"/>
    <w:rsid w:val="005E405E"/>
    <w:rsid w:val="005E40D7"/>
    <w:rsid w:val="005E40E5"/>
    <w:rsid w:val="005E420B"/>
    <w:rsid w:val="005E45B2"/>
    <w:rsid w:val="005E4826"/>
    <w:rsid w:val="005E4CA0"/>
    <w:rsid w:val="005E4CE1"/>
    <w:rsid w:val="005E4D10"/>
    <w:rsid w:val="005E4D76"/>
    <w:rsid w:val="005E4DCD"/>
    <w:rsid w:val="005E503B"/>
    <w:rsid w:val="005E5320"/>
    <w:rsid w:val="005E5743"/>
    <w:rsid w:val="005E5EE8"/>
    <w:rsid w:val="005E5F2E"/>
    <w:rsid w:val="005E631A"/>
    <w:rsid w:val="005E6441"/>
    <w:rsid w:val="005E68D9"/>
    <w:rsid w:val="005E6A53"/>
    <w:rsid w:val="005E6AB8"/>
    <w:rsid w:val="005E6DC9"/>
    <w:rsid w:val="005E70D0"/>
    <w:rsid w:val="005E7749"/>
    <w:rsid w:val="005E77E2"/>
    <w:rsid w:val="005E7C9B"/>
    <w:rsid w:val="005E7DC8"/>
    <w:rsid w:val="005F00C6"/>
    <w:rsid w:val="005F0648"/>
    <w:rsid w:val="005F07B4"/>
    <w:rsid w:val="005F0928"/>
    <w:rsid w:val="005F0C2D"/>
    <w:rsid w:val="005F0F3D"/>
    <w:rsid w:val="005F124C"/>
    <w:rsid w:val="005F12F7"/>
    <w:rsid w:val="005F14B9"/>
    <w:rsid w:val="005F14D5"/>
    <w:rsid w:val="005F15A9"/>
    <w:rsid w:val="005F1685"/>
    <w:rsid w:val="005F1C15"/>
    <w:rsid w:val="005F1D96"/>
    <w:rsid w:val="005F1DCB"/>
    <w:rsid w:val="005F1E54"/>
    <w:rsid w:val="005F24D2"/>
    <w:rsid w:val="005F2744"/>
    <w:rsid w:val="005F2942"/>
    <w:rsid w:val="005F2B5A"/>
    <w:rsid w:val="005F2C36"/>
    <w:rsid w:val="005F2C66"/>
    <w:rsid w:val="005F2CE2"/>
    <w:rsid w:val="005F304C"/>
    <w:rsid w:val="005F30F7"/>
    <w:rsid w:val="005F3121"/>
    <w:rsid w:val="005F31A1"/>
    <w:rsid w:val="005F31BF"/>
    <w:rsid w:val="005F3263"/>
    <w:rsid w:val="005F3279"/>
    <w:rsid w:val="005F327D"/>
    <w:rsid w:val="005F3734"/>
    <w:rsid w:val="005F37ED"/>
    <w:rsid w:val="005F3AE3"/>
    <w:rsid w:val="005F3B35"/>
    <w:rsid w:val="005F4194"/>
    <w:rsid w:val="005F4651"/>
    <w:rsid w:val="005F46D8"/>
    <w:rsid w:val="005F4830"/>
    <w:rsid w:val="005F488E"/>
    <w:rsid w:val="005F490A"/>
    <w:rsid w:val="005F4BA2"/>
    <w:rsid w:val="005F4C1E"/>
    <w:rsid w:val="005F4D11"/>
    <w:rsid w:val="005F4DF1"/>
    <w:rsid w:val="005F4E6F"/>
    <w:rsid w:val="005F4E76"/>
    <w:rsid w:val="005F4FCE"/>
    <w:rsid w:val="005F526E"/>
    <w:rsid w:val="005F527C"/>
    <w:rsid w:val="005F5790"/>
    <w:rsid w:val="005F58E4"/>
    <w:rsid w:val="005F5B06"/>
    <w:rsid w:val="005F602F"/>
    <w:rsid w:val="005F61C9"/>
    <w:rsid w:val="005F6220"/>
    <w:rsid w:val="005F64AA"/>
    <w:rsid w:val="005F69F2"/>
    <w:rsid w:val="005F6CE0"/>
    <w:rsid w:val="005F6EFA"/>
    <w:rsid w:val="005F6F9F"/>
    <w:rsid w:val="005F7000"/>
    <w:rsid w:val="005F7030"/>
    <w:rsid w:val="005F716A"/>
    <w:rsid w:val="005F71ED"/>
    <w:rsid w:val="005F75A1"/>
    <w:rsid w:val="005F75E2"/>
    <w:rsid w:val="005F75E6"/>
    <w:rsid w:val="005F77F8"/>
    <w:rsid w:val="005F7891"/>
    <w:rsid w:val="005F7C67"/>
    <w:rsid w:val="005F7C70"/>
    <w:rsid w:val="005F7ED5"/>
    <w:rsid w:val="006000BF"/>
    <w:rsid w:val="00600168"/>
    <w:rsid w:val="006001BE"/>
    <w:rsid w:val="00600503"/>
    <w:rsid w:val="0060060D"/>
    <w:rsid w:val="00600752"/>
    <w:rsid w:val="006008C1"/>
    <w:rsid w:val="00600BF3"/>
    <w:rsid w:val="00600D92"/>
    <w:rsid w:val="00600DD6"/>
    <w:rsid w:val="00600EA8"/>
    <w:rsid w:val="006010A6"/>
    <w:rsid w:val="006013ED"/>
    <w:rsid w:val="00601559"/>
    <w:rsid w:val="006016DF"/>
    <w:rsid w:val="00601800"/>
    <w:rsid w:val="006018A1"/>
    <w:rsid w:val="00601A81"/>
    <w:rsid w:val="00601AC1"/>
    <w:rsid w:val="00601B66"/>
    <w:rsid w:val="00601C69"/>
    <w:rsid w:val="00601D60"/>
    <w:rsid w:val="00601F9F"/>
    <w:rsid w:val="00602187"/>
    <w:rsid w:val="006023AF"/>
    <w:rsid w:val="0060243C"/>
    <w:rsid w:val="006025BB"/>
    <w:rsid w:val="006027E4"/>
    <w:rsid w:val="0060284F"/>
    <w:rsid w:val="006028D2"/>
    <w:rsid w:val="00602B26"/>
    <w:rsid w:val="00602DF0"/>
    <w:rsid w:val="00602E26"/>
    <w:rsid w:val="00603087"/>
    <w:rsid w:val="00603341"/>
    <w:rsid w:val="00603434"/>
    <w:rsid w:val="00603491"/>
    <w:rsid w:val="006034EB"/>
    <w:rsid w:val="00603557"/>
    <w:rsid w:val="00603616"/>
    <w:rsid w:val="006036C0"/>
    <w:rsid w:val="00603A2B"/>
    <w:rsid w:val="00603C7B"/>
    <w:rsid w:val="00603CB8"/>
    <w:rsid w:val="00603CCB"/>
    <w:rsid w:val="00603E6E"/>
    <w:rsid w:val="00603F84"/>
    <w:rsid w:val="006040A9"/>
    <w:rsid w:val="00604322"/>
    <w:rsid w:val="00604476"/>
    <w:rsid w:val="00604A95"/>
    <w:rsid w:val="00604CFA"/>
    <w:rsid w:val="00604DA8"/>
    <w:rsid w:val="00604E18"/>
    <w:rsid w:val="0060502D"/>
    <w:rsid w:val="006051CD"/>
    <w:rsid w:val="00605384"/>
    <w:rsid w:val="006054CD"/>
    <w:rsid w:val="0060578D"/>
    <w:rsid w:val="006059F3"/>
    <w:rsid w:val="00605A1B"/>
    <w:rsid w:val="00605B56"/>
    <w:rsid w:val="00605D88"/>
    <w:rsid w:val="00605ED8"/>
    <w:rsid w:val="00605EE2"/>
    <w:rsid w:val="00606029"/>
    <w:rsid w:val="006060D6"/>
    <w:rsid w:val="006061A9"/>
    <w:rsid w:val="006061B0"/>
    <w:rsid w:val="006061CC"/>
    <w:rsid w:val="00606222"/>
    <w:rsid w:val="00606477"/>
    <w:rsid w:val="00606630"/>
    <w:rsid w:val="006066DB"/>
    <w:rsid w:val="00606A15"/>
    <w:rsid w:val="00606E3F"/>
    <w:rsid w:val="00606FBC"/>
    <w:rsid w:val="006070B9"/>
    <w:rsid w:val="006071F9"/>
    <w:rsid w:val="00607423"/>
    <w:rsid w:val="006076A7"/>
    <w:rsid w:val="006076CF"/>
    <w:rsid w:val="006077B4"/>
    <w:rsid w:val="00607CA0"/>
    <w:rsid w:val="00607E47"/>
    <w:rsid w:val="00607F24"/>
    <w:rsid w:val="00607FAE"/>
    <w:rsid w:val="00610431"/>
    <w:rsid w:val="00610606"/>
    <w:rsid w:val="00610767"/>
    <w:rsid w:val="0061096C"/>
    <w:rsid w:val="00610BA4"/>
    <w:rsid w:val="00610D75"/>
    <w:rsid w:val="00611154"/>
    <w:rsid w:val="006111CC"/>
    <w:rsid w:val="0061130A"/>
    <w:rsid w:val="00611649"/>
    <w:rsid w:val="00611726"/>
    <w:rsid w:val="006117B6"/>
    <w:rsid w:val="00611808"/>
    <w:rsid w:val="006118A5"/>
    <w:rsid w:val="00611D9E"/>
    <w:rsid w:val="00611F7F"/>
    <w:rsid w:val="00611FD5"/>
    <w:rsid w:val="00612118"/>
    <w:rsid w:val="0061213A"/>
    <w:rsid w:val="006122A8"/>
    <w:rsid w:val="006122B0"/>
    <w:rsid w:val="006123F6"/>
    <w:rsid w:val="0061246E"/>
    <w:rsid w:val="006124BD"/>
    <w:rsid w:val="006126A2"/>
    <w:rsid w:val="00612740"/>
    <w:rsid w:val="006128DB"/>
    <w:rsid w:val="00612C52"/>
    <w:rsid w:val="0061319F"/>
    <w:rsid w:val="0061338E"/>
    <w:rsid w:val="0061341A"/>
    <w:rsid w:val="00613434"/>
    <w:rsid w:val="006135DC"/>
    <w:rsid w:val="0061382F"/>
    <w:rsid w:val="0061384A"/>
    <w:rsid w:val="00613879"/>
    <w:rsid w:val="0061396A"/>
    <w:rsid w:val="006139B6"/>
    <w:rsid w:val="00613BAA"/>
    <w:rsid w:val="00613EB0"/>
    <w:rsid w:val="00613F15"/>
    <w:rsid w:val="006140C9"/>
    <w:rsid w:val="00614215"/>
    <w:rsid w:val="0061463B"/>
    <w:rsid w:val="0061493F"/>
    <w:rsid w:val="00614997"/>
    <w:rsid w:val="006149DD"/>
    <w:rsid w:val="00614AFE"/>
    <w:rsid w:val="00614BAA"/>
    <w:rsid w:val="00614CB2"/>
    <w:rsid w:val="00614D6B"/>
    <w:rsid w:val="00614FDB"/>
    <w:rsid w:val="00615172"/>
    <w:rsid w:val="0061521D"/>
    <w:rsid w:val="006153A5"/>
    <w:rsid w:val="006153DA"/>
    <w:rsid w:val="00615408"/>
    <w:rsid w:val="006154FD"/>
    <w:rsid w:val="0061557A"/>
    <w:rsid w:val="00615683"/>
    <w:rsid w:val="0061576A"/>
    <w:rsid w:val="0061578B"/>
    <w:rsid w:val="00615948"/>
    <w:rsid w:val="00615AA8"/>
    <w:rsid w:val="00615BC3"/>
    <w:rsid w:val="00615C87"/>
    <w:rsid w:val="00615DC5"/>
    <w:rsid w:val="00615E4A"/>
    <w:rsid w:val="00615EA7"/>
    <w:rsid w:val="006164F0"/>
    <w:rsid w:val="0061665E"/>
    <w:rsid w:val="006168E0"/>
    <w:rsid w:val="00616C8B"/>
    <w:rsid w:val="00616CEA"/>
    <w:rsid w:val="00616F15"/>
    <w:rsid w:val="00617198"/>
    <w:rsid w:val="00617238"/>
    <w:rsid w:val="00617309"/>
    <w:rsid w:val="0061733A"/>
    <w:rsid w:val="00617481"/>
    <w:rsid w:val="006174DC"/>
    <w:rsid w:val="00617A12"/>
    <w:rsid w:val="00617B54"/>
    <w:rsid w:val="00617D2D"/>
    <w:rsid w:val="00617FCA"/>
    <w:rsid w:val="00620296"/>
    <w:rsid w:val="0062082E"/>
    <w:rsid w:val="006209A8"/>
    <w:rsid w:val="00620A0A"/>
    <w:rsid w:val="00620B33"/>
    <w:rsid w:val="00621175"/>
    <w:rsid w:val="006212D1"/>
    <w:rsid w:val="006218F8"/>
    <w:rsid w:val="00621904"/>
    <w:rsid w:val="00621AE0"/>
    <w:rsid w:val="00621C88"/>
    <w:rsid w:val="00621FA0"/>
    <w:rsid w:val="006226BE"/>
    <w:rsid w:val="0062272C"/>
    <w:rsid w:val="00622903"/>
    <w:rsid w:val="00622A60"/>
    <w:rsid w:val="00622AD2"/>
    <w:rsid w:val="00622AE0"/>
    <w:rsid w:val="00622BE8"/>
    <w:rsid w:val="00622E0D"/>
    <w:rsid w:val="00623068"/>
    <w:rsid w:val="006232CE"/>
    <w:rsid w:val="006233FB"/>
    <w:rsid w:val="0062341B"/>
    <w:rsid w:val="006235D5"/>
    <w:rsid w:val="00623CCD"/>
    <w:rsid w:val="00623F68"/>
    <w:rsid w:val="006243A3"/>
    <w:rsid w:val="006243D8"/>
    <w:rsid w:val="006243FB"/>
    <w:rsid w:val="006244C3"/>
    <w:rsid w:val="00624647"/>
    <w:rsid w:val="006248A3"/>
    <w:rsid w:val="0062495F"/>
    <w:rsid w:val="00624B77"/>
    <w:rsid w:val="00624D41"/>
    <w:rsid w:val="00624F59"/>
    <w:rsid w:val="0062518E"/>
    <w:rsid w:val="006253C0"/>
    <w:rsid w:val="00625500"/>
    <w:rsid w:val="006255DF"/>
    <w:rsid w:val="00625606"/>
    <w:rsid w:val="006258E4"/>
    <w:rsid w:val="006259A2"/>
    <w:rsid w:val="00625A40"/>
    <w:rsid w:val="00625AA2"/>
    <w:rsid w:val="00625B5F"/>
    <w:rsid w:val="00625C3F"/>
    <w:rsid w:val="00625C91"/>
    <w:rsid w:val="00625EAC"/>
    <w:rsid w:val="00625FFE"/>
    <w:rsid w:val="00626497"/>
    <w:rsid w:val="00626524"/>
    <w:rsid w:val="00626699"/>
    <w:rsid w:val="00626946"/>
    <w:rsid w:val="00626E56"/>
    <w:rsid w:val="00626E7A"/>
    <w:rsid w:val="00626EA9"/>
    <w:rsid w:val="00626F3D"/>
    <w:rsid w:val="00627021"/>
    <w:rsid w:val="006272A8"/>
    <w:rsid w:val="0062748C"/>
    <w:rsid w:val="0062774E"/>
    <w:rsid w:val="00627754"/>
    <w:rsid w:val="00627B4D"/>
    <w:rsid w:val="00627C28"/>
    <w:rsid w:val="00627F9E"/>
    <w:rsid w:val="0063017A"/>
    <w:rsid w:val="00630209"/>
    <w:rsid w:val="006303D3"/>
    <w:rsid w:val="00630667"/>
    <w:rsid w:val="006307EB"/>
    <w:rsid w:val="00630892"/>
    <w:rsid w:val="00630B74"/>
    <w:rsid w:val="00630C17"/>
    <w:rsid w:val="00630E72"/>
    <w:rsid w:val="0063102B"/>
    <w:rsid w:val="00631203"/>
    <w:rsid w:val="00631228"/>
    <w:rsid w:val="006313B1"/>
    <w:rsid w:val="006315F6"/>
    <w:rsid w:val="0063170D"/>
    <w:rsid w:val="006317E4"/>
    <w:rsid w:val="00631953"/>
    <w:rsid w:val="00631BAE"/>
    <w:rsid w:val="00631E42"/>
    <w:rsid w:val="00631E64"/>
    <w:rsid w:val="00631EC0"/>
    <w:rsid w:val="00631FFD"/>
    <w:rsid w:val="00632040"/>
    <w:rsid w:val="0063216D"/>
    <w:rsid w:val="006321AF"/>
    <w:rsid w:val="00632278"/>
    <w:rsid w:val="00632313"/>
    <w:rsid w:val="0063240D"/>
    <w:rsid w:val="0063292C"/>
    <w:rsid w:val="00632B2F"/>
    <w:rsid w:val="00632B4B"/>
    <w:rsid w:val="00632D8D"/>
    <w:rsid w:val="00633749"/>
    <w:rsid w:val="00633A4E"/>
    <w:rsid w:val="00633B52"/>
    <w:rsid w:val="006340A7"/>
    <w:rsid w:val="006340B7"/>
    <w:rsid w:val="006344E7"/>
    <w:rsid w:val="00634638"/>
    <w:rsid w:val="006347DC"/>
    <w:rsid w:val="006348CA"/>
    <w:rsid w:val="00634937"/>
    <w:rsid w:val="00634995"/>
    <w:rsid w:val="00634B19"/>
    <w:rsid w:val="00634D7C"/>
    <w:rsid w:val="00634EA7"/>
    <w:rsid w:val="00635247"/>
    <w:rsid w:val="006354BB"/>
    <w:rsid w:val="006357B0"/>
    <w:rsid w:val="00635960"/>
    <w:rsid w:val="00635AB2"/>
    <w:rsid w:val="00635AE2"/>
    <w:rsid w:val="00635E49"/>
    <w:rsid w:val="00635FF1"/>
    <w:rsid w:val="00636103"/>
    <w:rsid w:val="0063631B"/>
    <w:rsid w:val="00636365"/>
    <w:rsid w:val="0063647F"/>
    <w:rsid w:val="006366A2"/>
    <w:rsid w:val="0063673E"/>
    <w:rsid w:val="00636990"/>
    <w:rsid w:val="006369F2"/>
    <w:rsid w:val="00636D0A"/>
    <w:rsid w:val="00636EE4"/>
    <w:rsid w:val="00637286"/>
    <w:rsid w:val="006373B7"/>
    <w:rsid w:val="0063759E"/>
    <w:rsid w:val="00637621"/>
    <w:rsid w:val="00637640"/>
    <w:rsid w:val="00637CAB"/>
    <w:rsid w:val="00637E30"/>
    <w:rsid w:val="00637E6A"/>
    <w:rsid w:val="00637FBF"/>
    <w:rsid w:val="0064011A"/>
    <w:rsid w:val="00640438"/>
    <w:rsid w:val="0064047E"/>
    <w:rsid w:val="00640A4F"/>
    <w:rsid w:val="00640BB2"/>
    <w:rsid w:val="00640BCC"/>
    <w:rsid w:val="00640F1F"/>
    <w:rsid w:val="006411FE"/>
    <w:rsid w:val="00641277"/>
    <w:rsid w:val="00641796"/>
    <w:rsid w:val="00641836"/>
    <w:rsid w:val="00641858"/>
    <w:rsid w:val="006418B5"/>
    <w:rsid w:val="006418F3"/>
    <w:rsid w:val="00641946"/>
    <w:rsid w:val="006419C6"/>
    <w:rsid w:val="00641B07"/>
    <w:rsid w:val="00641C51"/>
    <w:rsid w:val="00641C68"/>
    <w:rsid w:val="00642066"/>
    <w:rsid w:val="006420C8"/>
    <w:rsid w:val="006420E0"/>
    <w:rsid w:val="00642223"/>
    <w:rsid w:val="00642232"/>
    <w:rsid w:val="0064278B"/>
    <w:rsid w:val="00642803"/>
    <w:rsid w:val="00642B87"/>
    <w:rsid w:val="00642E70"/>
    <w:rsid w:val="00643079"/>
    <w:rsid w:val="00643316"/>
    <w:rsid w:val="00643821"/>
    <w:rsid w:val="00643AC6"/>
    <w:rsid w:val="00643C0F"/>
    <w:rsid w:val="006440EB"/>
    <w:rsid w:val="006442A1"/>
    <w:rsid w:val="00644390"/>
    <w:rsid w:val="006444BF"/>
    <w:rsid w:val="00644581"/>
    <w:rsid w:val="006445D9"/>
    <w:rsid w:val="006449F0"/>
    <w:rsid w:val="00644E29"/>
    <w:rsid w:val="00644E73"/>
    <w:rsid w:val="006450EE"/>
    <w:rsid w:val="006451B0"/>
    <w:rsid w:val="006456E6"/>
    <w:rsid w:val="00645C6D"/>
    <w:rsid w:val="00645DF1"/>
    <w:rsid w:val="006463B0"/>
    <w:rsid w:val="0064651E"/>
    <w:rsid w:val="00646614"/>
    <w:rsid w:val="0064662A"/>
    <w:rsid w:val="00646646"/>
    <w:rsid w:val="00646694"/>
    <w:rsid w:val="00646829"/>
    <w:rsid w:val="00646A24"/>
    <w:rsid w:val="00646AB6"/>
    <w:rsid w:val="00647474"/>
    <w:rsid w:val="00647551"/>
    <w:rsid w:val="006476E7"/>
    <w:rsid w:val="00647748"/>
    <w:rsid w:val="00647A57"/>
    <w:rsid w:val="00647AE1"/>
    <w:rsid w:val="00647DFE"/>
    <w:rsid w:val="00647EEC"/>
    <w:rsid w:val="00647F9E"/>
    <w:rsid w:val="00647FF2"/>
    <w:rsid w:val="00650056"/>
    <w:rsid w:val="006501BF"/>
    <w:rsid w:val="006505B1"/>
    <w:rsid w:val="00650662"/>
    <w:rsid w:val="00650756"/>
    <w:rsid w:val="0065079B"/>
    <w:rsid w:val="00650861"/>
    <w:rsid w:val="00650A53"/>
    <w:rsid w:val="00650B85"/>
    <w:rsid w:val="00650B92"/>
    <w:rsid w:val="00650BA7"/>
    <w:rsid w:val="00650C49"/>
    <w:rsid w:val="00650C72"/>
    <w:rsid w:val="00650EB3"/>
    <w:rsid w:val="00650ED7"/>
    <w:rsid w:val="00650F77"/>
    <w:rsid w:val="006511C0"/>
    <w:rsid w:val="0065133A"/>
    <w:rsid w:val="006515FE"/>
    <w:rsid w:val="00651792"/>
    <w:rsid w:val="0065182A"/>
    <w:rsid w:val="0065192B"/>
    <w:rsid w:val="00651B2D"/>
    <w:rsid w:val="00651BC0"/>
    <w:rsid w:val="00651F64"/>
    <w:rsid w:val="00651FBE"/>
    <w:rsid w:val="00652195"/>
    <w:rsid w:val="006521B9"/>
    <w:rsid w:val="006522BC"/>
    <w:rsid w:val="00652487"/>
    <w:rsid w:val="00652515"/>
    <w:rsid w:val="0065283C"/>
    <w:rsid w:val="00652C7B"/>
    <w:rsid w:val="00652CD2"/>
    <w:rsid w:val="006531F4"/>
    <w:rsid w:val="00653499"/>
    <w:rsid w:val="0065398A"/>
    <w:rsid w:val="006539CF"/>
    <w:rsid w:val="00653D6C"/>
    <w:rsid w:val="00653EE2"/>
    <w:rsid w:val="006542EB"/>
    <w:rsid w:val="006542EC"/>
    <w:rsid w:val="00654404"/>
    <w:rsid w:val="006544A0"/>
    <w:rsid w:val="00654791"/>
    <w:rsid w:val="006547B8"/>
    <w:rsid w:val="00654987"/>
    <w:rsid w:val="00654A27"/>
    <w:rsid w:val="00654CED"/>
    <w:rsid w:val="00654D84"/>
    <w:rsid w:val="00654E05"/>
    <w:rsid w:val="00654F55"/>
    <w:rsid w:val="0065540C"/>
    <w:rsid w:val="00655452"/>
    <w:rsid w:val="00655538"/>
    <w:rsid w:val="00655590"/>
    <w:rsid w:val="0065585C"/>
    <w:rsid w:val="0065589E"/>
    <w:rsid w:val="00655B36"/>
    <w:rsid w:val="00655D57"/>
    <w:rsid w:val="00655FF3"/>
    <w:rsid w:val="0065607D"/>
    <w:rsid w:val="006562CC"/>
    <w:rsid w:val="00656450"/>
    <w:rsid w:val="006565B0"/>
    <w:rsid w:val="00656810"/>
    <w:rsid w:val="00656898"/>
    <w:rsid w:val="00656AA8"/>
    <w:rsid w:val="00656E60"/>
    <w:rsid w:val="00656E69"/>
    <w:rsid w:val="00656F67"/>
    <w:rsid w:val="00656F71"/>
    <w:rsid w:val="00657014"/>
    <w:rsid w:val="00657064"/>
    <w:rsid w:val="00657476"/>
    <w:rsid w:val="00657640"/>
    <w:rsid w:val="00657687"/>
    <w:rsid w:val="00657792"/>
    <w:rsid w:val="006578BB"/>
    <w:rsid w:val="00657DF4"/>
    <w:rsid w:val="006600E7"/>
    <w:rsid w:val="0066019D"/>
    <w:rsid w:val="006602D7"/>
    <w:rsid w:val="0066042B"/>
    <w:rsid w:val="00660483"/>
    <w:rsid w:val="00660571"/>
    <w:rsid w:val="00660613"/>
    <w:rsid w:val="006609BA"/>
    <w:rsid w:val="00660C25"/>
    <w:rsid w:val="00660FB9"/>
    <w:rsid w:val="00661403"/>
    <w:rsid w:val="00661695"/>
    <w:rsid w:val="00661875"/>
    <w:rsid w:val="006619E3"/>
    <w:rsid w:val="00661B59"/>
    <w:rsid w:val="00661DBC"/>
    <w:rsid w:val="00661E68"/>
    <w:rsid w:val="00661E82"/>
    <w:rsid w:val="00661F02"/>
    <w:rsid w:val="00661F9C"/>
    <w:rsid w:val="00662119"/>
    <w:rsid w:val="006622A6"/>
    <w:rsid w:val="00662412"/>
    <w:rsid w:val="00662538"/>
    <w:rsid w:val="00662596"/>
    <w:rsid w:val="00662627"/>
    <w:rsid w:val="006629E9"/>
    <w:rsid w:val="00662B04"/>
    <w:rsid w:val="00662C62"/>
    <w:rsid w:val="00662E69"/>
    <w:rsid w:val="00662ED9"/>
    <w:rsid w:val="0066307D"/>
    <w:rsid w:val="006630CF"/>
    <w:rsid w:val="00663140"/>
    <w:rsid w:val="00663173"/>
    <w:rsid w:val="00663299"/>
    <w:rsid w:val="006632BF"/>
    <w:rsid w:val="006634FB"/>
    <w:rsid w:val="00663873"/>
    <w:rsid w:val="006639A1"/>
    <w:rsid w:val="00663A07"/>
    <w:rsid w:val="00663A1E"/>
    <w:rsid w:val="00663A35"/>
    <w:rsid w:val="00663B17"/>
    <w:rsid w:val="00663B79"/>
    <w:rsid w:val="00663E12"/>
    <w:rsid w:val="00663F37"/>
    <w:rsid w:val="006640DA"/>
    <w:rsid w:val="00664182"/>
    <w:rsid w:val="00664415"/>
    <w:rsid w:val="00664705"/>
    <w:rsid w:val="0066475F"/>
    <w:rsid w:val="0066502F"/>
    <w:rsid w:val="00665094"/>
    <w:rsid w:val="006650E9"/>
    <w:rsid w:val="00665318"/>
    <w:rsid w:val="00665497"/>
    <w:rsid w:val="00665643"/>
    <w:rsid w:val="0066574D"/>
    <w:rsid w:val="00665801"/>
    <w:rsid w:val="00665A15"/>
    <w:rsid w:val="00665A39"/>
    <w:rsid w:val="00665BDA"/>
    <w:rsid w:val="00665C69"/>
    <w:rsid w:val="00665F2B"/>
    <w:rsid w:val="0066617D"/>
    <w:rsid w:val="0066647D"/>
    <w:rsid w:val="00666600"/>
    <w:rsid w:val="006666F6"/>
    <w:rsid w:val="00666840"/>
    <w:rsid w:val="00666AE7"/>
    <w:rsid w:val="00666BBB"/>
    <w:rsid w:val="00666F40"/>
    <w:rsid w:val="0066711F"/>
    <w:rsid w:val="00667205"/>
    <w:rsid w:val="00667327"/>
    <w:rsid w:val="00667CBB"/>
    <w:rsid w:val="00667ED4"/>
    <w:rsid w:val="00667EED"/>
    <w:rsid w:val="00670045"/>
    <w:rsid w:val="006701AF"/>
    <w:rsid w:val="00670572"/>
    <w:rsid w:val="0067086E"/>
    <w:rsid w:val="0067098F"/>
    <w:rsid w:val="00670C54"/>
    <w:rsid w:val="00670CCF"/>
    <w:rsid w:val="0067104C"/>
    <w:rsid w:val="006712C2"/>
    <w:rsid w:val="006713EF"/>
    <w:rsid w:val="0067142D"/>
    <w:rsid w:val="006716E1"/>
    <w:rsid w:val="0067170D"/>
    <w:rsid w:val="00671830"/>
    <w:rsid w:val="006718EE"/>
    <w:rsid w:val="00671C75"/>
    <w:rsid w:val="00671CD1"/>
    <w:rsid w:val="00671E36"/>
    <w:rsid w:val="00671E95"/>
    <w:rsid w:val="0067200C"/>
    <w:rsid w:val="006720E7"/>
    <w:rsid w:val="0067259C"/>
    <w:rsid w:val="006728C9"/>
    <w:rsid w:val="00672E05"/>
    <w:rsid w:val="00673092"/>
    <w:rsid w:val="00673149"/>
    <w:rsid w:val="00673D2A"/>
    <w:rsid w:val="0067401C"/>
    <w:rsid w:val="0067415E"/>
    <w:rsid w:val="00674212"/>
    <w:rsid w:val="006743E0"/>
    <w:rsid w:val="006745C8"/>
    <w:rsid w:val="006746D3"/>
    <w:rsid w:val="006746EB"/>
    <w:rsid w:val="006747DD"/>
    <w:rsid w:val="00674953"/>
    <w:rsid w:val="00674AD6"/>
    <w:rsid w:val="00674D67"/>
    <w:rsid w:val="00674ED8"/>
    <w:rsid w:val="00674EDD"/>
    <w:rsid w:val="00675135"/>
    <w:rsid w:val="00675514"/>
    <w:rsid w:val="00675564"/>
    <w:rsid w:val="00675631"/>
    <w:rsid w:val="0067577E"/>
    <w:rsid w:val="0067578A"/>
    <w:rsid w:val="0067581A"/>
    <w:rsid w:val="006759BE"/>
    <w:rsid w:val="00675EE3"/>
    <w:rsid w:val="00675F63"/>
    <w:rsid w:val="00676003"/>
    <w:rsid w:val="00676053"/>
    <w:rsid w:val="00676208"/>
    <w:rsid w:val="00676647"/>
    <w:rsid w:val="006768E3"/>
    <w:rsid w:val="006768EA"/>
    <w:rsid w:val="006768ED"/>
    <w:rsid w:val="00676B0A"/>
    <w:rsid w:val="00676CF5"/>
    <w:rsid w:val="00676E4A"/>
    <w:rsid w:val="00676EC0"/>
    <w:rsid w:val="006770E5"/>
    <w:rsid w:val="00677265"/>
    <w:rsid w:val="006772DA"/>
    <w:rsid w:val="0067731B"/>
    <w:rsid w:val="006775A5"/>
    <w:rsid w:val="006775BE"/>
    <w:rsid w:val="00677611"/>
    <w:rsid w:val="00677806"/>
    <w:rsid w:val="00677A7B"/>
    <w:rsid w:val="00677B37"/>
    <w:rsid w:val="00677BBF"/>
    <w:rsid w:val="00677D4D"/>
    <w:rsid w:val="00677E91"/>
    <w:rsid w:val="00680275"/>
    <w:rsid w:val="00680493"/>
    <w:rsid w:val="0068067C"/>
    <w:rsid w:val="006807F8"/>
    <w:rsid w:val="006809ED"/>
    <w:rsid w:val="00680C01"/>
    <w:rsid w:val="00680C3E"/>
    <w:rsid w:val="00680C4C"/>
    <w:rsid w:val="00680D0E"/>
    <w:rsid w:val="00680FED"/>
    <w:rsid w:val="0068119E"/>
    <w:rsid w:val="00681475"/>
    <w:rsid w:val="006819DD"/>
    <w:rsid w:val="00681D33"/>
    <w:rsid w:val="00681D5C"/>
    <w:rsid w:val="00681D6A"/>
    <w:rsid w:val="00681ED7"/>
    <w:rsid w:val="00681F59"/>
    <w:rsid w:val="0068225E"/>
    <w:rsid w:val="006823EC"/>
    <w:rsid w:val="006825CF"/>
    <w:rsid w:val="00682673"/>
    <w:rsid w:val="00682837"/>
    <w:rsid w:val="00682961"/>
    <w:rsid w:val="006829C7"/>
    <w:rsid w:val="00682CDF"/>
    <w:rsid w:val="006832B4"/>
    <w:rsid w:val="00683402"/>
    <w:rsid w:val="0068396A"/>
    <w:rsid w:val="00683D8E"/>
    <w:rsid w:val="0068405A"/>
    <w:rsid w:val="006841B6"/>
    <w:rsid w:val="0068428A"/>
    <w:rsid w:val="006843F7"/>
    <w:rsid w:val="00684464"/>
    <w:rsid w:val="006844BA"/>
    <w:rsid w:val="0068476F"/>
    <w:rsid w:val="0068478B"/>
    <w:rsid w:val="006848EE"/>
    <w:rsid w:val="00684EA4"/>
    <w:rsid w:val="0068519B"/>
    <w:rsid w:val="0068530E"/>
    <w:rsid w:val="006853A5"/>
    <w:rsid w:val="00685656"/>
    <w:rsid w:val="006859BA"/>
    <w:rsid w:val="00685B0D"/>
    <w:rsid w:val="00685E47"/>
    <w:rsid w:val="00685FAC"/>
    <w:rsid w:val="00686166"/>
    <w:rsid w:val="00686389"/>
    <w:rsid w:val="006865C3"/>
    <w:rsid w:val="006867E8"/>
    <w:rsid w:val="00686BCA"/>
    <w:rsid w:val="00686C05"/>
    <w:rsid w:val="00686DD8"/>
    <w:rsid w:val="00686FF8"/>
    <w:rsid w:val="00687014"/>
    <w:rsid w:val="00687027"/>
    <w:rsid w:val="0068713E"/>
    <w:rsid w:val="006872E4"/>
    <w:rsid w:val="006873C9"/>
    <w:rsid w:val="00687445"/>
    <w:rsid w:val="0068745F"/>
    <w:rsid w:val="00687650"/>
    <w:rsid w:val="006876A8"/>
    <w:rsid w:val="006876B3"/>
    <w:rsid w:val="00687AE7"/>
    <w:rsid w:val="00687B60"/>
    <w:rsid w:val="00687E50"/>
    <w:rsid w:val="006902F1"/>
    <w:rsid w:val="00690461"/>
    <w:rsid w:val="00690698"/>
    <w:rsid w:val="00690C00"/>
    <w:rsid w:val="00690DAB"/>
    <w:rsid w:val="00690DEC"/>
    <w:rsid w:val="00690F5B"/>
    <w:rsid w:val="00691222"/>
    <w:rsid w:val="00691261"/>
    <w:rsid w:val="006915E8"/>
    <w:rsid w:val="006916D6"/>
    <w:rsid w:val="00691820"/>
    <w:rsid w:val="00691967"/>
    <w:rsid w:val="00691ACF"/>
    <w:rsid w:val="00691AFD"/>
    <w:rsid w:val="00691B7E"/>
    <w:rsid w:val="00691C15"/>
    <w:rsid w:val="00691D95"/>
    <w:rsid w:val="00691EEA"/>
    <w:rsid w:val="00691F1F"/>
    <w:rsid w:val="006921DD"/>
    <w:rsid w:val="00692482"/>
    <w:rsid w:val="006925F4"/>
    <w:rsid w:val="006926CD"/>
    <w:rsid w:val="00692A68"/>
    <w:rsid w:val="00692B3E"/>
    <w:rsid w:val="00693080"/>
    <w:rsid w:val="006930FB"/>
    <w:rsid w:val="0069312A"/>
    <w:rsid w:val="006932A2"/>
    <w:rsid w:val="006934EC"/>
    <w:rsid w:val="0069380A"/>
    <w:rsid w:val="00693ABB"/>
    <w:rsid w:val="00693BB4"/>
    <w:rsid w:val="00693BD1"/>
    <w:rsid w:val="00693D43"/>
    <w:rsid w:val="00693F67"/>
    <w:rsid w:val="006941EF"/>
    <w:rsid w:val="006942F1"/>
    <w:rsid w:val="0069435E"/>
    <w:rsid w:val="006943AA"/>
    <w:rsid w:val="00694456"/>
    <w:rsid w:val="006948A3"/>
    <w:rsid w:val="00694A88"/>
    <w:rsid w:val="00694C7C"/>
    <w:rsid w:val="00694DFC"/>
    <w:rsid w:val="006952AD"/>
    <w:rsid w:val="00695317"/>
    <w:rsid w:val="006953F7"/>
    <w:rsid w:val="0069550B"/>
    <w:rsid w:val="00695752"/>
    <w:rsid w:val="006959CE"/>
    <w:rsid w:val="00695AD1"/>
    <w:rsid w:val="00695CA3"/>
    <w:rsid w:val="00695DE5"/>
    <w:rsid w:val="006961B5"/>
    <w:rsid w:val="00696236"/>
    <w:rsid w:val="00696379"/>
    <w:rsid w:val="006963E6"/>
    <w:rsid w:val="006964EE"/>
    <w:rsid w:val="006966B4"/>
    <w:rsid w:val="00696912"/>
    <w:rsid w:val="006969C5"/>
    <w:rsid w:val="00696B8F"/>
    <w:rsid w:val="00696D15"/>
    <w:rsid w:val="00696ECF"/>
    <w:rsid w:val="00696F1F"/>
    <w:rsid w:val="006970C9"/>
    <w:rsid w:val="0069712A"/>
    <w:rsid w:val="00697150"/>
    <w:rsid w:val="00697535"/>
    <w:rsid w:val="00697738"/>
    <w:rsid w:val="00697786"/>
    <w:rsid w:val="006977F4"/>
    <w:rsid w:val="00697915"/>
    <w:rsid w:val="00697C7F"/>
    <w:rsid w:val="006A0499"/>
    <w:rsid w:val="006A05A3"/>
    <w:rsid w:val="006A05B4"/>
    <w:rsid w:val="006A0845"/>
    <w:rsid w:val="006A091E"/>
    <w:rsid w:val="006A0A12"/>
    <w:rsid w:val="006A0A76"/>
    <w:rsid w:val="006A0BEC"/>
    <w:rsid w:val="006A0C47"/>
    <w:rsid w:val="006A0F9D"/>
    <w:rsid w:val="006A12B0"/>
    <w:rsid w:val="006A181F"/>
    <w:rsid w:val="006A1946"/>
    <w:rsid w:val="006A1C30"/>
    <w:rsid w:val="006A1D57"/>
    <w:rsid w:val="006A2196"/>
    <w:rsid w:val="006A24D4"/>
    <w:rsid w:val="006A2502"/>
    <w:rsid w:val="006A26B7"/>
    <w:rsid w:val="006A2A7D"/>
    <w:rsid w:val="006A2B14"/>
    <w:rsid w:val="006A3124"/>
    <w:rsid w:val="006A321E"/>
    <w:rsid w:val="006A3338"/>
    <w:rsid w:val="006A3898"/>
    <w:rsid w:val="006A3938"/>
    <w:rsid w:val="006A3C7A"/>
    <w:rsid w:val="006A3DA6"/>
    <w:rsid w:val="006A4419"/>
    <w:rsid w:val="006A441C"/>
    <w:rsid w:val="006A4626"/>
    <w:rsid w:val="006A46BA"/>
    <w:rsid w:val="006A481B"/>
    <w:rsid w:val="006A49A4"/>
    <w:rsid w:val="006A4C09"/>
    <w:rsid w:val="006A4D19"/>
    <w:rsid w:val="006A4DB5"/>
    <w:rsid w:val="006A507C"/>
    <w:rsid w:val="006A5160"/>
    <w:rsid w:val="006A5186"/>
    <w:rsid w:val="006A5481"/>
    <w:rsid w:val="006A54C7"/>
    <w:rsid w:val="006A56CA"/>
    <w:rsid w:val="006A59D2"/>
    <w:rsid w:val="006A5A67"/>
    <w:rsid w:val="006A5C43"/>
    <w:rsid w:val="006A5EEA"/>
    <w:rsid w:val="006A6005"/>
    <w:rsid w:val="006A6061"/>
    <w:rsid w:val="006A60A1"/>
    <w:rsid w:val="006A623D"/>
    <w:rsid w:val="006A628B"/>
    <w:rsid w:val="006A63B0"/>
    <w:rsid w:val="006A6413"/>
    <w:rsid w:val="006A67EF"/>
    <w:rsid w:val="006A69E5"/>
    <w:rsid w:val="006A6D83"/>
    <w:rsid w:val="006A7075"/>
    <w:rsid w:val="006A72C2"/>
    <w:rsid w:val="006A7470"/>
    <w:rsid w:val="006A770D"/>
    <w:rsid w:val="006A797A"/>
    <w:rsid w:val="006A7A6D"/>
    <w:rsid w:val="006A7ACD"/>
    <w:rsid w:val="006A7E29"/>
    <w:rsid w:val="006A7E8C"/>
    <w:rsid w:val="006A7E9F"/>
    <w:rsid w:val="006B0589"/>
    <w:rsid w:val="006B05F1"/>
    <w:rsid w:val="006B05FA"/>
    <w:rsid w:val="006B07F0"/>
    <w:rsid w:val="006B1127"/>
    <w:rsid w:val="006B1261"/>
    <w:rsid w:val="006B1721"/>
    <w:rsid w:val="006B1953"/>
    <w:rsid w:val="006B1B86"/>
    <w:rsid w:val="006B2018"/>
    <w:rsid w:val="006B2253"/>
    <w:rsid w:val="006B2260"/>
    <w:rsid w:val="006B23A0"/>
    <w:rsid w:val="006B248B"/>
    <w:rsid w:val="006B24FE"/>
    <w:rsid w:val="006B2527"/>
    <w:rsid w:val="006B2672"/>
    <w:rsid w:val="006B269F"/>
    <w:rsid w:val="006B2798"/>
    <w:rsid w:val="006B28E9"/>
    <w:rsid w:val="006B2ADB"/>
    <w:rsid w:val="006B2D19"/>
    <w:rsid w:val="006B2D29"/>
    <w:rsid w:val="006B2D46"/>
    <w:rsid w:val="006B2D49"/>
    <w:rsid w:val="006B2DEF"/>
    <w:rsid w:val="006B2F82"/>
    <w:rsid w:val="006B305A"/>
    <w:rsid w:val="006B30FD"/>
    <w:rsid w:val="006B3245"/>
    <w:rsid w:val="006B32D2"/>
    <w:rsid w:val="006B3406"/>
    <w:rsid w:val="006B371D"/>
    <w:rsid w:val="006B37C6"/>
    <w:rsid w:val="006B39D4"/>
    <w:rsid w:val="006B3A55"/>
    <w:rsid w:val="006B3A75"/>
    <w:rsid w:val="006B3B4B"/>
    <w:rsid w:val="006B3B94"/>
    <w:rsid w:val="006B3C0D"/>
    <w:rsid w:val="006B3C3B"/>
    <w:rsid w:val="006B3ED5"/>
    <w:rsid w:val="006B406A"/>
    <w:rsid w:val="006B43D5"/>
    <w:rsid w:val="006B4482"/>
    <w:rsid w:val="006B4488"/>
    <w:rsid w:val="006B44C5"/>
    <w:rsid w:val="006B465B"/>
    <w:rsid w:val="006B46E9"/>
    <w:rsid w:val="006B47A9"/>
    <w:rsid w:val="006B4890"/>
    <w:rsid w:val="006B49B8"/>
    <w:rsid w:val="006B4ABE"/>
    <w:rsid w:val="006B4B88"/>
    <w:rsid w:val="006B4D27"/>
    <w:rsid w:val="006B4D39"/>
    <w:rsid w:val="006B4D45"/>
    <w:rsid w:val="006B4F00"/>
    <w:rsid w:val="006B4FD6"/>
    <w:rsid w:val="006B506D"/>
    <w:rsid w:val="006B50D5"/>
    <w:rsid w:val="006B5128"/>
    <w:rsid w:val="006B5131"/>
    <w:rsid w:val="006B52A6"/>
    <w:rsid w:val="006B537E"/>
    <w:rsid w:val="006B538F"/>
    <w:rsid w:val="006B555A"/>
    <w:rsid w:val="006B5592"/>
    <w:rsid w:val="006B55BE"/>
    <w:rsid w:val="006B562A"/>
    <w:rsid w:val="006B5889"/>
    <w:rsid w:val="006B5C9D"/>
    <w:rsid w:val="006B5D84"/>
    <w:rsid w:val="006B5E9D"/>
    <w:rsid w:val="006B64C9"/>
    <w:rsid w:val="006B6546"/>
    <w:rsid w:val="006B65AC"/>
    <w:rsid w:val="006B6AF7"/>
    <w:rsid w:val="006B6B8C"/>
    <w:rsid w:val="006B6BBA"/>
    <w:rsid w:val="006B6DFC"/>
    <w:rsid w:val="006B70F7"/>
    <w:rsid w:val="006B7220"/>
    <w:rsid w:val="006B74BA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367"/>
    <w:rsid w:val="006C04BB"/>
    <w:rsid w:val="006C050C"/>
    <w:rsid w:val="006C072D"/>
    <w:rsid w:val="006C0E96"/>
    <w:rsid w:val="006C0ED1"/>
    <w:rsid w:val="006C1070"/>
    <w:rsid w:val="006C10E7"/>
    <w:rsid w:val="006C14A6"/>
    <w:rsid w:val="006C15F4"/>
    <w:rsid w:val="006C1778"/>
    <w:rsid w:val="006C1960"/>
    <w:rsid w:val="006C1C91"/>
    <w:rsid w:val="006C1DC4"/>
    <w:rsid w:val="006C1DDC"/>
    <w:rsid w:val="006C2037"/>
    <w:rsid w:val="006C211D"/>
    <w:rsid w:val="006C2671"/>
    <w:rsid w:val="006C29FC"/>
    <w:rsid w:val="006C2AFF"/>
    <w:rsid w:val="006C2B3E"/>
    <w:rsid w:val="006C2D7F"/>
    <w:rsid w:val="006C2E54"/>
    <w:rsid w:val="006C2E80"/>
    <w:rsid w:val="006C2F59"/>
    <w:rsid w:val="006C2F7C"/>
    <w:rsid w:val="006C3070"/>
    <w:rsid w:val="006C3128"/>
    <w:rsid w:val="006C314E"/>
    <w:rsid w:val="006C32C0"/>
    <w:rsid w:val="006C33D5"/>
    <w:rsid w:val="006C35D8"/>
    <w:rsid w:val="006C3963"/>
    <w:rsid w:val="006C39C5"/>
    <w:rsid w:val="006C3FAC"/>
    <w:rsid w:val="006C4050"/>
    <w:rsid w:val="006C41C4"/>
    <w:rsid w:val="006C4262"/>
    <w:rsid w:val="006C42EF"/>
    <w:rsid w:val="006C454D"/>
    <w:rsid w:val="006C4608"/>
    <w:rsid w:val="006C492C"/>
    <w:rsid w:val="006C4992"/>
    <w:rsid w:val="006C49F1"/>
    <w:rsid w:val="006C4EC2"/>
    <w:rsid w:val="006C4F59"/>
    <w:rsid w:val="006C5400"/>
    <w:rsid w:val="006C5966"/>
    <w:rsid w:val="006C5A67"/>
    <w:rsid w:val="006C5B44"/>
    <w:rsid w:val="006C5BF7"/>
    <w:rsid w:val="006C5ECB"/>
    <w:rsid w:val="006C6096"/>
    <w:rsid w:val="006C6155"/>
    <w:rsid w:val="006C62D1"/>
    <w:rsid w:val="006C6346"/>
    <w:rsid w:val="006C640A"/>
    <w:rsid w:val="006C647B"/>
    <w:rsid w:val="006C6539"/>
    <w:rsid w:val="006C66B4"/>
    <w:rsid w:val="006C6E5D"/>
    <w:rsid w:val="006C6EE6"/>
    <w:rsid w:val="006C7060"/>
    <w:rsid w:val="006C70BE"/>
    <w:rsid w:val="006C7257"/>
    <w:rsid w:val="006C7544"/>
    <w:rsid w:val="006C778D"/>
    <w:rsid w:val="006C7887"/>
    <w:rsid w:val="006C7B95"/>
    <w:rsid w:val="006C7D05"/>
    <w:rsid w:val="006C7DE6"/>
    <w:rsid w:val="006C7E35"/>
    <w:rsid w:val="006C7E8B"/>
    <w:rsid w:val="006C7F08"/>
    <w:rsid w:val="006D00BC"/>
    <w:rsid w:val="006D0371"/>
    <w:rsid w:val="006D0677"/>
    <w:rsid w:val="006D07C9"/>
    <w:rsid w:val="006D08E8"/>
    <w:rsid w:val="006D0BB7"/>
    <w:rsid w:val="006D0E49"/>
    <w:rsid w:val="006D0F95"/>
    <w:rsid w:val="006D110D"/>
    <w:rsid w:val="006D1169"/>
    <w:rsid w:val="006D1276"/>
    <w:rsid w:val="006D15A8"/>
    <w:rsid w:val="006D1773"/>
    <w:rsid w:val="006D17D0"/>
    <w:rsid w:val="006D17DB"/>
    <w:rsid w:val="006D1B7A"/>
    <w:rsid w:val="006D1CCB"/>
    <w:rsid w:val="006D2192"/>
    <w:rsid w:val="006D21D7"/>
    <w:rsid w:val="006D240A"/>
    <w:rsid w:val="006D2555"/>
    <w:rsid w:val="006D2818"/>
    <w:rsid w:val="006D28D5"/>
    <w:rsid w:val="006D290C"/>
    <w:rsid w:val="006D2983"/>
    <w:rsid w:val="006D2A72"/>
    <w:rsid w:val="006D2B54"/>
    <w:rsid w:val="006D2C57"/>
    <w:rsid w:val="006D2E6F"/>
    <w:rsid w:val="006D2F39"/>
    <w:rsid w:val="006D3090"/>
    <w:rsid w:val="006D30D7"/>
    <w:rsid w:val="006D3116"/>
    <w:rsid w:val="006D31F7"/>
    <w:rsid w:val="006D33DE"/>
    <w:rsid w:val="006D33E6"/>
    <w:rsid w:val="006D342C"/>
    <w:rsid w:val="006D3874"/>
    <w:rsid w:val="006D3DDD"/>
    <w:rsid w:val="006D3FD5"/>
    <w:rsid w:val="006D40BA"/>
    <w:rsid w:val="006D4249"/>
    <w:rsid w:val="006D437F"/>
    <w:rsid w:val="006D4457"/>
    <w:rsid w:val="006D4459"/>
    <w:rsid w:val="006D450E"/>
    <w:rsid w:val="006D4557"/>
    <w:rsid w:val="006D4806"/>
    <w:rsid w:val="006D4AD5"/>
    <w:rsid w:val="006D4B82"/>
    <w:rsid w:val="006D4C9D"/>
    <w:rsid w:val="006D4CA5"/>
    <w:rsid w:val="006D4D2A"/>
    <w:rsid w:val="006D4D51"/>
    <w:rsid w:val="006D4F8C"/>
    <w:rsid w:val="006D506F"/>
    <w:rsid w:val="006D50A0"/>
    <w:rsid w:val="006D50BB"/>
    <w:rsid w:val="006D5662"/>
    <w:rsid w:val="006D5A71"/>
    <w:rsid w:val="006D5E46"/>
    <w:rsid w:val="006D5EAA"/>
    <w:rsid w:val="006D5FE1"/>
    <w:rsid w:val="006D61EA"/>
    <w:rsid w:val="006D6686"/>
    <w:rsid w:val="006D66BF"/>
    <w:rsid w:val="006D69B7"/>
    <w:rsid w:val="006D6AAB"/>
    <w:rsid w:val="006D6AF3"/>
    <w:rsid w:val="006D6B11"/>
    <w:rsid w:val="006D6B6D"/>
    <w:rsid w:val="006D6FBD"/>
    <w:rsid w:val="006D7125"/>
    <w:rsid w:val="006D7320"/>
    <w:rsid w:val="006D74C1"/>
    <w:rsid w:val="006D77CF"/>
    <w:rsid w:val="006D7AB3"/>
    <w:rsid w:val="006D7C86"/>
    <w:rsid w:val="006D7D3B"/>
    <w:rsid w:val="006D7D3F"/>
    <w:rsid w:val="006D7FB4"/>
    <w:rsid w:val="006D7FD2"/>
    <w:rsid w:val="006E0028"/>
    <w:rsid w:val="006E0045"/>
    <w:rsid w:val="006E00F5"/>
    <w:rsid w:val="006E01AA"/>
    <w:rsid w:val="006E032A"/>
    <w:rsid w:val="006E05E3"/>
    <w:rsid w:val="006E0BF8"/>
    <w:rsid w:val="006E0D6B"/>
    <w:rsid w:val="006E100E"/>
    <w:rsid w:val="006E103C"/>
    <w:rsid w:val="006E10F1"/>
    <w:rsid w:val="006E11F7"/>
    <w:rsid w:val="006E1308"/>
    <w:rsid w:val="006E13F7"/>
    <w:rsid w:val="006E18CF"/>
    <w:rsid w:val="006E18E5"/>
    <w:rsid w:val="006E1929"/>
    <w:rsid w:val="006E1937"/>
    <w:rsid w:val="006E1C69"/>
    <w:rsid w:val="006E1ECD"/>
    <w:rsid w:val="006E2058"/>
    <w:rsid w:val="006E20D1"/>
    <w:rsid w:val="006E2190"/>
    <w:rsid w:val="006E225F"/>
    <w:rsid w:val="006E278B"/>
    <w:rsid w:val="006E27BD"/>
    <w:rsid w:val="006E28DC"/>
    <w:rsid w:val="006E2934"/>
    <w:rsid w:val="006E294F"/>
    <w:rsid w:val="006E2F38"/>
    <w:rsid w:val="006E36F9"/>
    <w:rsid w:val="006E37B2"/>
    <w:rsid w:val="006E3997"/>
    <w:rsid w:val="006E3A0B"/>
    <w:rsid w:val="006E3AB9"/>
    <w:rsid w:val="006E3AD9"/>
    <w:rsid w:val="006E3B85"/>
    <w:rsid w:val="006E3E32"/>
    <w:rsid w:val="006E3EAD"/>
    <w:rsid w:val="006E4381"/>
    <w:rsid w:val="006E45F0"/>
    <w:rsid w:val="006E4601"/>
    <w:rsid w:val="006E4C9B"/>
    <w:rsid w:val="006E4E2F"/>
    <w:rsid w:val="006E4F41"/>
    <w:rsid w:val="006E5194"/>
    <w:rsid w:val="006E528F"/>
    <w:rsid w:val="006E52D8"/>
    <w:rsid w:val="006E53AE"/>
    <w:rsid w:val="006E5467"/>
    <w:rsid w:val="006E5527"/>
    <w:rsid w:val="006E55BC"/>
    <w:rsid w:val="006E55CC"/>
    <w:rsid w:val="006E56BD"/>
    <w:rsid w:val="006E5746"/>
    <w:rsid w:val="006E5811"/>
    <w:rsid w:val="006E5863"/>
    <w:rsid w:val="006E590E"/>
    <w:rsid w:val="006E5935"/>
    <w:rsid w:val="006E5A3A"/>
    <w:rsid w:val="006E5A89"/>
    <w:rsid w:val="006E5CB9"/>
    <w:rsid w:val="006E62A0"/>
    <w:rsid w:val="006E62E4"/>
    <w:rsid w:val="006E667C"/>
    <w:rsid w:val="006E6B49"/>
    <w:rsid w:val="006E6B4C"/>
    <w:rsid w:val="006E6DE8"/>
    <w:rsid w:val="006E7137"/>
    <w:rsid w:val="006E7140"/>
    <w:rsid w:val="006E7386"/>
    <w:rsid w:val="006E73AE"/>
    <w:rsid w:val="006E781B"/>
    <w:rsid w:val="006E786A"/>
    <w:rsid w:val="006E7878"/>
    <w:rsid w:val="006E79BD"/>
    <w:rsid w:val="006E79DE"/>
    <w:rsid w:val="006E7B29"/>
    <w:rsid w:val="006F0152"/>
    <w:rsid w:val="006F0342"/>
    <w:rsid w:val="006F039A"/>
    <w:rsid w:val="006F03B5"/>
    <w:rsid w:val="006F045E"/>
    <w:rsid w:val="006F0595"/>
    <w:rsid w:val="006F09C3"/>
    <w:rsid w:val="006F0AB4"/>
    <w:rsid w:val="006F0C6D"/>
    <w:rsid w:val="006F12F8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168"/>
    <w:rsid w:val="006F24C0"/>
    <w:rsid w:val="006F26A8"/>
    <w:rsid w:val="006F27C3"/>
    <w:rsid w:val="006F287A"/>
    <w:rsid w:val="006F2971"/>
    <w:rsid w:val="006F2A2F"/>
    <w:rsid w:val="006F2A50"/>
    <w:rsid w:val="006F2A66"/>
    <w:rsid w:val="006F2AE1"/>
    <w:rsid w:val="006F2C25"/>
    <w:rsid w:val="006F2D08"/>
    <w:rsid w:val="006F2D3B"/>
    <w:rsid w:val="006F2DEC"/>
    <w:rsid w:val="006F2E2F"/>
    <w:rsid w:val="006F3468"/>
    <w:rsid w:val="006F357D"/>
    <w:rsid w:val="006F3691"/>
    <w:rsid w:val="006F37D8"/>
    <w:rsid w:val="006F383A"/>
    <w:rsid w:val="006F3F7F"/>
    <w:rsid w:val="006F3F9A"/>
    <w:rsid w:val="006F4023"/>
    <w:rsid w:val="006F407E"/>
    <w:rsid w:val="006F4090"/>
    <w:rsid w:val="006F40B6"/>
    <w:rsid w:val="006F4339"/>
    <w:rsid w:val="006F4851"/>
    <w:rsid w:val="006F4A40"/>
    <w:rsid w:val="006F4AD6"/>
    <w:rsid w:val="006F4CE2"/>
    <w:rsid w:val="006F4D19"/>
    <w:rsid w:val="006F4E6D"/>
    <w:rsid w:val="006F5254"/>
    <w:rsid w:val="006F5275"/>
    <w:rsid w:val="006F5437"/>
    <w:rsid w:val="006F55D8"/>
    <w:rsid w:val="006F56CB"/>
    <w:rsid w:val="006F56CF"/>
    <w:rsid w:val="006F5762"/>
    <w:rsid w:val="006F5829"/>
    <w:rsid w:val="006F5857"/>
    <w:rsid w:val="006F58DF"/>
    <w:rsid w:val="006F5923"/>
    <w:rsid w:val="006F5A5F"/>
    <w:rsid w:val="006F5B7A"/>
    <w:rsid w:val="006F602A"/>
    <w:rsid w:val="006F6046"/>
    <w:rsid w:val="006F6047"/>
    <w:rsid w:val="006F60FE"/>
    <w:rsid w:val="006F6101"/>
    <w:rsid w:val="006F6194"/>
    <w:rsid w:val="006F61B8"/>
    <w:rsid w:val="006F65C3"/>
    <w:rsid w:val="006F66E4"/>
    <w:rsid w:val="006F6704"/>
    <w:rsid w:val="006F681B"/>
    <w:rsid w:val="006F692B"/>
    <w:rsid w:val="006F6951"/>
    <w:rsid w:val="006F69C6"/>
    <w:rsid w:val="006F69EF"/>
    <w:rsid w:val="006F6A6F"/>
    <w:rsid w:val="006F6E7F"/>
    <w:rsid w:val="006F7000"/>
    <w:rsid w:val="006F79C5"/>
    <w:rsid w:val="006F7C60"/>
    <w:rsid w:val="00700044"/>
    <w:rsid w:val="007001C2"/>
    <w:rsid w:val="007003B0"/>
    <w:rsid w:val="00700663"/>
    <w:rsid w:val="00700810"/>
    <w:rsid w:val="00700B3C"/>
    <w:rsid w:val="00700BE9"/>
    <w:rsid w:val="00700EEE"/>
    <w:rsid w:val="00700F0A"/>
    <w:rsid w:val="00700F58"/>
    <w:rsid w:val="00701053"/>
    <w:rsid w:val="0070137C"/>
    <w:rsid w:val="0070142A"/>
    <w:rsid w:val="007014AF"/>
    <w:rsid w:val="007016A0"/>
    <w:rsid w:val="0070216A"/>
    <w:rsid w:val="0070218E"/>
    <w:rsid w:val="00702203"/>
    <w:rsid w:val="00702312"/>
    <w:rsid w:val="0070249D"/>
    <w:rsid w:val="00702863"/>
    <w:rsid w:val="0070286E"/>
    <w:rsid w:val="00702891"/>
    <w:rsid w:val="00702C13"/>
    <w:rsid w:val="00702C36"/>
    <w:rsid w:val="00702F5E"/>
    <w:rsid w:val="007033BD"/>
    <w:rsid w:val="0070342B"/>
    <w:rsid w:val="00703957"/>
    <w:rsid w:val="007039A0"/>
    <w:rsid w:val="00703C30"/>
    <w:rsid w:val="0070405C"/>
    <w:rsid w:val="007040DF"/>
    <w:rsid w:val="007041B8"/>
    <w:rsid w:val="00704287"/>
    <w:rsid w:val="00704405"/>
    <w:rsid w:val="00704498"/>
    <w:rsid w:val="007045BE"/>
    <w:rsid w:val="0070475D"/>
    <w:rsid w:val="00704770"/>
    <w:rsid w:val="007048B4"/>
    <w:rsid w:val="00704A27"/>
    <w:rsid w:val="007050BD"/>
    <w:rsid w:val="00705111"/>
    <w:rsid w:val="007055A9"/>
    <w:rsid w:val="00705656"/>
    <w:rsid w:val="007057EA"/>
    <w:rsid w:val="00705987"/>
    <w:rsid w:val="00705E06"/>
    <w:rsid w:val="00705EB1"/>
    <w:rsid w:val="00705F30"/>
    <w:rsid w:val="00705FD5"/>
    <w:rsid w:val="00706039"/>
    <w:rsid w:val="0070617B"/>
    <w:rsid w:val="00706237"/>
    <w:rsid w:val="0070638F"/>
    <w:rsid w:val="00706F08"/>
    <w:rsid w:val="00706F7D"/>
    <w:rsid w:val="0070707D"/>
    <w:rsid w:val="0070763D"/>
    <w:rsid w:val="00707681"/>
    <w:rsid w:val="00707800"/>
    <w:rsid w:val="00707974"/>
    <w:rsid w:val="00707A8A"/>
    <w:rsid w:val="00710288"/>
    <w:rsid w:val="007106A4"/>
    <w:rsid w:val="007106C9"/>
    <w:rsid w:val="00710F23"/>
    <w:rsid w:val="00711363"/>
    <w:rsid w:val="007115BA"/>
    <w:rsid w:val="00711620"/>
    <w:rsid w:val="00711681"/>
    <w:rsid w:val="0071196C"/>
    <w:rsid w:val="0071198B"/>
    <w:rsid w:val="00711A63"/>
    <w:rsid w:val="00711D9E"/>
    <w:rsid w:val="00712313"/>
    <w:rsid w:val="00712462"/>
    <w:rsid w:val="007127EE"/>
    <w:rsid w:val="00712B53"/>
    <w:rsid w:val="00712C21"/>
    <w:rsid w:val="00712D15"/>
    <w:rsid w:val="00712D5A"/>
    <w:rsid w:val="0071300E"/>
    <w:rsid w:val="007130AE"/>
    <w:rsid w:val="007134F1"/>
    <w:rsid w:val="007135ED"/>
    <w:rsid w:val="00713670"/>
    <w:rsid w:val="00713B3A"/>
    <w:rsid w:val="00713FFD"/>
    <w:rsid w:val="007146ED"/>
    <w:rsid w:val="007147D3"/>
    <w:rsid w:val="00714A50"/>
    <w:rsid w:val="00714AA8"/>
    <w:rsid w:val="00714D8E"/>
    <w:rsid w:val="00714F76"/>
    <w:rsid w:val="00714F93"/>
    <w:rsid w:val="00715086"/>
    <w:rsid w:val="0071518A"/>
    <w:rsid w:val="007155E7"/>
    <w:rsid w:val="007159B9"/>
    <w:rsid w:val="00715D8F"/>
    <w:rsid w:val="00716006"/>
    <w:rsid w:val="007161F2"/>
    <w:rsid w:val="007162D6"/>
    <w:rsid w:val="0071657D"/>
    <w:rsid w:val="0071687A"/>
    <w:rsid w:val="00716928"/>
    <w:rsid w:val="00716B32"/>
    <w:rsid w:val="00716BC4"/>
    <w:rsid w:val="00716D2F"/>
    <w:rsid w:val="00716DE4"/>
    <w:rsid w:val="007170A7"/>
    <w:rsid w:val="00717132"/>
    <w:rsid w:val="00717299"/>
    <w:rsid w:val="007173FE"/>
    <w:rsid w:val="007176DE"/>
    <w:rsid w:val="00717784"/>
    <w:rsid w:val="0071783D"/>
    <w:rsid w:val="00717907"/>
    <w:rsid w:val="00717979"/>
    <w:rsid w:val="007179B3"/>
    <w:rsid w:val="00717BC5"/>
    <w:rsid w:val="00717C70"/>
    <w:rsid w:val="00717D2E"/>
    <w:rsid w:val="00717E28"/>
    <w:rsid w:val="00717E74"/>
    <w:rsid w:val="00717EB7"/>
    <w:rsid w:val="00717F55"/>
    <w:rsid w:val="007200A7"/>
    <w:rsid w:val="007200AE"/>
    <w:rsid w:val="00720162"/>
    <w:rsid w:val="007202A6"/>
    <w:rsid w:val="007203E8"/>
    <w:rsid w:val="00720727"/>
    <w:rsid w:val="00720756"/>
    <w:rsid w:val="007209D7"/>
    <w:rsid w:val="007209E8"/>
    <w:rsid w:val="00720B03"/>
    <w:rsid w:val="00720B05"/>
    <w:rsid w:val="00720C3F"/>
    <w:rsid w:val="00720FB3"/>
    <w:rsid w:val="00720FEF"/>
    <w:rsid w:val="007214A8"/>
    <w:rsid w:val="00721951"/>
    <w:rsid w:val="00721ACD"/>
    <w:rsid w:val="00721C80"/>
    <w:rsid w:val="00721D2F"/>
    <w:rsid w:val="00721DA1"/>
    <w:rsid w:val="0072244E"/>
    <w:rsid w:val="00722724"/>
    <w:rsid w:val="0072286A"/>
    <w:rsid w:val="0072297C"/>
    <w:rsid w:val="00722A46"/>
    <w:rsid w:val="00722A84"/>
    <w:rsid w:val="00722ADE"/>
    <w:rsid w:val="00722B69"/>
    <w:rsid w:val="00722D03"/>
    <w:rsid w:val="00722DF0"/>
    <w:rsid w:val="00722E69"/>
    <w:rsid w:val="007230C6"/>
    <w:rsid w:val="00723245"/>
    <w:rsid w:val="00723246"/>
    <w:rsid w:val="00723296"/>
    <w:rsid w:val="0072353C"/>
    <w:rsid w:val="00723727"/>
    <w:rsid w:val="0072383F"/>
    <w:rsid w:val="007239B8"/>
    <w:rsid w:val="00723B2D"/>
    <w:rsid w:val="00723B44"/>
    <w:rsid w:val="00723B4D"/>
    <w:rsid w:val="00723EBB"/>
    <w:rsid w:val="0072417F"/>
    <w:rsid w:val="007241FC"/>
    <w:rsid w:val="0072440E"/>
    <w:rsid w:val="007245C7"/>
    <w:rsid w:val="00724647"/>
    <w:rsid w:val="00724B00"/>
    <w:rsid w:val="00724B28"/>
    <w:rsid w:val="00724B69"/>
    <w:rsid w:val="00724BB3"/>
    <w:rsid w:val="00724CA4"/>
    <w:rsid w:val="00724E1D"/>
    <w:rsid w:val="00724E32"/>
    <w:rsid w:val="00724F3A"/>
    <w:rsid w:val="00724F88"/>
    <w:rsid w:val="00725093"/>
    <w:rsid w:val="0072533D"/>
    <w:rsid w:val="007258B5"/>
    <w:rsid w:val="00725B0F"/>
    <w:rsid w:val="00725C18"/>
    <w:rsid w:val="00725D6B"/>
    <w:rsid w:val="00726066"/>
    <w:rsid w:val="00726226"/>
    <w:rsid w:val="007262F3"/>
    <w:rsid w:val="00726666"/>
    <w:rsid w:val="00726ADE"/>
    <w:rsid w:val="00726AF5"/>
    <w:rsid w:val="00726BF9"/>
    <w:rsid w:val="00726E6F"/>
    <w:rsid w:val="00727101"/>
    <w:rsid w:val="00727115"/>
    <w:rsid w:val="00727623"/>
    <w:rsid w:val="007276F2"/>
    <w:rsid w:val="00727790"/>
    <w:rsid w:val="00727836"/>
    <w:rsid w:val="00727864"/>
    <w:rsid w:val="007279A5"/>
    <w:rsid w:val="00727CAB"/>
    <w:rsid w:val="00730513"/>
    <w:rsid w:val="007305AC"/>
    <w:rsid w:val="007305E7"/>
    <w:rsid w:val="00730BB5"/>
    <w:rsid w:val="00730C76"/>
    <w:rsid w:val="00730F75"/>
    <w:rsid w:val="0073116B"/>
    <w:rsid w:val="00731317"/>
    <w:rsid w:val="00731374"/>
    <w:rsid w:val="00731431"/>
    <w:rsid w:val="007315DB"/>
    <w:rsid w:val="00731828"/>
    <w:rsid w:val="0073196D"/>
    <w:rsid w:val="00731B24"/>
    <w:rsid w:val="00731CF0"/>
    <w:rsid w:val="00732209"/>
    <w:rsid w:val="007324EC"/>
    <w:rsid w:val="00732564"/>
    <w:rsid w:val="00732590"/>
    <w:rsid w:val="0073266B"/>
    <w:rsid w:val="0073294C"/>
    <w:rsid w:val="00732B9D"/>
    <w:rsid w:val="00732E0A"/>
    <w:rsid w:val="0073309D"/>
    <w:rsid w:val="00733127"/>
    <w:rsid w:val="007332F6"/>
    <w:rsid w:val="0073338D"/>
    <w:rsid w:val="00733545"/>
    <w:rsid w:val="0073357F"/>
    <w:rsid w:val="0073384C"/>
    <w:rsid w:val="00733C9E"/>
    <w:rsid w:val="00733E5F"/>
    <w:rsid w:val="00733FFC"/>
    <w:rsid w:val="007341FE"/>
    <w:rsid w:val="00734246"/>
    <w:rsid w:val="007342AE"/>
    <w:rsid w:val="007342CF"/>
    <w:rsid w:val="0073430E"/>
    <w:rsid w:val="00734377"/>
    <w:rsid w:val="007343E8"/>
    <w:rsid w:val="0073440C"/>
    <w:rsid w:val="00734572"/>
    <w:rsid w:val="00734606"/>
    <w:rsid w:val="007347B3"/>
    <w:rsid w:val="007349B8"/>
    <w:rsid w:val="007349EA"/>
    <w:rsid w:val="00734C06"/>
    <w:rsid w:val="00734F3C"/>
    <w:rsid w:val="00735063"/>
    <w:rsid w:val="0073528B"/>
    <w:rsid w:val="00735374"/>
    <w:rsid w:val="00735492"/>
    <w:rsid w:val="0073565F"/>
    <w:rsid w:val="007358B1"/>
    <w:rsid w:val="00735C37"/>
    <w:rsid w:val="00735DC5"/>
    <w:rsid w:val="00735EE4"/>
    <w:rsid w:val="00735F3E"/>
    <w:rsid w:val="007360AD"/>
    <w:rsid w:val="00736462"/>
    <w:rsid w:val="007367F3"/>
    <w:rsid w:val="007369D0"/>
    <w:rsid w:val="00736EB3"/>
    <w:rsid w:val="00737046"/>
    <w:rsid w:val="00737260"/>
    <w:rsid w:val="00737263"/>
    <w:rsid w:val="00737643"/>
    <w:rsid w:val="007376FA"/>
    <w:rsid w:val="00737727"/>
    <w:rsid w:val="0073787A"/>
    <w:rsid w:val="0073792A"/>
    <w:rsid w:val="00737DA8"/>
    <w:rsid w:val="00740250"/>
    <w:rsid w:val="0074041A"/>
    <w:rsid w:val="00740420"/>
    <w:rsid w:val="00740573"/>
    <w:rsid w:val="0074062E"/>
    <w:rsid w:val="00740711"/>
    <w:rsid w:val="00740888"/>
    <w:rsid w:val="0074094C"/>
    <w:rsid w:val="00740B9F"/>
    <w:rsid w:val="00740C26"/>
    <w:rsid w:val="00740F6B"/>
    <w:rsid w:val="00740F74"/>
    <w:rsid w:val="0074107C"/>
    <w:rsid w:val="00741465"/>
    <w:rsid w:val="007416AA"/>
    <w:rsid w:val="00741872"/>
    <w:rsid w:val="007418DA"/>
    <w:rsid w:val="007419A4"/>
    <w:rsid w:val="007419C6"/>
    <w:rsid w:val="00741ABB"/>
    <w:rsid w:val="00741B39"/>
    <w:rsid w:val="00741C3B"/>
    <w:rsid w:val="00741C67"/>
    <w:rsid w:val="00741E18"/>
    <w:rsid w:val="00741EE8"/>
    <w:rsid w:val="00741EFB"/>
    <w:rsid w:val="00742156"/>
    <w:rsid w:val="00742161"/>
    <w:rsid w:val="0074227E"/>
    <w:rsid w:val="007422E1"/>
    <w:rsid w:val="0074238F"/>
    <w:rsid w:val="00742540"/>
    <w:rsid w:val="007425E0"/>
    <w:rsid w:val="00742639"/>
    <w:rsid w:val="00742690"/>
    <w:rsid w:val="0074273E"/>
    <w:rsid w:val="007427FB"/>
    <w:rsid w:val="007429BD"/>
    <w:rsid w:val="00742B2B"/>
    <w:rsid w:val="00742D29"/>
    <w:rsid w:val="00742F78"/>
    <w:rsid w:val="00743291"/>
    <w:rsid w:val="007432C7"/>
    <w:rsid w:val="00743373"/>
    <w:rsid w:val="0074352F"/>
    <w:rsid w:val="00743564"/>
    <w:rsid w:val="007435A1"/>
    <w:rsid w:val="007435CB"/>
    <w:rsid w:val="00743A33"/>
    <w:rsid w:val="00743BF0"/>
    <w:rsid w:val="00743C7D"/>
    <w:rsid w:val="00743D00"/>
    <w:rsid w:val="007445DA"/>
    <w:rsid w:val="00744937"/>
    <w:rsid w:val="00744B5A"/>
    <w:rsid w:val="00744C4F"/>
    <w:rsid w:val="00744F83"/>
    <w:rsid w:val="00744FC4"/>
    <w:rsid w:val="00745220"/>
    <w:rsid w:val="00745255"/>
    <w:rsid w:val="00745462"/>
    <w:rsid w:val="00745645"/>
    <w:rsid w:val="00745A7E"/>
    <w:rsid w:val="00745AA4"/>
    <w:rsid w:val="00745DA2"/>
    <w:rsid w:val="007460BE"/>
    <w:rsid w:val="00746346"/>
    <w:rsid w:val="007468CB"/>
    <w:rsid w:val="00746935"/>
    <w:rsid w:val="0074694E"/>
    <w:rsid w:val="00746CD3"/>
    <w:rsid w:val="00746CED"/>
    <w:rsid w:val="00746ED7"/>
    <w:rsid w:val="00747124"/>
    <w:rsid w:val="007471C7"/>
    <w:rsid w:val="007473AC"/>
    <w:rsid w:val="007474C2"/>
    <w:rsid w:val="00747507"/>
    <w:rsid w:val="007475B8"/>
    <w:rsid w:val="007477F3"/>
    <w:rsid w:val="007478C2"/>
    <w:rsid w:val="00747A36"/>
    <w:rsid w:val="00747BB4"/>
    <w:rsid w:val="00750038"/>
    <w:rsid w:val="00750265"/>
    <w:rsid w:val="0075030B"/>
    <w:rsid w:val="0075082A"/>
    <w:rsid w:val="00750A37"/>
    <w:rsid w:val="00750BD7"/>
    <w:rsid w:val="00750C39"/>
    <w:rsid w:val="00750CD3"/>
    <w:rsid w:val="00751160"/>
    <w:rsid w:val="00751183"/>
    <w:rsid w:val="007513C5"/>
    <w:rsid w:val="0075170D"/>
    <w:rsid w:val="00751898"/>
    <w:rsid w:val="00751B82"/>
    <w:rsid w:val="00751D64"/>
    <w:rsid w:val="00751D91"/>
    <w:rsid w:val="00751DD0"/>
    <w:rsid w:val="00751E40"/>
    <w:rsid w:val="00752244"/>
    <w:rsid w:val="007522DB"/>
    <w:rsid w:val="00752691"/>
    <w:rsid w:val="00752829"/>
    <w:rsid w:val="00752BBA"/>
    <w:rsid w:val="00752BED"/>
    <w:rsid w:val="00752C49"/>
    <w:rsid w:val="00752CCE"/>
    <w:rsid w:val="00752D45"/>
    <w:rsid w:val="00753059"/>
    <w:rsid w:val="007531B3"/>
    <w:rsid w:val="00753381"/>
    <w:rsid w:val="00753637"/>
    <w:rsid w:val="0075384A"/>
    <w:rsid w:val="0075398A"/>
    <w:rsid w:val="00753AAC"/>
    <w:rsid w:val="00753AF9"/>
    <w:rsid w:val="00753B2B"/>
    <w:rsid w:val="00753D0A"/>
    <w:rsid w:val="00754196"/>
    <w:rsid w:val="0075419B"/>
    <w:rsid w:val="007542CC"/>
    <w:rsid w:val="007543B9"/>
    <w:rsid w:val="007546BF"/>
    <w:rsid w:val="00754983"/>
    <w:rsid w:val="00754A0C"/>
    <w:rsid w:val="00754A8D"/>
    <w:rsid w:val="00754D27"/>
    <w:rsid w:val="007550DB"/>
    <w:rsid w:val="007551F9"/>
    <w:rsid w:val="0075526E"/>
    <w:rsid w:val="0075566A"/>
    <w:rsid w:val="00755ADF"/>
    <w:rsid w:val="00755D19"/>
    <w:rsid w:val="007564D8"/>
    <w:rsid w:val="007565DE"/>
    <w:rsid w:val="007568E0"/>
    <w:rsid w:val="00756A62"/>
    <w:rsid w:val="00756AE9"/>
    <w:rsid w:val="00756B9D"/>
    <w:rsid w:val="00756CC9"/>
    <w:rsid w:val="00756DF2"/>
    <w:rsid w:val="007572FD"/>
    <w:rsid w:val="0075763D"/>
    <w:rsid w:val="00757763"/>
    <w:rsid w:val="007577B0"/>
    <w:rsid w:val="007577EA"/>
    <w:rsid w:val="00757A0A"/>
    <w:rsid w:val="00757B1D"/>
    <w:rsid w:val="0076003D"/>
    <w:rsid w:val="0076006E"/>
    <w:rsid w:val="007600E4"/>
    <w:rsid w:val="007602D4"/>
    <w:rsid w:val="007603B1"/>
    <w:rsid w:val="00760435"/>
    <w:rsid w:val="007604A7"/>
    <w:rsid w:val="00760507"/>
    <w:rsid w:val="007605A1"/>
    <w:rsid w:val="007605A9"/>
    <w:rsid w:val="00760804"/>
    <w:rsid w:val="00760864"/>
    <w:rsid w:val="00760FC0"/>
    <w:rsid w:val="00760FE6"/>
    <w:rsid w:val="00761367"/>
    <w:rsid w:val="00761537"/>
    <w:rsid w:val="00761582"/>
    <w:rsid w:val="00761791"/>
    <w:rsid w:val="007618C5"/>
    <w:rsid w:val="007618FC"/>
    <w:rsid w:val="00761BA3"/>
    <w:rsid w:val="00762377"/>
    <w:rsid w:val="0076272C"/>
    <w:rsid w:val="007629A5"/>
    <w:rsid w:val="007629C4"/>
    <w:rsid w:val="00762ECD"/>
    <w:rsid w:val="0076303E"/>
    <w:rsid w:val="007637F0"/>
    <w:rsid w:val="00763945"/>
    <w:rsid w:val="00763A24"/>
    <w:rsid w:val="00763DFE"/>
    <w:rsid w:val="00764295"/>
    <w:rsid w:val="007643E9"/>
    <w:rsid w:val="007643FE"/>
    <w:rsid w:val="00764495"/>
    <w:rsid w:val="00764639"/>
    <w:rsid w:val="00764B96"/>
    <w:rsid w:val="00764EC2"/>
    <w:rsid w:val="00765420"/>
    <w:rsid w:val="00765851"/>
    <w:rsid w:val="00765C09"/>
    <w:rsid w:val="00765CE4"/>
    <w:rsid w:val="00765D52"/>
    <w:rsid w:val="007663CA"/>
    <w:rsid w:val="00766839"/>
    <w:rsid w:val="00766911"/>
    <w:rsid w:val="00766950"/>
    <w:rsid w:val="00766A4A"/>
    <w:rsid w:val="0076713E"/>
    <w:rsid w:val="00767418"/>
    <w:rsid w:val="007676C0"/>
    <w:rsid w:val="007677B0"/>
    <w:rsid w:val="00767855"/>
    <w:rsid w:val="00767856"/>
    <w:rsid w:val="00767ABD"/>
    <w:rsid w:val="00767BA1"/>
    <w:rsid w:val="00767D69"/>
    <w:rsid w:val="007700AA"/>
    <w:rsid w:val="007703BD"/>
    <w:rsid w:val="00770637"/>
    <w:rsid w:val="0077065E"/>
    <w:rsid w:val="00770712"/>
    <w:rsid w:val="007708C5"/>
    <w:rsid w:val="00770DE5"/>
    <w:rsid w:val="00770E2B"/>
    <w:rsid w:val="00770E49"/>
    <w:rsid w:val="007710EB"/>
    <w:rsid w:val="0077154F"/>
    <w:rsid w:val="0077168B"/>
    <w:rsid w:val="007716F0"/>
    <w:rsid w:val="00771BFA"/>
    <w:rsid w:val="00771C93"/>
    <w:rsid w:val="00771D0C"/>
    <w:rsid w:val="007720DD"/>
    <w:rsid w:val="00772293"/>
    <w:rsid w:val="007726B5"/>
    <w:rsid w:val="007726C8"/>
    <w:rsid w:val="00772765"/>
    <w:rsid w:val="00772B24"/>
    <w:rsid w:val="00772C8A"/>
    <w:rsid w:val="00772D95"/>
    <w:rsid w:val="00772F1F"/>
    <w:rsid w:val="0077311D"/>
    <w:rsid w:val="00773236"/>
    <w:rsid w:val="007732AE"/>
    <w:rsid w:val="007733C5"/>
    <w:rsid w:val="007734B7"/>
    <w:rsid w:val="007735B1"/>
    <w:rsid w:val="007739E5"/>
    <w:rsid w:val="00773CA0"/>
    <w:rsid w:val="00773D81"/>
    <w:rsid w:val="007741BF"/>
    <w:rsid w:val="007741D6"/>
    <w:rsid w:val="007741D9"/>
    <w:rsid w:val="007741EE"/>
    <w:rsid w:val="007745F8"/>
    <w:rsid w:val="007748FD"/>
    <w:rsid w:val="00774CB1"/>
    <w:rsid w:val="00774EA6"/>
    <w:rsid w:val="00775121"/>
    <w:rsid w:val="007751C8"/>
    <w:rsid w:val="00775456"/>
    <w:rsid w:val="00775841"/>
    <w:rsid w:val="007758F1"/>
    <w:rsid w:val="00775929"/>
    <w:rsid w:val="007759B9"/>
    <w:rsid w:val="00775B12"/>
    <w:rsid w:val="00775B1C"/>
    <w:rsid w:val="00775BB8"/>
    <w:rsid w:val="00775CF6"/>
    <w:rsid w:val="00775D07"/>
    <w:rsid w:val="00775D3D"/>
    <w:rsid w:val="00775F57"/>
    <w:rsid w:val="00776236"/>
    <w:rsid w:val="007764FF"/>
    <w:rsid w:val="00776573"/>
    <w:rsid w:val="0077659E"/>
    <w:rsid w:val="007766F9"/>
    <w:rsid w:val="007770DC"/>
    <w:rsid w:val="007772CE"/>
    <w:rsid w:val="00777301"/>
    <w:rsid w:val="007774EA"/>
    <w:rsid w:val="007774F3"/>
    <w:rsid w:val="00777527"/>
    <w:rsid w:val="00777BBD"/>
    <w:rsid w:val="00777C08"/>
    <w:rsid w:val="00777C39"/>
    <w:rsid w:val="00777EA9"/>
    <w:rsid w:val="00780601"/>
    <w:rsid w:val="00780690"/>
    <w:rsid w:val="00780695"/>
    <w:rsid w:val="0078088C"/>
    <w:rsid w:val="00780AC8"/>
    <w:rsid w:val="00780BA8"/>
    <w:rsid w:val="00780BC9"/>
    <w:rsid w:val="00780C47"/>
    <w:rsid w:val="00780C77"/>
    <w:rsid w:val="00780CDF"/>
    <w:rsid w:val="00780DBA"/>
    <w:rsid w:val="00780E89"/>
    <w:rsid w:val="00780FB3"/>
    <w:rsid w:val="007810B4"/>
    <w:rsid w:val="0078117F"/>
    <w:rsid w:val="007814F2"/>
    <w:rsid w:val="007814FF"/>
    <w:rsid w:val="007816BD"/>
    <w:rsid w:val="007816ED"/>
    <w:rsid w:val="0078184D"/>
    <w:rsid w:val="007819F6"/>
    <w:rsid w:val="00781A2E"/>
    <w:rsid w:val="00781AF3"/>
    <w:rsid w:val="00781B7D"/>
    <w:rsid w:val="00781B97"/>
    <w:rsid w:val="00781C43"/>
    <w:rsid w:val="00781C80"/>
    <w:rsid w:val="007828B2"/>
    <w:rsid w:val="0078291A"/>
    <w:rsid w:val="00782961"/>
    <w:rsid w:val="00782B50"/>
    <w:rsid w:val="00782BD2"/>
    <w:rsid w:val="00782BE2"/>
    <w:rsid w:val="00782C3F"/>
    <w:rsid w:val="00782DEB"/>
    <w:rsid w:val="007830AE"/>
    <w:rsid w:val="007834CD"/>
    <w:rsid w:val="00783520"/>
    <w:rsid w:val="00783A3C"/>
    <w:rsid w:val="00783B4D"/>
    <w:rsid w:val="00783B59"/>
    <w:rsid w:val="00783B68"/>
    <w:rsid w:val="00783C40"/>
    <w:rsid w:val="00783F09"/>
    <w:rsid w:val="00784000"/>
    <w:rsid w:val="007842BB"/>
    <w:rsid w:val="007845EC"/>
    <w:rsid w:val="007846C4"/>
    <w:rsid w:val="00784843"/>
    <w:rsid w:val="00784AB6"/>
    <w:rsid w:val="00784F50"/>
    <w:rsid w:val="00785489"/>
    <w:rsid w:val="007854A4"/>
    <w:rsid w:val="007854FA"/>
    <w:rsid w:val="00785617"/>
    <w:rsid w:val="00785953"/>
    <w:rsid w:val="00785A5F"/>
    <w:rsid w:val="00785B44"/>
    <w:rsid w:val="00785C49"/>
    <w:rsid w:val="00785D71"/>
    <w:rsid w:val="00785E10"/>
    <w:rsid w:val="00785F8C"/>
    <w:rsid w:val="00786032"/>
    <w:rsid w:val="0078635C"/>
    <w:rsid w:val="00786459"/>
    <w:rsid w:val="007864FB"/>
    <w:rsid w:val="0078654E"/>
    <w:rsid w:val="00786A56"/>
    <w:rsid w:val="00786A74"/>
    <w:rsid w:val="0078711B"/>
    <w:rsid w:val="00787139"/>
    <w:rsid w:val="007874E9"/>
    <w:rsid w:val="007875C7"/>
    <w:rsid w:val="00787873"/>
    <w:rsid w:val="00787979"/>
    <w:rsid w:val="00787B2E"/>
    <w:rsid w:val="00787E6C"/>
    <w:rsid w:val="00787F5E"/>
    <w:rsid w:val="0079001F"/>
    <w:rsid w:val="00790212"/>
    <w:rsid w:val="007905D7"/>
    <w:rsid w:val="00790C5A"/>
    <w:rsid w:val="00790FCE"/>
    <w:rsid w:val="0079132C"/>
    <w:rsid w:val="007913FA"/>
    <w:rsid w:val="0079187D"/>
    <w:rsid w:val="00792044"/>
    <w:rsid w:val="00792192"/>
    <w:rsid w:val="00792195"/>
    <w:rsid w:val="007922D3"/>
    <w:rsid w:val="00792444"/>
    <w:rsid w:val="00792696"/>
    <w:rsid w:val="00792E56"/>
    <w:rsid w:val="007931F3"/>
    <w:rsid w:val="0079323B"/>
    <w:rsid w:val="007934F2"/>
    <w:rsid w:val="0079388D"/>
    <w:rsid w:val="00793A51"/>
    <w:rsid w:val="00793DB8"/>
    <w:rsid w:val="00793E09"/>
    <w:rsid w:val="00793E2B"/>
    <w:rsid w:val="00793F28"/>
    <w:rsid w:val="007942E3"/>
    <w:rsid w:val="0079465E"/>
    <w:rsid w:val="007946BD"/>
    <w:rsid w:val="00794977"/>
    <w:rsid w:val="00794BC7"/>
    <w:rsid w:val="00794D84"/>
    <w:rsid w:val="00794D8E"/>
    <w:rsid w:val="00794EDA"/>
    <w:rsid w:val="00794FE9"/>
    <w:rsid w:val="00795013"/>
    <w:rsid w:val="007950B1"/>
    <w:rsid w:val="007951A8"/>
    <w:rsid w:val="00795310"/>
    <w:rsid w:val="007954ED"/>
    <w:rsid w:val="0079563F"/>
    <w:rsid w:val="0079569E"/>
    <w:rsid w:val="00795D01"/>
    <w:rsid w:val="00795DEC"/>
    <w:rsid w:val="007960E2"/>
    <w:rsid w:val="00796403"/>
    <w:rsid w:val="007965BF"/>
    <w:rsid w:val="00796666"/>
    <w:rsid w:val="007966FE"/>
    <w:rsid w:val="00796828"/>
    <w:rsid w:val="0079693E"/>
    <w:rsid w:val="00796B0B"/>
    <w:rsid w:val="00796BAB"/>
    <w:rsid w:val="00796D80"/>
    <w:rsid w:val="00797108"/>
    <w:rsid w:val="007972AF"/>
    <w:rsid w:val="00797574"/>
    <w:rsid w:val="00797781"/>
    <w:rsid w:val="007978FF"/>
    <w:rsid w:val="00797979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573"/>
    <w:rsid w:val="007A1A80"/>
    <w:rsid w:val="007A1AD6"/>
    <w:rsid w:val="007A1B44"/>
    <w:rsid w:val="007A1DCF"/>
    <w:rsid w:val="007A1E4E"/>
    <w:rsid w:val="007A1F76"/>
    <w:rsid w:val="007A21D5"/>
    <w:rsid w:val="007A2466"/>
    <w:rsid w:val="007A257A"/>
    <w:rsid w:val="007A2788"/>
    <w:rsid w:val="007A27B9"/>
    <w:rsid w:val="007A28BD"/>
    <w:rsid w:val="007A28D3"/>
    <w:rsid w:val="007A295D"/>
    <w:rsid w:val="007A297F"/>
    <w:rsid w:val="007A2AFA"/>
    <w:rsid w:val="007A2E69"/>
    <w:rsid w:val="007A2F03"/>
    <w:rsid w:val="007A30BE"/>
    <w:rsid w:val="007A35D1"/>
    <w:rsid w:val="007A372D"/>
    <w:rsid w:val="007A39D7"/>
    <w:rsid w:val="007A3FEC"/>
    <w:rsid w:val="007A411B"/>
    <w:rsid w:val="007A427A"/>
    <w:rsid w:val="007A42CC"/>
    <w:rsid w:val="007A44D2"/>
    <w:rsid w:val="007A45E7"/>
    <w:rsid w:val="007A4B2C"/>
    <w:rsid w:val="007A4B96"/>
    <w:rsid w:val="007A4BE5"/>
    <w:rsid w:val="007A4E0B"/>
    <w:rsid w:val="007A4E53"/>
    <w:rsid w:val="007A4E5C"/>
    <w:rsid w:val="007A4F02"/>
    <w:rsid w:val="007A4FDB"/>
    <w:rsid w:val="007A56CC"/>
    <w:rsid w:val="007A58EF"/>
    <w:rsid w:val="007A590A"/>
    <w:rsid w:val="007A5A39"/>
    <w:rsid w:val="007A5ACD"/>
    <w:rsid w:val="007A5C23"/>
    <w:rsid w:val="007A5FD0"/>
    <w:rsid w:val="007A5FF2"/>
    <w:rsid w:val="007A6164"/>
    <w:rsid w:val="007A63F7"/>
    <w:rsid w:val="007A648B"/>
    <w:rsid w:val="007A6490"/>
    <w:rsid w:val="007A64E8"/>
    <w:rsid w:val="007A656D"/>
    <w:rsid w:val="007A69D7"/>
    <w:rsid w:val="007A6AD9"/>
    <w:rsid w:val="007A74C5"/>
    <w:rsid w:val="007A74DD"/>
    <w:rsid w:val="007A74ED"/>
    <w:rsid w:val="007A76A0"/>
    <w:rsid w:val="007A786B"/>
    <w:rsid w:val="007A78A4"/>
    <w:rsid w:val="007A7AA2"/>
    <w:rsid w:val="007A7ABA"/>
    <w:rsid w:val="007A7DDE"/>
    <w:rsid w:val="007A7FC9"/>
    <w:rsid w:val="007B0341"/>
    <w:rsid w:val="007B03AE"/>
    <w:rsid w:val="007B0485"/>
    <w:rsid w:val="007B0659"/>
    <w:rsid w:val="007B091E"/>
    <w:rsid w:val="007B0A0B"/>
    <w:rsid w:val="007B0A8D"/>
    <w:rsid w:val="007B0BB9"/>
    <w:rsid w:val="007B10D3"/>
    <w:rsid w:val="007B1109"/>
    <w:rsid w:val="007B145B"/>
    <w:rsid w:val="007B1539"/>
    <w:rsid w:val="007B1B18"/>
    <w:rsid w:val="007B1DFE"/>
    <w:rsid w:val="007B1E4A"/>
    <w:rsid w:val="007B1FA1"/>
    <w:rsid w:val="007B2140"/>
    <w:rsid w:val="007B2261"/>
    <w:rsid w:val="007B22C0"/>
    <w:rsid w:val="007B234B"/>
    <w:rsid w:val="007B2496"/>
    <w:rsid w:val="007B24B5"/>
    <w:rsid w:val="007B2544"/>
    <w:rsid w:val="007B271B"/>
    <w:rsid w:val="007B27B7"/>
    <w:rsid w:val="007B2826"/>
    <w:rsid w:val="007B2A5A"/>
    <w:rsid w:val="007B2E9F"/>
    <w:rsid w:val="007B3132"/>
    <w:rsid w:val="007B3766"/>
    <w:rsid w:val="007B3782"/>
    <w:rsid w:val="007B396F"/>
    <w:rsid w:val="007B3A16"/>
    <w:rsid w:val="007B3B52"/>
    <w:rsid w:val="007B3E6A"/>
    <w:rsid w:val="007B4403"/>
    <w:rsid w:val="007B45DE"/>
    <w:rsid w:val="007B4675"/>
    <w:rsid w:val="007B46ED"/>
    <w:rsid w:val="007B4A54"/>
    <w:rsid w:val="007B4C4D"/>
    <w:rsid w:val="007B4C58"/>
    <w:rsid w:val="007B4DCF"/>
    <w:rsid w:val="007B4EE0"/>
    <w:rsid w:val="007B5256"/>
    <w:rsid w:val="007B53E6"/>
    <w:rsid w:val="007B567C"/>
    <w:rsid w:val="007B56BA"/>
    <w:rsid w:val="007B5795"/>
    <w:rsid w:val="007B5798"/>
    <w:rsid w:val="007B6001"/>
    <w:rsid w:val="007B6103"/>
    <w:rsid w:val="007B6399"/>
    <w:rsid w:val="007B64BE"/>
    <w:rsid w:val="007B66CC"/>
    <w:rsid w:val="007B67C9"/>
    <w:rsid w:val="007B67CF"/>
    <w:rsid w:val="007B67F9"/>
    <w:rsid w:val="007B6D85"/>
    <w:rsid w:val="007B702A"/>
    <w:rsid w:val="007B736A"/>
    <w:rsid w:val="007B73BD"/>
    <w:rsid w:val="007B7940"/>
    <w:rsid w:val="007B7A7A"/>
    <w:rsid w:val="007B7BCB"/>
    <w:rsid w:val="007B7C95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2D2"/>
    <w:rsid w:val="007C0526"/>
    <w:rsid w:val="007C053B"/>
    <w:rsid w:val="007C061F"/>
    <w:rsid w:val="007C085B"/>
    <w:rsid w:val="007C08B6"/>
    <w:rsid w:val="007C0D61"/>
    <w:rsid w:val="007C0E97"/>
    <w:rsid w:val="007C0FB0"/>
    <w:rsid w:val="007C11AE"/>
    <w:rsid w:val="007C13B0"/>
    <w:rsid w:val="007C19A5"/>
    <w:rsid w:val="007C21A4"/>
    <w:rsid w:val="007C228F"/>
    <w:rsid w:val="007C2304"/>
    <w:rsid w:val="007C2470"/>
    <w:rsid w:val="007C2732"/>
    <w:rsid w:val="007C2884"/>
    <w:rsid w:val="007C29B0"/>
    <w:rsid w:val="007C2C98"/>
    <w:rsid w:val="007C2CD0"/>
    <w:rsid w:val="007C2D7B"/>
    <w:rsid w:val="007C2DC4"/>
    <w:rsid w:val="007C2EF0"/>
    <w:rsid w:val="007C2F6E"/>
    <w:rsid w:val="007C306C"/>
    <w:rsid w:val="007C30C6"/>
    <w:rsid w:val="007C3269"/>
    <w:rsid w:val="007C32DA"/>
    <w:rsid w:val="007C354E"/>
    <w:rsid w:val="007C36D1"/>
    <w:rsid w:val="007C3840"/>
    <w:rsid w:val="007C3859"/>
    <w:rsid w:val="007C3900"/>
    <w:rsid w:val="007C3BE8"/>
    <w:rsid w:val="007C3CEA"/>
    <w:rsid w:val="007C3E01"/>
    <w:rsid w:val="007C3E43"/>
    <w:rsid w:val="007C3F98"/>
    <w:rsid w:val="007C412E"/>
    <w:rsid w:val="007C4654"/>
    <w:rsid w:val="007C48A9"/>
    <w:rsid w:val="007C4A49"/>
    <w:rsid w:val="007C4B2B"/>
    <w:rsid w:val="007C528C"/>
    <w:rsid w:val="007C52BD"/>
    <w:rsid w:val="007C52E3"/>
    <w:rsid w:val="007C5455"/>
    <w:rsid w:val="007C5541"/>
    <w:rsid w:val="007C5572"/>
    <w:rsid w:val="007C59D8"/>
    <w:rsid w:val="007C5C50"/>
    <w:rsid w:val="007C5C92"/>
    <w:rsid w:val="007C5EBD"/>
    <w:rsid w:val="007C61C7"/>
    <w:rsid w:val="007C6455"/>
    <w:rsid w:val="007C6503"/>
    <w:rsid w:val="007C682E"/>
    <w:rsid w:val="007C6997"/>
    <w:rsid w:val="007C6C07"/>
    <w:rsid w:val="007C6C6E"/>
    <w:rsid w:val="007C6D66"/>
    <w:rsid w:val="007C6F0D"/>
    <w:rsid w:val="007C70B4"/>
    <w:rsid w:val="007C7C46"/>
    <w:rsid w:val="007C7C6F"/>
    <w:rsid w:val="007D027B"/>
    <w:rsid w:val="007D035D"/>
    <w:rsid w:val="007D0360"/>
    <w:rsid w:val="007D03D2"/>
    <w:rsid w:val="007D0422"/>
    <w:rsid w:val="007D0823"/>
    <w:rsid w:val="007D0B85"/>
    <w:rsid w:val="007D0BCC"/>
    <w:rsid w:val="007D0C09"/>
    <w:rsid w:val="007D0DAE"/>
    <w:rsid w:val="007D0E1E"/>
    <w:rsid w:val="007D0FFB"/>
    <w:rsid w:val="007D14A6"/>
    <w:rsid w:val="007D1522"/>
    <w:rsid w:val="007D1638"/>
    <w:rsid w:val="007D1891"/>
    <w:rsid w:val="007D1987"/>
    <w:rsid w:val="007D215A"/>
    <w:rsid w:val="007D21C5"/>
    <w:rsid w:val="007D2332"/>
    <w:rsid w:val="007D28F6"/>
    <w:rsid w:val="007D2924"/>
    <w:rsid w:val="007D29D0"/>
    <w:rsid w:val="007D2CC7"/>
    <w:rsid w:val="007D2E15"/>
    <w:rsid w:val="007D3214"/>
    <w:rsid w:val="007D32E2"/>
    <w:rsid w:val="007D33BD"/>
    <w:rsid w:val="007D353E"/>
    <w:rsid w:val="007D35BF"/>
    <w:rsid w:val="007D381C"/>
    <w:rsid w:val="007D38F9"/>
    <w:rsid w:val="007D3BC2"/>
    <w:rsid w:val="007D3C3A"/>
    <w:rsid w:val="007D3DF2"/>
    <w:rsid w:val="007D3F18"/>
    <w:rsid w:val="007D3F3A"/>
    <w:rsid w:val="007D42C3"/>
    <w:rsid w:val="007D43B2"/>
    <w:rsid w:val="007D4400"/>
    <w:rsid w:val="007D4526"/>
    <w:rsid w:val="007D4779"/>
    <w:rsid w:val="007D48BD"/>
    <w:rsid w:val="007D4AD8"/>
    <w:rsid w:val="007D4B89"/>
    <w:rsid w:val="007D4C64"/>
    <w:rsid w:val="007D4CD6"/>
    <w:rsid w:val="007D4D31"/>
    <w:rsid w:val="007D4DEC"/>
    <w:rsid w:val="007D4E0D"/>
    <w:rsid w:val="007D4E9A"/>
    <w:rsid w:val="007D53AC"/>
    <w:rsid w:val="007D55BB"/>
    <w:rsid w:val="007D55E3"/>
    <w:rsid w:val="007D57DF"/>
    <w:rsid w:val="007D5A68"/>
    <w:rsid w:val="007D5C55"/>
    <w:rsid w:val="007D5C8B"/>
    <w:rsid w:val="007D5F6C"/>
    <w:rsid w:val="007D6204"/>
    <w:rsid w:val="007D6532"/>
    <w:rsid w:val="007D6579"/>
    <w:rsid w:val="007D65B5"/>
    <w:rsid w:val="007D6693"/>
    <w:rsid w:val="007D6A1E"/>
    <w:rsid w:val="007D6C59"/>
    <w:rsid w:val="007D6D38"/>
    <w:rsid w:val="007D6E90"/>
    <w:rsid w:val="007D6EBB"/>
    <w:rsid w:val="007D6F12"/>
    <w:rsid w:val="007D71B4"/>
    <w:rsid w:val="007D71BD"/>
    <w:rsid w:val="007D71E8"/>
    <w:rsid w:val="007D732B"/>
    <w:rsid w:val="007D7487"/>
    <w:rsid w:val="007D794F"/>
    <w:rsid w:val="007D7B06"/>
    <w:rsid w:val="007D7B93"/>
    <w:rsid w:val="007E0014"/>
    <w:rsid w:val="007E04B6"/>
    <w:rsid w:val="007E07DB"/>
    <w:rsid w:val="007E0DB1"/>
    <w:rsid w:val="007E0F7E"/>
    <w:rsid w:val="007E11E5"/>
    <w:rsid w:val="007E1210"/>
    <w:rsid w:val="007E1234"/>
    <w:rsid w:val="007E125C"/>
    <w:rsid w:val="007E12CE"/>
    <w:rsid w:val="007E13C4"/>
    <w:rsid w:val="007E14B0"/>
    <w:rsid w:val="007E14FA"/>
    <w:rsid w:val="007E1848"/>
    <w:rsid w:val="007E1B15"/>
    <w:rsid w:val="007E1C0E"/>
    <w:rsid w:val="007E2028"/>
    <w:rsid w:val="007E2091"/>
    <w:rsid w:val="007E222B"/>
    <w:rsid w:val="007E2889"/>
    <w:rsid w:val="007E2A25"/>
    <w:rsid w:val="007E2B12"/>
    <w:rsid w:val="007E2B7D"/>
    <w:rsid w:val="007E2CCE"/>
    <w:rsid w:val="007E2D78"/>
    <w:rsid w:val="007E2E58"/>
    <w:rsid w:val="007E32DF"/>
    <w:rsid w:val="007E3544"/>
    <w:rsid w:val="007E399B"/>
    <w:rsid w:val="007E3F73"/>
    <w:rsid w:val="007E4544"/>
    <w:rsid w:val="007E46B3"/>
    <w:rsid w:val="007E4AD1"/>
    <w:rsid w:val="007E4FF7"/>
    <w:rsid w:val="007E50FA"/>
    <w:rsid w:val="007E5339"/>
    <w:rsid w:val="007E55B0"/>
    <w:rsid w:val="007E5D5E"/>
    <w:rsid w:val="007E5F11"/>
    <w:rsid w:val="007E5FD1"/>
    <w:rsid w:val="007E63A9"/>
    <w:rsid w:val="007E64A5"/>
    <w:rsid w:val="007E65A2"/>
    <w:rsid w:val="007E66C1"/>
    <w:rsid w:val="007E66E0"/>
    <w:rsid w:val="007E6730"/>
    <w:rsid w:val="007E6C4F"/>
    <w:rsid w:val="007E6D8B"/>
    <w:rsid w:val="007E6DB2"/>
    <w:rsid w:val="007E6E33"/>
    <w:rsid w:val="007E6EF3"/>
    <w:rsid w:val="007E6F97"/>
    <w:rsid w:val="007E7040"/>
    <w:rsid w:val="007E7165"/>
    <w:rsid w:val="007E7463"/>
    <w:rsid w:val="007E7AAE"/>
    <w:rsid w:val="007E7CB2"/>
    <w:rsid w:val="007E7D06"/>
    <w:rsid w:val="007F0022"/>
    <w:rsid w:val="007F002B"/>
    <w:rsid w:val="007F006A"/>
    <w:rsid w:val="007F013A"/>
    <w:rsid w:val="007F01D8"/>
    <w:rsid w:val="007F01E1"/>
    <w:rsid w:val="007F02EF"/>
    <w:rsid w:val="007F0315"/>
    <w:rsid w:val="007F082F"/>
    <w:rsid w:val="007F098E"/>
    <w:rsid w:val="007F0A2E"/>
    <w:rsid w:val="007F0C52"/>
    <w:rsid w:val="007F0F9C"/>
    <w:rsid w:val="007F1037"/>
    <w:rsid w:val="007F10EE"/>
    <w:rsid w:val="007F1176"/>
    <w:rsid w:val="007F1347"/>
    <w:rsid w:val="007F15E2"/>
    <w:rsid w:val="007F19DE"/>
    <w:rsid w:val="007F1AD1"/>
    <w:rsid w:val="007F1C32"/>
    <w:rsid w:val="007F1D09"/>
    <w:rsid w:val="007F1F6F"/>
    <w:rsid w:val="007F2035"/>
    <w:rsid w:val="007F2127"/>
    <w:rsid w:val="007F230C"/>
    <w:rsid w:val="007F2356"/>
    <w:rsid w:val="007F2548"/>
    <w:rsid w:val="007F2605"/>
    <w:rsid w:val="007F2A74"/>
    <w:rsid w:val="007F2AA8"/>
    <w:rsid w:val="007F2DB9"/>
    <w:rsid w:val="007F33B2"/>
    <w:rsid w:val="007F3520"/>
    <w:rsid w:val="007F358F"/>
    <w:rsid w:val="007F3642"/>
    <w:rsid w:val="007F369C"/>
    <w:rsid w:val="007F37C6"/>
    <w:rsid w:val="007F3803"/>
    <w:rsid w:val="007F3988"/>
    <w:rsid w:val="007F3C6E"/>
    <w:rsid w:val="007F3C78"/>
    <w:rsid w:val="007F3E11"/>
    <w:rsid w:val="007F41D1"/>
    <w:rsid w:val="007F4225"/>
    <w:rsid w:val="007F42D2"/>
    <w:rsid w:val="007F43DE"/>
    <w:rsid w:val="007F4614"/>
    <w:rsid w:val="007F4641"/>
    <w:rsid w:val="007F46B0"/>
    <w:rsid w:val="007F46D0"/>
    <w:rsid w:val="007F473A"/>
    <w:rsid w:val="007F49B4"/>
    <w:rsid w:val="007F4C3D"/>
    <w:rsid w:val="007F4E88"/>
    <w:rsid w:val="007F51DD"/>
    <w:rsid w:val="007F522C"/>
    <w:rsid w:val="007F56CD"/>
    <w:rsid w:val="007F56F2"/>
    <w:rsid w:val="007F5898"/>
    <w:rsid w:val="007F589C"/>
    <w:rsid w:val="007F599C"/>
    <w:rsid w:val="007F59F2"/>
    <w:rsid w:val="007F5B25"/>
    <w:rsid w:val="007F5BCB"/>
    <w:rsid w:val="007F5C7C"/>
    <w:rsid w:val="007F5C84"/>
    <w:rsid w:val="007F5D15"/>
    <w:rsid w:val="007F5F1D"/>
    <w:rsid w:val="007F5FBA"/>
    <w:rsid w:val="007F614B"/>
    <w:rsid w:val="007F6220"/>
    <w:rsid w:val="007F6274"/>
    <w:rsid w:val="007F637E"/>
    <w:rsid w:val="007F664B"/>
    <w:rsid w:val="007F68C1"/>
    <w:rsid w:val="007F6B23"/>
    <w:rsid w:val="007F6B6B"/>
    <w:rsid w:val="007F6B9A"/>
    <w:rsid w:val="007F6DCE"/>
    <w:rsid w:val="007F6E6C"/>
    <w:rsid w:val="007F6FFB"/>
    <w:rsid w:val="007F70C1"/>
    <w:rsid w:val="007F7411"/>
    <w:rsid w:val="007F7437"/>
    <w:rsid w:val="007F76D0"/>
    <w:rsid w:val="007F7797"/>
    <w:rsid w:val="007F784C"/>
    <w:rsid w:val="007F785E"/>
    <w:rsid w:val="007F7865"/>
    <w:rsid w:val="007F7986"/>
    <w:rsid w:val="007F7B5F"/>
    <w:rsid w:val="007F7F31"/>
    <w:rsid w:val="007F7FB9"/>
    <w:rsid w:val="00800205"/>
    <w:rsid w:val="008005BA"/>
    <w:rsid w:val="00800704"/>
    <w:rsid w:val="0080084A"/>
    <w:rsid w:val="00800962"/>
    <w:rsid w:val="00800A7F"/>
    <w:rsid w:val="00800BBF"/>
    <w:rsid w:val="00800BD9"/>
    <w:rsid w:val="00800BF8"/>
    <w:rsid w:val="00800F0B"/>
    <w:rsid w:val="00800F81"/>
    <w:rsid w:val="008011FF"/>
    <w:rsid w:val="00801211"/>
    <w:rsid w:val="00801430"/>
    <w:rsid w:val="00801C6C"/>
    <w:rsid w:val="00801D1E"/>
    <w:rsid w:val="00801D2B"/>
    <w:rsid w:val="00801F41"/>
    <w:rsid w:val="008021FD"/>
    <w:rsid w:val="0080230B"/>
    <w:rsid w:val="008023FF"/>
    <w:rsid w:val="008025BF"/>
    <w:rsid w:val="0080264E"/>
    <w:rsid w:val="0080273D"/>
    <w:rsid w:val="0080291C"/>
    <w:rsid w:val="00802E39"/>
    <w:rsid w:val="00802F01"/>
    <w:rsid w:val="00802FFF"/>
    <w:rsid w:val="00803221"/>
    <w:rsid w:val="00803317"/>
    <w:rsid w:val="00803792"/>
    <w:rsid w:val="00803A60"/>
    <w:rsid w:val="00803AA4"/>
    <w:rsid w:val="00803B7A"/>
    <w:rsid w:val="00803C5C"/>
    <w:rsid w:val="00803E5E"/>
    <w:rsid w:val="00804029"/>
    <w:rsid w:val="0080417E"/>
    <w:rsid w:val="0080446A"/>
    <w:rsid w:val="00804478"/>
    <w:rsid w:val="008045DF"/>
    <w:rsid w:val="00804658"/>
    <w:rsid w:val="00804714"/>
    <w:rsid w:val="008047C5"/>
    <w:rsid w:val="00804973"/>
    <w:rsid w:val="008049E6"/>
    <w:rsid w:val="00804B38"/>
    <w:rsid w:val="00804BE8"/>
    <w:rsid w:val="00804D2A"/>
    <w:rsid w:val="00804D70"/>
    <w:rsid w:val="00804F91"/>
    <w:rsid w:val="00804FFD"/>
    <w:rsid w:val="00805094"/>
    <w:rsid w:val="008050A8"/>
    <w:rsid w:val="008050D0"/>
    <w:rsid w:val="0080524F"/>
    <w:rsid w:val="008054C7"/>
    <w:rsid w:val="0080558B"/>
    <w:rsid w:val="008056B1"/>
    <w:rsid w:val="00805770"/>
    <w:rsid w:val="008058E3"/>
    <w:rsid w:val="00805AE7"/>
    <w:rsid w:val="00805B63"/>
    <w:rsid w:val="00805F6D"/>
    <w:rsid w:val="00805F7A"/>
    <w:rsid w:val="008062AA"/>
    <w:rsid w:val="008062B9"/>
    <w:rsid w:val="00806303"/>
    <w:rsid w:val="0080632F"/>
    <w:rsid w:val="00806360"/>
    <w:rsid w:val="008063D2"/>
    <w:rsid w:val="00806448"/>
    <w:rsid w:val="008064CE"/>
    <w:rsid w:val="00806823"/>
    <w:rsid w:val="008069A9"/>
    <w:rsid w:val="0080718D"/>
    <w:rsid w:val="0080744C"/>
    <w:rsid w:val="0080759B"/>
    <w:rsid w:val="00807C5A"/>
    <w:rsid w:val="008101DF"/>
    <w:rsid w:val="00810289"/>
    <w:rsid w:val="008103FE"/>
    <w:rsid w:val="00810450"/>
    <w:rsid w:val="008106C0"/>
    <w:rsid w:val="00810942"/>
    <w:rsid w:val="00810952"/>
    <w:rsid w:val="00810CBC"/>
    <w:rsid w:val="00810FD7"/>
    <w:rsid w:val="00811020"/>
    <w:rsid w:val="008116EE"/>
    <w:rsid w:val="00811765"/>
    <w:rsid w:val="00811826"/>
    <w:rsid w:val="00811964"/>
    <w:rsid w:val="00811BAC"/>
    <w:rsid w:val="00812453"/>
    <w:rsid w:val="00812677"/>
    <w:rsid w:val="00812695"/>
    <w:rsid w:val="0081299E"/>
    <w:rsid w:val="008129DB"/>
    <w:rsid w:val="00812AE5"/>
    <w:rsid w:val="00812DA1"/>
    <w:rsid w:val="00812DC0"/>
    <w:rsid w:val="00812E0F"/>
    <w:rsid w:val="00812E20"/>
    <w:rsid w:val="00812FD0"/>
    <w:rsid w:val="008132CD"/>
    <w:rsid w:val="00813752"/>
    <w:rsid w:val="0081394E"/>
    <w:rsid w:val="00813B91"/>
    <w:rsid w:val="00813CE9"/>
    <w:rsid w:val="00814042"/>
    <w:rsid w:val="00814105"/>
    <w:rsid w:val="0081421E"/>
    <w:rsid w:val="008147CD"/>
    <w:rsid w:val="00814ADC"/>
    <w:rsid w:val="00814B38"/>
    <w:rsid w:val="0081501B"/>
    <w:rsid w:val="0081506E"/>
    <w:rsid w:val="008150DA"/>
    <w:rsid w:val="00815172"/>
    <w:rsid w:val="00815572"/>
    <w:rsid w:val="008156BB"/>
    <w:rsid w:val="00815834"/>
    <w:rsid w:val="00815880"/>
    <w:rsid w:val="0081588A"/>
    <w:rsid w:val="008159BA"/>
    <w:rsid w:val="008159DC"/>
    <w:rsid w:val="00815FC5"/>
    <w:rsid w:val="00816608"/>
    <w:rsid w:val="00816BAF"/>
    <w:rsid w:val="00816BC3"/>
    <w:rsid w:val="0081702E"/>
    <w:rsid w:val="0081703B"/>
    <w:rsid w:val="00817072"/>
    <w:rsid w:val="008171E1"/>
    <w:rsid w:val="00817548"/>
    <w:rsid w:val="00817896"/>
    <w:rsid w:val="00817968"/>
    <w:rsid w:val="008179F6"/>
    <w:rsid w:val="00817AEF"/>
    <w:rsid w:val="00817C6A"/>
    <w:rsid w:val="00817E3C"/>
    <w:rsid w:val="00817F04"/>
    <w:rsid w:val="00817FE9"/>
    <w:rsid w:val="008201E4"/>
    <w:rsid w:val="0082032B"/>
    <w:rsid w:val="008203EF"/>
    <w:rsid w:val="00820488"/>
    <w:rsid w:val="00820489"/>
    <w:rsid w:val="008207D9"/>
    <w:rsid w:val="008208B2"/>
    <w:rsid w:val="00820A4A"/>
    <w:rsid w:val="00820CF6"/>
    <w:rsid w:val="00820DBD"/>
    <w:rsid w:val="00820ED1"/>
    <w:rsid w:val="00820F1F"/>
    <w:rsid w:val="008210EA"/>
    <w:rsid w:val="008213A8"/>
    <w:rsid w:val="00821547"/>
    <w:rsid w:val="00821578"/>
    <w:rsid w:val="00821630"/>
    <w:rsid w:val="00821951"/>
    <w:rsid w:val="00821D1F"/>
    <w:rsid w:val="00821D26"/>
    <w:rsid w:val="00822095"/>
    <w:rsid w:val="00822139"/>
    <w:rsid w:val="00822169"/>
    <w:rsid w:val="00822426"/>
    <w:rsid w:val="008224B5"/>
    <w:rsid w:val="0082256A"/>
    <w:rsid w:val="008227D1"/>
    <w:rsid w:val="00822838"/>
    <w:rsid w:val="00822904"/>
    <w:rsid w:val="00822D5D"/>
    <w:rsid w:val="008230CA"/>
    <w:rsid w:val="00823189"/>
    <w:rsid w:val="008231B2"/>
    <w:rsid w:val="0082321A"/>
    <w:rsid w:val="00823340"/>
    <w:rsid w:val="008234BE"/>
    <w:rsid w:val="00823697"/>
    <w:rsid w:val="008236F9"/>
    <w:rsid w:val="00823865"/>
    <w:rsid w:val="00823B5B"/>
    <w:rsid w:val="00823CDB"/>
    <w:rsid w:val="00823FB2"/>
    <w:rsid w:val="008242A0"/>
    <w:rsid w:val="008245E6"/>
    <w:rsid w:val="00824785"/>
    <w:rsid w:val="00824B74"/>
    <w:rsid w:val="00824BE2"/>
    <w:rsid w:val="00824EFC"/>
    <w:rsid w:val="0082513E"/>
    <w:rsid w:val="00825313"/>
    <w:rsid w:val="008254C7"/>
    <w:rsid w:val="00825665"/>
    <w:rsid w:val="0082576C"/>
    <w:rsid w:val="008258AE"/>
    <w:rsid w:val="00825C28"/>
    <w:rsid w:val="00825C31"/>
    <w:rsid w:val="00825CAD"/>
    <w:rsid w:val="00825F13"/>
    <w:rsid w:val="0082645E"/>
    <w:rsid w:val="00826740"/>
    <w:rsid w:val="00826979"/>
    <w:rsid w:val="00826998"/>
    <w:rsid w:val="00826A00"/>
    <w:rsid w:val="00827205"/>
    <w:rsid w:val="00827332"/>
    <w:rsid w:val="008273B0"/>
    <w:rsid w:val="00827498"/>
    <w:rsid w:val="008275D6"/>
    <w:rsid w:val="0082762F"/>
    <w:rsid w:val="008276D0"/>
    <w:rsid w:val="00827B0A"/>
    <w:rsid w:val="00827BCA"/>
    <w:rsid w:val="00827D23"/>
    <w:rsid w:val="00827EE7"/>
    <w:rsid w:val="00827FFE"/>
    <w:rsid w:val="00830026"/>
    <w:rsid w:val="00830201"/>
    <w:rsid w:val="0083038A"/>
    <w:rsid w:val="008306B7"/>
    <w:rsid w:val="0083078B"/>
    <w:rsid w:val="008307A5"/>
    <w:rsid w:val="00830A55"/>
    <w:rsid w:val="00830B0E"/>
    <w:rsid w:val="00830E1C"/>
    <w:rsid w:val="008310CF"/>
    <w:rsid w:val="00831113"/>
    <w:rsid w:val="00831986"/>
    <w:rsid w:val="00831A6A"/>
    <w:rsid w:val="00831D21"/>
    <w:rsid w:val="00831EC8"/>
    <w:rsid w:val="00832242"/>
    <w:rsid w:val="00832402"/>
    <w:rsid w:val="0083248B"/>
    <w:rsid w:val="008325E9"/>
    <w:rsid w:val="0083289A"/>
    <w:rsid w:val="0083291D"/>
    <w:rsid w:val="00832B6B"/>
    <w:rsid w:val="00832B9A"/>
    <w:rsid w:val="00832DBA"/>
    <w:rsid w:val="0083301F"/>
    <w:rsid w:val="008331DE"/>
    <w:rsid w:val="008332CC"/>
    <w:rsid w:val="008332DE"/>
    <w:rsid w:val="00833428"/>
    <w:rsid w:val="008337F2"/>
    <w:rsid w:val="00833AB4"/>
    <w:rsid w:val="00833C0C"/>
    <w:rsid w:val="00833EDE"/>
    <w:rsid w:val="008341B5"/>
    <w:rsid w:val="00834297"/>
    <w:rsid w:val="008346B6"/>
    <w:rsid w:val="00834777"/>
    <w:rsid w:val="0083487A"/>
    <w:rsid w:val="00834A2B"/>
    <w:rsid w:val="00834B9C"/>
    <w:rsid w:val="00834BE8"/>
    <w:rsid w:val="00834FF5"/>
    <w:rsid w:val="00835047"/>
    <w:rsid w:val="008354F9"/>
    <w:rsid w:val="0083571C"/>
    <w:rsid w:val="0083573F"/>
    <w:rsid w:val="0083574A"/>
    <w:rsid w:val="00835857"/>
    <w:rsid w:val="00835A26"/>
    <w:rsid w:val="00835BD4"/>
    <w:rsid w:val="00836254"/>
    <w:rsid w:val="0083634D"/>
    <w:rsid w:val="00836418"/>
    <w:rsid w:val="008364F9"/>
    <w:rsid w:val="0083663D"/>
    <w:rsid w:val="0083684B"/>
    <w:rsid w:val="00836AB2"/>
    <w:rsid w:val="00836EA6"/>
    <w:rsid w:val="00837331"/>
    <w:rsid w:val="008373BA"/>
    <w:rsid w:val="008373F8"/>
    <w:rsid w:val="008379CC"/>
    <w:rsid w:val="00837CF0"/>
    <w:rsid w:val="00837D37"/>
    <w:rsid w:val="00837DC5"/>
    <w:rsid w:val="00840090"/>
    <w:rsid w:val="00840113"/>
    <w:rsid w:val="008401C9"/>
    <w:rsid w:val="008401FA"/>
    <w:rsid w:val="008403A0"/>
    <w:rsid w:val="008403CE"/>
    <w:rsid w:val="00840453"/>
    <w:rsid w:val="00840460"/>
    <w:rsid w:val="00840836"/>
    <w:rsid w:val="00840D06"/>
    <w:rsid w:val="00841207"/>
    <w:rsid w:val="00841530"/>
    <w:rsid w:val="00841A99"/>
    <w:rsid w:val="00841F43"/>
    <w:rsid w:val="008423EB"/>
    <w:rsid w:val="00842499"/>
    <w:rsid w:val="00842582"/>
    <w:rsid w:val="0084279E"/>
    <w:rsid w:val="008427CD"/>
    <w:rsid w:val="008429C0"/>
    <w:rsid w:val="00842A6E"/>
    <w:rsid w:val="00842B90"/>
    <w:rsid w:val="00842E96"/>
    <w:rsid w:val="008431AA"/>
    <w:rsid w:val="008431C6"/>
    <w:rsid w:val="008432E2"/>
    <w:rsid w:val="00843341"/>
    <w:rsid w:val="008433B6"/>
    <w:rsid w:val="00843A87"/>
    <w:rsid w:val="00843C75"/>
    <w:rsid w:val="00843CFC"/>
    <w:rsid w:val="00843E4D"/>
    <w:rsid w:val="00843FBC"/>
    <w:rsid w:val="00844248"/>
    <w:rsid w:val="0084443E"/>
    <w:rsid w:val="0084499B"/>
    <w:rsid w:val="00844B08"/>
    <w:rsid w:val="00845129"/>
    <w:rsid w:val="0084522D"/>
    <w:rsid w:val="008455C1"/>
    <w:rsid w:val="00845733"/>
    <w:rsid w:val="00845867"/>
    <w:rsid w:val="00845873"/>
    <w:rsid w:val="00845999"/>
    <w:rsid w:val="00845C3D"/>
    <w:rsid w:val="00845FC8"/>
    <w:rsid w:val="0084603A"/>
    <w:rsid w:val="008461B2"/>
    <w:rsid w:val="008461BE"/>
    <w:rsid w:val="0084629B"/>
    <w:rsid w:val="00846355"/>
    <w:rsid w:val="0084669A"/>
    <w:rsid w:val="0084671E"/>
    <w:rsid w:val="0084679B"/>
    <w:rsid w:val="008467BC"/>
    <w:rsid w:val="008467DB"/>
    <w:rsid w:val="00846BF9"/>
    <w:rsid w:val="00846C99"/>
    <w:rsid w:val="00846E54"/>
    <w:rsid w:val="008471E1"/>
    <w:rsid w:val="0084787E"/>
    <w:rsid w:val="008479EC"/>
    <w:rsid w:val="00847BEC"/>
    <w:rsid w:val="00847C9D"/>
    <w:rsid w:val="00847D62"/>
    <w:rsid w:val="00847FC6"/>
    <w:rsid w:val="00850181"/>
    <w:rsid w:val="008503E9"/>
    <w:rsid w:val="00850583"/>
    <w:rsid w:val="0085085D"/>
    <w:rsid w:val="008508B0"/>
    <w:rsid w:val="00850A21"/>
    <w:rsid w:val="00850A3F"/>
    <w:rsid w:val="00850AA7"/>
    <w:rsid w:val="00850E8B"/>
    <w:rsid w:val="00850ED9"/>
    <w:rsid w:val="00850EDE"/>
    <w:rsid w:val="0085118C"/>
    <w:rsid w:val="008511FD"/>
    <w:rsid w:val="0085127C"/>
    <w:rsid w:val="0085154D"/>
    <w:rsid w:val="0085154E"/>
    <w:rsid w:val="008515E7"/>
    <w:rsid w:val="00851697"/>
    <w:rsid w:val="008518C2"/>
    <w:rsid w:val="00851A22"/>
    <w:rsid w:val="00851BC6"/>
    <w:rsid w:val="00851DCD"/>
    <w:rsid w:val="008520F3"/>
    <w:rsid w:val="00852236"/>
    <w:rsid w:val="0085245E"/>
    <w:rsid w:val="00852F9B"/>
    <w:rsid w:val="00852FA5"/>
    <w:rsid w:val="00853029"/>
    <w:rsid w:val="0085319B"/>
    <w:rsid w:val="008531F2"/>
    <w:rsid w:val="0085324A"/>
    <w:rsid w:val="008532F6"/>
    <w:rsid w:val="00853576"/>
    <w:rsid w:val="0085376F"/>
    <w:rsid w:val="00853A91"/>
    <w:rsid w:val="00853ABB"/>
    <w:rsid w:val="00853AEF"/>
    <w:rsid w:val="00853C82"/>
    <w:rsid w:val="00853CAF"/>
    <w:rsid w:val="00854110"/>
    <w:rsid w:val="0085418B"/>
    <w:rsid w:val="008541C9"/>
    <w:rsid w:val="0085423F"/>
    <w:rsid w:val="0085447C"/>
    <w:rsid w:val="008547E1"/>
    <w:rsid w:val="00854952"/>
    <w:rsid w:val="00854C46"/>
    <w:rsid w:val="00854E82"/>
    <w:rsid w:val="00855173"/>
    <w:rsid w:val="008552FC"/>
    <w:rsid w:val="008555F6"/>
    <w:rsid w:val="008558AE"/>
    <w:rsid w:val="00855FEB"/>
    <w:rsid w:val="00856374"/>
    <w:rsid w:val="008563C8"/>
    <w:rsid w:val="008564D7"/>
    <w:rsid w:val="00856A06"/>
    <w:rsid w:val="00856A9E"/>
    <w:rsid w:val="00856AE3"/>
    <w:rsid w:val="00856D5B"/>
    <w:rsid w:val="00856E47"/>
    <w:rsid w:val="00856E8A"/>
    <w:rsid w:val="0085704B"/>
    <w:rsid w:val="008574EB"/>
    <w:rsid w:val="00857573"/>
    <w:rsid w:val="00857574"/>
    <w:rsid w:val="00857638"/>
    <w:rsid w:val="00857792"/>
    <w:rsid w:val="008577BC"/>
    <w:rsid w:val="008578EA"/>
    <w:rsid w:val="00857A66"/>
    <w:rsid w:val="00857A68"/>
    <w:rsid w:val="00857AB1"/>
    <w:rsid w:val="00857D3B"/>
    <w:rsid w:val="00857EF8"/>
    <w:rsid w:val="008601DC"/>
    <w:rsid w:val="00860215"/>
    <w:rsid w:val="008603D1"/>
    <w:rsid w:val="0086053D"/>
    <w:rsid w:val="008605B8"/>
    <w:rsid w:val="00860850"/>
    <w:rsid w:val="00860B69"/>
    <w:rsid w:val="00860CAE"/>
    <w:rsid w:val="00860F04"/>
    <w:rsid w:val="00861023"/>
    <w:rsid w:val="008610AE"/>
    <w:rsid w:val="0086126B"/>
    <w:rsid w:val="0086137A"/>
    <w:rsid w:val="0086140E"/>
    <w:rsid w:val="008614DD"/>
    <w:rsid w:val="008616AC"/>
    <w:rsid w:val="008616EC"/>
    <w:rsid w:val="008616F5"/>
    <w:rsid w:val="00861719"/>
    <w:rsid w:val="00861A78"/>
    <w:rsid w:val="00861B5F"/>
    <w:rsid w:val="00861B64"/>
    <w:rsid w:val="00861CC8"/>
    <w:rsid w:val="00862024"/>
    <w:rsid w:val="00862028"/>
    <w:rsid w:val="008620D0"/>
    <w:rsid w:val="0086239F"/>
    <w:rsid w:val="00862523"/>
    <w:rsid w:val="0086261F"/>
    <w:rsid w:val="00862658"/>
    <w:rsid w:val="008627B6"/>
    <w:rsid w:val="0086288C"/>
    <w:rsid w:val="00862966"/>
    <w:rsid w:val="008629CB"/>
    <w:rsid w:val="00862BD6"/>
    <w:rsid w:val="00862D69"/>
    <w:rsid w:val="00862EE2"/>
    <w:rsid w:val="00863350"/>
    <w:rsid w:val="0086344E"/>
    <w:rsid w:val="008636E3"/>
    <w:rsid w:val="0086377D"/>
    <w:rsid w:val="00863797"/>
    <w:rsid w:val="00863829"/>
    <w:rsid w:val="008639C6"/>
    <w:rsid w:val="00863A1C"/>
    <w:rsid w:val="00863A5A"/>
    <w:rsid w:val="00863D60"/>
    <w:rsid w:val="00863D6B"/>
    <w:rsid w:val="00863F3C"/>
    <w:rsid w:val="00863F8A"/>
    <w:rsid w:val="008645E4"/>
    <w:rsid w:val="00864684"/>
    <w:rsid w:val="00864760"/>
    <w:rsid w:val="00864A53"/>
    <w:rsid w:val="00864AAF"/>
    <w:rsid w:val="00864B7A"/>
    <w:rsid w:val="00864C1E"/>
    <w:rsid w:val="00864D83"/>
    <w:rsid w:val="00864E89"/>
    <w:rsid w:val="00864F9F"/>
    <w:rsid w:val="00865280"/>
    <w:rsid w:val="00865590"/>
    <w:rsid w:val="008656E7"/>
    <w:rsid w:val="00865706"/>
    <w:rsid w:val="00865AFC"/>
    <w:rsid w:val="00865EED"/>
    <w:rsid w:val="00866281"/>
    <w:rsid w:val="008662F6"/>
    <w:rsid w:val="008664D2"/>
    <w:rsid w:val="00866509"/>
    <w:rsid w:val="00866B4A"/>
    <w:rsid w:val="00866DE2"/>
    <w:rsid w:val="00866E5C"/>
    <w:rsid w:val="0086717C"/>
    <w:rsid w:val="0086746A"/>
    <w:rsid w:val="008675C3"/>
    <w:rsid w:val="008675FF"/>
    <w:rsid w:val="00867B62"/>
    <w:rsid w:val="00867C1A"/>
    <w:rsid w:val="00867D33"/>
    <w:rsid w:val="00867E84"/>
    <w:rsid w:val="00867EB6"/>
    <w:rsid w:val="00867F1F"/>
    <w:rsid w:val="00870436"/>
    <w:rsid w:val="008704B1"/>
    <w:rsid w:val="00870559"/>
    <w:rsid w:val="008706FE"/>
    <w:rsid w:val="0087071E"/>
    <w:rsid w:val="00870BC4"/>
    <w:rsid w:val="00870D55"/>
    <w:rsid w:val="00870E09"/>
    <w:rsid w:val="00870EC4"/>
    <w:rsid w:val="0087105F"/>
    <w:rsid w:val="0087117E"/>
    <w:rsid w:val="00871212"/>
    <w:rsid w:val="0087137E"/>
    <w:rsid w:val="008714D8"/>
    <w:rsid w:val="0087166C"/>
    <w:rsid w:val="00871992"/>
    <w:rsid w:val="0087205D"/>
    <w:rsid w:val="00872169"/>
    <w:rsid w:val="00872296"/>
    <w:rsid w:val="008722D2"/>
    <w:rsid w:val="008725CA"/>
    <w:rsid w:val="00872654"/>
    <w:rsid w:val="00872684"/>
    <w:rsid w:val="008726AD"/>
    <w:rsid w:val="008727FA"/>
    <w:rsid w:val="00872876"/>
    <w:rsid w:val="00872930"/>
    <w:rsid w:val="008729DC"/>
    <w:rsid w:val="00872AD6"/>
    <w:rsid w:val="00872D17"/>
    <w:rsid w:val="00872DE5"/>
    <w:rsid w:val="008730C6"/>
    <w:rsid w:val="0087319A"/>
    <w:rsid w:val="008731DE"/>
    <w:rsid w:val="008732F0"/>
    <w:rsid w:val="008734C1"/>
    <w:rsid w:val="00873573"/>
    <w:rsid w:val="008735BF"/>
    <w:rsid w:val="0087369B"/>
    <w:rsid w:val="008738E5"/>
    <w:rsid w:val="00873988"/>
    <w:rsid w:val="008739E7"/>
    <w:rsid w:val="008739E9"/>
    <w:rsid w:val="00873D6E"/>
    <w:rsid w:val="00873E4B"/>
    <w:rsid w:val="0087400C"/>
    <w:rsid w:val="008740E4"/>
    <w:rsid w:val="008743A6"/>
    <w:rsid w:val="008744F1"/>
    <w:rsid w:val="00874574"/>
    <w:rsid w:val="00874BB1"/>
    <w:rsid w:val="00874CFC"/>
    <w:rsid w:val="008751E1"/>
    <w:rsid w:val="008751EB"/>
    <w:rsid w:val="008755E4"/>
    <w:rsid w:val="00875659"/>
    <w:rsid w:val="008757FE"/>
    <w:rsid w:val="00875838"/>
    <w:rsid w:val="00875A43"/>
    <w:rsid w:val="00875A6C"/>
    <w:rsid w:val="00875A8D"/>
    <w:rsid w:val="00875B61"/>
    <w:rsid w:val="00875CD7"/>
    <w:rsid w:val="00875E99"/>
    <w:rsid w:val="008763D0"/>
    <w:rsid w:val="0087646A"/>
    <w:rsid w:val="00876673"/>
    <w:rsid w:val="0087667D"/>
    <w:rsid w:val="008769BE"/>
    <w:rsid w:val="00876BD8"/>
    <w:rsid w:val="00876CDC"/>
    <w:rsid w:val="00876DCC"/>
    <w:rsid w:val="0087754D"/>
    <w:rsid w:val="008775A7"/>
    <w:rsid w:val="00877739"/>
    <w:rsid w:val="00877A78"/>
    <w:rsid w:val="00877C34"/>
    <w:rsid w:val="00877D57"/>
    <w:rsid w:val="00880198"/>
    <w:rsid w:val="008804DF"/>
    <w:rsid w:val="0088059B"/>
    <w:rsid w:val="008805E3"/>
    <w:rsid w:val="008806D4"/>
    <w:rsid w:val="00880B4A"/>
    <w:rsid w:val="00880BB9"/>
    <w:rsid w:val="00880C58"/>
    <w:rsid w:val="00880DE8"/>
    <w:rsid w:val="00880E2B"/>
    <w:rsid w:val="00880EB1"/>
    <w:rsid w:val="00881056"/>
    <w:rsid w:val="00881063"/>
    <w:rsid w:val="008813FE"/>
    <w:rsid w:val="00881436"/>
    <w:rsid w:val="00881441"/>
    <w:rsid w:val="00881566"/>
    <w:rsid w:val="00881623"/>
    <w:rsid w:val="00881711"/>
    <w:rsid w:val="00881809"/>
    <w:rsid w:val="00881814"/>
    <w:rsid w:val="00881877"/>
    <w:rsid w:val="008818A4"/>
    <w:rsid w:val="00881B47"/>
    <w:rsid w:val="00881E0A"/>
    <w:rsid w:val="00881F8D"/>
    <w:rsid w:val="00882114"/>
    <w:rsid w:val="00882703"/>
    <w:rsid w:val="00882CB5"/>
    <w:rsid w:val="00882F15"/>
    <w:rsid w:val="00882FE9"/>
    <w:rsid w:val="00883026"/>
    <w:rsid w:val="00883045"/>
    <w:rsid w:val="00883297"/>
    <w:rsid w:val="0088330E"/>
    <w:rsid w:val="0088340F"/>
    <w:rsid w:val="0088364C"/>
    <w:rsid w:val="00883691"/>
    <w:rsid w:val="0088374D"/>
    <w:rsid w:val="008839CF"/>
    <w:rsid w:val="00883D41"/>
    <w:rsid w:val="00883ECF"/>
    <w:rsid w:val="00884255"/>
    <w:rsid w:val="00884488"/>
    <w:rsid w:val="00884601"/>
    <w:rsid w:val="008846AF"/>
    <w:rsid w:val="008847A3"/>
    <w:rsid w:val="00884901"/>
    <w:rsid w:val="00884A8C"/>
    <w:rsid w:val="00884C0F"/>
    <w:rsid w:val="00884FB8"/>
    <w:rsid w:val="00885355"/>
    <w:rsid w:val="00885825"/>
    <w:rsid w:val="00885865"/>
    <w:rsid w:val="0088588B"/>
    <w:rsid w:val="00885AF3"/>
    <w:rsid w:val="00885F6E"/>
    <w:rsid w:val="00886128"/>
    <w:rsid w:val="00886797"/>
    <w:rsid w:val="008867F7"/>
    <w:rsid w:val="008868F4"/>
    <w:rsid w:val="00886A8B"/>
    <w:rsid w:val="00886F1A"/>
    <w:rsid w:val="008870B3"/>
    <w:rsid w:val="008873DC"/>
    <w:rsid w:val="00887419"/>
    <w:rsid w:val="00887633"/>
    <w:rsid w:val="0088765C"/>
    <w:rsid w:val="008876FE"/>
    <w:rsid w:val="00887B72"/>
    <w:rsid w:val="00887DC2"/>
    <w:rsid w:val="00887F61"/>
    <w:rsid w:val="0089002F"/>
    <w:rsid w:val="00890059"/>
    <w:rsid w:val="0089068D"/>
    <w:rsid w:val="008906D8"/>
    <w:rsid w:val="008909CC"/>
    <w:rsid w:val="00890A1A"/>
    <w:rsid w:val="00890A2B"/>
    <w:rsid w:val="00890BF3"/>
    <w:rsid w:val="00890C99"/>
    <w:rsid w:val="00890DC5"/>
    <w:rsid w:val="00890FEE"/>
    <w:rsid w:val="00891167"/>
    <w:rsid w:val="00891191"/>
    <w:rsid w:val="008913D6"/>
    <w:rsid w:val="008913EF"/>
    <w:rsid w:val="00891685"/>
    <w:rsid w:val="00891739"/>
    <w:rsid w:val="00891861"/>
    <w:rsid w:val="0089197C"/>
    <w:rsid w:val="008919CC"/>
    <w:rsid w:val="00891AF7"/>
    <w:rsid w:val="00892317"/>
    <w:rsid w:val="0089236C"/>
    <w:rsid w:val="00892422"/>
    <w:rsid w:val="00892612"/>
    <w:rsid w:val="00892683"/>
    <w:rsid w:val="0089293D"/>
    <w:rsid w:val="0089295D"/>
    <w:rsid w:val="00892A50"/>
    <w:rsid w:val="00892A9C"/>
    <w:rsid w:val="00892ADC"/>
    <w:rsid w:val="00892B84"/>
    <w:rsid w:val="00892CF6"/>
    <w:rsid w:val="00892FB0"/>
    <w:rsid w:val="008930FA"/>
    <w:rsid w:val="00893203"/>
    <w:rsid w:val="008934A9"/>
    <w:rsid w:val="008934C5"/>
    <w:rsid w:val="0089350B"/>
    <w:rsid w:val="0089354C"/>
    <w:rsid w:val="008935C1"/>
    <w:rsid w:val="008937C7"/>
    <w:rsid w:val="0089396A"/>
    <w:rsid w:val="00893B58"/>
    <w:rsid w:val="00893D18"/>
    <w:rsid w:val="00893D37"/>
    <w:rsid w:val="00893E6C"/>
    <w:rsid w:val="00893F5D"/>
    <w:rsid w:val="00894045"/>
    <w:rsid w:val="008941A7"/>
    <w:rsid w:val="0089454F"/>
    <w:rsid w:val="008946D1"/>
    <w:rsid w:val="00894847"/>
    <w:rsid w:val="00894C8C"/>
    <w:rsid w:val="00894E08"/>
    <w:rsid w:val="00895009"/>
    <w:rsid w:val="00895176"/>
    <w:rsid w:val="00895318"/>
    <w:rsid w:val="008955AE"/>
    <w:rsid w:val="00895743"/>
    <w:rsid w:val="00895771"/>
    <w:rsid w:val="008957C9"/>
    <w:rsid w:val="00895B0D"/>
    <w:rsid w:val="00895CF9"/>
    <w:rsid w:val="00895E78"/>
    <w:rsid w:val="00896023"/>
    <w:rsid w:val="008965DB"/>
    <w:rsid w:val="0089660C"/>
    <w:rsid w:val="008966EF"/>
    <w:rsid w:val="008968D8"/>
    <w:rsid w:val="00896939"/>
    <w:rsid w:val="00896A09"/>
    <w:rsid w:val="00896C85"/>
    <w:rsid w:val="00896F5F"/>
    <w:rsid w:val="0089711B"/>
    <w:rsid w:val="008975CC"/>
    <w:rsid w:val="00897D61"/>
    <w:rsid w:val="00897DD1"/>
    <w:rsid w:val="00897E97"/>
    <w:rsid w:val="008A01B6"/>
    <w:rsid w:val="008A07A2"/>
    <w:rsid w:val="008A0872"/>
    <w:rsid w:val="008A09CA"/>
    <w:rsid w:val="008A0AB7"/>
    <w:rsid w:val="008A0D59"/>
    <w:rsid w:val="008A0DDD"/>
    <w:rsid w:val="008A0E0E"/>
    <w:rsid w:val="008A0EA6"/>
    <w:rsid w:val="008A118E"/>
    <w:rsid w:val="008A145F"/>
    <w:rsid w:val="008A14B7"/>
    <w:rsid w:val="008A14D1"/>
    <w:rsid w:val="008A165C"/>
    <w:rsid w:val="008A1781"/>
    <w:rsid w:val="008A19AB"/>
    <w:rsid w:val="008A1B3A"/>
    <w:rsid w:val="008A1DB4"/>
    <w:rsid w:val="008A1F4C"/>
    <w:rsid w:val="008A1F6B"/>
    <w:rsid w:val="008A1FBF"/>
    <w:rsid w:val="008A242D"/>
    <w:rsid w:val="008A260D"/>
    <w:rsid w:val="008A261A"/>
    <w:rsid w:val="008A28AF"/>
    <w:rsid w:val="008A2B51"/>
    <w:rsid w:val="008A2D5D"/>
    <w:rsid w:val="008A301C"/>
    <w:rsid w:val="008A3333"/>
    <w:rsid w:val="008A3934"/>
    <w:rsid w:val="008A3AFC"/>
    <w:rsid w:val="008A3B93"/>
    <w:rsid w:val="008A3C61"/>
    <w:rsid w:val="008A3D24"/>
    <w:rsid w:val="008A3D90"/>
    <w:rsid w:val="008A3F5E"/>
    <w:rsid w:val="008A3FE9"/>
    <w:rsid w:val="008A3FF3"/>
    <w:rsid w:val="008A4248"/>
    <w:rsid w:val="008A42C8"/>
    <w:rsid w:val="008A4781"/>
    <w:rsid w:val="008A49A7"/>
    <w:rsid w:val="008A4BD7"/>
    <w:rsid w:val="008A4C5E"/>
    <w:rsid w:val="008A4CE8"/>
    <w:rsid w:val="008A4D37"/>
    <w:rsid w:val="008A4E3A"/>
    <w:rsid w:val="008A4FF4"/>
    <w:rsid w:val="008A5198"/>
    <w:rsid w:val="008A578E"/>
    <w:rsid w:val="008A58A1"/>
    <w:rsid w:val="008A5947"/>
    <w:rsid w:val="008A59C4"/>
    <w:rsid w:val="008A5E17"/>
    <w:rsid w:val="008A60A0"/>
    <w:rsid w:val="008A61F4"/>
    <w:rsid w:val="008A6389"/>
    <w:rsid w:val="008A667B"/>
    <w:rsid w:val="008A6740"/>
    <w:rsid w:val="008A68BB"/>
    <w:rsid w:val="008A6D33"/>
    <w:rsid w:val="008A6FB9"/>
    <w:rsid w:val="008A722E"/>
    <w:rsid w:val="008A7310"/>
    <w:rsid w:val="008A7323"/>
    <w:rsid w:val="008A7503"/>
    <w:rsid w:val="008A775F"/>
    <w:rsid w:val="008A788B"/>
    <w:rsid w:val="008A7A0B"/>
    <w:rsid w:val="008B02C2"/>
    <w:rsid w:val="008B02C9"/>
    <w:rsid w:val="008B084A"/>
    <w:rsid w:val="008B094F"/>
    <w:rsid w:val="008B0B9F"/>
    <w:rsid w:val="008B0BEF"/>
    <w:rsid w:val="008B0E77"/>
    <w:rsid w:val="008B1257"/>
    <w:rsid w:val="008B145F"/>
    <w:rsid w:val="008B1485"/>
    <w:rsid w:val="008B19B2"/>
    <w:rsid w:val="008B1C1D"/>
    <w:rsid w:val="008B1C5F"/>
    <w:rsid w:val="008B1C7C"/>
    <w:rsid w:val="008B1F69"/>
    <w:rsid w:val="008B262C"/>
    <w:rsid w:val="008B27D0"/>
    <w:rsid w:val="008B27E5"/>
    <w:rsid w:val="008B2A0A"/>
    <w:rsid w:val="008B2E78"/>
    <w:rsid w:val="008B2ED2"/>
    <w:rsid w:val="008B310A"/>
    <w:rsid w:val="008B31A8"/>
    <w:rsid w:val="008B3516"/>
    <w:rsid w:val="008B3548"/>
    <w:rsid w:val="008B3636"/>
    <w:rsid w:val="008B389D"/>
    <w:rsid w:val="008B38C8"/>
    <w:rsid w:val="008B3A01"/>
    <w:rsid w:val="008B3FA4"/>
    <w:rsid w:val="008B4523"/>
    <w:rsid w:val="008B48B4"/>
    <w:rsid w:val="008B49E6"/>
    <w:rsid w:val="008B4A15"/>
    <w:rsid w:val="008B4AF2"/>
    <w:rsid w:val="008B4AF7"/>
    <w:rsid w:val="008B4C8F"/>
    <w:rsid w:val="008B4D9E"/>
    <w:rsid w:val="008B4DB1"/>
    <w:rsid w:val="008B5237"/>
    <w:rsid w:val="008B563D"/>
    <w:rsid w:val="008B5749"/>
    <w:rsid w:val="008B5AAB"/>
    <w:rsid w:val="008B5C0F"/>
    <w:rsid w:val="008B5D79"/>
    <w:rsid w:val="008B64D8"/>
    <w:rsid w:val="008B6748"/>
    <w:rsid w:val="008B6A8F"/>
    <w:rsid w:val="008B6D51"/>
    <w:rsid w:val="008B6DAE"/>
    <w:rsid w:val="008B6DD2"/>
    <w:rsid w:val="008B73EA"/>
    <w:rsid w:val="008B7414"/>
    <w:rsid w:val="008B793A"/>
    <w:rsid w:val="008B7954"/>
    <w:rsid w:val="008B79E3"/>
    <w:rsid w:val="008B79F4"/>
    <w:rsid w:val="008B7C49"/>
    <w:rsid w:val="008B7EEA"/>
    <w:rsid w:val="008C019A"/>
    <w:rsid w:val="008C01F6"/>
    <w:rsid w:val="008C025D"/>
    <w:rsid w:val="008C0314"/>
    <w:rsid w:val="008C03F6"/>
    <w:rsid w:val="008C0536"/>
    <w:rsid w:val="008C07B1"/>
    <w:rsid w:val="008C0997"/>
    <w:rsid w:val="008C0BE4"/>
    <w:rsid w:val="008C0D7D"/>
    <w:rsid w:val="008C0E06"/>
    <w:rsid w:val="008C1018"/>
    <w:rsid w:val="008C10E2"/>
    <w:rsid w:val="008C116D"/>
    <w:rsid w:val="008C12CA"/>
    <w:rsid w:val="008C14CB"/>
    <w:rsid w:val="008C1633"/>
    <w:rsid w:val="008C1BC7"/>
    <w:rsid w:val="008C1E5A"/>
    <w:rsid w:val="008C1E8C"/>
    <w:rsid w:val="008C1F87"/>
    <w:rsid w:val="008C21B6"/>
    <w:rsid w:val="008C21CD"/>
    <w:rsid w:val="008C223E"/>
    <w:rsid w:val="008C237C"/>
    <w:rsid w:val="008C243C"/>
    <w:rsid w:val="008C245B"/>
    <w:rsid w:val="008C28AF"/>
    <w:rsid w:val="008C2C6F"/>
    <w:rsid w:val="008C2D72"/>
    <w:rsid w:val="008C2E05"/>
    <w:rsid w:val="008C317F"/>
    <w:rsid w:val="008C3472"/>
    <w:rsid w:val="008C350A"/>
    <w:rsid w:val="008C3666"/>
    <w:rsid w:val="008C38BB"/>
    <w:rsid w:val="008C3B4B"/>
    <w:rsid w:val="008C3BBC"/>
    <w:rsid w:val="008C3CB3"/>
    <w:rsid w:val="008C3F5B"/>
    <w:rsid w:val="008C4001"/>
    <w:rsid w:val="008C416C"/>
    <w:rsid w:val="008C44C5"/>
    <w:rsid w:val="008C45FE"/>
    <w:rsid w:val="008C463D"/>
    <w:rsid w:val="008C4841"/>
    <w:rsid w:val="008C4846"/>
    <w:rsid w:val="008C4B23"/>
    <w:rsid w:val="008C4B47"/>
    <w:rsid w:val="008C4D7D"/>
    <w:rsid w:val="008C4D83"/>
    <w:rsid w:val="008C5394"/>
    <w:rsid w:val="008C53EE"/>
    <w:rsid w:val="008C5A01"/>
    <w:rsid w:val="008C5A37"/>
    <w:rsid w:val="008C5B6C"/>
    <w:rsid w:val="008C5BEB"/>
    <w:rsid w:val="008C5CBE"/>
    <w:rsid w:val="008C5CFC"/>
    <w:rsid w:val="008C5D5B"/>
    <w:rsid w:val="008C5E9C"/>
    <w:rsid w:val="008C5F6C"/>
    <w:rsid w:val="008C62E7"/>
    <w:rsid w:val="008C63F6"/>
    <w:rsid w:val="008C64EA"/>
    <w:rsid w:val="008C6880"/>
    <w:rsid w:val="008C6BC2"/>
    <w:rsid w:val="008C6F73"/>
    <w:rsid w:val="008C7057"/>
    <w:rsid w:val="008C7F61"/>
    <w:rsid w:val="008C7F77"/>
    <w:rsid w:val="008C7FED"/>
    <w:rsid w:val="008D018E"/>
    <w:rsid w:val="008D03E3"/>
    <w:rsid w:val="008D0426"/>
    <w:rsid w:val="008D04BB"/>
    <w:rsid w:val="008D0716"/>
    <w:rsid w:val="008D08EB"/>
    <w:rsid w:val="008D1498"/>
    <w:rsid w:val="008D168E"/>
    <w:rsid w:val="008D1A27"/>
    <w:rsid w:val="008D1A3E"/>
    <w:rsid w:val="008D1B0A"/>
    <w:rsid w:val="008D1B4D"/>
    <w:rsid w:val="008D1BCD"/>
    <w:rsid w:val="008D1CD9"/>
    <w:rsid w:val="008D1D63"/>
    <w:rsid w:val="008D212B"/>
    <w:rsid w:val="008D215D"/>
    <w:rsid w:val="008D2509"/>
    <w:rsid w:val="008D25D5"/>
    <w:rsid w:val="008D2680"/>
    <w:rsid w:val="008D29EA"/>
    <w:rsid w:val="008D2C6C"/>
    <w:rsid w:val="008D2DBB"/>
    <w:rsid w:val="008D2F9B"/>
    <w:rsid w:val="008D2FFF"/>
    <w:rsid w:val="008D3059"/>
    <w:rsid w:val="008D3221"/>
    <w:rsid w:val="008D3495"/>
    <w:rsid w:val="008D34A4"/>
    <w:rsid w:val="008D35EB"/>
    <w:rsid w:val="008D3676"/>
    <w:rsid w:val="008D367F"/>
    <w:rsid w:val="008D378E"/>
    <w:rsid w:val="008D37D1"/>
    <w:rsid w:val="008D3803"/>
    <w:rsid w:val="008D383A"/>
    <w:rsid w:val="008D3895"/>
    <w:rsid w:val="008D3ECF"/>
    <w:rsid w:val="008D3FAF"/>
    <w:rsid w:val="008D4204"/>
    <w:rsid w:val="008D443F"/>
    <w:rsid w:val="008D45C5"/>
    <w:rsid w:val="008D46C5"/>
    <w:rsid w:val="008D471A"/>
    <w:rsid w:val="008D47D8"/>
    <w:rsid w:val="008D4957"/>
    <w:rsid w:val="008D4A9A"/>
    <w:rsid w:val="008D4C69"/>
    <w:rsid w:val="008D4FD4"/>
    <w:rsid w:val="008D503F"/>
    <w:rsid w:val="008D51AB"/>
    <w:rsid w:val="008D5235"/>
    <w:rsid w:val="008D5787"/>
    <w:rsid w:val="008D5972"/>
    <w:rsid w:val="008D5E09"/>
    <w:rsid w:val="008D5E32"/>
    <w:rsid w:val="008D5F36"/>
    <w:rsid w:val="008D6022"/>
    <w:rsid w:val="008D6313"/>
    <w:rsid w:val="008D6801"/>
    <w:rsid w:val="008D6815"/>
    <w:rsid w:val="008D6B75"/>
    <w:rsid w:val="008D6C56"/>
    <w:rsid w:val="008D6E17"/>
    <w:rsid w:val="008D6FFB"/>
    <w:rsid w:val="008D708E"/>
    <w:rsid w:val="008D70B7"/>
    <w:rsid w:val="008D72A2"/>
    <w:rsid w:val="008D7355"/>
    <w:rsid w:val="008D7591"/>
    <w:rsid w:val="008D77F2"/>
    <w:rsid w:val="008D7CA8"/>
    <w:rsid w:val="008D7D55"/>
    <w:rsid w:val="008D7DD8"/>
    <w:rsid w:val="008D7F7C"/>
    <w:rsid w:val="008E02B6"/>
    <w:rsid w:val="008E04D7"/>
    <w:rsid w:val="008E06F9"/>
    <w:rsid w:val="008E08AE"/>
    <w:rsid w:val="008E0970"/>
    <w:rsid w:val="008E0A0A"/>
    <w:rsid w:val="008E0AE4"/>
    <w:rsid w:val="008E0C54"/>
    <w:rsid w:val="008E0EAB"/>
    <w:rsid w:val="008E0F93"/>
    <w:rsid w:val="008E12CE"/>
    <w:rsid w:val="008E134A"/>
    <w:rsid w:val="008E147E"/>
    <w:rsid w:val="008E157C"/>
    <w:rsid w:val="008E1B20"/>
    <w:rsid w:val="008E21B5"/>
    <w:rsid w:val="008E21B7"/>
    <w:rsid w:val="008E2619"/>
    <w:rsid w:val="008E274F"/>
    <w:rsid w:val="008E29E7"/>
    <w:rsid w:val="008E2AC5"/>
    <w:rsid w:val="008E2BD3"/>
    <w:rsid w:val="008E3015"/>
    <w:rsid w:val="008E3339"/>
    <w:rsid w:val="008E344E"/>
    <w:rsid w:val="008E34D2"/>
    <w:rsid w:val="008E3547"/>
    <w:rsid w:val="008E3808"/>
    <w:rsid w:val="008E3809"/>
    <w:rsid w:val="008E39CE"/>
    <w:rsid w:val="008E3C40"/>
    <w:rsid w:val="008E3D9A"/>
    <w:rsid w:val="008E4167"/>
    <w:rsid w:val="008E421D"/>
    <w:rsid w:val="008E42C0"/>
    <w:rsid w:val="008E43AD"/>
    <w:rsid w:val="008E4722"/>
    <w:rsid w:val="008E4733"/>
    <w:rsid w:val="008E47EF"/>
    <w:rsid w:val="008E4926"/>
    <w:rsid w:val="008E4DFC"/>
    <w:rsid w:val="008E4E6B"/>
    <w:rsid w:val="008E4EA6"/>
    <w:rsid w:val="008E532A"/>
    <w:rsid w:val="008E5430"/>
    <w:rsid w:val="008E54C2"/>
    <w:rsid w:val="008E56A0"/>
    <w:rsid w:val="008E5B55"/>
    <w:rsid w:val="008E5CBF"/>
    <w:rsid w:val="008E5D97"/>
    <w:rsid w:val="008E5E10"/>
    <w:rsid w:val="008E61FD"/>
    <w:rsid w:val="008E649E"/>
    <w:rsid w:val="008E6588"/>
    <w:rsid w:val="008E683F"/>
    <w:rsid w:val="008E6B23"/>
    <w:rsid w:val="008E6C5F"/>
    <w:rsid w:val="008E6C77"/>
    <w:rsid w:val="008E728A"/>
    <w:rsid w:val="008E75B3"/>
    <w:rsid w:val="008E770B"/>
    <w:rsid w:val="008E7928"/>
    <w:rsid w:val="008E7A0C"/>
    <w:rsid w:val="008E7C6A"/>
    <w:rsid w:val="008F0017"/>
    <w:rsid w:val="008F016E"/>
    <w:rsid w:val="008F032F"/>
    <w:rsid w:val="008F0332"/>
    <w:rsid w:val="008F056C"/>
    <w:rsid w:val="008F06DB"/>
    <w:rsid w:val="008F06E8"/>
    <w:rsid w:val="008F0783"/>
    <w:rsid w:val="008F09C6"/>
    <w:rsid w:val="008F0AB1"/>
    <w:rsid w:val="008F0B26"/>
    <w:rsid w:val="008F10DE"/>
    <w:rsid w:val="008F1382"/>
    <w:rsid w:val="008F18E0"/>
    <w:rsid w:val="008F19ED"/>
    <w:rsid w:val="008F1C47"/>
    <w:rsid w:val="008F1D25"/>
    <w:rsid w:val="008F1DA8"/>
    <w:rsid w:val="008F230C"/>
    <w:rsid w:val="008F284A"/>
    <w:rsid w:val="008F29D0"/>
    <w:rsid w:val="008F2C5D"/>
    <w:rsid w:val="008F2C7C"/>
    <w:rsid w:val="008F2D48"/>
    <w:rsid w:val="008F2D62"/>
    <w:rsid w:val="008F2F9D"/>
    <w:rsid w:val="008F31A5"/>
    <w:rsid w:val="008F3204"/>
    <w:rsid w:val="008F356A"/>
    <w:rsid w:val="008F37D9"/>
    <w:rsid w:val="008F38F2"/>
    <w:rsid w:val="008F3A1E"/>
    <w:rsid w:val="008F3A80"/>
    <w:rsid w:val="008F3A91"/>
    <w:rsid w:val="008F3AC7"/>
    <w:rsid w:val="008F3C88"/>
    <w:rsid w:val="008F3CD9"/>
    <w:rsid w:val="008F3DF6"/>
    <w:rsid w:val="008F3E63"/>
    <w:rsid w:val="008F420D"/>
    <w:rsid w:val="008F4294"/>
    <w:rsid w:val="008F4371"/>
    <w:rsid w:val="008F46A7"/>
    <w:rsid w:val="008F4AC0"/>
    <w:rsid w:val="008F4B51"/>
    <w:rsid w:val="008F4D89"/>
    <w:rsid w:val="008F4E6F"/>
    <w:rsid w:val="008F526F"/>
    <w:rsid w:val="008F548F"/>
    <w:rsid w:val="008F57FD"/>
    <w:rsid w:val="008F5841"/>
    <w:rsid w:val="008F58AB"/>
    <w:rsid w:val="008F5CC9"/>
    <w:rsid w:val="008F5E33"/>
    <w:rsid w:val="008F6257"/>
    <w:rsid w:val="008F63D5"/>
    <w:rsid w:val="008F6596"/>
    <w:rsid w:val="008F6637"/>
    <w:rsid w:val="008F6E3B"/>
    <w:rsid w:val="008F6E48"/>
    <w:rsid w:val="008F702E"/>
    <w:rsid w:val="008F7516"/>
    <w:rsid w:val="008F7619"/>
    <w:rsid w:val="008F77E7"/>
    <w:rsid w:val="008F787E"/>
    <w:rsid w:val="008F78B0"/>
    <w:rsid w:val="008F7977"/>
    <w:rsid w:val="008F7E38"/>
    <w:rsid w:val="008F7FA6"/>
    <w:rsid w:val="009000EE"/>
    <w:rsid w:val="00900491"/>
    <w:rsid w:val="00900577"/>
    <w:rsid w:val="0090076F"/>
    <w:rsid w:val="00900895"/>
    <w:rsid w:val="00900A14"/>
    <w:rsid w:val="00900C72"/>
    <w:rsid w:val="00900DFF"/>
    <w:rsid w:val="009010C3"/>
    <w:rsid w:val="009016E4"/>
    <w:rsid w:val="0090171A"/>
    <w:rsid w:val="00901988"/>
    <w:rsid w:val="009019CC"/>
    <w:rsid w:val="00901F28"/>
    <w:rsid w:val="0090212F"/>
    <w:rsid w:val="0090262A"/>
    <w:rsid w:val="00902711"/>
    <w:rsid w:val="0090288C"/>
    <w:rsid w:val="00902953"/>
    <w:rsid w:val="00902ABA"/>
    <w:rsid w:val="00902B9C"/>
    <w:rsid w:val="00902C86"/>
    <w:rsid w:val="00902D03"/>
    <w:rsid w:val="00902D4E"/>
    <w:rsid w:val="00902E9F"/>
    <w:rsid w:val="00903001"/>
    <w:rsid w:val="00903046"/>
    <w:rsid w:val="0090304E"/>
    <w:rsid w:val="00903080"/>
    <w:rsid w:val="009034F6"/>
    <w:rsid w:val="009035A8"/>
    <w:rsid w:val="009035C5"/>
    <w:rsid w:val="00903773"/>
    <w:rsid w:val="00903849"/>
    <w:rsid w:val="00903AC7"/>
    <w:rsid w:val="00903ACC"/>
    <w:rsid w:val="00903B65"/>
    <w:rsid w:val="00903BB8"/>
    <w:rsid w:val="00903D24"/>
    <w:rsid w:val="00903E0A"/>
    <w:rsid w:val="0090415F"/>
    <w:rsid w:val="00904633"/>
    <w:rsid w:val="00904685"/>
    <w:rsid w:val="00904913"/>
    <w:rsid w:val="009049ED"/>
    <w:rsid w:val="00904A10"/>
    <w:rsid w:val="00904C96"/>
    <w:rsid w:val="00905662"/>
    <w:rsid w:val="009056B5"/>
    <w:rsid w:val="00905AA4"/>
    <w:rsid w:val="00905F67"/>
    <w:rsid w:val="009060DC"/>
    <w:rsid w:val="009061C6"/>
    <w:rsid w:val="0090627A"/>
    <w:rsid w:val="009062AA"/>
    <w:rsid w:val="00906A7F"/>
    <w:rsid w:val="00906D97"/>
    <w:rsid w:val="00907225"/>
    <w:rsid w:val="009073E9"/>
    <w:rsid w:val="00907417"/>
    <w:rsid w:val="00907543"/>
    <w:rsid w:val="0090755D"/>
    <w:rsid w:val="00907EFB"/>
    <w:rsid w:val="00907FA1"/>
    <w:rsid w:val="00907FF9"/>
    <w:rsid w:val="00910177"/>
    <w:rsid w:val="00910182"/>
    <w:rsid w:val="009103AA"/>
    <w:rsid w:val="0091040E"/>
    <w:rsid w:val="009107C5"/>
    <w:rsid w:val="009108DA"/>
    <w:rsid w:val="0091095C"/>
    <w:rsid w:val="00910A6E"/>
    <w:rsid w:val="00910AD5"/>
    <w:rsid w:val="00910B20"/>
    <w:rsid w:val="00910BB9"/>
    <w:rsid w:val="00910DB9"/>
    <w:rsid w:val="0091141C"/>
    <w:rsid w:val="00911574"/>
    <w:rsid w:val="0091175F"/>
    <w:rsid w:val="0091177F"/>
    <w:rsid w:val="00911855"/>
    <w:rsid w:val="0091197A"/>
    <w:rsid w:val="00911CE7"/>
    <w:rsid w:val="00911D7B"/>
    <w:rsid w:val="00911EDB"/>
    <w:rsid w:val="00911F33"/>
    <w:rsid w:val="0091278D"/>
    <w:rsid w:val="00912A20"/>
    <w:rsid w:val="00912AE4"/>
    <w:rsid w:val="00912B66"/>
    <w:rsid w:val="00912D25"/>
    <w:rsid w:val="00912E6C"/>
    <w:rsid w:val="0091302B"/>
    <w:rsid w:val="009130A1"/>
    <w:rsid w:val="0091311C"/>
    <w:rsid w:val="0091365E"/>
    <w:rsid w:val="00913663"/>
    <w:rsid w:val="00913852"/>
    <w:rsid w:val="009139DF"/>
    <w:rsid w:val="00913CFC"/>
    <w:rsid w:val="00913D4C"/>
    <w:rsid w:val="00913EF2"/>
    <w:rsid w:val="00913F95"/>
    <w:rsid w:val="009147F0"/>
    <w:rsid w:val="00914B43"/>
    <w:rsid w:val="00914B4B"/>
    <w:rsid w:val="00915007"/>
    <w:rsid w:val="00915080"/>
    <w:rsid w:val="00915231"/>
    <w:rsid w:val="00915447"/>
    <w:rsid w:val="00915480"/>
    <w:rsid w:val="00915521"/>
    <w:rsid w:val="00915774"/>
    <w:rsid w:val="009159FC"/>
    <w:rsid w:val="00915D77"/>
    <w:rsid w:val="00915F09"/>
    <w:rsid w:val="00915FE9"/>
    <w:rsid w:val="009160C2"/>
    <w:rsid w:val="0091618E"/>
    <w:rsid w:val="00916264"/>
    <w:rsid w:val="009163FC"/>
    <w:rsid w:val="0091648C"/>
    <w:rsid w:val="0091649B"/>
    <w:rsid w:val="0091697E"/>
    <w:rsid w:val="00916C93"/>
    <w:rsid w:val="00916E6C"/>
    <w:rsid w:val="00917065"/>
    <w:rsid w:val="009170F5"/>
    <w:rsid w:val="00917188"/>
    <w:rsid w:val="009171B4"/>
    <w:rsid w:val="009175F2"/>
    <w:rsid w:val="0091770A"/>
    <w:rsid w:val="00917787"/>
    <w:rsid w:val="00917A78"/>
    <w:rsid w:val="00917AB0"/>
    <w:rsid w:val="00917ABA"/>
    <w:rsid w:val="00917AEB"/>
    <w:rsid w:val="00917CAE"/>
    <w:rsid w:val="00917D3D"/>
    <w:rsid w:val="00917E73"/>
    <w:rsid w:val="00917EA8"/>
    <w:rsid w:val="00917F58"/>
    <w:rsid w:val="00920290"/>
    <w:rsid w:val="00920352"/>
    <w:rsid w:val="009204D7"/>
    <w:rsid w:val="00920857"/>
    <w:rsid w:val="00920A56"/>
    <w:rsid w:val="00920D38"/>
    <w:rsid w:val="00920F19"/>
    <w:rsid w:val="00920F85"/>
    <w:rsid w:val="00920FC1"/>
    <w:rsid w:val="00921037"/>
    <w:rsid w:val="009213B1"/>
    <w:rsid w:val="0092176A"/>
    <w:rsid w:val="00921805"/>
    <w:rsid w:val="009219E0"/>
    <w:rsid w:val="00921A80"/>
    <w:rsid w:val="00921C82"/>
    <w:rsid w:val="00921D24"/>
    <w:rsid w:val="00921E04"/>
    <w:rsid w:val="00921E0B"/>
    <w:rsid w:val="00921ED9"/>
    <w:rsid w:val="009221C6"/>
    <w:rsid w:val="009222FD"/>
    <w:rsid w:val="009224A2"/>
    <w:rsid w:val="009225C3"/>
    <w:rsid w:val="0092262C"/>
    <w:rsid w:val="00922CD8"/>
    <w:rsid w:val="00922DC1"/>
    <w:rsid w:val="00922F63"/>
    <w:rsid w:val="0092316B"/>
    <w:rsid w:val="00923295"/>
    <w:rsid w:val="00923446"/>
    <w:rsid w:val="00923563"/>
    <w:rsid w:val="009238C3"/>
    <w:rsid w:val="00923B36"/>
    <w:rsid w:val="00923C67"/>
    <w:rsid w:val="00923DEF"/>
    <w:rsid w:val="00924195"/>
    <w:rsid w:val="0092427C"/>
    <w:rsid w:val="00924406"/>
    <w:rsid w:val="009245A1"/>
    <w:rsid w:val="00924A53"/>
    <w:rsid w:val="00924A8A"/>
    <w:rsid w:val="00924FDB"/>
    <w:rsid w:val="0092502F"/>
    <w:rsid w:val="00925134"/>
    <w:rsid w:val="009252B6"/>
    <w:rsid w:val="00925329"/>
    <w:rsid w:val="00925353"/>
    <w:rsid w:val="00925431"/>
    <w:rsid w:val="00925439"/>
    <w:rsid w:val="009254BE"/>
    <w:rsid w:val="009255A7"/>
    <w:rsid w:val="0092561B"/>
    <w:rsid w:val="009256CE"/>
    <w:rsid w:val="00925779"/>
    <w:rsid w:val="009257C1"/>
    <w:rsid w:val="00925815"/>
    <w:rsid w:val="009259F8"/>
    <w:rsid w:val="009259FB"/>
    <w:rsid w:val="00925CB5"/>
    <w:rsid w:val="0092608C"/>
    <w:rsid w:val="0092610D"/>
    <w:rsid w:val="0092629F"/>
    <w:rsid w:val="0092635A"/>
    <w:rsid w:val="009263FC"/>
    <w:rsid w:val="00926432"/>
    <w:rsid w:val="00926523"/>
    <w:rsid w:val="00926540"/>
    <w:rsid w:val="009265FD"/>
    <w:rsid w:val="00926621"/>
    <w:rsid w:val="00926800"/>
    <w:rsid w:val="00926809"/>
    <w:rsid w:val="00926816"/>
    <w:rsid w:val="00926AFB"/>
    <w:rsid w:val="00926B32"/>
    <w:rsid w:val="00926B6A"/>
    <w:rsid w:val="0092702B"/>
    <w:rsid w:val="009272A1"/>
    <w:rsid w:val="009272A9"/>
    <w:rsid w:val="009274A3"/>
    <w:rsid w:val="009274DA"/>
    <w:rsid w:val="009278E5"/>
    <w:rsid w:val="0092793E"/>
    <w:rsid w:val="00927C4F"/>
    <w:rsid w:val="0093006F"/>
    <w:rsid w:val="0093036B"/>
    <w:rsid w:val="0093037E"/>
    <w:rsid w:val="009305A4"/>
    <w:rsid w:val="009308C2"/>
    <w:rsid w:val="009309F4"/>
    <w:rsid w:val="00930B76"/>
    <w:rsid w:val="00930DF3"/>
    <w:rsid w:val="00931182"/>
    <w:rsid w:val="0093118E"/>
    <w:rsid w:val="00931270"/>
    <w:rsid w:val="009313D4"/>
    <w:rsid w:val="00931AE7"/>
    <w:rsid w:val="00931D88"/>
    <w:rsid w:val="00932021"/>
    <w:rsid w:val="00932136"/>
    <w:rsid w:val="0093220E"/>
    <w:rsid w:val="00932255"/>
    <w:rsid w:val="009323FC"/>
    <w:rsid w:val="009325C4"/>
    <w:rsid w:val="00932670"/>
    <w:rsid w:val="009328AF"/>
    <w:rsid w:val="009328C9"/>
    <w:rsid w:val="00932AFF"/>
    <w:rsid w:val="00932C67"/>
    <w:rsid w:val="00932DF9"/>
    <w:rsid w:val="00932F7A"/>
    <w:rsid w:val="00932F9D"/>
    <w:rsid w:val="009334EF"/>
    <w:rsid w:val="00933786"/>
    <w:rsid w:val="00933872"/>
    <w:rsid w:val="0093397A"/>
    <w:rsid w:val="00933B66"/>
    <w:rsid w:val="0093402F"/>
    <w:rsid w:val="0093418E"/>
    <w:rsid w:val="009341E8"/>
    <w:rsid w:val="009347AA"/>
    <w:rsid w:val="00934967"/>
    <w:rsid w:val="00934B24"/>
    <w:rsid w:val="00934F9D"/>
    <w:rsid w:val="0093501B"/>
    <w:rsid w:val="00935419"/>
    <w:rsid w:val="009354FB"/>
    <w:rsid w:val="00935557"/>
    <w:rsid w:val="009355F2"/>
    <w:rsid w:val="0093573E"/>
    <w:rsid w:val="00935863"/>
    <w:rsid w:val="00935BFB"/>
    <w:rsid w:val="00935E3B"/>
    <w:rsid w:val="00935E66"/>
    <w:rsid w:val="009362D9"/>
    <w:rsid w:val="00936771"/>
    <w:rsid w:val="00936773"/>
    <w:rsid w:val="00936DD3"/>
    <w:rsid w:val="009370BD"/>
    <w:rsid w:val="0093722D"/>
    <w:rsid w:val="0093744F"/>
    <w:rsid w:val="009374FD"/>
    <w:rsid w:val="0093769B"/>
    <w:rsid w:val="009376E3"/>
    <w:rsid w:val="00937B3C"/>
    <w:rsid w:val="00937BF3"/>
    <w:rsid w:val="00937C9E"/>
    <w:rsid w:val="00940190"/>
    <w:rsid w:val="0094020D"/>
    <w:rsid w:val="009405FF"/>
    <w:rsid w:val="00940611"/>
    <w:rsid w:val="0094094A"/>
    <w:rsid w:val="00940965"/>
    <w:rsid w:val="009409CD"/>
    <w:rsid w:val="00940C53"/>
    <w:rsid w:val="00940DF8"/>
    <w:rsid w:val="00940EA9"/>
    <w:rsid w:val="00940ED8"/>
    <w:rsid w:val="0094152B"/>
    <w:rsid w:val="0094160A"/>
    <w:rsid w:val="00941B4B"/>
    <w:rsid w:val="00941B7E"/>
    <w:rsid w:val="00941C1A"/>
    <w:rsid w:val="00941CAD"/>
    <w:rsid w:val="00941CB1"/>
    <w:rsid w:val="00941D22"/>
    <w:rsid w:val="00941EE4"/>
    <w:rsid w:val="0094209D"/>
    <w:rsid w:val="0094244E"/>
    <w:rsid w:val="009424F0"/>
    <w:rsid w:val="009425D0"/>
    <w:rsid w:val="00942911"/>
    <w:rsid w:val="00942B38"/>
    <w:rsid w:val="00942D07"/>
    <w:rsid w:val="0094301D"/>
    <w:rsid w:val="00943294"/>
    <w:rsid w:val="0094340A"/>
    <w:rsid w:val="009435BD"/>
    <w:rsid w:val="009436B5"/>
    <w:rsid w:val="009439AC"/>
    <w:rsid w:val="00943DDC"/>
    <w:rsid w:val="00943DFF"/>
    <w:rsid w:val="00943EAF"/>
    <w:rsid w:val="00943FF9"/>
    <w:rsid w:val="00943FFA"/>
    <w:rsid w:val="0094400C"/>
    <w:rsid w:val="00944065"/>
    <w:rsid w:val="0094438D"/>
    <w:rsid w:val="0094481D"/>
    <w:rsid w:val="009449C5"/>
    <w:rsid w:val="00944A45"/>
    <w:rsid w:val="00944A57"/>
    <w:rsid w:val="00944A9A"/>
    <w:rsid w:val="009450B8"/>
    <w:rsid w:val="009450F6"/>
    <w:rsid w:val="00945191"/>
    <w:rsid w:val="0094520C"/>
    <w:rsid w:val="00945331"/>
    <w:rsid w:val="009453C0"/>
    <w:rsid w:val="009454A9"/>
    <w:rsid w:val="009455C1"/>
    <w:rsid w:val="00945761"/>
    <w:rsid w:val="00945821"/>
    <w:rsid w:val="00945D93"/>
    <w:rsid w:val="00946021"/>
    <w:rsid w:val="00946244"/>
    <w:rsid w:val="009462BC"/>
    <w:rsid w:val="00946445"/>
    <w:rsid w:val="00946516"/>
    <w:rsid w:val="00946883"/>
    <w:rsid w:val="0094696E"/>
    <w:rsid w:val="00946A24"/>
    <w:rsid w:val="00946A7E"/>
    <w:rsid w:val="00946B1E"/>
    <w:rsid w:val="00946B98"/>
    <w:rsid w:val="00946C73"/>
    <w:rsid w:val="00946CAB"/>
    <w:rsid w:val="00946CD1"/>
    <w:rsid w:val="00946CDF"/>
    <w:rsid w:val="00947312"/>
    <w:rsid w:val="00947363"/>
    <w:rsid w:val="009473C6"/>
    <w:rsid w:val="00947598"/>
    <w:rsid w:val="009475BE"/>
    <w:rsid w:val="0094775F"/>
    <w:rsid w:val="009478C2"/>
    <w:rsid w:val="009478F3"/>
    <w:rsid w:val="00947B5D"/>
    <w:rsid w:val="00947BAA"/>
    <w:rsid w:val="00947D6A"/>
    <w:rsid w:val="00950183"/>
    <w:rsid w:val="0095039D"/>
    <w:rsid w:val="009506D3"/>
    <w:rsid w:val="009509B5"/>
    <w:rsid w:val="00950A96"/>
    <w:rsid w:val="00950F70"/>
    <w:rsid w:val="00950FD3"/>
    <w:rsid w:val="00951241"/>
    <w:rsid w:val="00951324"/>
    <w:rsid w:val="009513BB"/>
    <w:rsid w:val="009515E8"/>
    <w:rsid w:val="00951705"/>
    <w:rsid w:val="009518D8"/>
    <w:rsid w:val="00951A2C"/>
    <w:rsid w:val="00951BA8"/>
    <w:rsid w:val="00951C4E"/>
    <w:rsid w:val="00951C65"/>
    <w:rsid w:val="00951D35"/>
    <w:rsid w:val="00951E9F"/>
    <w:rsid w:val="0095214E"/>
    <w:rsid w:val="009522CA"/>
    <w:rsid w:val="0095272F"/>
    <w:rsid w:val="009527C2"/>
    <w:rsid w:val="00952803"/>
    <w:rsid w:val="0095289F"/>
    <w:rsid w:val="00952A6D"/>
    <w:rsid w:val="00952EE0"/>
    <w:rsid w:val="00953124"/>
    <w:rsid w:val="009532A7"/>
    <w:rsid w:val="009533A7"/>
    <w:rsid w:val="009533DE"/>
    <w:rsid w:val="00953485"/>
    <w:rsid w:val="009535C0"/>
    <w:rsid w:val="00953739"/>
    <w:rsid w:val="0095377F"/>
    <w:rsid w:val="00953851"/>
    <w:rsid w:val="009538E9"/>
    <w:rsid w:val="00953964"/>
    <w:rsid w:val="009539BC"/>
    <w:rsid w:val="00953A16"/>
    <w:rsid w:val="00953D18"/>
    <w:rsid w:val="00953D49"/>
    <w:rsid w:val="00953E15"/>
    <w:rsid w:val="00953F7C"/>
    <w:rsid w:val="009542C7"/>
    <w:rsid w:val="0095478A"/>
    <w:rsid w:val="009547BE"/>
    <w:rsid w:val="00954822"/>
    <w:rsid w:val="00954888"/>
    <w:rsid w:val="00954C92"/>
    <w:rsid w:val="00954DF5"/>
    <w:rsid w:val="0095563C"/>
    <w:rsid w:val="00955742"/>
    <w:rsid w:val="00955774"/>
    <w:rsid w:val="009557C3"/>
    <w:rsid w:val="00955B9D"/>
    <w:rsid w:val="00955E15"/>
    <w:rsid w:val="00956AC2"/>
    <w:rsid w:val="00956EEC"/>
    <w:rsid w:val="009572F4"/>
    <w:rsid w:val="009574B9"/>
    <w:rsid w:val="00957592"/>
    <w:rsid w:val="009575BD"/>
    <w:rsid w:val="009575DC"/>
    <w:rsid w:val="009575DD"/>
    <w:rsid w:val="00957717"/>
    <w:rsid w:val="00957C64"/>
    <w:rsid w:val="00957CA1"/>
    <w:rsid w:val="00957D21"/>
    <w:rsid w:val="00960159"/>
    <w:rsid w:val="0096018A"/>
    <w:rsid w:val="00960194"/>
    <w:rsid w:val="009602F1"/>
    <w:rsid w:val="00960330"/>
    <w:rsid w:val="0096057A"/>
    <w:rsid w:val="00960746"/>
    <w:rsid w:val="0096078A"/>
    <w:rsid w:val="00960AD1"/>
    <w:rsid w:val="00960B23"/>
    <w:rsid w:val="00960C21"/>
    <w:rsid w:val="00960F6B"/>
    <w:rsid w:val="0096156E"/>
    <w:rsid w:val="009616E6"/>
    <w:rsid w:val="00961701"/>
    <w:rsid w:val="00961D45"/>
    <w:rsid w:val="00962029"/>
    <w:rsid w:val="00962268"/>
    <w:rsid w:val="00962592"/>
    <w:rsid w:val="009627A8"/>
    <w:rsid w:val="009627B1"/>
    <w:rsid w:val="0096284C"/>
    <w:rsid w:val="00962938"/>
    <w:rsid w:val="009629DC"/>
    <w:rsid w:val="00962B5E"/>
    <w:rsid w:val="00962B67"/>
    <w:rsid w:val="00962CAE"/>
    <w:rsid w:val="00962D25"/>
    <w:rsid w:val="00962D96"/>
    <w:rsid w:val="00962DE1"/>
    <w:rsid w:val="00962E18"/>
    <w:rsid w:val="00962ECE"/>
    <w:rsid w:val="00962F87"/>
    <w:rsid w:val="0096309A"/>
    <w:rsid w:val="009632A3"/>
    <w:rsid w:val="00963602"/>
    <w:rsid w:val="0096363A"/>
    <w:rsid w:val="00963794"/>
    <w:rsid w:val="00963888"/>
    <w:rsid w:val="009638DF"/>
    <w:rsid w:val="00963969"/>
    <w:rsid w:val="00963E59"/>
    <w:rsid w:val="00963F1A"/>
    <w:rsid w:val="00964080"/>
    <w:rsid w:val="009647C4"/>
    <w:rsid w:val="00964BDE"/>
    <w:rsid w:val="00964C91"/>
    <w:rsid w:val="00964D32"/>
    <w:rsid w:val="00965604"/>
    <w:rsid w:val="009656A5"/>
    <w:rsid w:val="009656D1"/>
    <w:rsid w:val="0096587A"/>
    <w:rsid w:val="00965E03"/>
    <w:rsid w:val="00965FA1"/>
    <w:rsid w:val="0096611B"/>
    <w:rsid w:val="0096660C"/>
    <w:rsid w:val="00966A54"/>
    <w:rsid w:val="00966B1E"/>
    <w:rsid w:val="00966E9D"/>
    <w:rsid w:val="00967114"/>
    <w:rsid w:val="00967124"/>
    <w:rsid w:val="00967216"/>
    <w:rsid w:val="00967812"/>
    <w:rsid w:val="0096789C"/>
    <w:rsid w:val="00967970"/>
    <w:rsid w:val="00967AC6"/>
    <w:rsid w:val="00967C3B"/>
    <w:rsid w:val="00967C78"/>
    <w:rsid w:val="00967C81"/>
    <w:rsid w:val="00967F66"/>
    <w:rsid w:val="0097001B"/>
    <w:rsid w:val="009700CB"/>
    <w:rsid w:val="009703AD"/>
    <w:rsid w:val="009703D7"/>
    <w:rsid w:val="00970416"/>
    <w:rsid w:val="0097055F"/>
    <w:rsid w:val="009705A6"/>
    <w:rsid w:val="009707B1"/>
    <w:rsid w:val="0097082E"/>
    <w:rsid w:val="00970884"/>
    <w:rsid w:val="00970A9A"/>
    <w:rsid w:val="00970B83"/>
    <w:rsid w:val="00970C7C"/>
    <w:rsid w:val="00970C89"/>
    <w:rsid w:val="00970CC0"/>
    <w:rsid w:val="00970DAA"/>
    <w:rsid w:val="00970E13"/>
    <w:rsid w:val="0097144F"/>
    <w:rsid w:val="009716EA"/>
    <w:rsid w:val="00971863"/>
    <w:rsid w:val="00971AAA"/>
    <w:rsid w:val="00971C97"/>
    <w:rsid w:val="009721BD"/>
    <w:rsid w:val="00972311"/>
    <w:rsid w:val="0097231D"/>
    <w:rsid w:val="00972351"/>
    <w:rsid w:val="00972622"/>
    <w:rsid w:val="00972811"/>
    <w:rsid w:val="009728AF"/>
    <w:rsid w:val="00972AED"/>
    <w:rsid w:val="00972D9A"/>
    <w:rsid w:val="00972E6E"/>
    <w:rsid w:val="00972EC4"/>
    <w:rsid w:val="00973043"/>
    <w:rsid w:val="00973236"/>
    <w:rsid w:val="00973403"/>
    <w:rsid w:val="00973432"/>
    <w:rsid w:val="00973713"/>
    <w:rsid w:val="009737B0"/>
    <w:rsid w:val="0097399D"/>
    <w:rsid w:val="00973CCA"/>
    <w:rsid w:val="00973E1B"/>
    <w:rsid w:val="00974040"/>
    <w:rsid w:val="009740E7"/>
    <w:rsid w:val="009742D7"/>
    <w:rsid w:val="009743B0"/>
    <w:rsid w:val="00974B99"/>
    <w:rsid w:val="00974F49"/>
    <w:rsid w:val="0097509A"/>
    <w:rsid w:val="009751E6"/>
    <w:rsid w:val="009757D7"/>
    <w:rsid w:val="00975914"/>
    <w:rsid w:val="00975A77"/>
    <w:rsid w:val="00975C11"/>
    <w:rsid w:val="00975CED"/>
    <w:rsid w:val="00975F14"/>
    <w:rsid w:val="0097665C"/>
    <w:rsid w:val="00976665"/>
    <w:rsid w:val="009766FD"/>
    <w:rsid w:val="00976892"/>
    <w:rsid w:val="0097691A"/>
    <w:rsid w:val="00976CB0"/>
    <w:rsid w:val="00976D03"/>
    <w:rsid w:val="00976F20"/>
    <w:rsid w:val="00976F96"/>
    <w:rsid w:val="00976FAE"/>
    <w:rsid w:val="0097704A"/>
    <w:rsid w:val="0097786C"/>
    <w:rsid w:val="009778D5"/>
    <w:rsid w:val="00977945"/>
    <w:rsid w:val="00977B90"/>
    <w:rsid w:val="00977C40"/>
    <w:rsid w:val="00977C52"/>
    <w:rsid w:val="00977EFA"/>
    <w:rsid w:val="0098027C"/>
    <w:rsid w:val="0098036B"/>
    <w:rsid w:val="00980569"/>
    <w:rsid w:val="00980831"/>
    <w:rsid w:val="0098090A"/>
    <w:rsid w:val="00980959"/>
    <w:rsid w:val="00980A1C"/>
    <w:rsid w:val="00980A68"/>
    <w:rsid w:val="00980AF4"/>
    <w:rsid w:val="00980B85"/>
    <w:rsid w:val="00980E4C"/>
    <w:rsid w:val="00981302"/>
    <w:rsid w:val="00981803"/>
    <w:rsid w:val="0098180D"/>
    <w:rsid w:val="0098184D"/>
    <w:rsid w:val="00981A34"/>
    <w:rsid w:val="00981D5B"/>
    <w:rsid w:val="00981DF0"/>
    <w:rsid w:val="00981EC1"/>
    <w:rsid w:val="009824AB"/>
    <w:rsid w:val="00982919"/>
    <w:rsid w:val="0098297D"/>
    <w:rsid w:val="00982C88"/>
    <w:rsid w:val="00982FD2"/>
    <w:rsid w:val="009830DB"/>
    <w:rsid w:val="00983229"/>
    <w:rsid w:val="00983437"/>
    <w:rsid w:val="00983535"/>
    <w:rsid w:val="00983866"/>
    <w:rsid w:val="00983B3B"/>
    <w:rsid w:val="00983C77"/>
    <w:rsid w:val="00983CF9"/>
    <w:rsid w:val="00983E98"/>
    <w:rsid w:val="009842A7"/>
    <w:rsid w:val="0098441B"/>
    <w:rsid w:val="009844C5"/>
    <w:rsid w:val="00984588"/>
    <w:rsid w:val="00984832"/>
    <w:rsid w:val="00984855"/>
    <w:rsid w:val="0098493A"/>
    <w:rsid w:val="00984BCF"/>
    <w:rsid w:val="00984F29"/>
    <w:rsid w:val="00984F33"/>
    <w:rsid w:val="00985069"/>
    <w:rsid w:val="00985604"/>
    <w:rsid w:val="009857AD"/>
    <w:rsid w:val="009858F2"/>
    <w:rsid w:val="00985C0F"/>
    <w:rsid w:val="00985CAB"/>
    <w:rsid w:val="00985CFC"/>
    <w:rsid w:val="00985D3E"/>
    <w:rsid w:val="00985DF9"/>
    <w:rsid w:val="00985EF7"/>
    <w:rsid w:val="009860BB"/>
    <w:rsid w:val="0098610C"/>
    <w:rsid w:val="009861A2"/>
    <w:rsid w:val="00986349"/>
    <w:rsid w:val="00986451"/>
    <w:rsid w:val="00986580"/>
    <w:rsid w:val="0098662C"/>
    <w:rsid w:val="009866A9"/>
    <w:rsid w:val="00986876"/>
    <w:rsid w:val="00986907"/>
    <w:rsid w:val="00986A64"/>
    <w:rsid w:val="00986A9A"/>
    <w:rsid w:val="00986ABC"/>
    <w:rsid w:val="00986AC7"/>
    <w:rsid w:val="00986DC7"/>
    <w:rsid w:val="00986E05"/>
    <w:rsid w:val="00986F13"/>
    <w:rsid w:val="009872DE"/>
    <w:rsid w:val="0098745E"/>
    <w:rsid w:val="00987461"/>
    <w:rsid w:val="00987495"/>
    <w:rsid w:val="0098750E"/>
    <w:rsid w:val="0098754B"/>
    <w:rsid w:val="00987792"/>
    <w:rsid w:val="00987898"/>
    <w:rsid w:val="00987966"/>
    <w:rsid w:val="009879BF"/>
    <w:rsid w:val="00987D27"/>
    <w:rsid w:val="00987D46"/>
    <w:rsid w:val="00987DE6"/>
    <w:rsid w:val="009902F6"/>
    <w:rsid w:val="00990385"/>
    <w:rsid w:val="009904CE"/>
    <w:rsid w:val="00990548"/>
    <w:rsid w:val="009906D4"/>
    <w:rsid w:val="00990935"/>
    <w:rsid w:val="00990B55"/>
    <w:rsid w:val="00990C44"/>
    <w:rsid w:val="00990F60"/>
    <w:rsid w:val="009912B3"/>
    <w:rsid w:val="00991483"/>
    <w:rsid w:val="009914A9"/>
    <w:rsid w:val="00992057"/>
    <w:rsid w:val="0099224F"/>
    <w:rsid w:val="009922A5"/>
    <w:rsid w:val="0099284D"/>
    <w:rsid w:val="00992869"/>
    <w:rsid w:val="00992C09"/>
    <w:rsid w:val="00992CA5"/>
    <w:rsid w:val="00992DAD"/>
    <w:rsid w:val="00992E1F"/>
    <w:rsid w:val="00992FDF"/>
    <w:rsid w:val="0099303B"/>
    <w:rsid w:val="0099310B"/>
    <w:rsid w:val="00993490"/>
    <w:rsid w:val="00993A79"/>
    <w:rsid w:val="00993AB2"/>
    <w:rsid w:val="00993BAE"/>
    <w:rsid w:val="00993CD5"/>
    <w:rsid w:val="00994364"/>
    <w:rsid w:val="0099447E"/>
    <w:rsid w:val="0099448E"/>
    <w:rsid w:val="0099477E"/>
    <w:rsid w:val="009948F2"/>
    <w:rsid w:val="00994B1A"/>
    <w:rsid w:val="00994B76"/>
    <w:rsid w:val="00994D6C"/>
    <w:rsid w:val="00994DA0"/>
    <w:rsid w:val="00994E0D"/>
    <w:rsid w:val="00994E65"/>
    <w:rsid w:val="009951F0"/>
    <w:rsid w:val="009953A7"/>
    <w:rsid w:val="0099546E"/>
    <w:rsid w:val="0099576B"/>
    <w:rsid w:val="00995B11"/>
    <w:rsid w:val="00995D06"/>
    <w:rsid w:val="00995DD5"/>
    <w:rsid w:val="009961D5"/>
    <w:rsid w:val="0099622D"/>
    <w:rsid w:val="00996291"/>
    <w:rsid w:val="0099667D"/>
    <w:rsid w:val="009967AC"/>
    <w:rsid w:val="00996952"/>
    <w:rsid w:val="00996C00"/>
    <w:rsid w:val="00996D7A"/>
    <w:rsid w:val="009971AC"/>
    <w:rsid w:val="0099792A"/>
    <w:rsid w:val="00997B83"/>
    <w:rsid w:val="00997B91"/>
    <w:rsid w:val="00997C11"/>
    <w:rsid w:val="00997C33"/>
    <w:rsid w:val="00997CE8"/>
    <w:rsid w:val="009A0189"/>
    <w:rsid w:val="009A0233"/>
    <w:rsid w:val="009A02CA"/>
    <w:rsid w:val="009A0434"/>
    <w:rsid w:val="009A046F"/>
    <w:rsid w:val="009A04A2"/>
    <w:rsid w:val="009A091D"/>
    <w:rsid w:val="009A0BAC"/>
    <w:rsid w:val="009A0C1D"/>
    <w:rsid w:val="009A0C72"/>
    <w:rsid w:val="009A0D33"/>
    <w:rsid w:val="009A0FBB"/>
    <w:rsid w:val="009A11C7"/>
    <w:rsid w:val="009A1499"/>
    <w:rsid w:val="009A160F"/>
    <w:rsid w:val="009A1835"/>
    <w:rsid w:val="009A187E"/>
    <w:rsid w:val="009A1A5B"/>
    <w:rsid w:val="009A1AAD"/>
    <w:rsid w:val="009A1D52"/>
    <w:rsid w:val="009A1FA5"/>
    <w:rsid w:val="009A2197"/>
    <w:rsid w:val="009A240A"/>
    <w:rsid w:val="009A24A8"/>
    <w:rsid w:val="009A2548"/>
    <w:rsid w:val="009A263B"/>
    <w:rsid w:val="009A2A46"/>
    <w:rsid w:val="009A2AE9"/>
    <w:rsid w:val="009A2DB2"/>
    <w:rsid w:val="009A3042"/>
    <w:rsid w:val="009A3133"/>
    <w:rsid w:val="009A3262"/>
    <w:rsid w:val="009A35B8"/>
    <w:rsid w:val="009A35DA"/>
    <w:rsid w:val="009A35F4"/>
    <w:rsid w:val="009A36A8"/>
    <w:rsid w:val="009A36FB"/>
    <w:rsid w:val="009A3C42"/>
    <w:rsid w:val="009A403C"/>
    <w:rsid w:val="009A41BC"/>
    <w:rsid w:val="009A42A2"/>
    <w:rsid w:val="009A4302"/>
    <w:rsid w:val="009A4414"/>
    <w:rsid w:val="009A4646"/>
    <w:rsid w:val="009A485A"/>
    <w:rsid w:val="009A4A13"/>
    <w:rsid w:val="009A4A43"/>
    <w:rsid w:val="009A4A45"/>
    <w:rsid w:val="009A4BAF"/>
    <w:rsid w:val="009A4EA0"/>
    <w:rsid w:val="009A50E8"/>
    <w:rsid w:val="009A53FB"/>
    <w:rsid w:val="009A546C"/>
    <w:rsid w:val="009A5474"/>
    <w:rsid w:val="009A5621"/>
    <w:rsid w:val="009A59BD"/>
    <w:rsid w:val="009A5A23"/>
    <w:rsid w:val="009A5DDF"/>
    <w:rsid w:val="009A5EF9"/>
    <w:rsid w:val="009A5F7E"/>
    <w:rsid w:val="009A621E"/>
    <w:rsid w:val="009A6A7B"/>
    <w:rsid w:val="009A7507"/>
    <w:rsid w:val="009A75C7"/>
    <w:rsid w:val="009A75F6"/>
    <w:rsid w:val="009A764D"/>
    <w:rsid w:val="009A77AE"/>
    <w:rsid w:val="009A7845"/>
    <w:rsid w:val="009A7882"/>
    <w:rsid w:val="009A7ACB"/>
    <w:rsid w:val="009A7C11"/>
    <w:rsid w:val="009A7D01"/>
    <w:rsid w:val="009A7DCA"/>
    <w:rsid w:val="009B001F"/>
    <w:rsid w:val="009B02B7"/>
    <w:rsid w:val="009B032B"/>
    <w:rsid w:val="009B035F"/>
    <w:rsid w:val="009B04A0"/>
    <w:rsid w:val="009B084D"/>
    <w:rsid w:val="009B08DA"/>
    <w:rsid w:val="009B0C98"/>
    <w:rsid w:val="009B0CBB"/>
    <w:rsid w:val="009B0FE2"/>
    <w:rsid w:val="009B10E6"/>
    <w:rsid w:val="009B145D"/>
    <w:rsid w:val="009B1790"/>
    <w:rsid w:val="009B1CF1"/>
    <w:rsid w:val="009B1E4A"/>
    <w:rsid w:val="009B24B2"/>
    <w:rsid w:val="009B272B"/>
    <w:rsid w:val="009B2B3C"/>
    <w:rsid w:val="009B2CB6"/>
    <w:rsid w:val="009B2E29"/>
    <w:rsid w:val="009B3458"/>
    <w:rsid w:val="009B3BC7"/>
    <w:rsid w:val="009B4078"/>
    <w:rsid w:val="009B41ED"/>
    <w:rsid w:val="009B422D"/>
    <w:rsid w:val="009B42D8"/>
    <w:rsid w:val="009B444F"/>
    <w:rsid w:val="009B44F6"/>
    <w:rsid w:val="009B45AF"/>
    <w:rsid w:val="009B46AB"/>
    <w:rsid w:val="009B4999"/>
    <w:rsid w:val="009B4D8D"/>
    <w:rsid w:val="009B4EC3"/>
    <w:rsid w:val="009B4FFD"/>
    <w:rsid w:val="009B5097"/>
    <w:rsid w:val="009B51C8"/>
    <w:rsid w:val="009B5338"/>
    <w:rsid w:val="009B535B"/>
    <w:rsid w:val="009B544B"/>
    <w:rsid w:val="009B5756"/>
    <w:rsid w:val="009B5C66"/>
    <w:rsid w:val="009B5E43"/>
    <w:rsid w:val="009B5E6A"/>
    <w:rsid w:val="009B6476"/>
    <w:rsid w:val="009B6A3D"/>
    <w:rsid w:val="009B6C6F"/>
    <w:rsid w:val="009B6F38"/>
    <w:rsid w:val="009B6F78"/>
    <w:rsid w:val="009B7067"/>
    <w:rsid w:val="009B7075"/>
    <w:rsid w:val="009B737D"/>
    <w:rsid w:val="009B770E"/>
    <w:rsid w:val="009B79C1"/>
    <w:rsid w:val="009B7A62"/>
    <w:rsid w:val="009B7EA4"/>
    <w:rsid w:val="009B7F1D"/>
    <w:rsid w:val="009C00B8"/>
    <w:rsid w:val="009C0128"/>
    <w:rsid w:val="009C01F2"/>
    <w:rsid w:val="009C08A0"/>
    <w:rsid w:val="009C0C18"/>
    <w:rsid w:val="009C0D12"/>
    <w:rsid w:val="009C1110"/>
    <w:rsid w:val="009C1143"/>
    <w:rsid w:val="009C1584"/>
    <w:rsid w:val="009C16E6"/>
    <w:rsid w:val="009C1789"/>
    <w:rsid w:val="009C1841"/>
    <w:rsid w:val="009C1BF0"/>
    <w:rsid w:val="009C1DC9"/>
    <w:rsid w:val="009C1E35"/>
    <w:rsid w:val="009C1ECD"/>
    <w:rsid w:val="009C20E9"/>
    <w:rsid w:val="009C2368"/>
    <w:rsid w:val="009C2381"/>
    <w:rsid w:val="009C248B"/>
    <w:rsid w:val="009C248E"/>
    <w:rsid w:val="009C2816"/>
    <w:rsid w:val="009C28E2"/>
    <w:rsid w:val="009C2907"/>
    <w:rsid w:val="009C2B64"/>
    <w:rsid w:val="009C2DE3"/>
    <w:rsid w:val="009C3095"/>
    <w:rsid w:val="009C31C9"/>
    <w:rsid w:val="009C32FC"/>
    <w:rsid w:val="009C35D5"/>
    <w:rsid w:val="009C36FF"/>
    <w:rsid w:val="009C38F5"/>
    <w:rsid w:val="009C396F"/>
    <w:rsid w:val="009C39B4"/>
    <w:rsid w:val="009C3AD9"/>
    <w:rsid w:val="009C3AED"/>
    <w:rsid w:val="009C3DD2"/>
    <w:rsid w:val="009C3F2D"/>
    <w:rsid w:val="009C3FBF"/>
    <w:rsid w:val="009C403A"/>
    <w:rsid w:val="009C405F"/>
    <w:rsid w:val="009C41B2"/>
    <w:rsid w:val="009C4702"/>
    <w:rsid w:val="009C4D4E"/>
    <w:rsid w:val="009C4E25"/>
    <w:rsid w:val="009C50D9"/>
    <w:rsid w:val="009C5126"/>
    <w:rsid w:val="009C5379"/>
    <w:rsid w:val="009C549B"/>
    <w:rsid w:val="009C54D9"/>
    <w:rsid w:val="009C55E5"/>
    <w:rsid w:val="009C57E2"/>
    <w:rsid w:val="009C5957"/>
    <w:rsid w:val="009C5ABB"/>
    <w:rsid w:val="009C5CEB"/>
    <w:rsid w:val="009C5E07"/>
    <w:rsid w:val="009C63AC"/>
    <w:rsid w:val="009C63E6"/>
    <w:rsid w:val="009C65F9"/>
    <w:rsid w:val="009C66E7"/>
    <w:rsid w:val="009C6CAA"/>
    <w:rsid w:val="009C6D4D"/>
    <w:rsid w:val="009C6E0C"/>
    <w:rsid w:val="009C6F8A"/>
    <w:rsid w:val="009C6FC6"/>
    <w:rsid w:val="009C70E7"/>
    <w:rsid w:val="009C71D0"/>
    <w:rsid w:val="009C72B8"/>
    <w:rsid w:val="009C776B"/>
    <w:rsid w:val="009C7AC8"/>
    <w:rsid w:val="009C7B7F"/>
    <w:rsid w:val="009C7C0D"/>
    <w:rsid w:val="009C7F98"/>
    <w:rsid w:val="009D01D5"/>
    <w:rsid w:val="009D04B2"/>
    <w:rsid w:val="009D06A4"/>
    <w:rsid w:val="009D083C"/>
    <w:rsid w:val="009D0F67"/>
    <w:rsid w:val="009D10F8"/>
    <w:rsid w:val="009D119B"/>
    <w:rsid w:val="009D143E"/>
    <w:rsid w:val="009D162C"/>
    <w:rsid w:val="009D172E"/>
    <w:rsid w:val="009D1895"/>
    <w:rsid w:val="009D1A54"/>
    <w:rsid w:val="009D1A96"/>
    <w:rsid w:val="009D1B0F"/>
    <w:rsid w:val="009D2554"/>
    <w:rsid w:val="009D2557"/>
    <w:rsid w:val="009D2A18"/>
    <w:rsid w:val="009D2C17"/>
    <w:rsid w:val="009D2C37"/>
    <w:rsid w:val="009D3097"/>
    <w:rsid w:val="009D31DC"/>
    <w:rsid w:val="009D3241"/>
    <w:rsid w:val="009D349F"/>
    <w:rsid w:val="009D3640"/>
    <w:rsid w:val="009D3787"/>
    <w:rsid w:val="009D3C31"/>
    <w:rsid w:val="009D3C47"/>
    <w:rsid w:val="009D3DFA"/>
    <w:rsid w:val="009D3FC7"/>
    <w:rsid w:val="009D423C"/>
    <w:rsid w:val="009D4354"/>
    <w:rsid w:val="009D4A53"/>
    <w:rsid w:val="009D4A5D"/>
    <w:rsid w:val="009D4BE4"/>
    <w:rsid w:val="009D4CC7"/>
    <w:rsid w:val="009D4DF8"/>
    <w:rsid w:val="009D5050"/>
    <w:rsid w:val="009D54A8"/>
    <w:rsid w:val="009D5657"/>
    <w:rsid w:val="009D56FB"/>
    <w:rsid w:val="009D59DF"/>
    <w:rsid w:val="009D5B4F"/>
    <w:rsid w:val="009D62E6"/>
    <w:rsid w:val="009D63F5"/>
    <w:rsid w:val="009D6576"/>
    <w:rsid w:val="009D6625"/>
    <w:rsid w:val="009D6868"/>
    <w:rsid w:val="009D6A52"/>
    <w:rsid w:val="009D6DBB"/>
    <w:rsid w:val="009D6E70"/>
    <w:rsid w:val="009D7013"/>
    <w:rsid w:val="009D7087"/>
    <w:rsid w:val="009D7138"/>
    <w:rsid w:val="009D733B"/>
    <w:rsid w:val="009D75CB"/>
    <w:rsid w:val="009D762F"/>
    <w:rsid w:val="009D764C"/>
    <w:rsid w:val="009D786E"/>
    <w:rsid w:val="009D788D"/>
    <w:rsid w:val="009D7AEC"/>
    <w:rsid w:val="009D7D47"/>
    <w:rsid w:val="009D7D64"/>
    <w:rsid w:val="009E0115"/>
    <w:rsid w:val="009E02C2"/>
    <w:rsid w:val="009E03E1"/>
    <w:rsid w:val="009E06F5"/>
    <w:rsid w:val="009E0876"/>
    <w:rsid w:val="009E0893"/>
    <w:rsid w:val="009E0A34"/>
    <w:rsid w:val="009E0A9B"/>
    <w:rsid w:val="009E0C86"/>
    <w:rsid w:val="009E0C9B"/>
    <w:rsid w:val="009E0DE5"/>
    <w:rsid w:val="009E0E6D"/>
    <w:rsid w:val="009E0F3A"/>
    <w:rsid w:val="009E0F6C"/>
    <w:rsid w:val="009E10EE"/>
    <w:rsid w:val="009E1272"/>
    <w:rsid w:val="009E142F"/>
    <w:rsid w:val="009E1457"/>
    <w:rsid w:val="009E15B9"/>
    <w:rsid w:val="009E1797"/>
    <w:rsid w:val="009E17D9"/>
    <w:rsid w:val="009E1800"/>
    <w:rsid w:val="009E18FA"/>
    <w:rsid w:val="009E1D47"/>
    <w:rsid w:val="009E1F02"/>
    <w:rsid w:val="009E20A2"/>
    <w:rsid w:val="009E20FD"/>
    <w:rsid w:val="009E240D"/>
    <w:rsid w:val="009E24FD"/>
    <w:rsid w:val="009E25B5"/>
    <w:rsid w:val="009E265A"/>
    <w:rsid w:val="009E268A"/>
    <w:rsid w:val="009E2826"/>
    <w:rsid w:val="009E2C8F"/>
    <w:rsid w:val="009E2E64"/>
    <w:rsid w:val="009E2FA8"/>
    <w:rsid w:val="009E2FCF"/>
    <w:rsid w:val="009E30E2"/>
    <w:rsid w:val="009E30FD"/>
    <w:rsid w:val="009E3351"/>
    <w:rsid w:val="009E342E"/>
    <w:rsid w:val="009E35A0"/>
    <w:rsid w:val="009E379C"/>
    <w:rsid w:val="009E3803"/>
    <w:rsid w:val="009E3810"/>
    <w:rsid w:val="009E38F8"/>
    <w:rsid w:val="009E3947"/>
    <w:rsid w:val="009E3A3B"/>
    <w:rsid w:val="009E3A8C"/>
    <w:rsid w:val="009E3B91"/>
    <w:rsid w:val="009E41CB"/>
    <w:rsid w:val="009E41F6"/>
    <w:rsid w:val="009E425A"/>
    <w:rsid w:val="009E4297"/>
    <w:rsid w:val="009E43D1"/>
    <w:rsid w:val="009E43F2"/>
    <w:rsid w:val="009E46AB"/>
    <w:rsid w:val="009E483D"/>
    <w:rsid w:val="009E4881"/>
    <w:rsid w:val="009E4A8C"/>
    <w:rsid w:val="009E4D25"/>
    <w:rsid w:val="009E4F14"/>
    <w:rsid w:val="009E4FD1"/>
    <w:rsid w:val="009E526B"/>
    <w:rsid w:val="009E536A"/>
    <w:rsid w:val="009E55FF"/>
    <w:rsid w:val="009E5758"/>
    <w:rsid w:val="009E58B3"/>
    <w:rsid w:val="009E5954"/>
    <w:rsid w:val="009E5A76"/>
    <w:rsid w:val="009E5B15"/>
    <w:rsid w:val="009E5C07"/>
    <w:rsid w:val="009E5D7A"/>
    <w:rsid w:val="009E5D99"/>
    <w:rsid w:val="009E5DE0"/>
    <w:rsid w:val="009E5E63"/>
    <w:rsid w:val="009E60E2"/>
    <w:rsid w:val="009E6954"/>
    <w:rsid w:val="009E69B8"/>
    <w:rsid w:val="009E6C25"/>
    <w:rsid w:val="009E6C7D"/>
    <w:rsid w:val="009E6CCA"/>
    <w:rsid w:val="009E6D4D"/>
    <w:rsid w:val="009E6FD6"/>
    <w:rsid w:val="009E700F"/>
    <w:rsid w:val="009E72EF"/>
    <w:rsid w:val="009E7469"/>
    <w:rsid w:val="009E77FA"/>
    <w:rsid w:val="009E784C"/>
    <w:rsid w:val="009E78E3"/>
    <w:rsid w:val="009E7A5F"/>
    <w:rsid w:val="009E7ACB"/>
    <w:rsid w:val="009E7F3B"/>
    <w:rsid w:val="009F008F"/>
    <w:rsid w:val="009F00A1"/>
    <w:rsid w:val="009F011D"/>
    <w:rsid w:val="009F0398"/>
    <w:rsid w:val="009F0FFF"/>
    <w:rsid w:val="009F1639"/>
    <w:rsid w:val="009F16BE"/>
    <w:rsid w:val="009F188A"/>
    <w:rsid w:val="009F1956"/>
    <w:rsid w:val="009F1A90"/>
    <w:rsid w:val="009F1C29"/>
    <w:rsid w:val="009F20BB"/>
    <w:rsid w:val="009F20E7"/>
    <w:rsid w:val="009F21BB"/>
    <w:rsid w:val="009F23D6"/>
    <w:rsid w:val="009F24AF"/>
    <w:rsid w:val="009F259B"/>
    <w:rsid w:val="009F287E"/>
    <w:rsid w:val="009F2AB3"/>
    <w:rsid w:val="009F2D89"/>
    <w:rsid w:val="009F2DAC"/>
    <w:rsid w:val="009F2E69"/>
    <w:rsid w:val="009F3183"/>
    <w:rsid w:val="009F37B9"/>
    <w:rsid w:val="009F3878"/>
    <w:rsid w:val="009F3AC8"/>
    <w:rsid w:val="009F3E94"/>
    <w:rsid w:val="009F3FAD"/>
    <w:rsid w:val="009F41E9"/>
    <w:rsid w:val="009F4320"/>
    <w:rsid w:val="009F4456"/>
    <w:rsid w:val="009F4505"/>
    <w:rsid w:val="009F465F"/>
    <w:rsid w:val="009F4925"/>
    <w:rsid w:val="009F495A"/>
    <w:rsid w:val="009F49F3"/>
    <w:rsid w:val="009F4E1A"/>
    <w:rsid w:val="009F4E6C"/>
    <w:rsid w:val="009F4E83"/>
    <w:rsid w:val="009F4E97"/>
    <w:rsid w:val="009F5143"/>
    <w:rsid w:val="009F553C"/>
    <w:rsid w:val="009F5668"/>
    <w:rsid w:val="009F5ACF"/>
    <w:rsid w:val="009F5AFE"/>
    <w:rsid w:val="009F5C9B"/>
    <w:rsid w:val="009F5EE9"/>
    <w:rsid w:val="009F5F66"/>
    <w:rsid w:val="009F62E8"/>
    <w:rsid w:val="009F6756"/>
    <w:rsid w:val="009F67CD"/>
    <w:rsid w:val="009F6999"/>
    <w:rsid w:val="009F6AD4"/>
    <w:rsid w:val="009F6BE2"/>
    <w:rsid w:val="009F6C30"/>
    <w:rsid w:val="009F6D0C"/>
    <w:rsid w:val="009F6E0A"/>
    <w:rsid w:val="009F6E18"/>
    <w:rsid w:val="009F70F6"/>
    <w:rsid w:val="009F70F7"/>
    <w:rsid w:val="009F7126"/>
    <w:rsid w:val="009F72C3"/>
    <w:rsid w:val="009F73AC"/>
    <w:rsid w:val="009F73BA"/>
    <w:rsid w:val="009F742E"/>
    <w:rsid w:val="009F7449"/>
    <w:rsid w:val="009F7501"/>
    <w:rsid w:val="009F7768"/>
    <w:rsid w:val="009F77E7"/>
    <w:rsid w:val="009F7888"/>
    <w:rsid w:val="009F7894"/>
    <w:rsid w:val="009F7A5B"/>
    <w:rsid w:val="009F7A9A"/>
    <w:rsid w:val="009F7DDB"/>
    <w:rsid w:val="00A000C6"/>
    <w:rsid w:val="00A00685"/>
    <w:rsid w:val="00A0083B"/>
    <w:rsid w:val="00A00AD5"/>
    <w:rsid w:val="00A00B08"/>
    <w:rsid w:val="00A00D4E"/>
    <w:rsid w:val="00A0105E"/>
    <w:rsid w:val="00A01077"/>
    <w:rsid w:val="00A012B3"/>
    <w:rsid w:val="00A0139F"/>
    <w:rsid w:val="00A0145E"/>
    <w:rsid w:val="00A015BD"/>
    <w:rsid w:val="00A01613"/>
    <w:rsid w:val="00A016FD"/>
    <w:rsid w:val="00A01738"/>
    <w:rsid w:val="00A019A4"/>
    <w:rsid w:val="00A01CE7"/>
    <w:rsid w:val="00A01E84"/>
    <w:rsid w:val="00A01F5B"/>
    <w:rsid w:val="00A021B0"/>
    <w:rsid w:val="00A02472"/>
    <w:rsid w:val="00A0250F"/>
    <w:rsid w:val="00A027F7"/>
    <w:rsid w:val="00A02A34"/>
    <w:rsid w:val="00A02B29"/>
    <w:rsid w:val="00A02B2A"/>
    <w:rsid w:val="00A02C93"/>
    <w:rsid w:val="00A02DE8"/>
    <w:rsid w:val="00A035F0"/>
    <w:rsid w:val="00A03635"/>
    <w:rsid w:val="00A037BC"/>
    <w:rsid w:val="00A0381F"/>
    <w:rsid w:val="00A038A8"/>
    <w:rsid w:val="00A03ADC"/>
    <w:rsid w:val="00A03B76"/>
    <w:rsid w:val="00A03C3A"/>
    <w:rsid w:val="00A03CD0"/>
    <w:rsid w:val="00A040A9"/>
    <w:rsid w:val="00A040DF"/>
    <w:rsid w:val="00A041B1"/>
    <w:rsid w:val="00A04372"/>
    <w:rsid w:val="00A043CB"/>
    <w:rsid w:val="00A0449A"/>
    <w:rsid w:val="00A0494D"/>
    <w:rsid w:val="00A04A4D"/>
    <w:rsid w:val="00A04A5D"/>
    <w:rsid w:val="00A04CA9"/>
    <w:rsid w:val="00A05309"/>
    <w:rsid w:val="00A058A3"/>
    <w:rsid w:val="00A058EF"/>
    <w:rsid w:val="00A05D64"/>
    <w:rsid w:val="00A05DB8"/>
    <w:rsid w:val="00A05EAD"/>
    <w:rsid w:val="00A05F6F"/>
    <w:rsid w:val="00A05F77"/>
    <w:rsid w:val="00A060A0"/>
    <w:rsid w:val="00A0614E"/>
    <w:rsid w:val="00A065BC"/>
    <w:rsid w:val="00A0692E"/>
    <w:rsid w:val="00A06C85"/>
    <w:rsid w:val="00A06CFC"/>
    <w:rsid w:val="00A06D88"/>
    <w:rsid w:val="00A06FA1"/>
    <w:rsid w:val="00A070AD"/>
    <w:rsid w:val="00A07168"/>
    <w:rsid w:val="00A072DF"/>
    <w:rsid w:val="00A07570"/>
    <w:rsid w:val="00A0791E"/>
    <w:rsid w:val="00A07CC9"/>
    <w:rsid w:val="00A07D5F"/>
    <w:rsid w:val="00A10210"/>
    <w:rsid w:val="00A10394"/>
    <w:rsid w:val="00A107F9"/>
    <w:rsid w:val="00A1082C"/>
    <w:rsid w:val="00A10855"/>
    <w:rsid w:val="00A108AC"/>
    <w:rsid w:val="00A108F8"/>
    <w:rsid w:val="00A10A6F"/>
    <w:rsid w:val="00A10BB0"/>
    <w:rsid w:val="00A10ECC"/>
    <w:rsid w:val="00A11026"/>
    <w:rsid w:val="00A11538"/>
    <w:rsid w:val="00A1166A"/>
    <w:rsid w:val="00A117DD"/>
    <w:rsid w:val="00A11A57"/>
    <w:rsid w:val="00A11CF8"/>
    <w:rsid w:val="00A11D28"/>
    <w:rsid w:val="00A11FF0"/>
    <w:rsid w:val="00A12045"/>
    <w:rsid w:val="00A1220D"/>
    <w:rsid w:val="00A12857"/>
    <w:rsid w:val="00A12874"/>
    <w:rsid w:val="00A128F9"/>
    <w:rsid w:val="00A129CE"/>
    <w:rsid w:val="00A12C2F"/>
    <w:rsid w:val="00A12CA7"/>
    <w:rsid w:val="00A12D2A"/>
    <w:rsid w:val="00A12DB1"/>
    <w:rsid w:val="00A12FE4"/>
    <w:rsid w:val="00A13103"/>
    <w:rsid w:val="00A132A5"/>
    <w:rsid w:val="00A13324"/>
    <w:rsid w:val="00A13371"/>
    <w:rsid w:val="00A1343A"/>
    <w:rsid w:val="00A1388F"/>
    <w:rsid w:val="00A138C0"/>
    <w:rsid w:val="00A14053"/>
    <w:rsid w:val="00A14210"/>
    <w:rsid w:val="00A146A1"/>
    <w:rsid w:val="00A14897"/>
    <w:rsid w:val="00A148EC"/>
    <w:rsid w:val="00A14D39"/>
    <w:rsid w:val="00A14F4F"/>
    <w:rsid w:val="00A15323"/>
    <w:rsid w:val="00A1540F"/>
    <w:rsid w:val="00A15C60"/>
    <w:rsid w:val="00A15FF6"/>
    <w:rsid w:val="00A1602D"/>
    <w:rsid w:val="00A160B4"/>
    <w:rsid w:val="00A1612B"/>
    <w:rsid w:val="00A16450"/>
    <w:rsid w:val="00A1652B"/>
    <w:rsid w:val="00A165A4"/>
    <w:rsid w:val="00A16800"/>
    <w:rsid w:val="00A16959"/>
    <w:rsid w:val="00A16AC4"/>
    <w:rsid w:val="00A16BB8"/>
    <w:rsid w:val="00A16C3F"/>
    <w:rsid w:val="00A16C79"/>
    <w:rsid w:val="00A170DF"/>
    <w:rsid w:val="00A170E2"/>
    <w:rsid w:val="00A170F5"/>
    <w:rsid w:val="00A17136"/>
    <w:rsid w:val="00A171EF"/>
    <w:rsid w:val="00A17795"/>
    <w:rsid w:val="00A178BD"/>
    <w:rsid w:val="00A17E86"/>
    <w:rsid w:val="00A17FB9"/>
    <w:rsid w:val="00A20223"/>
    <w:rsid w:val="00A20374"/>
    <w:rsid w:val="00A2093E"/>
    <w:rsid w:val="00A20B8C"/>
    <w:rsid w:val="00A20EA2"/>
    <w:rsid w:val="00A21041"/>
    <w:rsid w:val="00A21050"/>
    <w:rsid w:val="00A2123F"/>
    <w:rsid w:val="00A21372"/>
    <w:rsid w:val="00A213AE"/>
    <w:rsid w:val="00A21426"/>
    <w:rsid w:val="00A21433"/>
    <w:rsid w:val="00A214FF"/>
    <w:rsid w:val="00A215A8"/>
    <w:rsid w:val="00A217F6"/>
    <w:rsid w:val="00A218ED"/>
    <w:rsid w:val="00A21A09"/>
    <w:rsid w:val="00A21B22"/>
    <w:rsid w:val="00A21D2C"/>
    <w:rsid w:val="00A21F29"/>
    <w:rsid w:val="00A2245C"/>
    <w:rsid w:val="00A2248C"/>
    <w:rsid w:val="00A22617"/>
    <w:rsid w:val="00A227D2"/>
    <w:rsid w:val="00A22903"/>
    <w:rsid w:val="00A22A02"/>
    <w:rsid w:val="00A22A63"/>
    <w:rsid w:val="00A22E9D"/>
    <w:rsid w:val="00A22FBD"/>
    <w:rsid w:val="00A234F0"/>
    <w:rsid w:val="00A23669"/>
    <w:rsid w:val="00A23BFF"/>
    <w:rsid w:val="00A23D21"/>
    <w:rsid w:val="00A23F16"/>
    <w:rsid w:val="00A23F38"/>
    <w:rsid w:val="00A23F51"/>
    <w:rsid w:val="00A240D9"/>
    <w:rsid w:val="00A2418F"/>
    <w:rsid w:val="00A245BE"/>
    <w:rsid w:val="00A246BF"/>
    <w:rsid w:val="00A24859"/>
    <w:rsid w:val="00A248EC"/>
    <w:rsid w:val="00A24BEA"/>
    <w:rsid w:val="00A24C32"/>
    <w:rsid w:val="00A24D15"/>
    <w:rsid w:val="00A24D48"/>
    <w:rsid w:val="00A24DCA"/>
    <w:rsid w:val="00A24E51"/>
    <w:rsid w:val="00A24EA4"/>
    <w:rsid w:val="00A24F64"/>
    <w:rsid w:val="00A25052"/>
    <w:rsid w:val="00A255CF"/>
    <w:rsid w:val="00A25666"/>
    <w:rsid w:val="00A25917"/>
    <w:rsid w:val="00A259B6"/>
    <w:rsid w:val="00A25A61"/>
    <w:rsid w:val="00A25D09"/>
    <w:rsid w:val="00A25EFD"/>
    <w:rsid w:val="00A25FD8"/>
    <w:rsid w:val="00A260FC"/>
    <w:rsid w:val="00A2687E"/>
    <w:rsid w:val="00A26993"/>
    <w:rsid w:val="00A26B3F"/>
    <w:rsid w:val="00A26BEA"/>
    <w:rsid w:val="00A26CB5"/>
    <w:rsid w:val="00A26DE1"/>
    <w:rsid w:val="00A2715D"/>
    <w:rsid w:val="00A27292"/>
    <w:rsid w:val="00A2769E"/>
    <w:rsid w:val="00A278FF"/>
    <w:rsid w:val="00A279D3"/>
    <w:rsid w:val="00A27B2C"/>
    <w:rsid w:val="00A27FC7"/>
    <w:rsid w:val="00A27FF8"/>
    <w:rsid w:val="00A30154"/>
    <w:rsid w:val="00A308C2"/>
    <w:rsid w:val="00A30A10"/>
    <w:rsid w:val="00A30CB8"/>
    <w:rsid w:val="00A30EBE"/>
    <w:rsid w:val="00A31185"/>
    <w:rsid w:val="00A312A3"/>
    <w:rsid w:val="00A312F3"/>
    <w:rsid w:val="00A31457"/>
    <w:rsid w:val="00A3145C"/>
    <w:rsid w:val="00A315B9"/>
    <w:rsid w:val="00A315E5"/>
    <w:rsid w:val="00A317DB"/>
    <w:rsid w:val="00A31BFF"/>
    <w:rsid w:val="00A31CAD"/>
    <w:rsid w:val="00A31DF3"/>
    <w:rsid w:val="00A31EBD"/>
    <w:rsid w:val="00A31FA1"/>
    <w:rsid w:val="00A32179"/>
    <w:rsid w:val="00A327C9"/>
    <w:rsid w:val="00A329D2"/>
    <w:rsid w:val="00A32BA6"/>
    <w:rsid w:val="00A32D63"/>
    <w:rsid w:val="00A32E5F"/>
    <w:rsid w:val="00A32EBD"/>
    <w:rsid w:val="00A32FB4"/>
    <w:rsid w:val="00A33841"/>
    <w:rsid w:val="00A3387E"/>
    <w:rsid w:val="00A34192"/>
    <w:rsid w:val="00A344CD"/>
    <w:rsid w:val="00A344F3"/>
    <w:rsid w:val="00A34B1E"/>
    <w:rsid w:val="00A34BEE"/>
    <w:rsid w:val="00A34E7E"/>
    <w:rsid w:val="00A355EA"/>
    <w:rsid w:val="00A35A05"/>
    <w:rsid w:val="00A35B29"/>
    <w:rsid w:val="00A35CE3"/>
    <w:rsid w:val="00A35D88"/>
    <w:rsid w:val="00A35D98"/>
    <w:rsid w:val="00A3648D"/>
    <w:rsid w:val="00A364B4"/>
    <w:rsid w:val="00A36826"/>
    <w:rsid w:val="00A36977"/>
    <w:rsid w:val="00A36C3E"/>
    <w:rsid w:val="00A36CED"/>
    <w:rsid w:val="00A36E06"/>
    <w:rsid w:val="00A370B1"/>
    <w:rsid w:val="00A377C1"/>
    <w:rsid w:val="00A3787E"/>
    <w:rsid w:val="00A37B4A"/>
    <w:rsid w:val="00A37C00"/>
    <w:rsid w:val="00A37E61"/>
    <w:rsid w:val="00A40262"/>
    <w:rsid w:val="00A404FB"/>
    <w:rsid w:val="00A407E4"/>
    <w:rsid w:val="00A408BB"/>
    <w:rsid w:val="00A40E00"/>
    <w:rsid w:val="00A40F0F"/>
    <w:rsid w:val="00A40F81"/>
    <w:rsid w:val="00A4127C"/>
    <w:rsid w:val="00A412DA"/>
    <w:rsid w:val="00A413C0"/>
    <w:rsid w:val="00A41513"/>
    <w:rsid w:val="00A415A6"/>
    <w:rsid w:val="00A4162B"/>
    <w:rsid w:val="00A41A51"/>
    <w:rsid w:val="00A41BEC"/>
    <w:rsid w:val="00A41CC3"/>
    <w:rsid w:val="00A41CDE"/>
    <w:rsid w:val="00A41D4E"/>
    <w:rsid w:val="00A41D8D"/>
    <w:rsid w:val="00A421AB"/>
    <w:rsid w:val="00A4242D"/>
    <w:rsid w:val="00A427BD"/>
    <w:rsid w:val="00A42AB5"/>
    <w:rsid w:val="00A42AF6"/>
    <w:rsid w:val="00A42DD7"/>
    <w:rsid w:val="00A42E19"/>
    <w:rsid w:val="00A42F5B"/>
    <w:rsid w:val="00A430C4"/>
    <w:rsid w:val="00A431A4"/>
    <w:rsid w:val="00A4333C"/>
    <w:rsid w:val="00A4336D"/>
    <w:rsid w:val="00A43373"/>
    <w:rsid w:val="00A4338E"/>
    <w:rsid w:val="00A4354E"/>
    <w:rsid w:val="00A43556"/>
    <w:rsid w:val="00A437D0"/>
    <w:rsid w:val="00A43D72"/>
    <w:rsid w:val="00A442D2"/>
    <w:rsid w:val="00A443C3"/>
    <w:rsid w:val="00A44707"/>
    <w:rsid w:val="00A44983"/>
    <w:rsid w:val="00A4499A"/>
    <w:rsid w:val="00A44B5D"/>
    <w:rsid w:val="00A44BE3"/>
    <w:rsid w:val="00A44D95"/>
    <w:rsid w:val="00A44F26"/>
    <w:rsid w:val="00A44FD0"/>
    <w:rsid w:val="00A4509E"/>
    <w:rsid w:val="00A452B2"/>
    <w:rsid w:val="00A45491"/>
    <w:rsid w:val="00A45A9E"/>
    <w:rsid w:val="00A45C8A"/>
    <w:rsid w:val="00A45CCE"/>
    <w:rsid w:val="00A45D64"/>
    <w:rsid w:val="00A45E73"/>
    <w:rsid w:val="00A45EF8"/>
    <w:rsid w:val="00A464BC"/>
    <w:rsid w:val="00A46777"/>
    <w:rsid w:val="00A46D17"/>
    <w:rsid w:val="00A46F49"/>
    <w:rsid w:val="00A46F99"/>
    <w:rsid w:val="00A47294"/>
    <w:rsid w:val="00A472E7"/>
    <w:rsid w:val="00A47503"/>
    <w:rsid w:val="00A476B2"/>
    <w:rsid w:val="00A47C34"/>
    <w:rsid w:val="00A47CE7"/>
    <w:rsid w:val="00A47D2D"/>
    <w:rsid w:val="00A47D4E"/>
    <w:rsid w:val="00A47E28"/>
    <w:rsid w:val="00A47FA9"/>
    <w:rsid w:val="00A500FA"/>
    <w:rsid w:val="00A50167"/>
    <w:rsid w:val="00A503D8"/>
    <w:rsid w:val="00A50563"/>
    <w:rsid w:val="00A505FA"/>
    <w:rsid w:val="00A50C53"/>
    <w:rsid w:val="00A50E23"/>
    <w:rsid w:val="00A516CE"/>
    <w:rsid w:val="00A5198B"/>
    <w:rsid w:val="00A519D8"/>
    <w:rsid w:val="00A51B3C"/>
    <w:rsid w:val="00A51E65"/>
    <w:rsid w:val="00A51F5E"/>
    <w:rsid w:val="00A51F61"/>
    <w:rsid w:val="00A5203E"/>
    <w:rsid w:val="00A52094"/>
    <w:rsid w:val="00A52179"/>
    <w:rsid w:val="00A52662"/>
    <w:rsid w:val="00A52692"/>
    <w:rsid w:val="00A5291A"/>
    <w:rsid w:val="00A52C47"/>
    <w:rsid w:val="00A52C73"/>
    <w:rsid w:val="00A53145"/>
    <w:rsid w:val="00A5321F"/>
    <w:rsid w:val="00A53782"/>
    <w:rsid w:val="00A53868"/>
    <w:rsid w:val="00A539AD"/>
    <w:rsid w:val="00A53A83"/>
    <w:rsid w:val="00A53C8C"/>
    <w:rsid w:val="00A53CE8"/>
    <w:rsid w:val="00A53F41"/>
    <w:rsid w:val="00A5405E"/>
    <w:rsid w:val="00A54110"/>
    <w:rsid w:val="00A5418C"/>
    <w:rsid w:val="00A54406"/>
    <w:rsid w:val="00A54504"/>
    <w:rsid w:val="00A545B5"/>
    <w:rsid w:val="00A545D4"/>
    <w:rsid w:val="00A5477B"/>
    <w:rsid w:val="00A54947"/>
    <w:rsid w:val="00A549A5"/>
    <w:rsid w:val="00A54CA8"/>
    <w:rsid w:val="00A54CB8"/>
    <w:rsid w:val="00A54D97"/>
    <w:rsid w:val="00A54EA7"/>
    <w:rsid w:val="00A551B6"/>
    <w:rsid w:val="00A557E8"/>
    <w:rsid w:val="00A55D3E"/>
    <w:rsid w:val="00A55E06"/>
    <w:rsid w:val="00A55E31"/>
    <w:rsid w:val="00A55E50"/>
    <w:rsid w:val="00A55EE3"/>
    <w:rsid w:val="00A56166"/>
    <w:rsid w:val="00A5628A"/>
    <w:rsid w:val="00A567E7"/>
    <w:rsid w:val="00A56919"/>
    <w:rsid w:val="00A56D96"/>
    <w:rsid w:val="00A5709A"/>
    <w:rsid w:val="00A570A7"/>
    <w:rsid w:val="00A575B1"/>
    <w:rsid w:val="00A575E9"/>
    <w:rsid w:val="00A5770B"/>
    <w:rsid w:val="00A57803"/>
    <w:rsid w:val="00A57AE3"/>
    <w:rsid w:val="00A57CF3"/>
    <w:rsid w:val="00A57DC9"/>
    <w:rsid w:val="00A57F01"/>
    <w:rsid w:val="00A603F1"/>
    <w:rsid w:val="00A6052E"/>
    <w:rsid w:val="00A6077C"/>
    <w:rsid w:val="00A60786"/>
    <w:rsid w:val="00A607A8"/>
    <w:rsid w:val="00A60967"/>
    <w:rsid w:val="00A60D5A"/>
    <w:rsid w:val="00A6129C"/>
    <w:rsid w:val="00A614C9"/>
    <w:rsid w:val="00A61959"/>
    <w:rsid w:val="00A61F9E"/>
    <w:rsid w:val="00A62378"/>
    <w:rsid w:val="00A6240B"/>
    <w:rsid w:val="00A62729"/>
    <w:rsid w:val="00A62767"/>
    <w:rsid w:val="00A62A28"/>
    <w:rsid w:val="00A62AA4"/>
    <w:rsid w:val="00A62C6E"/>
    <w:rsid w:val="00A62FB9"/>
    <w:rsid w:val="00A63039"/>
    <w:rsid w:val="00A631A4"/>
    <w:rsid w:val="00A63480"/>
    <w:rsid w:val="00A634EE"/>
    <w:rsid w:val="00A63581"/>
    <w:rsid w:val="00A63715"/>
    <w:rsid w:val="00A6382F"/>
    <w:rsid w:val="00A63915"/>
    <w:rsid w:val="00A63CC4"/>
    <w:rsid w:val="00A63D87"/>
    <w:rsid w:val="00A63E49"/>
    <w:rsid w:val="00A64035"/>
    <w:rsid w:val="00A6428C"/>
    <w:rsid w:val="00A64442"/>
    <w:rsid w:val="00A6471F"/>
    <w:rsid w:val="00A647B4"/>
    <w:rsid w:val="00A648A0"/>
    <w:rsid w:val="00A64A90"/>
    <w:rsid w:val="00A64E39"/>
    <w:rsid w:val="00A64EFF"/>
    <w:rsid w:val="00A64F23"/>
    <w:rsid w:val="00A64F42"/>
    <w:rsid w:val="00A65001"/>
    <w:rsid w:val="00A654F8"/>
    <w:rsid w:val="00A6590C"/>
    <w:rsid w:val="00A6594A"/>
    <w:rsid w:val="00A65BB7"/>
    <w:rsid w:val="00A65C44"/>
    <w:rsid w:val="00A65C9B"/>
    <w:rsid w:val="00A65D20"/>
    <w:rsid w:val="00A65ECC"/>
    <w:rsid w:val="00A65FED"/>
    <w:rsid w:val="00A6610E"/>
    <w:rsid w:val="00A66198"/>
    <w:rsid w:val="00A666C8"/>
    <w:rsid w:val="00A66A66"/>
    <w:rsid w:val="00A66C30"/>
    <w:rsid w:val="00A66E6C"/>
    <w:rsid w:val="00A67157"/>
    <w:rsid w:val="00A672D0"/>
    <w:rsid w:val="00A673A7"/>
    <w:rsid w:val="00A67575"/>
    <w:rsid w:val="00A6759A"/>
    <w:rsid w:val="00A67A53"/>
    <w:rsid w:val="00A67AB4"/>
    <w:rsid w:val="00A67B95"/>
    <w:rsid w:val="00A67C6B"/>
    <w:rsid w:val="00A67D1A"/>
    <w:rsid w:val="00A67D62"/>
    <w:rsid w:val="00A67D75"/>
    <w:rsid w:val="00A700F0"/>
    <w:rsid w:val="00A702AB"/>
    <w:rsid w:val="00A70394"/>
    <w:rsid w:val="00A70445"/>
    <w:rsid w:val="00A704C8"/>
    <w:rsid w:val="00A70604"/>
    <w:rsid w:val="00A7075F"/>
    <w:rsid w:val="00A70C2E"/>
    <w:rsid w:val="00A70D34"/>
    <w:rsid w:val="00A70E8B"/>
    <w:rsid w:val="00A70FA0"/>
    <w:rsid w:val="00A71043"/>
    <w:rsid w:val="00A7120C"/>
    <w:rsid w:val="00A71434"/>
    <w:rsid w:val="00A718B1"/>
    <w:rsid w:val="00A71D17"/>
    <w:rsid w:val="00A71E2D"/>
    <w:rsid w:val="00A71EE5"/>
    <w:rsid w:val="00A71F01"/>
    <w:rsid w:val="00A71FA6"/>
    <w:rsid w:val="00A7276A"/>
    <w:rsid w:val="00A729A2"/>
    <w:rsid w:val="00A72D7C"/>
    <w:rsid w:val="00A73035"/>
    <w:rsid w:val="00A73036"/>
    <w:rsid w:val="00A73186"/>
    <w:rsid w:val="00A73199"/>
    <w:rsid w:val="00A731FA"/>
    <w:rsid w:val="00A73583"/>
    <w:rsid w:val="00A73630"/>
    <w:rsid w:val="00A736C7"/>
    <w:rsid w:val="00A73824"/>
    <w:rsid w:val="00A73A01"/>
    <w:rsid w:val="00A73AA7"/>
    <w:rsid w:val="00A73CD0"/>
    <w:rsid w:val="00A73F1F"/>
    <w:rsid w:val="00A73FC9"/>
    <w:rsid w:val="00A74026"/>
    <w:rsid w:val="00A7442F"/>
    <w:rsid w:val="00A74557"/>
    <w:rsid w:val="00A7459C"/>
    <w:rsid w:val="00A7485A"/>
    <w:rsid w:val="00A74A40"/>
    <w:rsid w:val="00A74D32"/>
    <w:rsid w:val="00A74D4D"/>
    <w:rsid w:val="00A74DDB"/>
    <w:rsid w:val="00A75134"/>
    <w:rsid w:val="00A751DC"/>
    <w:rsid w:val="00A752A6"/>
    <w:rsid w:val="00A75314"/>
    <w:rsid w:val="00A755FC"/>
    <w:rsid w:val="00A7578A"/>
    <w:rsid w:val="00A75D01"/>
    <w:rsid w:val="00A75F62"/>
    <w:rsid w:val="00A76225"/>
    <w:rsid w:val="00A76375"/>
    <w:rsid w:val="00A764A8"/>
    <w:rsid w:val="00A7651C"/>
    <w:rsid w:val="00A76732"/>
    <w:rsid w:val="00A7674D"/>
    <w:rsid w:val="00A76863"/>
    <w:rsid w:val="00A76875"/>
    <w:rsid w:val="00A76962"/>
    <w:rsid w:val="00A76ADD"/>
    <w:rsid w:val="00A76C83"/>
    <w:rsid w:val="00A76D6E"/>
    <w:rsid w:val="00A76DDD"/>
    <w:rsid w:val="00A7704F"/>
    <w:rsid w:val="00A77191"/>
    <w:rsid w:val="00A7722A"/>
    <w:rsid w:val="00A77756"/>
    <w:rsid w:val="00A77793"/>
    <w:rsid w:val="00A77B05"/>
    <w:rsid w:val="00A77DEA"/>
    <w:rsid w:val="00A8071E"/>
    <w:rsid w:val="00A80D45"/>
    <w:rsid w:val="00A80E7F"/>
    <w:rsid w:val="00A80E9B"/>
    <w:rsid w:val="00A80EFA"/>
    <w:rsid w:val="00A80FDD"/>
    <w:rsid w:val="00A815AA"/>
    <w:rsid w:val="00A817FD"/>
    <w:rsid w:val="00A81ADA"/>
    <w:rsid w:val="00A81AEB"/>
    <w:rsid w:val="00A81BCA"/>
    <w:rsid w:val="00A81BEB"/>
    <w:rsid w:val="00A81CA9"/>
    <w:rsid w:val="00A81EC7"/>
    <w:rsid w:val="00A81F33"/>
    <w:rsid w:val="00A82379"/>
    <w:rsid w:val="00A82421"/>
    <w:rsid w:val="00A8249E"/>
    <w:rsid w:val="00A82540"/>
    <w:rsid w:val="00A82548"/>
    <w:rsid w:val="00A82658"/>
    <w:rsid w:val="00A82669"/>
    <w:rsid w:val="00A82A89"/>
    <w:rsid w:val="00A82C11"/>
    <w:rsid w:val="00A82CB1"/>
    <w:rsid w:val="00A82CF2"/>
    <w:rsid w:val="00A82E7D"/>
    <w:rsid w:val="00A82F24"/>
    <w:rsid w:val="00A8331E"/>
    <w:rsid w:val="00A83C09"/>
    <w:rsid w:val="00A83D29"/>
    <w:rsid w:val="00A84067"/>
    <w:rsid w:val="00A84436"/>
    <w:rsid w:val="00A844CD"/>
    <w:rsid w:val="00A84825"/>
    <w:rsid w:val="00A84969"/>
    <w:rsid w:val="00A84A19"/>
    <w:rsid w:val="00A84AD5"/>
    <w:rsid w:val="00A84B91"/>
    <w:rsid w:val="00A84BE2"/>
    <w:rsid w:val="00A84C53"/>
    <w:rsid w:val="00A84C94"/>
    <w:rsid w:val="00A8525E"/>
    <w:rsid w:val="00A852C6"/>
    <w:rsid w:val="00A85301"/>
    <w:rsid w:val="00A85586"/>
    <w:rsid w:val="00A85599"/>
    <w:rsid w:val="00A85968"/>
    <w:rsid w:val="00A85D5C"/>
    <w:rsid w:val="00A85DCD"/>
    <w:rsid w:val="00A86064"/>
    <w:rsid w:val="00A8606B"/>
    <w:rsid w:val="00A86664"/>
    <w:rsid w:val="00A86A93"/>
    <w:rsid w:val="00A8702A"/>
    <w:rsid w:val="00A8735D"/>
    <w:rsid w:val="00A873F4"/>
    <w:rsid w:val="00A87710"/>
    <w:rsid w:val="00A87728"/>
    <w:rsid w:val="00A8787D"/>
    <w:rsid w:val="00A879D2"/>
    <w:rsid w:val="00A87ACE"/>
    <w:rsid w:val="00A87B42"/>
    <w:rsid w:val="00A87BB3"/>
    <w:rsid w:val="00A87D28"/>
    <w:rsid w:val="00A87F0E"/>
    <w:rsid w:val="00A900F6"/>
    <w:rsid w:val="00A901FC"/>
    <w:rsid w:val="00A903FF"/>
    <w:rsid w:val="00A90597"/>
    <w:rsid w:val="00A905F7"/>
    <w:rsid w:val="00A90707"/>
    <w:rsid w:val="00A90858"/>
    <w:rsid w:val="00A908BC"/>
    <w:rsid w:val="00A90C5D"/>
    <w:rsid w:val="00A90EB7"/>
    <w:rsid w:val="00A910B8"/>
    <w:rsid w:val="00A910BB"/>
    <w:rsid w:val="00A9118C"/>
    <w:rsid w:val="00A91291"/>
    <w:rsid w:val="00A91327"/>
    <w:rsid w:val="00A913C2"/>
    <w:rsid w:val="00A91558"/>
    <w:rsid w:val="00A91728"/>
    <w:rsid w:val="00A917D5"/>
    <w:rsid w:val="00A91819"/>
    <w:rsid w:val="00A91A8B"/>
    <w:rsid w:val="00A91C3A"/>
    <w:rsid w:val="00A920D8"/>
    <w:rsid w:val="00A92140"/>
    <w:rsid w:val="00A92472"/>
    <w:rsid w:val="00A9248E"/>
    <w:rsid w:val="00A92526"/>
    <w:rsid w:val="00A92AEF"/>
    <w:rsid w:val="00A92B09"/>
    <w:rsid w:val="00A92D6E"/>
    <w:rsid w:val="00A92E0A"/>
    <w:rsid w:val="00A92F2E"/>
    <w:rsid w:val="00A93226"/>
    <w:rsid w:val="00A9334F"/>
    <w:rsid w:val="00A9351C"/>
    <w:rsid w:val="00A935D4"/>
    <w:rsid w:val="00A93642"/>
    <w:rsid w:val="00A936A5"/>
    <w:rsid w:val="00A936F7"/>
    <w:rsid w:val="00A937BF"/>
    <w:rsid w:val="00A93874"/>
    <w:rsid w:val="00A93CC1"/>
    <w:rsid w:val="00A93E37"/>
    <w:rsid w:val="00A93F42"/>
    <w:rsid w:val="00A9430D"/>
    <w:rsid w:val="00A943EA"/>
    <w:rsid w:val="00A94539"/>
    <w:rsid w:val="00A94676"/>
    <w:rsid w:val="00A946B4"/>
    <w:rsid w:val="00A94724"/>
    <w:rsid w:val="00A9473F"/>
    <w:rsid w:val="00A9485E"/>
    <w:rsid w:val="00A948BD"/>
    <w:rsid w:val="00A94964"/>
    <w:rsid w:val="00A94A52"/>
    <w:rsid w:val="00A94CA2"/>
    <w:rsid w:val="00A94D46"/>
    <w:rsid w:val="00A94F21"/>
    <w:rsid w:val="00A952CC"/>
    <w:rsid w:val="00A956CA"/>
    <w:rsid w:val="00A957C3"/>
    <w:rsid w:val="00A95806"/>
    <w:rsid w:val="00A9582E"/>
    <w:rsid w:val="00A958FE"/>
    <w:rsid w:val="00A959AF"/>
    <w:rsid w:val="00A95A48"/>
    <w:rsid w:val="00A95B6E"/>
    <w:rsid w:val="00A95BC8"/>
    <w:rsid w:val="00A95C8C"/>
    <w:rsid w:val="00A95D6C"/>
    <w:rsid w:val="00A95E61"/>
    <w:rsid w:val="00A95EDE"/>
    <w:rsid w:val="00A95F04"/>
    <w:rsid w:val="00A95FC7"/>
    <w:rsid w:val="00A9600E"/>
    <w:rsid w:val="00A960E9"/>
    <w:rsid w:val="00A962C1"/>
    <w:rsid w:val="00A967CC"/>
    <w:rsid w:val="00A96859"/>
    <w:rsid w:val="00A96B8B"/>
    <w:rsid w:val="00A96DF9"/>
    <w:rsid w:val="00A96EA5"/>
    <w:rsid w:val="00A96F7C"/>
    <w:rsid w:val="00A971FE"/>
    <w:rsid w:val="00A97536"/>
    <w:rsid w:val="00A97655"/>
    <w:rsid w:val="00A97668"/>
    <w:rsid w:val="00A97A4D"/>
    <w:rsid w:val="00A97B3A"/>
    <w:rsid w:val="00A97DAD"/>
    <w:rsid w:val="00A97E2D"/>
    <w:rsid w:val="00AA07F0"/>
    <w:rsid w:val="00AA0928"/>
    <w:rsid w:val="00AA0B30"/>
    <w:rsid w:val="00AA0E4C"/>
    <w:rsid w:val="00AA10D2"/>
    <w:rsid w:val="00AA1119"/>
    <w:rsid w:val="00AA13FB"/>
    <w:rsid w:val="00AA1569"/>
    <w:rsid w:val="00AA17F2"/>
    <w:rsid w:val="00AA19F4"/>
    <w:rsid w:val="00AA1DE3"/>
    <w:rsid w:val="00AA202E"/>
    <w:rsid w:val="00AA20DF"/>
    <w:rsid w:val="00AA2159"/>
    <w:rsid w:val="00AA2697"/>
    <w:rsid w:val="00AA26D8"/>
    <w:rsid w:val="00AA27B4"/>
    <w:rsid w:val="00AA2830"/>
    <w:rsid w:val="00AA2851"/>
    <w:rsid w:val="00AA28DB"/>
    <w:rsid w:val="00AA292C"/>
    <w:rsid w:val="00AA2BFF"/>
    <w:rsid w:val="00AA2C53"/>
    <w:rsid w:val="00AA2D44"/>
    <w:rsid w:val="00AA32B1"/>
    <w:rsid w:val="00AA354A"/>
    <w:rsid w:val="00AA35DB"/>
    <w:rsid w:val="00AA3694"/>
    <w:rsid w:val="00AA37E1"/>
    <w:rsid w:val="00AA39C0"/>
    <w:rsid w:val="00AA3E55"/>
    <w:rsid w:val="00AA3EFA"/>
    <w:rsid w:val="00AA4108"/>
    <w:rsid w:val="00AA43A8"/>
    <w:rsid w:val="00AA459B"/>
    <w:rsid w:val="00AA45A3"/>
    <w:rsid w:val="00AA4997"/>
    <w:rsid w:val="00AA49E5"/>
    <w:rsid w:val="00AA4AA2"/>
    <w:rsid w:val="00AA4D20"/>
    <w:rsid w:val="00AA4E0D"/>
    <w:rsid w:val="00AA5275"/>
    <w:rsid w:val="00AA549B"/>
    <w:rsid w:val="00AA551D"/>
    <w:rsid w:val="00AA5520"/>
    <w:rsid w:val="00AA562E"/>
    <w:rsid w:val="00AA5707"/>
    <w:rsid w:val="00AA5BA7"/>
    <w:rsid w:val="00AA5EBC"/>
    <w:rsid w:val="00AA5FC3"/>
    <w:rsid w:val="00AA611C"/>
    <w:rsid w:val="00AA633A"/>
    <w:rsid w:val="00AA645F"/>
    <w:rsid w:val="00AA67D5"/>
    <w:rsid w:val="00AA6843"/>
    <w:rsid w:val="00AA69E0"/>
    <w:rsid w:val="00AA70DF"/>
    <w:rsid w:val="00AA712D"/>
    <w:rsid w:val="00AA7389"/>
    <w:rsid w:val="00AA73FF"/>
    <w:rsid w:val="00AA7492"/>
    <w:rsid w:val="00AA7686"/>
    <w:rsid w:val="00AA78E4"/>
    <w:rsid w:val="00AA7AA5"/>
    <w:rsid w:val="00AA7EBE"/>
    <w:rsid w:val="00AB00B0"/>
    <w:rsid w:val="00AB01F5"/>
    <w:rsid w:val="00AB03CD"/>
    <w:rsid w:val="00AB047E"/>
    <w:rsid w:val="00AB052C"/>
    <w:rsid w:val="00AB06E8"/>
    <w:rsid w:val="00AB07F3"/>
    <w:rsid w:val="00AB08E1"/>
    <w:rsid w:val="00AB0B04"/>
    <w:rsid w:val="00AB0FE1"/>
    <w:rsid w:val="00AB1298"/>
    <w:rsid w:val="00AB1623"/>
    <w:rsid w:val="00AB164B"/>
    <w:rsid w:val="00AB1686"/>
    <w:rsid w:val="00AB262E"/>
    <w:rsid w:val="00AB2721"/>
    <w:rsid w:val="00AB2895"/>
    <w:rsid w:val="00AB2D0D"/>
    <w:rsid w:val="00AB2D22"/>
    <w:rsid w:val="00AB2F46"/>
    <w:rsid w:val="00AB3018"/>
    <w:rsid w:val="00AB3225"/>
    <w:rsid w:val="00AB38B5"/>
    <w:rsid w:val="00AB3A2E"/>
    <w:rsid w:val="00AB3BCB"/>
    <w:rsid w:val="00AB3C04"/>
    <w:rsid w:val="00AB3CC8"/>
    <w:rsid w:val="00AB4367"/>
    <w:rsid w:val="00AB4374"/>
    <w:rsid w:val="00AB44B6"/>
    <w:rsid w:val="00AB4769"/>
    <w:rsid w:val="00AB480D"/>
    <w:rsid w:val="00AB4975"/>
    <w:rsid w:val="00AB4A40"/>
    <w:rsid w:val="00AB4BC6"/>
    <w:rsid w:val="00AB4E6C"/>
    <w:rsid w:val="00AB4F4C"/>
    <w:rsid w:val="00AB50B0"/>
    <w:rsid w:val="00AB50B9"/>
    <w:rsid w:val="00AB5188"/>
    <w:rsid w:val="00AB54BC"/>
    <w:rsid w:val="00AB55EB"/>
    <w:rsid w:val="00AB56AD"/>
    <w:rsid w:val="00AB56B5"/>
    <w:rsid w:val="00AB5780"/>
    <w:rsid w:val="00AB5ABB"/>
    <w:rsid w:val="00AB5AD1"/>
    <w:rsid w:val="00AB5DD5"/>
    <w:rsid w:val="00AB5E98"/>
    <w:rsid w:val="00AB61DC"/>
    <w:rsid w:val="00AB628D"/>
    <w:rsid w:val="00AB6601"/>
    <w:rsid w:val="00AB6942"/>
    <w:rsid w:val="00AB698F"/>
    <w:rsid w:val="00AB6DA2"/>
    <w:rsid w:val="00AB6E9A"/>
    <w:rsid w:val="00AB704D"/>
    <w:rsid w:val="00AB7096"/>
    <w:rsid w:val="00AB715F"/>
    <w:rsid w:val="00AB7255"/>
    <w:rsid w:val="00AB733E"/>
    <w:rsid w:val="00AB7494"/>
    <w:rsid w:val="00AB7509"/>
    <w:rsid w:val="00AB75FD"/>
    <w:rsid w:val="00AB79DC"/>
    <w:rsid w:val="00AB7AE7"/>
    <w:rsid w:val="00AB7B13"/>
    <w:rsid w:val="00AB7B73"/>
    <w:rsid w:val="00AB7C34"/>
    <w:rsid w:val="00AB7C36"/>
    <w:rsid w:val="00AB7F75"/>
    <w:rsid w:val="00AC0761"/>
    <w:rsid w:val="00AC09A9"/>
    <w:rsid w:val="00AC0A67"/>
    <w:rsid w:val="00AC0B08"/>
    <w:rsid w:val="00AC0D31"/>
    <w:rsid w:val="00AC0D5F"/>
    <w:rsid w:val="00AC12D1"/>
    <w:rsid w:val="00AC193A"/>
    <w:rsid w:val="00AC1950"/>
    <w:rsid w:val="00AC1A93"/>
    <w:rsid w:val="00AC1D6E"/>
    <w:rsid w:val="00AC1DE4"/>
    <w:rsid w:val="00AC1E0C"/>
    <w:rsid w:val="00AC232A"/>
    <w:rsid w:val="00AC2594"/>
    <w:rsid w:val="00AC2705"/>
    <w:rsid w:val="00AC2768"/>
    <w:rsid w:val="00AC28EE"/>
    <w:rsid w:val="00AC2A06"/>
    <w:rsid w:val="00AC2A08"/>
    <w:rsid w:val="00AC2CDC"/>
    <w:rsid w:val="00AC2CF4"/>
    <w:rsid w:val="00AC2DDB"/>
    <w:rsid w:val="00AC31EE"/>
    <w:rsid w:val="00AC3201"/>
    <w:rsid w:val="00AC3329"/>
    <w:rsid w:val="00AC3410"/>
    <w:rsid w:val="00AC34A2"/>
    <w:rsid w:val="00AC35F4"/>
    <w:rsid w:val="00AC360E"/>
    <w:rsid w:val="00AC3646"/>
    <w:rsid w:val="00AC3E62"/>
    <w:rsid w:val="00AC3F4D"/>
    <w:rsid w:val="00AC3F50"/>
    <w:rsid w:val="00AC3FE1"/>
    <w:rsid w:val="00AC4171"/>
    <w:rsid w:val="00AC41AC"/>
    <w:rsid w:val="00AC42E7"/>
    <w:rsid w:val="00AC4405"/>
    <w:rsid w:val="00AC4ABE"/>
    <w:rsid w:val="00AC4CE2"/>
    <w:rsid w:val="00AC4F71"/>
    <w:rsid w:val="00AC5082"/>
    <w:rsid w:val="00AC510A"/>
    <w:rsid w:val="00AC53D9"/>
    <w:rsid w:val="00AC540A"/>
    <w:rsid w:val="00AC5999"/>
    <w:rsid w:val="00AC5B37"/>
    <w:rsid w:val="00AC5C7E"/>
    <w:rsid w:val="00AC5CF7"/>
    <w:rsid w:val="00AC5ECF"/>
    <w:rsid w:val="00AC60AD"/>
    <w:rsid w:val="00AC64D7"/>
    <w:rsid w:val="00AC670A"/>
    <w:rsid w:val="00AC695B"/>
    <w:rsid w:val="00AC6D61"/>
    <w:rsid w:val="00AC7000"/>
    <w:rsid w:val="00AC7215"/>
    <w:rsid w:val="00AC72E3"/>
    <w:rsid w:val="00AC797A"/>
    <w:rsid w:val="00AC79F3"/>
    <w:rsid w:val="00AC7B45"/>
    <w:rsid w:val="00AC7B4B"/>
    <w:rsid w:val="00AC7EB4"/>
    <w:rsid w:val="00AD00BE"/>
    <w:rsid w:val="00AD00C5"/>
    <w:rsid w:val="00AD00EA"/>
    <w:rsid w:val="00AD046D"/>
    <w:rsid w:val="00AD0540"/>
    <w:rsid w:val="00AD0654"/>
    <w:rsid w:val="00AD0760"/>
    <w:rsid w:val="00AD07B3"/>
    <w:rsid w:val="00AD082C"/>
    <w:rsid w:val="00AD0DFE"/>
    <w:rsid w:val="00AD0FEC"/>
    <w:rsid w:val="00AD1073"/>
    <w:rsid w:val="00AD176E"/>
    <w:rsid w:val="00AD1C3F"/>
    <w:rsid w:val="00AD2450"/>
    <w:rsid w:val="00AD24F5"/>
    <w:rsid w:val="00AD2AD3"/>
    <w:rsid w:val="00AD2B79"/>
    <w:rsid w:val="00AD2CAD"/>
    <w:rsid w:val="00AD2D8D"/>
    <w:rsid w:val="00AD313E"/>
    <w:rsid w:val="00AD31BA"/>
    <w:rsid w:val="00AD32EB"/>
    <w:rsid w:val="00AD330C"/>
    <w:rsid w:val="00AD33AE"/>
    <w:rsid w:val="00AD3489"/>
    <w:rsid w:val="00AD34CC"/>
    <w:rsid w:val="00AD34ED"/>
    <w:rsid w:val="00AD370F"/>
    <w:rsid w:val="00AD3819"/>
    <w:rsid w:val="00AD3B09"/>
    <w:rsid w:val="00AD3BF9"/>
    <w:rsid w:val="00AD3DCE"/>
    <w:rsid w:val="00AD3E72"/>
    <w:rsid w:val="00AD3EC3"/>
    <w:rsid w:val="00AD3F47"/>
    <w:rsid w:val="00AD44DE"/>
    <w:rsid w:val="00AD450B"/>
    <w:rsid w:val="00AD4591"/>
    <w:rsid w:val="00AD4911"/>
    <w:rsid w:val="00AD496F"/>
    <w:rsid w:val="00AD4C07"/>
    <w:rsid w:val="00AD4FEF"/>
    <w:rsid w:val="00AD50BA"/>
    <w:rsid w:val="00AD537C"/>
    <w:rsid w:val="00AD5765"/>
    <w:rsid w:val="00AD5CD4"/>
    <w:rsid w:val="00AD5D51"/>
    <w:rsid w:val="00AD5E65"/>
    <w:rsid w:val="00AD5F13"/>
    <w:rsid w:val="00AD6040"/>
    <w:rsid w:val="00AD60CC"/>
    <w:rsid w:val="00AD61D3"/>
    <w:rsid w:val="00AD6363"/>
    <w:rsid w:val="00AD63AF"/>
    <w:rsid w:val="00AD65BA"/>
    <w:rsid w:val="00AD65DA"/>
    <w:rsid w:val="00AD6802"/>
    <w:rsid w:val="00AD6C6B"/>
    <w:rsid w:val="00AD6CBA"/>
    <w:rsid w:val="00AD6E95"/>
    <w:rsid w:val="00AD707E"/>
    <w:rsid w:val="00AD749F"/>
    <w:rsid w:val="00AD74F0"/>
    <w:rsid w:val="00AD781F"/>
    <w:rsid w:val="00AD78E1"/>
    <w:rsid w:val="00AD790D"/>
    <w:rsid w:val="00AD7BF4"/>
    <w:rsid w:val="00AD7CF0"/>
    <w:rsid w:val="00AE00E4"/>
    <w:rsid w:val="00AE01B4"/>
    <w:rsid w:val="00AE01C5"/>
    <w:rsid w:val="00AE02DA"/>
    <w:rsid w:val="00AE032C"/>
    <w:rsid w:val="00AE032E"/>
    <w:rsid w:val="00AE0342"/>
    <w:rsid w:val="00AE04F0"/>
    <w:rsid w:val="00AE0518"/>
    <w:rsid w:val="00AE0769"/>
    <w:rsid w:val="00AE0789"/>
    <w:rsid w:val="00AE07E4"/>
    <w:rsid w:val="00AE0B0C"/>
    <w:rsid w:val="00AE0D53"/>
    <w:rsid w:val="00AE0E29"/>
    <w:rsid w:val="00AE0E2B"/>
    <w:rsid w:val="00AE0E57"/>
    <w:rsid w:val="00AE0F2C"/>
    <w:rsid w:val="00AE0F4A"/>
    <w:rsid w:val="00AE111B"/>
    <w:rsid w:val="00AE11DE"/>
    <w:rsid w:val="00AE1249"/>
    <w:rsid w:val="00AE1364"/>
    <w:rsid w:val="00AE19E0"/>
    <w:rsid w:val="00AE1B5D"/>
    <w:rsid w:val="00AE1BBC"/>
    <w:rsid w:val="00AE1E0C"/>
    <w:rsid w:val="00AE205F"/>
    <w:rsid w:val="00AE2082"/>
    <w:rsid w:val="00AE24DD"/>
    <w:rsid w:val="00AE277C"/>
    <w:rsid w:val="00AE2782"/>
    <w:rsid w:val="00AE2A56"/>
    <w:rsid w:val="00AE2CC0"/>
    <w:rsid w:val="00AE30ED"/>
    <w:rsid w:val="00AE33D7"/>
    <w:rsid w:val="00AE34CA"/>
    <w:rsid w:val="00AE3524"/>
    <w:rsid w:val="00AE3689"/>
    <w:rsid w:val="00AE3B61"/>
    <w:rsid w:val="00AE4060"/>
    <w:rsid w:val="00AE4548"/>
    <w:rsid w:val="00AE45B6"/>
    <w:rsid w:val="00AE4961"/>
    <w:rsid w:val="00AE51F0"/>
    <w:rsid w:val="00AE559A"/>
    <w:rsid w:val="00AE5889"/>
    <w:rsid w:val="00AE588D"/>
    <w:rsid w:val="00AE6162"/>
    <w:rsid w:val="00AE6412"/>
    <w:rsid w:val="00AE645E"/>
    <w:rsid w:val="00AE653E"/>
    <w:rsid w:val="00AE65F3"/>
    <w:rsid w:val="00AE660C"/>
    <w:rsid w:val="00AE6708"/>
    <w:rsid w:val="00AE6868"/>
    <w:rsid w:val="00AE695E"/>
    <w:rsid w:val="00AE6A0F"/>
    <w:rsid w:val="00AE6E3B"/>
    <w:rsid w:val="00AE6ED0"/>
    <w:rsid w:val="00AE70C3"/>
    <w:rsid w:val="00AE71CD"/>
    <w:rsid w:val="00AE7205"/>
    <w:rsid w:val="00AE722F"/>
    <w:rsid w:val="00AE7717"/>
    <w:rsid w:val="00AE77BB"/>
    <w:rsid w:val="00AE77C7"/>
    <w:rsid w:val="00AE7BA9"/>
    <w:rsid w:val="00AE7C57"/>
    <w:rsid w:val="00AF0385"/>
    <w:rsid w:val="00AF0617"/>
    <w:rsid w:val="00AF06DB"/>
    <w:rsid w:val="00AF093B"/>
    <w:rsid w:val="00AF0A49"/>
    <w:rsid w:val="00AF0E07"/>
    <w:rsid w:val="00AF0F93"/>
    <w:rsid w:val="00AF10B6"/>
    <w:rsid w:val="00AF1127"/>
    <w:rsid w:val="00AF1251"/>
    <w:rsid w:val="00AF12EE"/>
    <w:rsid w:val="00AF1338"/>
    <w:rsid w:val="00AF14B0"/>
    <w:rsid w:val="00AF151F"/>
    <w:rsid w:val="00AF173D"/>
    <w:rsid w:val="00AF176B"/>
    <w:rsid w:val="00AF18E3"/>
    <w:rsid w:val="00AF1ABC"/>
    <w:rsid w:val="00AF1B30"/>
    <w:rsid w:val="00AF21B2"/>
    <w:rsid w:val="00AF2484"/>
    <w:rsid w:val="00AF25E3"/>
    <w:rsid w:val="00AF2AEE"/>
    <w:rsid w:val="00AF2BDC"/>
    <w:rsid w:val="00AF2C58"/>
    <w:rsid w:val="00AF2EC3"/>
    <w:rsid w:val="00AF302B"/>
    <w:rsid w:val="00AF35AF"/>
    <w:rsid w:val="00AF3701"/>
    <w:rsid w:val="00AF3766"/>
    <w:rsid w:val="00AF38C5"/>
    <w:rsid w:val="00AF3998"/>
    <w:rsid w:val="00AF3CB2"/>
    <w:rsid w:val="00AF3E34"/>
    <w:rsid w:val="00AF3F74"/>
    <w:rsid w:val="00AF3F92"/>
    <w:rsid w:val="00AF4116"/>
    <w:rsid w:val="00AF44ED"/>
    <w:rsid w:val="00AF4504"/>
    <w:rsid w:val="00AF45CC"/>
    <w:rsid w:val="00AF4954"/>
    <w:rsid w:val="00AF496A"/>
    <w:rsid w:val="00AF4A23"/>
    <w:rsid w:val="00AF4C92"/>
    <w:rsid w:val="00AF4CE7"/>
    <w:rsid w:val="00AF4E29"/>
    <w:rsid w:val="00AF4FBA"/>
    <w:rsid w:val="00AF5ACC"/>
    <w:rsid w:val="00AF5B3C"/>
    <w:rsid w:val="00AF5EAE"/>
    <w:rsid w:val="00AF5F3F"/>
    <w:rsid w:val="00AF61A9"/>
    <w:rsid w:val="00AF624D"/>
    <w:rsid w:val="00AF6541"/>
    <w:rsid w:val="00AF65FA"/>
    <w:rsid w:val="00AF662B"/>
    <w:rsid w:val="00AF68D4"/>
    <w:rsid w:val="00AF6D0F"/>
    <w:rsid w:val="00AF6EC8"/>
    <w:rsid w:val="00AF6F66"/>
    <w:rsid w:val="00AF709D"/>
    <w:rsid w:val="00AF70D2"/>
    <w:rsid w:val="00AF717F"/>
    <w:rsid w:val="00AF7187"/>
    <w:rsid w:val="00AF722C"/>
    <w:rsid w:val="00AF73A8"/>
    <w:rsid w:val="00AF73C7"/>
    <w:rsid w:val="00AF74CD"/>
    <w:rsid w:val="00AF758C"/>
    <w:rsid w:val="00AF76E0"/>
    <w:rsid w:val="00AF78DB"/>
    <w:rsid w:val="00AF7C5A"/>
    <w:rsid w:val="00AF7E9C"/>
    <w:rsid w:val="00B00382"/>
    <w:rsid w:val="00B004F5"/>
    <w:rsid w:val="00B0052D"/>
    <w:rsid w:val="00B00950"/>
    <w:rsid w:val="00B00D15"/>
    <w:rsid w:val="00B00DAA"/>
    <w:rsid w:val="00B00EEE"/>
    <w:rsid w:val="00B00F2D"/>
    <w:rsid w:val="00B00FBF"/>
    <w:rsid w:val="00B010B6"/>
    <w:rsid w:val="00B0137E"/>
    <w:rsid w:val="00B01D2D"/>
    <w:rsid w:val="00B01EBB"/>
    <w:rsid w:val="00B02113"/>
    <w:rsid w:val="00B0219C"/>
    <w:rsid w:val="00B023D5"/>
    <w:rsid w:val="00B029C8"/>
    <w:rsid w:val="00B02E49"/>
    <w:rsid w:val="00B03000"/>
    <w:rsid w:val="00B03799"/>
    <w:rsid w:val="00B0386A"/>
    <w:rsid w:val="00B03889"/>
    <w:rsid w:val="00B03A6D"/>
    <w:rsid w:val="00B03D2A"/>
    <w:rsid w:val="00B0400E"/>
    <w:rsid w:val="00B04023"/>
    <w:rsid w:val="00B040D7"/>
    <w:rsid w:val="00B04802"/>
    <w:rsid w:val="00B04869"/>
    <w:rsid w:val="00B049D7"/>
    <w:rsid w:val="00B04D74"/>
    <w:rsid w:val="00B05248"/>
    <w:rsid w:val="00B05439"/>
    <w:rsid w:val="00B054B7"/>
    <w:rsid w:val="00B055D0"/>
    <w:rsid w:val="00B05634"/>
    <w:rsid w:val="00B0568D"/>
    <w:rsid w:val="00B059C7"/>
    <w:rsid w:val="00B05A88"/>
    <w:rsid w:val="00B05B15"/>
    <w:rsid w:val="00B05B64"/>
    <w:rsid w:val="00B05E30"/>
    <w:rsid w:val="00B06235"/>
    <w:rsid w:val="00B06565"/>
    <w:rsid w:val="00B065B3"/>
    <w:rsid w:val="00B066B9"/>
    <w:rsid w:val="00B06BEA"/>
    <w:rsid w:val="00B07052"/>
    <w:rsid w:val="00B070BC"/>
    <w:rsid w:val="00B0719B"/>
    <w:rsid w:val="00B07310"/>
    <w:rsid w:val="00B07822"/>
    <w:rsid w:val="00B078AC"/>
    <w:rsid w:val="00B078CC"/>
    <w:rsid w:val="00B07AA0"/>
    <w:rsid w:val="00B07C33"/>
    <w:rsid w:val="00B07C3D"/>
    <w:rsid w:val="00B07C92"/>
    <w:rsid w:val="00B07D1D"/>
    <w:rsid w:val="00B07D21"/>
    <w:rsid w:val="00B07D4D"/>
    <w:rsid w:val="00B07F2A"/>
    <w:rsid w:val="00B07FB3"/>
    <w:rsid w:val="00B1016E"/>
    <w:rsid w:val="00B102A8"/>
    <w:rsid w:val="00B105D9"/>
    <w:rsid w:val="00B10646"/>
    <w:rsid w:val="00B107AE"/>
    <w:rsid w:val="00B107F1"/>
    <w:rsid w:val="00B109C9"/>
    <w:rsid w:val="00B10AED"/>
    <w:rsid w:val="00B10E82"/>
    <w:rsid w:val="00B10EC0"/>
    <w:rsid w:val="00B110EC"/>
    <w:rsid w:val="00B11184"/>
    <w:rsid w:val="00B11250"/>
    <w:rsid w:val="00B112EF"/>
    <w:rsid w:val="00B11365"/>
    <w:rsid w:val="00B11887"/>
    <w:rsid w:val="00B119B8"/>
    <w:rsid w:val="00B11C4B"/>
    <w:rsid w:val="00B11D32"/>
    <w:rsid w:val="00B11DCD"/>
    <w:rsid w:val="00B11DF4"/>
    <w:rsid w:val="00B11F98"/>
    <w:rsid w:val="00B122F8"/>
    <w:rsid w:val="00B1230E"/>
    <w:rsid w:val="00B1257A"/>
    <w:rsid w:val="00B12668"/>
    <w:rsid w:val="00B12886"/>
    <w:rsid w:val="00B130D1"/>
    <w:rsid w:val="00B1314F"/>
    <w:rsid w:val="00B13376"/>
    <w:rsid w:val="00B133A3"/>
    <w:rsid w:val="00B133CF"/>
    <w:rsid w:val="00B134FD"/>
    <w:rsid w:val="00B1376C"/>
    <w:rsid w:val="00B1377B"/>
    <w:rsid w:val="00B13815"/>
    <w:rsid w:val="00B1387E"/>
    <w:rsid w:val="00B13892"/>
    <w:rsid w:val="00B13BB6"/>
    <w:rsid w:val="00B13BDA"/>
    <w:rsid w:val="00B13D10"/>
    <w:rsid w:val="00B1403A"/>
    <w:rsid w:val="00B141BE"/>
    <w:rsid w:val="00B14622"/>
    <w:rsid w:val="00B14651"/>
    <w:rsid w:val="00B14895"/>
    <w:rsid w:val="00B14923"/>
    <w:rsid w:val="00B14AE4"/>
    <w:rsid w:val="00B14DD3"/>
    <w:rsid w:val="00B152FC"/>
    <w:rsid w:val="00B155D8"/>
    <w:rsid w:val="00B1579D"/>
    <w:rsid w:val="00B16042"/>
    <w:rsid w:val="00B1606A"/>
    <w:rsid w:val="00B160D0"/>
    <w:rsid w:val="00B16123"/>
    <w:rsid w:val="00B163D1"/>
    <w:rsid w:val="00B16739"/>
    <w:rsid w:val="00B16BEE"/>
    <w:rsid w:val="00B16CA4"/>
    <w:rsid w:val="00B16D51"/>
    <w:rsid w:val="00B16DCD"/>
    <w:rsid w:val="00B16FDB"/>
    <w:rsid w:val="00B171BA"/>
    <w:rsid w:val="00B17768"/>
    <w:rsid w:val="00B1790A"/>
    <w:rsid w:val="00B17B0B"/>
    <w:rsid w:val="00B17B2C"/>
    <w:rsid w:val="00B17B96"/>
    <w:rsid w:val="00B17D19"/>
    <w:rsid w:val="00B17D2C"/>
    <w:rsid w:val="00B17F57"/>
    <w:rsid w:val="00B17F7A"/>
    <w:rsid w:val="00B20115"/>
    <w:rsid w:val="00B20400"/>
    <w:rsid w:val="00B20420"/>
    <w:rsid w:val="00B20435"/>
    <w:rsid w:val="00B20476"/>
    <w:rsid w:val="00B2059B"/>
    <w:rsid w:val="00B2080C"/>
    <w:rsid w:val="00B2085D"/>
    <w:rsid w:val="00B208D7"/>
    <w:rsid w:val="00B20A72"/>
    <w:rsid w:val="00B20BBB"/>
    <w:rsid w:val="00B20E30"/>
    <w:rsid w:val="00B20E74"/>
    <w:rsid w:val="00B21140"/>
    <w:rsid w:val="00B21483"/>
    <w:rsid w:val="00B216D9"/>
    <w:rsid w:val="00B2184B"/>
    <w:rsid w:val="00B21986"/>
    <w:rsid w:val="00B21E6F"/>
    <w:rsid w:val="00B22154"/>
    <w:rsid w:val="00B2250C"/>
    <w:rsid w:val="00B226EB"/>
    <w:rsid w:val="00B22753"/>
    <w:rsid w:val="00B227C9"/>
    <w:rsid w:val="00B22992"/>
    <w:rsid w:val="00B22D87"/>
    <w:rsid w:val="00B231C5"/>
    <w:rsid w:val="00B235F3"/>
    <w:rsid w:val="00B2371C"/>
    <w:rsid w:val="00B2374F"/>
    <w:rsid w:val="00B23815"/>
    <w:rsid w:val="00B23ACF"/>
    <w:rsid w:val="00B23D42"/>
    <w:rsid w:val="00B2416E"/>
    <w:rsid w:val="00B24225"/>
    <w:rsid w:val="00B242B6"/>
    <w:rsid w:val="00B244B7"/>
    <w:rsid w:val="00B24881"/>
    <w:rsid w:val="00B24C2B"/>
    <w:rsid w:val="00B24ED1"/>
    <w:rsid w:val="00B24F33"/>
    <w:rsid w:val="00B251E0"/>
    <w:rsid w:val="00B25446"/>
    <w:rsid w:val="00B254EA"/>
    <w:rsid w:val="00B2572A"/>
    <w:rsid w:val="00B25809"/>
    <w:rsid w:val="00B25991"/>
    <w:rsid w:val="00B25BBE"/>
    <w:rsid w:val="00B26099"/>
    <w:rsid w:val="00B26118"/>
    <w:rsid w:val="00B2667D"/>
    <w:rsid w:val="00B26843"/>
    <w:rsid w:val="00B2699A"/>
    <w:rsid w:val="00B26ACC"/>
    <w:rsid w:val="00B26B33"/>
    <w:rsid w:val="00B26B89"/>
    <w:rsid w:val="00B26C27"/>
    <w:rsid w:val="00B26CEC"/>
    <w:rsid w:val="00B26F62"/>
    <w:rsid w:val="00B2715C"/>
    <w:rsid w:val="00B27160"/>
    <w:rsid w:val="00B27211"/>
    <w:rsid w:val="00B27291"/>
    <w:rsid w:val="00B272F9"/>
    <w:rsid w:val="00B275D2"/>
    <w:rsid w:val="00B27633"/>
    <w:rsid w:val="00B27AA2"/>
    <w:rsid w:val="00B27C8E"/>
    <w:rsid w:val="00B27D38"/>
    <w:rsid w:val="00B27F84"/>
    <w:rsid w:val="00B27FAF"/>
    <w:rsid w:val="00B30058"/>
    <w:rsid w:val="00B30151"/>
    <w:rsid w:val="00B305B7"/>
    <w:rsid w:val="00B30692"/>
    <w:rsid w:val="00B30754"/>
    <w:rsid w:val="00B30EF4"/>
    <w:rsid w:val="00B31142"/>
    <w:rsid w:val="00B31502"/>
    <w:rsid w:val="00B316C2"/>
    <w:rsid w:val="00B3193C"/>
    <w:rsid w:val="00B31A13"/>
    <w:rsid w:val="00B31AD4"/>
    <w:rsid w:val="00B31DCF"/>
    <w:rsid w:val="00B31E82"/>
    <w:rsid w:val="00B31E84"/>
    <w:rsid w:val="00B31F18"/>
    <w:rsid w:val="00B31F5A"/>
    <w:rsid w:val="00B32374"/>
    <w:rsid w:val="00B323B7"/>
    <w:rsid w:val="00B3243E"/>
    <w:rsid w:val="00B3253E"/>
    <w:rsid w:val="00B327BC"/>
    <w:rsid w:val="00B32997"/>
    <w:rsid w:val="00B330F5"/>
    <w:rsid w:val="00B3324E"/>
    <w:rsid w:val="00B3333C"/>
    <w:rsid w:val="00B33504"/>
    <w:rsid w:val="00B3376F"/>
    <w:rsid w:val="00B337DA"/>
    <w:rsid w:val="00B33878"/>
    <w:rsid w:val="00B33B4F"/>
    <w:rsid w:val="00B33C20"/>
    <w:rsid w:val="00B33D2A"/>
    <w:rsid w:val="00B341FC"/>
    <w:rsid w:val="00B3433C"/>
    <w:rsid w:val="00B343D3"/>
    <w:rsid w:val="00B344AD"/>
    <w:rsid w:val="00B345E4"/>
    <w:rsid w:val="00B34640"/>
    <w:rsid w:val="00B34A3D"/>
    <w:rsid w:val="00B34A78"/>
    <w:rsid w:val="00B34B05"/>
    <w:rsid w:val="00B34D0A"/>
    <w:rsid w:val="00B34D26"/>
    <w:rsid w:val="00B34D85"/>
    <w:rsid w:val="00B34EB7"/>
    <w:rsid w:val="00B34EC9"/>
    <w:rsid w:val="00B34F26"/>
    <w:rsid w:val="00B34F2F"/>
    <w:rsid w:val="00B34F5D"/>
    <w:rsid w:val="00B354BD"/>
    <w:rsid w:val="00B358D5"/>
    <w:rsid w:val="00B359D7"/>
    <w:rsid w:val="00B35B35"/>
    <w:rsid w:val="00B35E39"/>
    <w:rsid w:val="00B35EA1"/>
    <w:rsid w:val="00B35ED3"/>
    <w:rsid w:val="00B35EDC"/>
    <w:rsid w:val="00B35F4C"/>
    <w:rsid w:val="00B364B4"/>
    <w:rsid w:val="00B364BD"/>
    <w:rsid w:val="00B3664B"/>
    <w:rsid w:val="00B36689"/>
    <w:rsid w:val="00B36D7D"/>
    <w:rsid w:val="00B36D99"/>
    <w:rsid w:val="00B376C2"/>
    <w:rsid w:val="00B376EB"/>
    <w:rsid w:val="00B37B07"/>
    <w:rsid w:val="00B40300"/>
    <w:rsid w:val="00B40320"/>
    <w:rsid w:val="00B40408"/>
    <w:rsid w:val="00B40A57"/>
    <w:rsid w:val="00B40AF4"/>
    <w:rsid w:val="00B40B80"/>
    <w:rsid w:val="00B40DC8"/>
    <w:rsid w:val="00B40EDC"/>
    <w:rsid w:val="00B40F62"/>
    <w:rsid w:val="00B41024"/>
    <w:rsid w:val="00B410EC"/>
    <w:rsid w:val="00B418AA"/>
    <w:rsid w:val="00B41947"/>
    <w:rsid w:val="00B41D87"/>
    <w:rsid w:val="00B41E07"/>
    <w:rsid w:val="00B4203F"/>
    <w:rsid w:val="00B423C2"/>
    <w:rsid w:val="00B428F2"/>
    <w:rsid w:val="00B42906"/>
    <w:rsid w:val="00B42ABB"/>
    <w:rsid w:val="00B42ACA"/>
    <w:rsid w:val="00B42D1F"/>
    <w:rsid w:val="00B42EE9"/>
    <w:rsid w:val="00B42F49"/>
    <w:rsid w:val="00B43317"/>
    <w:rsid w:val="00B434BB"/>
    <w:rsid w:val="00B436A1"/>
    <w:rsid w:val="00B43768"/>
    <w:rsid w:val="00B43A92"/>
    <w:rsid w:val="00B43B0C"/>
    <w:rsid w:val="00B43CFD"/>
    <w:rsid w:val="00B43E0B"/>
    <w:rsid w:val="00B43F11"/>
    <w:rsid w:val="00B4408E"/>
    <w:rsid w:val="00B440A5"/>
    <w:rsid w:val="00B440B7"/>
    <w:rsid w:val="00B442ED"/>
    <w:rsid w:val="00B44307"/>
    <w:rsid w:val="00B444C7"/>
    <w:rsid w:val="00B44891"/>
    <w:rsid w:val="00B448BD"/>
    <w:rsid w:val="00B448DD"/>
    <w:rsid w:val="00B44B57"/>
    <w:rsid w:val="00B44C2E"/>
    <w:rsid w:val="00B44E9B"/>
    <w:rsid w:val="00B44ED7"/>
    <w:rsid w:val="00B44F65"/>
    <w:rsid w:val="00B45117"/>
    <w:rsid w:val="00B459E6"/>
    <w:rsid w:val="00B45BFC"/>
    <w:rsid w:val="00B45C94"/>
    <w:rsid w:val="00B45E0F"/>
    <w:rsid w:val="00B45EC8"/>
    <w:rsid w:val="00B463C8"/>
    <w:rsid w:val="00B46564"/>
    <w:rsid w:val="00B46576"/>
    <w:rsid w:val="00B46A87"/>
    <w:rsid w:val="00B46B0B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626"/>
    <w:rsid w:val="00B479BC"/>
    <w:rsid w:val="00B47F59"/>
    <w:rsid w:val="00B5008F"/>
    <w:rsid w:val="00B50162"/>
    <w:rsid w:val="00B501AB"/>
    <w:rsid w:val="00B502AD"/>
    <w:rsid w:val="00B50341"/>
    <w:rsid w:val="00B507BD"/>
    <w:rsid w:val="00B50903"/>
    <w:rsid w:val="00B50941"/>
    <w:rsid w:val="00B50C19"/>
    <w:rsid w:val="00B50C36"/>
    <w:rsid w:val="00B50CFA"/>
    <w:rsid w:val="00B50D07"/>
    <w:rsid w:val="00B50EFC"/>
    <w:rsid w:val="00B5116C"/>
    <w:rsid w:val="00B513F9"/>
    <w:rsid w:val="00B517C7"/>
    <w:rsid w:val="00B51EF7"/>
    <w:rsid w:val="00B52171"/>
    <w:rsid w:val="00B5259F"/>
    <w:rsid w:val="00B52955"/>
    <w:rsid w:val="00B52F5E"/>
    <w:rsid w:val="00B53092"/>
    <w:rsid w:val="00B536DC"/>
    <w:rsid w:val="00B536F9"/>
    <w:rsid w:val="00B5376A"/>
    <w:rsid w:val="00B53C2F"/>
    <w:rsid w:val="00B53D31"/>
    <w:rsid w:val="00B53E2C"/>
    <w:rsid w:val="00B5406D"/>
    <w:rsid w:val="00B5434E"/>
    <w:rsid w:val="00B54671"/>
    <w:rsid w:val="00B549A7"/>
    <w:rsid w:val="00B54E4C"/>
    <w:rsid w:val="00B54E84"/>
    <w:rsid w:val="00B54FCD"/>
    <w:rsid w:val="00B55377"/>
    <w:rsid w:val="00B553AB"/>
    <w:rsid w:val="00B554D9"/>
    <w:rsid w:val="00B55805"/>
    <w:rsid w:val="00B55F2E"/>
    <w:rsid w:val="00B55F7D"/>
    <w:rsid w:val="00B56281"/>
    <w:rsid w:val="00B563C5"/>
    <w:rsid w:val="00B5644E"/>
    <w:rsid w:val="00B565A9"/>
    <w:rsid w:val="00B5660D"/>
    <w:rsid w:val="00B56998"/>
    <w:rsid w:val="00B56F8B"/>
    <w:rsid w:val="00B571E3"/>
    <w:rsid w:val="00B576EA"/>
    <w:rsid w:val="00B57815"/>
    <w:rsid w:val="00B578B1"/>
    <w:rsid w:val="00B57959"/>
    <w:rsid w:val="00B57B07"/>
    <w:rsid w:val="00B57D52"/>
    <w:rsid w:val="00B57E2F"/>
    <w:rsid w:val="00B57EDD"/>
    <w:rsid w:val="00B57EFD"/>
    <w:rsid w:val="00B6003E"/>
    <w:rsid w:val="00B6029B"/>
    <w:rsid w:val="00B603E8"/>
    <w:rsid w:val="00B6046F"/>
    <w:rsid w:val="00B60625"/>
    <w:rsid w:val="00B606B8"/>
    <w:rsid w:val="00B60801"/>
    <w:rsid w:val="00B60931"/>
    <w:rsid w:val="00B61095"/>
    <w:rsid w:val="00B6162A"/>
    <w:rsid w:val="00B61855"/>
    <w:rsid w:val="00B61A1A"/>
    <w:rsid w:val="00B61C4C"/>
    <w:rsid w:val="00B61DF4"/>
    <w:rsid w:val="00B62585"/>
    <w:rsid w:val="00B6262C"/>
    <w:rsid w:val="00B6288E"/>
    <w:rsid w:val="00B628B5"/>
    <w:rsid w:val="00B62B05"/>
    <w:rsid w:val="00B62B64"/>
    <w:rsid w:val="00B63486"/>
    <w:rsid w:val="00B63495"/>
    <w:rsid w:val="00B634DD"/>
    <w:rsid w:val="00B637C5"/>
    <w:rsid w:val="00B63963"/>
    <w:rsid w:val="00B63968"/>
    <w:rsid w:val="00B63A78"/>
    <w:rsid w:val="00B63B77"/>
    <w:rsid w:val="00B63D7E"/>
    <w:rsid w:val="00B63E0F"/>
    <w:rsid w:val="00B63E17"/>
    <w:rsid w:val="00B64232"/>
    <w:rsid w:val="00B642F2"/>
    <w:rsid w:val="00B64523"/>
    <w:rsid w:val="00B64724"/>
    <w:rsid w:val="00B64805"/>
    <w:rsid w:val="00B649F7"/>
    <w:rsid w:val="00B649FC"/>
    <w:rsid w:val="00B64A79"/>
    <w:rsid w:val="00B64BCB"/>
    <w:rsid w:val="00B64E84"/>
    <w:rsid w:val="00B64E8C"/>
    <w:rsid w:val="00B64F0B"/>
    <w:rsid w:val="00B6504A"/>
    <w:rsid w:val="00B652F1"/>
    <w:rsid w:val="00B65621"/>
    <w:rsid w:val="00B65653"/>
    <w:rsid w:val="00B6583E"/>
    <w:rsid w:val="00B65942"/>
    <w:rsid w:val="00B659E4"/>
    <w:rsid w:val="00B65A70"/>
    <w:rsid w:val="00B65AEA"/>
    <w:rsid w:val="00B65B6F"/>
    <w:rsid w:val="00B65EE6"/>
    <w:rsid w:val="00B65FF6"/>
    <w:rsid w:val="00B6610F"/>
    <w:rsid w:val="00B661E7"/>
    <w:rsid w:val="00B663BD"/>
    <w:rsid w:val="00B663E7"/>
    <w:rsid w:val="00B664FC"/>
    <w:rsid w:val="00B6669C"/>
    <w:rsid w:val="00B667F7"/>
    <w:rsid w:val="00B66954"/>
    <w:rsid w:val="00B66A34"/>
    <w:rsid w:val="00B66D3D"/>
    <w:rsid w:val="00B66DE5"/>
    <w:rsid w:val="00B66ED4"/>
    <w:rsid w:val="00B66F5A"/>
    <w:rsid w:val="00B67151"/>
    <w:rsid w:val="00B67285"/>
    <w:rsid w:val="00B67425"/>
    <w:rsid w:val="00B67665"/>
    <w:rsid w:val="00B67E99"/>
    <w:rsid w:val="00B67EB9"/>
    <w:rsid w:val="00B67F3F"/>
    <w:rsid w:val="00B67F5C"/>
    <w:rsid w:val="00B70234"/>
    <w:rsid w:val="00B702A3"/>
    <w:rsid w:val="00B7034A"/>
    <w:rsid w:val="00B70440"/>
    <w:rsid w:val="00B70615"/>
    <w:rsid w:val="00B707F3"/>
    <w:rsid w:val="00B70817"/>
    <w:rsid w:val="00B708CA"/>
    <w:rsid w:val="00B70B36"/>
    <w:rsid w:val="00B70B5E"/>
    <w:rsid w:val="00B70BAA"/>
    <w:rsid w:val="00B70FC1"/>
    <w:rsid w:val="00B70FF7"/>
    <w:rsid w:val="00B7148B"/>
    <w:rsid w:val="00B71496"/>
    <w:rsid w:val="00B714DD"/>
    <w:rsid w:val="00B715FB"/>
    <w:rsid w:val="00B717BA"/>
    <w:rsid w:val="00B719DD"/>
    <w:rsid w:val="00B71C23"/>
    <w:rsid w:val="00B7237D"/>
    <w:rsid w:val="00B72AFC"/>
    <w:rsid w:val="00B72B2C"/>
    <w:rsid w:val="00B72D65"/>
    <w:rsid w:val="00B72D6A"/>
    <w:rsid w:val="00B730EA"/>
    <w:rsid w:val="00B734A7"/>
    <w:rsid w:val="00B7378E"/>
    <w:rsid w:val="00B74005"/>
    <w:rsid w:val="00B74048"/>
    <w:rsid w:val="00B741BF"/>
    <w:rsid w:val="00B7433A"/>
    <w:rsid w:val="00B7440E"/>
    <w:rsid w:val="00B74570"/>
    <w:rsid w:val="00B74869"/>
    <w:rsid w:val="00B7490A"/>
    <w:rsid w:val="00B74938"/>
    <w:rsid w:val="00B74B1D"/>
    <w:rsid w:val="00B74CE8"/>
    <w:rsid w:val="00B74CFB"/>
    <w:rsid w:val="00B74F50"/>
    <w:rsid w:val="00B74FBC"/>
    <w:rsid w:val="00B750A2"/>
    <w:rsid w:val="00B75165"/>
    <w:rsid w:val="00B754BE"/>
    <w:rsid w:val="00B756D1"/>
    <w:rsid w:val="00B75B45"/>
    <w:rsid w:val="00B76223"/>
    <w:rsid w:val="00B7651B"/>
    <w:rsid w:val="00B7679D"/>
    <w:rsid w:val="00B7685B"/>
    <w:rsid w:val="00B7698A"/>
    <w:rsid w:val="00B76BC2"/>
    <w:rsid w:val="00B76BE1"/>
    <w:rsid w:val="00B76D92"/>
    <w:rsid w:val="00B77242"/>
    <w:rsid w:val="00B77393"/>
    <w:rsid w:val="00B7743A"/>
    <w:rsid w:val="00B776FC"/>
    <w:rsid w:val="00B777D5"/>
    <w:rsid w:val="00B778A5"/>
    <w:rsid w:val="00B77B0C"/>
    <w:rsid w:val="00B77C6D"/>
    <w:rsid w:val="00B77CCB"/>
    <w:rsid w:val="00B77EFA"/>
    <w:rsid w:val="00B80067"/>
    <w:rsid w:val="00B80107"/>
    <w:rsid w:val="00B802A0"/>
    <w:rsid w:val="00B80348"/>
    <w:rsid w:val="00B80628"/>
    <w:rsid w:val="00B80671"/>
    <w:rsid w:val="00B807C6"/>
    <w:rsid w:val="00B80D62"/>
    <w:rsid w:val="00B81080"/>
    <w:rsid w:val="00B811B1"/>
    <w:rsid w:val="00B8138A"/>
    <w:rsid w:val="00B8159B"/>
    <w:rsid w:val="00B81637"/>
    <w:rsid w:val="00B81E7C"/>
    <w:rsid w:val="00B82106"/>
    <w:rsid w:val="00B821B3"/>
    <w:rsid w:val="00B8240A"/>
    <w:rsid w:val="00B824C1"/>
    <w:rsid w:val="00B826EB"/>
    <w:rsid w:val="00B82A39"/>
    <w:rsid w:val="00B82B1D"/>
    <w:rsid w:val="00B82E86"/>
    <w:rsid w:val="00B82EBB"/>
    <w:rsid w:val="00B82FA6"/>
    <w:rsid w:val="00B831E4"/>
    <w:rsid w:val="00B83919"/>
    <w:rsid w:val="00B83A2C"/>
    <w:rsid w:val="00B83B2E"/>
    <w:rsid w:val="00B83CCE"/>
    <w:rsid w:val="00B83E09"/>
    <w:rsid w:val="00B83EA9"/>
    <w:rsid w:val="00B83FDA"/>
    <w:rsid w:val="00B84238"/>
    <w:rsid w:val="00B84344"/>
    <w:rsid w:val="00B84391"/>
    <w:rsid w:val="00B8439D"/>
    <w:rsid w:val="00B8450B"/>
    <w:rsid w:val="00B847DC"/>
    <w:rsid w:val="00B84810"/>
    <w:rsid w:val="00B848AB"/>
    <w:rsid w:val="00B84AE9"/>
    <w:rsid w:val="00B84B90"/>
    <w:rsid w:val="00B84F05"/>
    <w:rsid w:val="00B85111"/>
    <w:rsid w:val="00B8514E"/>
    <w:rsid w:val="00B85200"/>
    <w:rsid w:val="00B85585"/>
    <w:rsid w:val="00B857CA"/>
    <w:rsid w:val="00B85991"/>
    <w:rsid w:val="00B85B76"/>
    <w:rsid w:val="00B85BD1"/>
    <w:rsid w:val="00B85E32"/>
    <w:rsid w:val="00B8605C"/>
    <w:rsid w:val="00B86175"/>
    <w:rsid w:val="00B86231"/>
    <w:rsid w:val="00B86311"/>
    <w:rsid w:val="00B8638F"/>
    <w:rsid w:val="00B86535"/>
    <w:rsid w:val="00B86991"/>
    <w:rsid w:val="00B86A9A"/>
    <w:rsid w:val="00B86BB8"/>
    <w:rsid w:val="00B86DFE"/>
    <w:rsid w:val="00B86E54"/>
    <w:rsid w:val="00B86F01"/>
    <w:rsid w:val="00B87092"/>
    <w:rsid w:val="00B8717F"/>
    <w:rsid w:val="00B87301"/>
    <w:rsid w:val="00B87665"/>
    <w:rsid w:val="00B87703"/>
    <w:rsid w:val="00B8770D"/>
    <w:rsid w:val="00B878E3"/>
    <w:rsid w:val="00B87A7F"/>
    <w:rsid w:val="00B87E76"/>
    <w:rsid w:val="00B87F63"/>
    <w:rsid w:val="00B902EE"/>
    <w:rsid w:val="00B90362"/>
    <w:rsid w:val="00B90403"/>
    <w:rsid w:val="00B911B2"/>
    <w:rsid w:val="00B913D9"/>
    <w:rsid w:val="00B91563"/>
    <w:rsid w:val="00B91711"/>
    <w:rsid w:val="00B9175C"/>
    <w:rsid w:val="00B917EE"/>
    <w:rsid w:val="00B91892"/>
    <w:rsid w:val="00B91909"/>
    <w:rsid w:val="00B91AF3"/>
    <w:rsid w:val="00B91B16"/>
    <w:rsid w:val="00B91CE0"/>
    <w:rsid w:val="00B91FDF"/>
    <w:rsid w:val="00B92126"/>
    <w:rsid w:val="00B92385"/>
    <w:rsid w:val="00B92664"/>
    <w:rsid w:val="00B92684"/>
    <w:rsid w:val="00B929D3"/>
    <w:rsid w:val="00B92DBE"/>
    <w:rsid w:val="00B92E57"/>
    <w:rsid w:val="00B92FC1"/>
    <w:rsid w:val="00B931E5"/>
    <w:rsid w:val="00B93596"/>
    <w:rsid w:val="00B93748"/>
    <w:rsid w:val="00B938E3"/>
    <w:rsid w:val="00B939A0"/>
    <w:rsid w:val="00B93AAE"/>
    <w:rsid w:val="00B93AB3"/>
    <w:rsid w:val="00B9422C"/>
    <w:rsid w:val="00B943AB"/>
    <w:rsid w:val="00B944AD"/>
    <w:rsid w:val="00B9461E"/>
    <w:rsid w:val="00B94A3E"/>
    <w:rsid w:val="00B951C1"/>
    <w:rsid w:val="00B9546C"/>
    <w:rsid w:val="00B95707"/>
    <w:rsid w:val="00B9580F"/>
    <w:rsid w:val="00B95A19"/>
    <w:rsid w:val="00B95B56"/>
    <w:rsid w:val="00B95BD6"/>
    <w:rsid w:val="00B95D2B"/>
    <w:rsid w:val="00B96007"/>
    <w:rsid w:val="00B96365"/>
    <w:rsid w:val="00B963A3"/>
    <w:rsid w:val="00B9641B"/>
    <w:rsid w:val="00B9644D"/>
    <w:rsid w:val="00B96474"/>
    <w:rsid w:val="00B96807"/>
    <w:rsid w:val="00B96CC7"/>
    <w:rsid w:val="00B96D46"/>
    <w:rsid w:val="00B96F04"/>
    <w:rsid w:val="00B96F79"/>
    <w:rsid w:val="00B970DA"/>
    <w:rsid w:val="00B97585"/>
    <w:rsid w:val="00B976A6"/>
    <w:rsid w:val="00B97AC4"/>
    <w:rsid w:val="00BA00B2"/>
    <w:rsid w:val="00BA00BE"/>
    <w:rsid w:val="00BA00E8"/>
    <w:rsid w:val="00BA01A4"/>
    <w:rsid w:val="00BA052E"/>
    <w:rsid w:val="00BA0548"/>
    <w:rsid w:val="00BA0660"/>
    <w:rsid w:val="00BA07AF"/>
    <w:rsid w:val="00BA0814"/>
    <w:rsid w:val="00BA081A"/>
    <w:rsid w:val="00BA087C"/>
    <w:rsid w:val="00BA0894"/>
    <w:rsid w:val="00BA098B"/>
    <w:rsid w:val="00BA0BDB"/>
    <w:rsid w:val="00BA0BE2"/>
    <w:rsid w:val="00BA0D8C"/>
    <w:rsid w:val="00BA0E07"/>
    <w:rsid w:val="00BA0EBD"/>
    <w:rsid w:val="00BA0FE8"/>
    <w:rsid w:val="00BA157D"/>
    <w:rsid w:val="00BA168B"/>
    <w:rsid w:val="00BA1758"/>
    <w:rsid w:val="00BA1B9D"/>
    <w:rsid w:val="00BA1C01"/>
    <w:rsid w:val="00BA2119"/>
    <w:rsid w:val="00BA21CD"/>
    <w:rsid w:val="00BA21FD"/>
    <w:rsid w:val="00BA2357"/>
    <w:rsid w:val="00BA264D"/>
    <w:rsid w:val="00BA267A"/>
    <w:rsid w:val="00BA2753"/>
    <w:rsid w:val="00BA2799"/>
    <w:rsid w:val="00BA2876"/>
    <w:rsid w:val="00BA2909"/>
    <w:rsid w:val="00BA2A6E"/>
    <w:rsid w:val="00BA2A8E"/>
    <w:rsid w:val="00BA2BDB"/>
    <w:rsid w:val="00BA2C02"/>
    <w:rsid w:val="00BA2D26"/>
    <w:rsid w:val="00BA3016"/>
    <w:rsid w:val="00BA3377"/>
    <w:rsid w:val="00BA364C"/>
    <w:rsid w:val="00BA36DD"/>
    <w:rsid w:val="00BA37ED"/>
    <w:rsid w:val="00BA395B"/>
    <w:rsid w:val="00BA4049"/>
    <w:rsid w:val="00BA4400"/>
    <w:rsid w:val="00BA458E"/>
    <w:rsid w:val="00BA4780"/>
    <w:rsid w:val="00BA4C3F"/>
    <w:rsid w:val="00BA4D6E"/>
    <w:rsid w:val="00BA4DE5"/>
    <w:rsid w:val="00BA4F1D"/>
    <w:rsid w:val="00BA4F7B"/>
    <w:rsid w:val="00BA5180"/>
    <w:rsid w:val="00BA52AA"/>
    <w:rsid w:val="00BA5519"/>
    <w:rsid w:val="00BA574D"/>
    <w:rsid w:val="00BA5A93"/>
    <w:rsid w:val="00BA5EA6"/>
    <w:rsid w:val="00BA5FDC"/>
    <w:rsid w:val="00BA6348"/>
    <w:rsid w:val="00BA641D"/>
    <w:rsid w:val="00BA65FE"/>
    <w:rsid w:val="00BA669C"/>
    <w:rsid w:val="00BA68D1"/>
    <w:rsid w:val="00BA6DD6"/>
    <w:rsid w:val="00BA7021"/>
    <w:rsid w:val="00BA706E"/>
    <w:rsid w:val="00BA719D"/>
    <w:rsid w:val="00BA7446"/>
    <w:rsid w:val="00BA7546"/>
    <w:rsid w:val="00BA7C0E"/>
    <w:rsid w:val="00BA7DB3"/>
    <w:rsid w:val="00BA7ED7"/>
    <w:rsid w:val="00BB0090"/>
    <w:rsid w:val="00BB01AA"/>
    <w:rsid w:val="00BB0321"/>
    <w:rsid w:val="00BB04E4"/>
    <w:rsid w:val="00BB0639"/>
    <w:rsid w:val="00BB09EA"/>
    <w:rsid w:val="00BB0C1C"/>
    <w:rsid w:val="00BB0C7A"/>
    <w:rsid w:val="00BB0DB3"/>
    <w:rsid w:val="00BB0F82"/>
    <w:rsid w:val="00BB104B"/>
    <w:rsid w:val="00BB10D8"/>
    <w:rsid w:val="00BB12D5"/>
    <w:rsid w:val="00BB192C"/>
    <w:rsid w:val="00BB193D"/>
    <w:rsid w:val="00BB1A2A"/>
    <w:rsid w:val="00BB1A96"/>
    <w:rsid w:val="00BB1AA6"/>
    <w:rsid w:val="00BB1E35"/>
    <w:rsid w:val="00BB1ECD"/>
    <w:rsid w:val="00BB1FB8"/>
    <w:rsid w:val="00BB1FF6"/>
    <w:rsid w:val="00BB2481"/>
    <w:rsid w:val="00BB2672"/>
    <w:rsid w:val="00BB26A9"/>
    <w:rsid w:val="00BB283E"/>
    <w:rsid w:val="00BB29C5"/>
    <w:rsid w:val="00BB2E0A"/>
    <w:rsid w:val="00BB2FB7"/>
    <w:rsid w:val="00BB3251"/>
    <w:rsid w:val="00BB3384"/>
    <w:rsid w:val="00BB3A39"/>
    <w:rsid w:val="00BB3E37"/>
    <w:rsid w:val="00BB4041"/>
    <w:rsid w:val="00BB42C7"/>
    <w:rsid w:val="00BB4332"/>
    <w:rsid w:val="00BB43DC"/>
    <w:rsid w:val="00BB44CD"/>
    <w:rsid w:val="00BB46C1"/>
    <w:rsid w:val="00BB48B5"/>
    <w:rsid w:val="00BB4939"/>
    <w:rsid w:val="00BB4942"/>
    <w:rsid w:val="00BB501F"/>
    <w:rsid w:val="00BB539C"/>
    <w:rsid w:val="00BB53A6"/>
    <w:rsid w:val="00BB558F"/>
    <w:rsid w:val="00BB57BE"/>
    <w:rsid w:val="00BB58FA"/>
    <w:rsid w:val="00BB5A3D"/>
    <w:rsid w:val="00BB5BE7"/>
    <w:rsid w:val="00BB5BEC"/>
    <w:rsid w:val="00BB5C5C"/>
    <w:rsid w:val="00BB5C68"/>
    <w:rsid w:val="00BB61C5"/>
    <w:rsid w:val="00BB623A"/>
    <w:rsid w:val="00BB63A7"/>
    <w:rsid w:val="00BB658C"/>
    <w:rsid w:val="00BB673F"/>
    <w:rsid w:val="00BB684E"/>
    <w:rsid w:val="00BB685D"/>
    <w:rsid w:val="00BB69FB"/>
    <w:rsid w:val="00BB6AF1"/>
    <w:rsid w:val="00BB6C30"/>
    <w:rsid w:val="00BB6F46"/>
    <w:rsid w:val="00BB6FCE"/>
    <w:rsid w:val="00BB704A"/>
    <w:rsid w:val="00BB7584"/>
    <w:rsid w:val="00BB75D0"/>
    <w:rsid w:val="00BB798C"/>
    <w:rsid w:val="00BB7BBC"/>
    <w:rsid w:val="00BB7BD1"/>
    <w:rsid w:val="00BB7BFA"/>
    <w:rsid w:val="00BB7C29"/>
    <w:rsid w:val="00BC0218"/>
    <w:rsid w:val="00BC0274"/>
    <w:rsid w:val="00BC05E3"/>
    <w:rsid w:val="00BC08BE"/>
    <w:rsid w:val="00BC0A7D"/>
    <w:rsid w:val="00BC0BD2"/>
    <w:rsid w:val="00BC0D36"/>
    <w:rsid w:val="00BC0D68"/>
    <w:rsid w:val="00BC0E77"/>
    <w:rsid w:val="00BC0FE9"/>
    <w:rsid w:val="00BC105E"/>
    <w:rsid w:val="00BC1314"/>
    <w:rsid w:val="00BC13C1"/>
    <w:rsid w:val="00BC1453"/>
    <w:rsid w:val="00BC1530"/>
    <w:rsid w:val="00BC1561"/>
    <w:rsid w:val="00BC1682"/>
    <w:rsid w:val="00BC1916"/>
    <w:rsid w:val="00BC1B0F"/>
    <w:rsid w:val="00BC1B37"/>
    <w:rsid w:val="00BC1C56"/>
    <w:rsid w:val="00BC1F09"/>
    <w:rsid w:val="00BC23DD"/>
    <w:rsid w:val="00BC24F0"/>
    <w:rsid w:val="00BC2599"/>
    <w:rsid w:val="00BC263F"/>
    <w:rsid w:val="00BC26DD"/>
    <w:rsid w:val="00BC28D4"/>
    <w:rsid w:val="00BC2960"/>
    <w:rsid w:val="00BC2DBA"/>
    <w:rsid w:val="00BC2F00"/>
    <w:rsid w:val="00BC31A8"/>
    <w:rsid w:val="00BC323A"/>
    <w:rsid w:val="00BC333B"/>
    <w:rsid w:val="00BC3408"/>
    <w:rsid w:val="00BC3472"/>
    <w:rsid w:val="00BC34AE"/>
    <w:rsid w:val="00BC35A7"/>
    <w:rsid w:val="00BC37D0"/>
    <w:rsid w:val="00BC3809"/>
    <w:rsid w:val="00BC3C23"/>
    <w:rsid w:val="00BC3D4F"/>
    <w:rsid w:val="00BC3EE1"/>
    <w:rsid w:val="00BC42A7"/>
    <w:rsid w:val="00BC42AC"/>
    <w:rsid w:val="00BC4323"/>
    <w:rsid w:val="00BC4A02"/>
    <w:rsid w:val="00BC4A4C"/>
    <w:rsid w:val="00BC4EC3"/>
    <w:rsid w:val="00BC4F24"/>
    <w:rsid w:val="00BC4FA9"/>
    <w:rsid w:val="00BC5423"/>
    <w:rsid w:val="00BC57B2"/>
    <w:rsid w:val="00BC596F"/>
    <w:rsid w:val="00BC5A0D"/>
    <w:rsid w:val="00BC5CA2"/>
    <w:rsid w:val="00BC63EB"/>
    <w:rsid w:val="00BC64B4"/>
    <w:rsid w:val="00BC6A3C"/>
    <w:rsid w:val="00BC6C5F"/>
    <w:rsid w:val="00BC6C8B"/>
    <w:rsid w:val="00BC7161"/>
    <w:rsid w:val="00BC7394"/>
    <w:rsid w:val="00BC73B4"/>
    <w:rsid w:val="00BC745D"/>
    <w:rsid w:val="00BC762C"/>
    <w:rsid w:val="00BC783A"/>
    <w:rsid w:val="00BC7B7D"/>
    <w:rsid w:val="00BC7B9C"/>
    <w:rsid w:val="00BC7E7B"/>
    <w:rsid w:val="00BC7F3E"/>
    <w:rsid w:val="00BC7F49"/>
    <w:rsid w:val="00BD0131"/>
    <w:rsid w:val="00BD07B5"/>
    <w:rsid w:val="00BD0893"/>
    <w:rsid w:val="00BD0C66"/>
    <w:rsid w:val="00BD0E44"/>
    <w:rsid w:val="00BD0E98"/>
    <w:rsid w:val="00BD0FAF"/>
    <w:rsid w:val="00BD109B"/>
    <w:rsid w:val="00BD1292"/>
    <w:rsid w:val="00BD13FA"/>
    <w:rsid w:val="00BD14A5"/>
    <w:rsid w:val="00BD16A6"/>
    <w:rsid w:val="00BD16C5"/>
    <w:rsid w:val="00BD1955"/>
    <w:rsid w:val="00BD1A9C"/>
    <w:rsid w:val="00BD1D14"/>
    <w:rsid w:val="00BD1FF3"/>
    <w:rsid w:val="00BD228F"/>
    <w:rsid w:val="00BD23A6"/>
    <w:rsid w:val="00BD26A8"/>
    <w:rsid w:val="00BD280B"/>
    <w:rsid w:val="00BD2887"/>
    <w:rsid w:val="00BD299D"/>
    <w:rsid w:val="00BD2C95"/>
    <w:rsid w:val="00BD2D4B"/>
    <w:rsid w:val="00BD313C"/>
    <w:rsid w:val="00BD349C"/>
    <w:rsid w:val="00BD34AF"/>
    <w:rsid w:val="00BD355F"/>
    <w:rsid w:val="00BD35E4"/>
    <w:rsid w:val="00BD3866"/>
    <w:rsid w:val="00BD3890"/>
    <w:rsid w:val="00BD38DA"/>
    <w:rsid w:val="00BD3931"/>
    <w:rsid w:val="00BD3E34"/>
    <w:rsid w:val="00BD3E56"/>
    <w:rsid w:val="00BD3E9F"/>
    <w:rsid w:val="00BD4118"/>
    <w:rsid w:val="00BD4159"/>
    <w:rsid w:val="00BD4162"/>
    <w:rsid w:val="00BD42C1"/>
    <w:rsid w:val="00BD4496"/>
    <w:rsid w:val="00BD46DB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9EE"/>
    <w:rsid w:val="00BD5A49"/>
    <w:rsid w:val="00BD5A50"/>
    <w:rsid w:val="00BD5B8B"/>
    <w:rsid w:val="00BD5D45"/>
    <w:rsid w:val="00BD5ED8"/>
    <w:rsid w:val="00BD5F43"/>
    <w:rsid w:val="00BD5F6C"/>
    <w:rsid w:val="00BD61B0"/>
    <w:rsid w:val="00BD679A"/>
    <w:rsid w:val="00BD6A03"/>
    <w:rsid w:val="00BD710D"/>
    <w:rsid w:val="00BD7166"/>
    <w:rsid w:val="00BD73A2"/>
    <w:rsid w:val="00BD7734"/>
    <w:rsid w:val="00BD775E"/>
    <w:rsid w:val="00BD7819"/>
    <w:rsid w:val="00BD7877"/>
    <w:rsid w:val="00BD78A0"/>
    <w:rsid w:val="00BD7AF1"/>
    <w:rsid w:val="00BD7D9D"/>
    <w:rsid w:val="00BD7E56"/>
    <w:rsid w:val="00BD7EB9"/>
    <w:rsid w:val="00BE01D5"/>
    <w:rsid w:val="00BE0263"/>
    <w:rsid w:val="00BE06E7"/>
    <w:rsid w:val="00BE06EE"/>
    <w:rsid w:val="00BE07B2"/>
    <w:rsid w:val="00BE09D1"/>
    <w:rsid w:val="00BE0A6E"/>
    <w:rsid w:val="00BE0B0D"/>
    <w:rsid w:val="00BE0BA0"/>
    <w:rsid w:val="00BE0D05"/>
    <w:rsid w:val="00BE0E57"/>
    <w:rsid w:val="00BE0EE6"/>
    <w:rsid w:val="00BE1767"/>
    <w:rsid w:val="00BE190D"/>
    <w:rsid w:val="00BE1972"/>
    <w:rsid w:val="00BE1AEC"/>
    <w:rsid w:val="00BE1C18"/>
    <w:rsid w:val="00BE2252"/>
    <w:rsid w:val="00BE2B50"/>
    <w:rsid w:val="00BE2E9B"/>
    <w:rsid w:val="00BE31E6"/>
    <w:rsid w:val="00BE326B"/>
    <w:rsid w:val="00BE34BD"/>
    <w:rsid w:val="00BE3502"/>
    <w:rsid w:val="00BE35C6"/>
    <w:rsid w:val="00BE3727"/>
    <w:rsid w:val="00BE3770"/>
    <w:rsid w:val="00BE38EA"/>
    <w:rsid w:val="00BE39D3"/>
    <w:rsid w:val="00BE3A8F"/>
    <w:rsid w:val="00BE3E6A"/>
    <w:rsid w:val="00BE3E93"/>
    <w:rsid w:val="00BE4033"/>
    <w:rsid w:val="00BE418E"/>
    <w:rsid w:val="00BE43B8"/>
    <w:rsid w:val="00BE43DF"/>
    <w:rsid w:val="00BE452B"/>
    <w:rsid w:val="00BE4609"/>
    <w:rsid w:val="00BE49E4"/>
    <w:rsid w:val="00BE4D80"/>
    <w:rsid w:val="00BE4FBA"/>
    <w:rsid w:val="00BE51E6"/>
    <w:rsid w:val="00BE55B5"/>
    <w:rsid w:val="00BE563C"/>
    <w:rsid w:val="00BE56EA"/>
    <w:rsid w:val="00BE58A3"/>
    <w:rsid w:val="00BE5A85"/>
    <w:rsid w:val="00BE5C67"/>
    <w:rsid w:val="00BE5CD8"/>
    <w:rsid w:val="00BE5FDC"/>
    <w:rsid w:val="00BE6002"/>
    <w:rsid w:val="00BE60BD"/>
    <w:rsid w:val="00BE6103"/>
    <w:rsid w:val="00BE6226"/>
    <w:rsid w:val="00BE63DF"/>
    <w:rsid w:val="00BE645B"/>
    <w:rsid w:val="00BE65CC"/>
    <w:rsid w:val="00BE6726"/>
    <w:rsid w:val="00BE6953"/>
    <w:rsid w:val="00BE6B9D"/>
    <w:rsid w:val="00BE6BC6"/>
    <w:rsid w:val="00BE6DC8"/>
    <w:rsid w:val="00BE703E"/>
    <w:rsid w:val="00BE7162"/>
    <w:rsid w:val="00BE7635"/>
    <w:rsid w:val="00BE76BD"/>
    <w:rsid w:val="00BE7731"/>
    <w:rsid w:val="00BE77D3"/>
    <w:rsid w:val="00BE79AF"/>
    <w:rsid w:val="00BE7D67"/>
    <w:rsid w:val="00BE7DA6"/>
    <w:rsid w:val="00BE7EF7"/>
    <w:rsid w:val="00BF031C"/>
    <w:rsid w:val="00BF07A3"/>
    <w:rsid w:val="00BF0848"/>
    <w:rsid w:val="00BF09AD"/>
    <w:rsid w:val="00BF0E6E"/>
    <w:rsid w:val="00BF10A5"/>
    <w:rsid w:val="00BF1127"/>
    <w:rsid w:val="00BF12FF"/>
    <w:rsid w:val="00BF138E"/>
    <w:rsid w:val="00BF14B2"/>
    <w:rsid w:val="00BF179D"/>
    <w:rsid w:val="00BF19BC"/>
    <w:rsid w:val="00BF19D6"/>
    <w:rsid w:val="00BF1FF8"/>
    <w:rsid w:val="00BF21B5"/>
    <w:rsid w:val="00BF21CE"/>
    <w:rsid w:val="00BF2226"/>
    <w:rsid w:val="00BF25D4"/>
    <w:rsid w:val="00BF263C"/>
    <w:rsid w:val="00BF27FA"/>
    <w:rsid w:val="00BF27FD"/>
    <w:rsid w:val="00BF2CBD"/>
    <w:rsid w:val="00BF2CD2"/>
    <w:rsid w:val="00BF31D0"/>
    <w:rsid w:val="00BF321A"/>
    <w:rsid w:val="00BF3614"/>
    <w:rsid w:val="00BF38F6"/>
    <w:rsid w:val="00BF391A"/>
    <w:rsid w:val="00BF396A"/>
    <w:rsid w:val="00BF3973"/>
    <w:rsid w:val="00BF3ADA"/>
    <w:rsid w:val="00BF3DAC"/>
    <w:rsid w:val="00BF3E3F"/>
    <w:rsid w:val="00BF44AF"/>
    <w:rsid w:val="00BF45C3"/>
    <w:rsid w:val="00BF45CA"/>
    <w:rsid w:val="00BF4612"/>
    <w:rsid w:val="00BF4661"/>
    <w:rsid w:val="00BF4827"/>
    <w:rsid w:val="00BF49D9"/>
    <w:rsid w:val="00BF4C17"/>
    <w:rsid w:val="00BF506C"/>
    <w:rsid w:val="00BF51A3"/>
    <w:rsid w:val="00BF5270"/>
    <w:rsid w:val="00BF547A"/>
    <w:rsid w:val="00BF5A17"/>
    <w:rsid w:val="00BF5EAF"/>
    <w:rsid w:val="00BF61DD"/>
    <w:rsid w:val="00BF62CF"/>
    <w:rsid w:val="00BF63C1"/>
    <w:rsid w:val="00BF643A"/>
    <w:rsid w:val="00BF6500"/>
    <w:rsid w:val="00BF6504"/>
    <w:rsid w:val="00BF6549"/>
    <w:rsid w:val="00BF693D"/>
    <w:rsid w:val="00BF69FC"/>
    <w:rsid w:val="00BF6A69"/>
    <w:rsid w:val="00BF6D97"/>
    <w:rsid w:val="00BF6EC6"/>
    <w:rsid w:val="00BF6F9D"/>
    <w:rsid w:val="00BF7212"/>
    <w:rsid w:val="00BF74A5"/>
    <w:rsid w:val="00BF7528"/>
    <w:rsid w:val="00BF78CA"/>
    <w:rsid w:val="00BF7A8F"/>
    <w:rsid w:val="00BF7B7D"/>
    <w:rsid w:val="00BF7DBD"/>
    <w:rsid w:val="00BF7E0E"/>
    <w:rsid w:val="00BF7F81"/>
    <w:rsid w:val="00C00257"/>
    <w:rsid w:val="00C003B9"/>
    <w:rsid w:val="00C00568"/>
    <w:rsid w:val="00C0056B"/>
    <w:rsid w:val="00C007B9"/>
    <w:rsid w:val="00C0082F"/>
    <w:rsid w:val="00C00912"/>
    <w:rsid w:val="00C00B68"/>
    <w:rsid w:val="00C00B92"/>
    <w:rsid w:val="00C00D86"/>
    <w:rsid w:val="00C00FE4"/>
    <w:rsid w:val="00C0116F"/>
    <w:rsid w:val="00C01806"/>
    <w:rsid w:val="00C01841"/>
    <w:rsid w:val="00C01A24"/>
    <w:rsid w:val="00C01A3D"/>
    <w:rsid w:val="00C01B83"/>
    <w:rsid w:val="00C01C96"/>
    <w:rsid w:val="00C01F23"/>
    <w:rsid w:val="00C020B5"/>
    <w:rsid w:val="00C021FA"/>
    <w:rsid w:val="00C023C1"/>
    <w:rsid w:val="00C027CB"/>
    <w:rsid w:val="00C02811"/>
    <w:rsid w:val="00C02836"/>
    <w:rsid w:val="00C029DD"/>
    <w:rsid w:val="00C0324C"/>
    <w:rsid w:val="00C03550"/>
    <w:rsid w:val="00C03593"/>
    <w:rsid w:val="00C03774"/>
    <w:rsid w:val="00C037F7"/>
    <w:rsid w:val="00C03B85"/>
    <w:rsid w:val="00C03F87"/>
    <w:rsid w:val="00C041ED"/>
    <w:rsid w:val="00C0420C"/>
    <w:rsid w:val="00C0449C"/>
    <w:rsid w:val="00C04605"/>
    <w:rsid w:val="00C046CD"/>
    <w:rsid w:val="00C046E2"/>
    <w:rsid w:val="00C04B08"/>
    <w:rsid w:val="00C04DD0"/>
    <w:rsid w:val="00C04EF9"/>
    <w:rsid w:val="00C05012"/>
    <w:rsid w:val="00C051E7"/>
    <w:rsid w:val="00C05857"/>
    <w:rsid w:val="00C05877"/>
    <w:rsid w:val="00C05964"/>
    <w:rsid w:val="00C059B3"/>
    <w:rsid w:val="00C05D93"/>
    <w:rsid w:val="00C06302"/>
    <w:rsid w:val="00C0679C"/>
    <w:rsid w:val="00C067D8"/>
    <w:rsid w:val="00C069E0"/>
    <w:rsid w:val="00C06BDE"/>
    <w:rsid w:val="00C06BF2"/>
    <w:rsid w:val="00C06D92"/>
    <w:rsid w:val="00C06DAB"/>
    <w:rsid w:val="00C07011"/>
    <w:rsid w:val="00C07347"/>
    <w:rsid w:val="00C075CF"/>
    <w:rsid w:val="00C07C02"/>
    <w:rsid w:val="00C10121"/>
    <w:rsid w:val="00C102E8"/>
    <w:rsid w:val="00C105C1"/>
    <w:rsid w:val="00C105C7"/>
    <w:rsid w:val="00C1081E"/>
    <w:rsid w:val="00C10B5E"/>
    <w:rsid w:val="00C10B65"/>
    <w:rsid w:val="00C10C0C"/>
    <w:rsid w:val="00C10F56"/>
    <w:rsid w:val="00C110A2"/>
    <w:rsid w:val="00C111EF"/>
    <w:rsid w:val="00C112B2"/>
    <w:rsid w:val="00C115E7"/>
    <w:rsid w:val="00C115F5"/>
    <w:rsid w:val="00C11869"/>
    <w:rsid w:val="00C118D8"/>
    <w:rsid w:val="00C11971"/>
    <w:rsid w:val="00C11BF3"/>
    <w:rsid w:val="00C11C16"/>
    <w:rsid w:val="00C11FDC"/>
    <w:rsid w:val="00C11FDD"/>
    <w:rsid w:val="00C122F5"/>
    <w:rsid w:val="00C1260F"/>
    <w:rsid w:val="00C1261A"/>
    <w:rsid w:val="00C1263D"/>
    <w:rsid w:val="00C127F7"/>
    <w:rsid w:val="00C12AEE"/>
    <w:rsid w:val="00C13110"/>
    <w:rsid w:val="00C1352A"/>
    <w:rsid w:val="00C13585"/>
    <w:rsid w:val="00C13C2D"/>
    <w:rsid w:val="00C13F32"/>
    <w:rsid w:val="00C13F58"/>
    <w:rsid w:val="00C13FAF"/>
    <w:rsid w:val="00C140D7"/>
    <w:rsid w:val="00C142FE"/>
    <w:rsid w:val="00C14677"/>
    <w:rsid w:val="00C1467C"/>
    <w:rsid w:val="00C147EA"/>
    <w:rsid w:val="00C14B84"/>
    <w:rsid w:val="00C14C10"/>
    <w:rsid w:val="00C14C88"/>
    <w:rsid w:val="00C14E51"/>
    <w:rsid w:val="00C1523C"/>
    <w:rsid w:val="00C1545D"/>
    <w:rsid w:val="00C15556"/>
    <w:rsid w:val="00C15710"/>
    <w:rsid w:val="00C15C3E"/>
    <w:rsid w:val="00C15C4D"/>
    <w:rsid w:val="00C15C73"/>
    <w:rsid w:val="00C15CBE"/>
    <w:rsid w:val="00C15EDE"/>
    <w:rsid w:val="00C15EE3"/>
    <w:rsid w:val="00C160B6"/>
    <w:rsid w:val="00C1617F"/>
    <w:rsid w:val="00C16183"/>
    <w:rsid w:val="00C16232"/>
    <w:rsid w:val="00C163F3"/>
    <w:rsid w:val="00C1672F"/>
    <w:rsid w:val="00C16995"/>
    <w:rsid w:val="00C169A8"/>
    <w:rsid w:val="00C16AB2"/>
    <w:rsid w:val="00C16B26"/>
    <w:rsid w:val="00C16CB5"/>
    <w:rsid w:val="00C16D4F"/>
    <w:rsid w:val="00C16F56"/>
    <w:rsid w:val="00C174B2"/>
    <w:rsid w:val="00C1755B"/>
    <w:rsid w:val="00C1762C"/>
    <w:rsid w:val="00C176AB"/>
    <w:rsid w:val="00C17733"/>
    <w:rsid w:val="00C17799"/>
    <w:rsid w:val="00C17927"/>
    <w:rsid w:val="00C17B82"/>
    <w:rsid w:val="00C17EA9"/>
    <w:rsid w:val="00C17EB0"/>
    <w:rsid w:val="00C17F2B"/>
    <w:rsid w:val="00C2001D"/>
    <w:rsid w:val="00C204A6"/>
    <w:rsid w:val="00C20717"/>
    <w:rsid w:val="00C2094C"/>
    <w:rsid w:val="00C2097B"/>
    <w:rsid w:val="00C20A49"/>
    <w:rsid w:val="00C20C8F"/>
    <w:rsid w:val="00C20EA9"/>
    <w:rsid w:val="00C20F57"/>
    <w:rsid w:val="00C20FAC"/>
    <w:rsid w:val="00C21208"/>
    <w:rsid w:val="00C21635"/>
    <w:rsid w:val="00C21825"/>
    <w:rsid w:val="00C2185E"/>
    <w:rsid w:val="00C2189B"/>
    <w:rsid w:val="00C21B12"/>
    <w:rsid w:val="00C21BA5"/>
    <w:rsid w:val="00C21D40"/>
    <w:rsid w:val="00C21E33"/>
    <w:rsid w:val="00C21E3D"/>
    <w:rsid w:val="00C21EA7"/>
    <w:rsid w:val="00C22196"/>
    <w:rsid w:val="00C221A6"/>
    <w:rsid w:val="00C221C1"/>
    <w:rsid w:val="00C22695"/>
    <w:rsid w:val="00C2269C"/>
    <w:rsid w:val="00C2272E"/>
    <w:rsid w:val="00C22BDF"/>
    <w:rsid w:val="00C22FF5"/>
    <w:rsid w:val="00C230E2"/>
    <w:rsid w:val="00C23212"/>
    <w:rsid w:val="00C235A2"/>
    <w:rsid w:val="00C236FF"/>
    <w:rsid w:val="00C238A9"/>
    <w:rsid w:val="00C238DA"/>
    <w:rsid w:val="00C239A1"/>
    <w:rsid w:val="00C23B2C"/>
    <w:rsid w:val="00C23B78"/>
    <w:rsid w:val="00C23D8B"/>
    <w:rsid w:val="00C23FCF"/>
    <w:rsid w:val="00C2438F"/>
    <w:rsid w:val="00C2440D"/>
    <w:rsid w:val="00C2447B"/>
    <w:rsid w:val="00C246A7"/>
    <w:rsid w:val="00C247AE"/>
    <w:rsid w:val="00C248D6"/>
    <w:rsid w:val="00C24AA7"/>
    <w:rsid w:val="00C24D31"/>
    <w:rsid w:val="00C24E3E"/>
    <w:rsid w:val="00C24EC7"/>
    <w:rsid w:val="00C25243"/>
    <w:rsid w:val="00C253B6"/>
    <w:rsid w:val="00C253BD"/>
    <w:rsid w:val="00C2541B"/>
    <w:rsid w:val="00C2594E"/>
    <w:rsid w:val="00C25AAA"/>
    <w:rsid w:val="00C25C0A"/>
    <w:rsid w:val="00C25C24"/>
    <w:rsid w:val="00C26362"/>
    <w:rsid w:val="00C2637F"/>
    <w:rsid w:val="00C266E3"/>
    <w:rsid w:val="00C269AB"/>
    <w:rsid w:val="00C26BBA"/>
    <w:rsid w:val="00C26F8F"/>
    <w:rsid w:val="00C26FC0"/>
    <w:rsid w:val="00C270D7"/>
    <w:rsid w:val="00C271F6"/>
    <w:rsid w:val="00C272DE"/>
    <w:rsid w:val="00C27376"/>
    <w:rsid w:val="00C2740D"/>
    <w:rsid w:val="00C27452"/>
    <w:rsid w:val="00C27467"/>
    <w:rsid w:val="00C275CF"/>
    <w:rsid w:val="00C275DD"/>
    <w:rsid w:val="00C277C7"/>
    <w:rsid w:val="00C27B02"/>
    <w:rsid w:val="00C27F43"/>
    <w:rsid w:val="00C27F80"/>
    <w:rsid w:val="00C3002E"/>
    <w:rsid w:val="00C30086"/>
    <w:rsid w:val="00C30301"/>
    <w:rsid w:val="00C3063B"/>
    <w:rsid w:val="00C309E0"/>
    <w:rsid w:val="00C30A70"/>
    <w:rsid w:val="00C30D4E"/>
    <w:rsid w:val="00C30F0C"/>
    <w:rsid w:val="00C31135"/>
    <w:rsid w:val="00C313FE"/>
    <w:rsid w:val="00C31462"/>
    <w:rsid w:val="00C314E9"/>
    <w:rsid w:val="00C3158F"/>
    <w:rsid w:val="00C3185F"/>
    <w:rsid w:val="00C31B69"/>
    <w:rsid w:val="00C31D2B"/>
    <w:rsid w:val="00C31E8B"/>
    <w:rsid w:val="00C31F76"/>
    <w:rsid w:val="00C321B6"/>
    <w:rsid w:val="00C324A3"/>
    <w:rsid w:val="00C32782"/>
    <w:rsid w:val="00C32790"/>
    <w:rsid w:val="00C32F17"/>
    <w:rsid w:val="00C33068"/>
    <w:rsid w:val="00C332C2"/>
    <w:rsid w:val="00C337E6"/>
    <w:rsid w:val="00C338CE"/>
    <w:rsid w:val="00C33953"/>
    <w:rsid w:val="00C33B37"/>
    <w:rsid w:val="00C33B89"/>
    <w:rsid w:val="00C33DB7"/>
    <w:rsid w:val="00C340F9"/>
    <w:rsid w:val="00C34265"/>
    <w:rsid w:val="00C347D0"/>
    <w:rsid w:val="00C34ABC"/>
    <w:rsid w:val="00C34B17"/>
    <w:rsid w:val="00C34B37"/>
    <w:rsid w:val="00C34C30"/>
    <w:rsid w:val="00C34DB3"/>
    <w:rsid w:val="00C34DCD"/>
    <w:rsid w:val="00C34F57"/>
    <w:rsid w:val="00C35200"/>
    <w:rsid w:val="00C35299"/>
    <w:rsid w:val="00C352DB"/>
    <w:rsid w:val="00C35321"/>
    <w:rsid w:val="00C353AE"/>
    <w:rsid w:val="00C35401"/>
    <w:rsid w:val="00C3545F"/>
    <w:rsid w:val="00C354D1"/>
    <w:rsid w:val="00C355B4"/>
    <w:rsid w:val="00C355BD"/>
    <w:rsid w:val="00C355D8"/>
    <w:rsid w:val="00C355E6"/>
    <w:rsid w:val="00C3586C"/>
    <w:rsid w:val="00C35898"/>
    <w:rsid w:val="00C358AE"/>
    <w:rsid w:val="00C3596D"/>
    <w:rsid w:val="00C3596E"/>
    <w:rsid w:val="00C35DCE"/>
    <w:rsid w:val="00C35E79"/>
    <w:rsid w:val="00C35F31"/>
    <w:rsid w:val="00C36169"/>
    <w:rsid w:val="00C362DF"/>
    <w:rsid w:val="00C362FB"/>
    <w:rsid w:val="00C3632F"/>
    <w:rsid w:val="00C3634A"/>
    <w:rsid w:val="00C364D1"/>
    <w:rsid w:val="00C367C2"/>
    <w:rsid w:val="00C36859"/>
    <w:rsid w:val="00C368D5"/>
    <w:rsid w:val="00C36AC9"/>
    <w:rsid w:val="00C36C05"/>
    <w:rsid w:val="00C36C1B"/>
    <w:rsid w:val="00C36C77"/>
    <w:rsid w:val="00C37125"/>
    <w:rsid w:val="00C37182"/>
    <w:rsid w:val="00C3720B"/>
    <w:rsid w:val="00C37409"/>
    <w:rsid w:val="00C3763A"/>
    <w:rsid w:val="00C3799D"/>
    <w:rsid w:val="00C37AC7"/>
    <w:rsid w:val="00C37BBA"/>
    <w:rsid w:val="00C37CA3"/>
    <w:rsid w:val="00C40216"/>
    <w:rsid w:val="00C4028A"/>
    <w:rsid w:val="00C402D2"/>
    <w:rsid w:val="00C4040C"/>
    <w:rsid w:val="00C4051F"/>
    <w:rsid w:val="00C40633"/>
    <w:rsid w:val="00C40836"/>
    <w:rsid w:val="00C40AF4"/>
    <w:rsid w:val="00C40BB2"/>
    <w:rsid w:val="00C40CAD"/>
    <w:rsid w:val="00C40EF6"/>
    <w:rsid w:val="00C40F2A"/>
    <w:rsid w:val="00C40F8C"/>
    <w:rsid w:val="00C40FB7"/>
    <w:rsid w:val="00C41056"/>
    <w:rsid w:val="00C4113C"/>
    <w:rsid w:val="00C412E5"/>
    <w:rsid w:val="00C4153C"/>
    <w:rsid w:val="00C4156B"/>
    <w:rsid w:val="00C41855"/>
    <w:rsid w:val="00C41B15"/>
    <w:rsid w:val="00C41BBF"/>
    <w:rsid w:val="00C4249F"/>
    <w:rsid w:val="00C42511"/>
    <w:rsid w:val="00C425E4"/>
    <w:rsid w:val="00C4268F"/>
    <w:rsid w:val="00C42833"/>
    <w:rsid w:val="00C42BBE"/>
    <w:rsid w:val="00C42CE7"/>
    <w:rsid w:val="00C42D14"/>
    <w:rsid w:val="00C42DCB"/>
    <w:rsid w:val="00C43187"/>
    <w:rsid w:val="00C432DB"/>
    <w:rsid w:val="00C432E0"/>
    <w:rsid w:val="00C43363"/>
    <w:rsid w:val="00C43514"/>
    <w:rsid w:val="00C43B0E"/>
    <w:rsid w:val="00C43E55"/>
    <w:rsid w:val="00C440BA"/>
    <w:rsid w:val="00C4475E"/>
    <w:rsid w:val="00C449CD"/>
    <w:rsid w:val="00C44A38"/>
    <w:rsid w:val="00C44D5D"/>
    <w:rsid w:val="00C44E13"/>
    <w:rsid w:val="00C44F42"/>
    <w:rsid w:val="00C450A4"/>
    <w:rsid w:val="00C451CF"/>
    <w:rsid w:val="00C45365"/>
    <w:rsid w:val="00C453DF"/>
    <w:rsid w:val="00C4544E"/>
    <w:rsid w:val="00C4548C"/>
    <w:rsid w:val="00C4567F"/>
    <w:rsid w:val="00C45A07"/>
    <w:rsid w:val="00C45ADE"/>
    <w:rsid w:val="00C45B05"/>
    <w:rsid w:val="00C45D2C"/>
    <w:rsid w:val="00C45DD2"/>
    <w:rsid w:val="00C460B4"/>
    <w:rsid w:val="00C461BD"/>
    <w:rsid w:val="00C461F9"/>
    <w:rsid w:val="00C46275"/>
    <w:rsid w:val="00C4627C"/>
    <w:rsid w:val="00C46454"/>
    <w:rsid w:val="00C464B6"/>
    <w:rsid w:val="00C46572"/>
    <w:rsid w:val="00C46636"/>
    <w:rsid w:val="00C4675C"/>
    <w:rsid w:val="00C467C5"/>
    <w:rsid w:val="00C46952"/>
    <w:rsid w:val="00C46AC8"/>
    <w:rsid w:val="00C46D91"/>
    <w:rsid w:val="00C46E9B"/>
    <w:rsid w:val="00C470E9"/>
    <w:rsid w:val="00C470F0"/>
    <w:rsid w:val="00C4710A"/>
    <w:rsid w:val="00C472B8"/>
    <w:rsid w:val="00C472BD"/>
    <w:rsid w:val="00C47472"/>
    <w:rsid w:val="00C47492"/>
    <w:rsid w:val="00C47561"/>
    <w:rsid w:val="00C47A13"/>
    <w:rsid w:val="00C47B8C"/>
    <w:rsid w:val="00C47E1C"/>
    <w:rsid w:val="00C47F49"/>
    <w:rsid w:val="00C50252"/>
    <w:rsid w:val="00C50475"/>
    <w:rsid w:val="00C505C4"/>
    <w:rsid w:val="00C5070E"/>
    <w:rsid w:val="00C50792"/>
    <w:rsid w:val="00C5084C"/>
    <w:rsid w:val="00C50989"/>
    <w:rsid w:val="00C509DA"/>
    <w:rsid w:val="00C50E4C"/>
    <w:rsid w:val="00C50E9D"/>
    <w:rsid w:val="00C50F67"/>
    <w:rsid w:val="00C5124E"/>
    <w:rsid w:val="00C51597"/>
    <w:rsid w:val="00C515FD"/>
    <w:rsid w:val="00C51787"/>
    <w:rsid w:val="00C5181E"/>
    <w:rsid w:val="00C51837"/>
    <w:rsid w:val="00C51905"/>
    <w:rsid w:val="00C51954"/>
    <w:rsid w:val="00C51DD2"/>
    <w:rsid w:val="00C51DD6"/>
    <w:rsid w:val="00C51E5F"/>
    <w:rsid w:val="00C52332"/>
    <w:rsid w:val="00C5260F"/>
    <w:rsid w:val="00C5265F"/>
    <w:rsid w:val="00C5280F"/>
    <w:rsid w:val="00C528C1"/>
    <w:rsid w:val="00C52B00"/>
    <w:rsid w:val="00C52B32"/>
    <w:rsid w:val="00C52C10"/>
    <w:rsid w:val="00C52C9D"/>
    <w:rsid w:val="00C52CE7"/>
    <w:rsid w:val="00C52D91"/>
    <w:rsid w:val="00C52F0A"/>
    <w:rsid w:val="00C53247"/>
    <w:rsid w:val="00C5330B"/>
    <w:rsid w:val="00C5358A"/>
    <w:rsid w:val="00C53A28"/>
    <w:rsid w:val="00C53B63"/>
    <w:rsid w:val="00C53B78"/>
    <w:rsid w:val="00C54012"/>
    <w:rsid w:val="00C54053"/>
    <w:rsid w:val="00C540A5"/>
    <w:rsid w:val="00C54169"/>
    <w:rsid w:val="00C5445F"/>
    <w:rsid w:val="00C5461D"/>
    <w:rsid w:val="00C5472C"/>
    <w:rsid w:val="00C548E1"/>
    <w:rsid w:val="00C54973"/>
    <w:rsid w:val="00C54B40"/>
    <w:rsid w:val="00C5507B"/>
    <w:rsid w:val="00C5569A"/>
    <w:rsid w:val="00C55B45"/>
    <w:rsid w:val="00C55BC9"/>
    <w:rsid w:val="00C55BD7"/>
    <w:rsid w:val="00C55C09"/>
    <w:rsid w:val="00C55DA6"/>
    <w:rsid w:val="00C55DD6"/>
    <w:rsid w:val="00C55FBF"/>
    <w:rsid w:val="00C55FCC"/>
    <w:rsid w:val="00C5610F"/>
    <w:rsid w:val="00C56791"/>
    <w:rsid w:val="00C567A4"/>
    <w:rsid w:val="00C568F0"/>
    <w:rsid w:val="00C56C94"/>
    <w:rsid w:val="00C56CB5"/>
    <w:rsid w:val="00C56D23"/>
    <w:rsid w:val="00C56D65"/>
    <w:rsid w:val="00C56D81"/>
    <w:rsid w:val="00C56E6F"/>
    <w:rsid w:val="00C56F17"/>
    <w:rsid w:val="00C56F7D"/>
    <w:rsid w:val="00C56F8F"/>
    <w:rsid w:val="00C56FE6"/>
    <w:rsid w:val="00C56FF9"/>
    <w:rsid w:val="00C573DB"/>
    <w:rsid w:val="00C576C8"/>
    <w:rsid w:val="00C57805"/>
    <w:rsid w:val="00C57DAF"/>
    <w:rsid w:val="00C57F22"/>
    <w:rsid w:val="00C57F2D"/>
    <w:rsid w:val="00C600F5"/>
    <w:rsid w:val="00C601E3"/>
    <w:rsid w:val="00C604DB"/>
    <w:rsid w:val="00C6082A"/>
    <w:rsid w:val="00C6087D"/>
    <w:rsid w:val="00C60B15"/>
    <w:rsid w:val="00C60B4D"/>
    <w:rsid w:val="00C60FB4"/>
    <w:rsid w:val="00C610EC"/>
    <w:rsid w:val="00C61148"/>
    <w:rsid w:val="00C613CD"/>
    <w:rsid w:val="00C613EA"/>
    <w:rsid w:val="00C614FC"/>
    <w:rsid w:val="00C61519"/>
    <w:rsid w:val="00C615C2"/>
    <w:rsid w:val="00C6178F"/>
    <w:rsid w:val="00C617AF"/>
    <w:rsid w:val="00C6194A"/>
    <w:rsid w:val="00C61B97"/>
    <w:rsid w:val="00C61BAD"/>
    <w:rsid w:val="00C61C87"/>
    <w:rsid w:val="00C61DC0"/>
    <w:rsid w:val="00C61FB3"/>
    <w:rsid w:val="00C61FE2"/>
    <w:rsid w:val="00C622E3"/>
    <w:rsid w:val="00C622FE"/>
    <w:rsid w:val="00C6255D"/>
    <w:rsid w:val="00C62B59"/>
    <w:rsid w:val="00C62F11"/>
    <w:rsid w:val="00C6322D"/>
    <w:rsid w:val="00C63509"/>
    <w:rsid w:val="00C63B67"/>
    <w:rsid w:val="00C63F53"/>
    <w:rsid w:val="00C63FB9"/>
    <w:rsid w:val="00C6402F"/>
    <w:rsid w:val="00C64199"/>
    <w:rsid w:val="00C6420E"/>
    <w:rsid w:val="00C6460A"/>
    <w:rsid w:val="00C64691"/>
    <w:rsid w:val="00C64875"/>
    <w:rsid w:val="00C64BC1"/>
    <w:rsid w:val="00C64BC6"/>
    <w:rsid w:val="00C64BD2"/>
    <w:rsid w:val="00C64E8B"/>
    <w:rsid w:val="00C64F08"/>
    <w:rsid w:val="00C64F5C"/>
    <w:rsid w:val="00C65015"/>
    <w:rsid w:val="00C65577"/>
    <w:rsid w:val="00C65625"/>
    <w:rsid w:val="00C657B0"/>
    <w:rsid w:val="00C65838"/>
    <w:rsid w:val="00C65973"/>
    <w:rsid w:val="00C65AA5"/>
    <w:rsid w:val="00C65B37"/>
    <w:rsid w:val="00C65B48"/>
    <w:rsid w:val="00C65C01"/>
    <w:rsid w:val="00C65C21"/>
    <w:rsid w:val="00C65EED"/>
    <w:rsid w:val="00C65F2A"/>
    <w:rsid w:val="00C66716"/>
    <w:rsid w:val="00C66765"/>
    <w:rsid w:val="00C6698D"/>
    <w:rsid w:val="00C669AD"/>
    <w:rsid w:val="00C66BA5"/>
    <w:rsid w:val="00C66D7D"/>
    <w:rsid w:val="00C66EC2"/>
    <w:rsid w:val="00C66ECE"/>
    <w:rsid w:val="00C66FF4"/>
    <w:rsid w:val="00C67215"/>
    <w:rsid w:val="00C672C2"/>
    <w:rsid w:val="00C676FB"/>
    <w:rsid w:val="00C67C3A"/>
    <w:rsid w:val="00C67EB4"/>
    <w:rsid w:val="00C67EBE"/>
    <w:rsid w:val="00C7007D"/>
    <w:rsid w:val="00C700ED"/>
    <w:rsid w:val="00C70589"/>
    <w:rsid w:val="00C705D9"/>
    <w:rsid w:val="00C705F9"/>
    <w:rsid w:val="00C706ED"/>
    <w:rsid w:val="00C70758"/>
    <w:rsid w:val="00C707C3"/>
    <w:rsid w:val="00C7091D"/>
    <w:rsid w:val="00C7095B"/>
    <w:rsid w:val="00C70D50"/>
    <w:rsid w:val="00C70ED0"/>
    <w:rsid w:val="00C70F3C"/>
    <w:rsid w:val="00C70F76"/>
    <w:rsid w:val="00C71427"/>
    <w:rsid w:val="00C715B6"/>
    <w:rsid w:val="00C71743"/>
    <w:rsid w:val="00C717F5"/>
    <w:rsid w:val="00C71A58"/>
    <w:rsid w:val="00C71B9F"/>
    <w:rsid w:val="00C71D0B"/>
    <w:rsid w:val="00C71DAF"/>
    <w:rsid w:val="00C71E87"/>
    <w:rsid w:val="00C72196"/>
    <w:rsid w:val="00C72535"/>
    <w:rsid w:val="00C72747"/>
    <w:rsid w:val="00C72A71"/>
    <w:rsid w:val="00C72A87"/>
    <w:rsid w:val="00C72AFB"/>
    <w:rsid w:val="00C72DB3"/>
    <w:rsid w:val="00C72DD5"/>
    <w:rsid w:val="00C73E3A"/>
    <w:rsid w:val="00C73E62"/>
    <w:rsid w:val="00C743AB"/>
    <w:rsid w:val="00C74C7A"/>
    <w:rsid w:val="00C74F6A"/>
    <w:rsid w:val="00C752AE"/>
    <w:rsid w:val="00C75BFA"/>
    <w:rsid w:val="00C75F82"/>
    <w:rsid w:val="00C75FC8"/>
    <w:rsid w:val="00C7613F"/>
    <w:rsid w:val="00C76291"/>
    <w:rsid w:val="00C762AB"/>
    <w:rsid w:val="00C762EF"/>
    <w:rsid w:val="00C76390"/>
    <w:rsid w:val="00C76609"/>
    <w:rsid w:val="00C766E6"/>
    <w:rsid w:val="00C7683A"/>
    <w:rsid w:val="00C76849"/>
    <w:rsid w:val="00C76C2D"/>
    <w:rsid w:val="00C76EBC"/>
    <w:rsid w:val="00C77048"/>
    <w:rsid w:val="00C77315"/>
    <w:rsid w:val="00C77463"/>
    <w:rsid w:val="00C775CC"/>
    <w:rsid w:val="00C776E9"/>
    <w:rsid w:val="00C77707"/>
    <w:rsid w:val="00C77859"/>
    <w:rsid w:val="00C77A1C"/>
    <w:rsid w:val="00C77ABF"/>
    <w:rsid w:val="00C77C4C"/>
    <w:rsid w:val="00C77C72"/>
    <w:rsid w:val="00C80194"/>
    <w:rsid w:val="00C80583"/>
    <w:rsid w:val="00C80637"/>
    <w:rsid w:val="00C807A4"/>
    <w:rsid w:val="00C80974"/>
    <w:rsid w:val="00C80B24"/>
    <w:rsid w:val="00C80CE4"/>
    <w:rsid w:val="00C80CF9"/>
    <w:rsid w:val="00C80D36"/>
    <w:rsid w:val="00C80F66"/>
    <w:rsid w:val="00C80F8F"/>
    <w:rsid w:val="00C8127A"/>
    <w:rsid w:val="00C81447"/>
    <w:rsid w:val="00C8155E"/>
    <w:rsid w:val="00C81633"/>
    <w:rsid w:val="00C81907"/>
    <w:rsid w:val="00C81952"/>
    <w:rsid w:val="00C81AD5"/>
    <w:rsid w:val="00C81D89"/>
    <w:rsid w:val="00C81F32"/>
    <w:rsid w:val="00C8209B"/>
    <w:rsid w:val="00C820D8"/>
    <w:rsid w:val="00C822C5"/>
    <w:rsid w:val="00C823B4"/>
    <w:rsid w:val="00C82490"/>
    <w:rsid w:val="00C824C8"/>
    <w:rsid w:val="00C82740"/>
    <w:rsid w:val="00C8284D"/>
    <w:rsid w:val="00C82C07"/>
    <w:rsid w:val="00C82F76"/>
    <w:rsid w:val="00C82F9F"/>
    <w:rsid w:val="00C8342F"/>
    <w:rsid w:val="00C838F4"/>
    <w:rsid w:val="00C83E23"/>
    <w:rsid w:val="00C83F46"/>
    <w:rsid w:val="00C840C9"/>
    <w:rsid w:val="00C84574"/>
    <w:rsid w:val="00C84784"/>
    <w:rsid w:val="00C84819"/>
    <w:rsid w:val="00C84A91"/>
    <w:rsid w:val="00C84C7B"/>
    <w:rsid w:val="00C84CC9"/>
    <w:rsid w:val="00C84DCB"/>
    <w:rsid w:val="00C84FC0"/>
    <w:rsid w:val="00C8511B"/>
    <w:rsid w:val="00C851F0"/>
    <w:rsid w:val="00C8526F"/>
    <w:rsid w:val="00C8530A"/>
    <w:rsid w:val="00C85470"/>
    <w:rsid w:val="00C85640"/>
    <w:rsid w:val="00C857A1"/>
    <w:rsid w:val="00C857E3"/>
    <w:rsid w:val="00C857E4"/>
    <w:rsid w:val="00C85C6A"/>
    <w:rsid w:val="00C85E79"/>
    <w:rsid w:val="00C85E83"/>
    <w:rsid w:val="00C85F62"/>
    <w:rsid w:val="00C85FCE"/>
    <w:rsid w:val="00C860F8"/>
    <w:rsid w:val="00C86221"/>
    <w:rsid w:val="00C8627E"/>
    <w:rsid w:val="00C862A3"/>
    <w:rsid w:val="00C864F7"/>
    <w:rsid w:val="00C86653"/>
    <w:rsid w:val="00C86A8E"/>
    <w:rsid w:val="00C86F66"/>
    <w:rsid w:val="00C87155"/>
    <w:rsid w:val="00C87190"/>
    <w:rsid w:val="00C8726F"/>
    <w:rsid w:val="00C874C7"/>
    <w:rsid w:val="00C876AC"/>
    <w:rsid w:val="00C8770E"/>
    <w:rsid w:val="00C87884"/>
    <w:rsid w:val="00C8795F"/>
    <w:rsid w:val="00C90034"/>
    <w:rsid w:val="00C9013C"/>
    <w:rsid w:val="00C90176"/>
    <w:rsid w:val="00C90390"/>
    <w:rsid w:val="00C9043B"/>
    <w:rsid w:val="00C904B6"/>
    <w:rsid w:val="00C9074D"/>
    <w:rsid w:val="00C909A5"/>
    <w:rsid w:val="00C90B65"/>
    <w:rsid w:val="00C90DA7"/>
    <w:rsid w:val="00C90E24"/>
    <w:rsid w:val="00C91258"/>
    <w:rsid w:val="00C91576"/>
    <w:rsid w:val="00C91900"/>
    <w:rsid w:val="00C919A2"/>
    <w:rsid w:val="00C919A7"/>
    <w:rsid w:val="00C91B53"/>
    <w:rsid w:val="00C91B56"/>
    <w:rsid w:val="00C91D65"/>
    <w:rsid w:val="00C91EC5"/>
    <w:rsid w:val="00C91FA1"/>
    <w:rsid w:val="00C921AD"/>
    <w:rsid w:val="00C92931"/>
    <w:rsid w:val="00C92B79"/>
    <w:rsid w:val="00C92C7D"/>
    <w:rsid w:val="00C92EC9"/>
    <w:rsid w:val="00C92F74"/>
    <w:rsid w:val="00C93010"/>
    <w:rsid w:val="00C931C5"/>
    <w:rsid w:val="00C9327B"/>
    <w:rsid w:val="00C93486"/>
    <w:rsid w:val="00C9384B"/>
    <w:rsid w:val="00C93934"/>
    <w:rsid w:val="00C93DCB"/>
    <w:rsid w:val="00C941D7"/>
    <w:rsid w:val="00C94952"/>
    <w:rsid w:val="00C94DB8"/>
    <w:rsid w:val="00C9501E"/>
    <w:rsid w:val="00C950B2"/>
    <w:rsid w:val="00C950D5"/>
    <w:rsid w:val="00C95906"/>
    <w:rsid w:val="00C95A5B"/>
    <w:rsid w:val="00C95AA4"/>
    <w:rsid w:val="00C95C37"/>
    <w:rsid w:val="00C95CFF"/>
    <w:rsid w:val="00C95DB5"/>
    <w:rsid w:val="00C95FA5"/>
    <w:rsid w:val="00C960A2"/>
    <w:rsid w:val="00C967D7"/>
    <w:rsid w:val="00C968DF"/>
    <w:rsid w:val="00C969AC"/>
    <w:rsid w:val="00C96C1D"/>
    <w:rsid w:val="00C97005"/>
    <w:rsid w:val="00C97008"/>
    <w:rsid w:val="00C97061"/>
    <w:rsid w:val="00C970FB"/>
    <w:rsid w:val="00C9717E"/>
    <w:rsid w:val="00C9750C"/>
    <w:rsid w:val="00C97512"/>
    <w:rsid w:val="00C979CE"/>
    <w:rsid w:val="00C979F7"/>
    <w:rsid w:val="00C97A88"/>
    <w:rsid w:val="00C97C25"/>
    <w:rsid w:val="00C97D06"/>
    <w:rsid w:val="00C97DFD"/>
    <w:rsid w:val="00C97E23"/>
    <w:rsid w:val="00C97E4A"/>
    <w:rsid w:val="00C97E77"/>
    <w:rsid w:val="00CA0018"/>
    <w:rsid w:val="00CA00C2"/>
    <w:rsid w:val="00CA00FB"/>
    <w:rsid w:val="00CA0312"/>
    <w:rsid w:val="00CA0337"/>
    <w:rsid w:val="00CA0538"/>
    <w:rsid w:val="00CA05EC"/>
    <w:rsid w:val="00CA0667"/>
    <w:rsid w:val="00CA067F"/>
    <w:rsid w:val="00CA06C8"/>
    <w:rsid w:val="00CA06E5"/>
    <w:rsid w:val="00CA0828"/>
    <w:rsid w:val="00CA0956"/>
    <w:rsid w:val="00CA09B4"/>
    <w:rsid w:val="00CA0AD7"/>
    <w:rsid w:val="00CA0BD6"/>
    <w:rsid w:val="00CA0D43"/>
    <w:rsid w:val="00CA0E6A"/>
    <w:rsid w:val="00CA0F7F"/>
    <w:rsid w:val="00CA1044"/>
    <w:rsid w:val="00CA11E4"/>
    <w:rsid w:val="00CA13BB"/>
    <w:rsid w:val="00CA1501"/>
    <w:rsid w:val="00CA1556"/>
    <w:rsid w:val="00CA165E"/>
    <w:rsid w:val="00CA16D4"/>
    <w:rsid w:val="00CA16D9"/>
    <w:rsid w:val="00CA17D8"/>
    <w:rsid w:val="00CA1C18"/>
    <w:rsid w:val="00CA1C3F"/>
    <w:rsid w:val="00CA1D0F"/>
    <w:rsid w:val="00CA1F74"/>
    <w:rsid w:val="00CA20CE"/>
    <w:rsid w:val="00CA20E3"/>
    <w:rsid w:val="00CA216D"/>
    <w:rsid w:val="00CA240F"/>
    <w:rsid w:val="00CA2451"/>
    <w:rsid w:val="00CA24C4"/>
    <w:rsid w:val="00CA2623"/>
    <w:rsid w:val="00CA2980"/>
    <w:rsid w:val="00CA2A19"/>
    <w:rsid w:val="00CA2A1E"/>
    <w:rsid w:val="00CA2A6C"/>
    <w:rsid w:val="00CA2B10"/>
    <w:rsid w:val="00CA2B5C"/>
    <w:rsid w:val="00CA3220"/>
    <w:rsid w:val="00CA33AD"/>
    <w:rsid w:val="00CA3597"/>
    <w:rsid w:val="00CA3A3A"/>
    <w:rsid w:val="00CA3D9F"/>
    <w:rsid w:val="00CA3E1A"/>
    <w:rsid w:val="00CA3ED2"/>
    <w:rsid w:val="00CA3F57"/>
    <w:rsid w:val="00CA3F96"/>
    <w:rsid w:val="00CA4207"/>
    <w:rsid w:val="00CA42BA"/>
    <w:rsid w:val="00CA43C0"/>
    <w:rsid w:val="00CA43CB"/>
    <w:rsid w:val="00CA44CE"/>
    <w:rsid w:val="00CA4878"/>
    <w:rsid w:val="00CA5414"/>
    <w:rsid w:val="00CA5658"/>
    <w:rsid w:val="00CA5689"/>
    <w:rsid w:val="00CA5695"/>
    <w:rsid w:val="00CA56DF"/>
    <w:rsid w:val="00CA56E0"/>
    <w:rsid w:val="00CA570C"/>
    <w:rsid w:val="00CA5782"/>
    <w:rsid w:val="00CA5844"/>
    <w:rsid w:val="00CA5F55"/>
    <w:rsid w:val="00CA61A7"/>
    <w:rsid w:val="00CA6226"/>
    <w:rsid w:val="00CA62B8"/>
    <w:rsid w:val="00CA6527"/>
    <w:rsid w:val="00CA6747"/>
    <w:rsid w:val="00CA6B37"/>
    <w:rsid w:val="00CA6CAB"/>
    <w:rsid w:val="00CA72DD"/>
    <w:rsid w:val="00CA7410"/>
    <w:rsid w:val="00CA75CB"/>
    <w:rsid w:val="00CA7631"/>
    <w:rsid w:val="00CA76E6"/>
    <w:rsid w:val="00CA7876"/>
    <w:rsid w:val="00CA796C"/>
    <w:rsid w:val="00CA7CB8"/>
    <w:rsid w:val="00CB00F8"/>
    <w:rsid w:val="00CB0133"/>
    <w:rsid w:val="00CB014F"/>
    <w:rsid w:val="00CB02D9"/>
    <w:rsid w:val="00CB0313"/>
    <w:rsid w:val="00CB04A2"/>
    <w:rsid w:val="00CB0546"/>
    <w:rsid w:val="00CB07D8"/>
    <w:rsid w:val="00CB08E9"/>
    <w:rsid w:val="00CB0983"/>
    <w:rsid w:val="00CB0BB6"/>
    <w:rsid w:val="00CB0CAD"/>
    <w:rsid w:val="00CB0E68"/>
    <w:rsid w:val="00CB0E69"/>
    <w:rsid w:val="00CB0ED9"/>
    <w:rsid w:val="00CB0F20"/>
    <w:rsid w:val="00CB0FAF"/>
    <w:rsid w:val="00CB112B"/>
    <w:rsid w:val="00CB1154"/>
    <w:rsid w:val="00CB13ED"/>
    <w:rsid w:val="00CB17A3"/>
    <w:rsid w:val="00CB1981"/>
    <w:rsid w:val="00CB1ADC"/>
    <w:rsid w:val="00CB1B2F"/>
    <w:rsid w:val="00CB1F63"/>
    <w:rsid w:val="00CB20EC"/>
    <w:rsid w:val="00CB2188"/>
    <w:rsid w:val="00CB21E0"/>
    <w:rsid w:val="00CB2213"/>
    <w:rsid w:val="00CB2297"/>
    <w:rsid w:val="00CB2327"/>
    <w:rsid w:val="00CB232B"/>
    <w:rsid w:val="00CB25CE"/>
    <w:rsid w:val="00CB2664"/>
    <w:rsid w:val="00CB2997"/>
    <w:rsid w:val="00CB29C9"/>
    <w:rsid w:val="00CB2B86"/>
    <w:rsid w:val="00CB2BA1"/>
    <w:rsid w:val="00CB2BD5"/>
    <w:rsid w:val="00CB306D"/>
    <w:rsid w:val="00CB3260"/>
    <w:rsid w:val="00CB34DA"/>
    <w:rsid w:val="00CB361D"/>
    <w:rsid w:val="00CB365B"/>
    <w:rsid w:val="00CB367D"/>
    <w:rsid w:val="00CB36F6"/>
    <w:rsid w:val="00CB378E"/>
    <w:rsid w:val="00CB38FB"/>
    <w:rsid w:val="00CB390D"/>
    <w:rsid w:val="00CB3BCA"/>
    <w:rsid w:val="00CB3C5B"/>
    <w:rsid w:val="00CB425D"/>
    <w:rsid w:val="00CB42AC"/>
    <w:rsid w:val="00CB434C"/>
    <w:rsid w:val="00CB45D2"/>
    <w:rsid w:val="00CB4825"/>
    <w:rsid w:val="00CB4C14"/>
    <w:rsid w:val="00CB508C"/>
    <w:rsid w:val="00CB50A0"/>
    <w:rsid w:val="00CB5182"/>
    <w:rsid w:val="00CB583C"/>
    <w:rsid w:val="00CB599B"/>
    <w:rsid w:val="00CB5AA8"/>
    <w:rsid w:val="00CB5E5F"/>
    <w:rsid w:val="00CB5EC2"/>
    <w:rsid w:val="00CB61A8"/>
    <w:rsid w:val="00CB622C"/>
    <w:rsid w:val="00CB640A"/>
    <w:rsid w:val="00CB6415"/>
    <w:rsid w:val="00CB6A9B"/>
    <w:rsid w:val="00CB6AD2"/>
    <w:rsid w:val="00CB6BD8"/>
    <w:rsid w:val="00CB6C23"/>
    <w:rsid w:val="00CB6EA6"/>
    <w:rsid w:val="00CB6F0B"/>
    <w:rsid w:val="00CB7191"/>
    <w:rsid w:val="00CB75CB"/>
    <w:rsid w:val="00CB764A"/>
    <w:rsid w:val="00CB777B"/>
    <w:rsid w:val="00CB77D4"/>
    <w:rsid w:val="00CB79CB"/>
    <w:rsid w:val="00CB7A4C"/>
    <w:rsid w:val="00CB7A7C"/>
    <w:rsid w:val="00CB7BCC"/>
    <w:rsid w:val="00CB7E5C"/>
    <w:rsid w:val="00CC0324"/>
    <w:rsid w:val="00CC048B"/>
    <w:rsid w:val="00CC05D3"/>
    <w:rsid w:val="00CC071D"/>
    <w:rsid w:val="00CC07DA"/>
    <w:rsid w:val="00CC0D25"/>
    <w:rsid w:val="00CC0EBE"/>
    <w:rsid w:val="00CC0FDE"/>
    <w:rsid w:val="00CC11DC"/>
    <w:rsid w:val="00CC125A"/>
    <w:rsid w:val="00CC129B"/>
    <w:rsid w:val="00CC14AB"/>
    <w:rsid w:val="00CC166F"/>
    <w:rsid w:val="00CC172F"/>
    <w:rsid w:val="00CC1816"/>
    <w:rsid w:val="00CC191F"/>
    <w:rsid w:val="00CC195C"/>
    <w:rsid w:val="00CC19EC"/>
    <w:rsid w:val="00CC1A49"/>
    <w:rsid w:val="00CC1B9E"/>
    <w:rsid w:val="00CC1F08"/>
    <w:rsid w:val="00CC2248"/>
    <w:rsid w:val="00CC236B"/>
    <w:rsid w:val="00CC258D"/>
    <w:rsid w:val="00CC268B"/>
    <w:rsid w:val="00CC282C"/>
    <w:rsid w:val="00CC2916"/>
    <w:rsid w:val="00CC29DC"/>
    <w:rsid w:val="00CC2AE8"/>
    <w:rsid w:val="00CC316A"/>
    <w:rsid w:val="00CC3494"/>
    <w:rsid w:val="00CC36B2"/>
    <w:rsid w:val="00CC3754"/>
    <w:rsid w:val="00CC3A07"/>
    <w:rsid w:val="00CC3D35"/>
    <w:rsid w:val="00CC3F6E"/>
    <w:rsid w:val="00CC40C7"/>
    <w:rsid w:val="00CC47BC"/>
    <w:rsid w:val="00CC48B1"/>
    <w:rsid w:val="00CC48BA"/>
    <w:rsid w:val="00CC49E4"/>
    <w:rsid w:val="00CC4A7F"/>
    <w:rsid w:val="00CC4C3C"/>
    <w:rsid w:val="00CC4CBD"/>
    <w:rsid w:val="00CC4CC3"/>
    <w:rsid w:val="00CC4D20"/>
    <w:rsid w:val="00CC5476"/>
    <w:rsid w:val="00CC56B8"/>
    <w:rsid w:val="00CC578B"/>
    <w:rsid w:val="00CC58C9"/>
    <w:rsid w:val="00CC5919"/>
    <w:rsid w:val="00CC5A27"/>
    <w:rsid w:val="00CC5D22"/>
    <w:rsid w:val="00CC5D9A"/>
    <w:rsid w:val="00CC5DFC"/>
    <w:rsid w:val="00CC6005"/>
    <w:rsid w:val="00CC6045"/>
    <w:rsid w:val="00CC6082"/>
    <w:rsid w:val="00CC6155"/>
    <w:rsid w:val="00CC61A2"/>
    <w:rsid w:val="00CC6271"/>
    <w:rsid w:val="00CC6709"/>
    <w:rsid w:val="00CC6890"/>
    <w:rsid w:val="00CC6964"/>
    <w:rsid w:val="00CC6A4B"/>
    <w:rsid w:val="00CC6A8E"/>
    <w:rsid w:val="00CC6C9D"/>
    <w:rsid w:val="00CC7286"/>
    <w:rsid w:val="00CC75D0"/>
    <w:rsid w:val="00CC760B"/>
    <w:rsid w:val="00CC79A6"/>
    <w:rsid w:val="00CC7A87"/>
    <w:rsid w:val="00CC7B2B"/>
    <w:rsid w:val="00CC7B4C"/>
    <w:rsid w:val="00CC7C61"/>
    <w:rsid w:val="00CD002B"/>
    <w:rsid w:val="00CD02CF"/>
    <w:rsid w:val="00CD0430"/>
    <w:rsid w:val="00CD056A"/>
    <w:rsid w:val="00CD0971"/>
    <w:rsid w:val="00CD0B08"/>
    <w:rsid w:val="00CD0F15"/>
    <w:rsid w:val="00CD127F"/>
    <w:rsid w:val="00CD1568"/>
    <w:rsid w:val="00CD1609"/>
    <w:rsid w:val="00CD17F3"/>
    <w:rsid w:val="00CD1CF5"/>
    <w:rsid w:val="00CD1F8A"/>
    <w:rsid w:val="00CD2051"/>
    <w:rsid w:val="00CD2206"/>
    <w:rsid w:val="00CD2382"/>
    <w:rsid w:val="00CD2631"/>
    <w:rsid w:val="00CD269A"/>
    <w:rsid w:val="00CD2741"/>
    <w:rsid w:val="00CD293C"/>
    <w:rsid w:val="00CD2B90"/>
    <w:rsid w:val="00CD2D51"/>
    <w:rsid w:val="00CD2DD5"/>
    <w:rsid w:val="00CD2F17"/>
    <w:rsid w:val="00CD30E2"/>
    <w:rsid w:val="00CD311F"/>
    <w:rsid w:val="00CD3314"/>
    <w:rsid w:val="00CD35B7"/>
    <w:rsid w:val="00CD375B"/>
    <w:rsid w:val="00CD3A47"/>
    <w:rsid w:val="00CD3B63"/>
    <w:rsid w:val="00CD3BF2"/>
    <w:rsid w:val="00CD3FAE"/>
    <w:rsid w:val="00CD4021"/>
    <w:rsid w:val="00CD432E"/>
    <w:rsid w:val="00CD45CD"/>
    <w:rsid w:val="00CD4795"/>
    <w:rsid w:val="00CD47BE"/>
    <w:rsid w:val="00CD482E"/>
    <w:rsid w:val="00CD4BCB"/>
    <w:rsid w:val="00CD4C2C"/>
    <w:rsid w:val="00CD4C5C"/>
    <w:rsid w:val="00CD59C3"/>
    <w:rsid w:val="00CD5B37"/>
    <w:rsid w:val="00CD5C94"/>
    <w:rsid w:val="00CD5E26"/>
    <w:rsid w:val="00CD60F8"/>
    <w:rsid w:val="00CD62BC"/>
    <w:rsid w:val="00CD64C4"/>
    <w:rsid w:val="00CD6508"/>
    <w:rsid w:val="00CD660B"/>
    <w:rsid w:val="00CD6A9B"/>
    <w:rsid w:val="00CD6BC4"/>
    <w:rsid w:val="00CD71B6"/>
    <w:rsid w:val="00CD72BD"/>
    <w:rsid w:val="00CD75EF"/>
    <w:rsid w:val="00CD76BD"/>
    <w:rsid w:val="00CD79B9"/>
    <w:rsid w:val="00CD7BA6"/>
    <w:rsid w:val="00CD7C21"/>
    <w:rsid w:val="00CD7C22"/>
    <w:rsid w:val="00CD7CEF"/>
    <w:rsid w:val="00CD7F8E"/>
    <w:rsid w:val="00CE03C1"/>
    <w:rsid w:val="00CE047A"/>
    <w:rsid w:val="00CE0614"/>
    <w:rsid w:val="00CE0705"/>
    <w:rsid w:val="00CE07F3"/>
    <w:rsid w:val="00CE0910"/>
    <w:rsid w:val="00CE0AAE"/>
    <w:rsid w:val="00CE0B71"/>
    <w:rsid w:val="00CE0E16"/>
    <w:rsid w:val="00CE0FBD"/>
    <w:rsid w:val="00CE1225"/>
    <w:rsid w:val="00CE1509"/>
    <w:rsid w:val="00CE1529"/>
    <w:rsid w:val="00CE15C8"/>
    <w:rsid w:val="00CE15EF"/>
    <w:rsid w:val="00CE176C"/>
    <w:rsid w:val="00CE17A0"/>
    <w:rsid w:val="00CE183E"/>
    <w:rsid w:val="00CE19B0"/>
    <w:rsid w:val="00CE1BF7"/>
    <w:rsid w:val="00CE1C4C"/>
    <w:rsid w:val="00CE1D13"/>
    <w:rsid w:val="00CE1E55"/>
    <w:rsid w:val="00CE2159"/>
    <w:rsid w:val="00CE21EF"/>
    <w:rsid w:val="00CE2242"/>
    <w:rsid w:val="00CE227D"/>
    <w:rsid w:val="00CE227F"/>
    <w:rsid w:val="00CE229A"/>
    <w:rsid w:val="00CE23D2"/>
    <w:rsid w:val="00CE25C8"/>
    <w:rsid w:val="00CE263E"/>
    <w:rsid w:val="00CE2A88"/>
    <w:rsid w:val="00CE2B71"/>
    <w:rsid w:val="00CE2DE9"/>
    <w:rsid w:val="00CE2ED0"/>
    <w:rsid w:val="00CE31BA"/>
    <w:rsid w:val="00CE3293"/>
    <w:rsid w:val="00CE32EB"/>
    <w:rsid w:val="00CE3439"/>
    <w:rsid w:val="00CE34A1"/>
    <w:rsid w:val="00CE3561"/>
    <w:rsid w:val="00CE35EC"/>
    <w:rsid w:val="00CE36A7"/>
    <w:rsid w:val="00CE3747"/>
    <w:rsid w:val="00CE382D"/>
    <w:rsid w:val="00CE3925"/>
    <w:rsid w:val="00CE39C0"/>
    <w:rsid w:val="00CE39D5"/>
    <w:rsid w:val="00CE3A3D"/>
    <w:rsid w:val="00CE3CEE"/>
    <w:rsid w:val="00CE3D67"/>
    <w:rsid w:val="00CE3E89"/>
    <w:rsid w:val="00CE3EB4"/>
    <w:rsid w:val="00CE4063"/>
    <w:rsid w:val="00CE40B3"/>
    <w:rsid w:val="00CE4479"/>
    <w:rsid w:val="00CE45FA"/>
    <w:rsid w:val="00CE484E"/>
    <w:rsid w:val="00CE487A"/>
    <w:rsid w:val="00CE4B5F"/>
    <w:rsid w:val="00CE4BEB"/>
    <w:rsid w:val="00CE4EDB"/>
    <w:rsid w:val="00CE5451"/>
    <w:rsid w:val="00CE5518"/>
    <w:rsid w:val="00CE552D"/>
    <w:rsid w:val="00CE55F7"/>
    <w:rsid w:val="00CE5682"/>
    <w:rsid w:val="00CE59CB"/>
    <w:rsid w:val="00CE5A50"/>
    <w:rsid w:val="00CE5FA7"/>
    <w:rsid w:val="00CE637D"/>
    <w:rsid w:val="00CE6440"/>
    <w:rsid w:val="00CE6442"/>
    <w:rsid w:val="00CE6646"/>
    <w:rsid w:val="00CE67B8"/>
    <w:rsid w:val="00CE696E"/>
    <w:rsid w:val="00CE6BAC"/>
    <w:rsid w:val="00CE703A"/>
    <w:rsid w:val="00CE70C6"/>
    <w:rsid w:val="00CE7129"/>
    <w:rsid w:val="00CE7241"/>
    <w:rsid w:val="00CE755B"/>
    <w:rsid w:val="00CE757A"/>
    <w:rsid w:val="00CE79C1"/>
    <w:rsid w:val="00CE7A53"/>
    <w:rsid w:val="00CE7D4A"/>
    <w:rsid w:val="00CE7EEA"/>
    <w:rsid w:val="00CF022F"/>
    <w:rsid w:val="00CF044F"/>
    <w:rsid w:val="00CF0470"/>
    <w:rsid w:val="00CF04AA"/>
    <w:rsid w:val="00CF0653"/>
    <w:rsid w:val="00CF066B"/>
    <w:rsid w:val="00CF08DB"/>
    <w:rsid w:val="00CF08DE"/>
    <w:rsid w:val="00CF08EB"/>
    <w:rsid w:val="00CF0975"/>
    <w:rsid w:val="00CF09A5"/>
    <w:rsid w:val="00CF0AA7"/>
    <w:rsid w:val="00CF0C2D"/>
    <w:rsid w:val="00CF0CA5"/>
    <w:rsid w:val="00CF0CD2"/>
    <w:rsid w:val="00CF0D08"/>
    <w:rsid w:val="00CF0D51"/>
    <w:rsid w:val="00CF0E53"/>
    <w:rsid w:val="00CF1104"/>
    <w:rsid w:val="00CF1130"/>
    <w:rsid w:val="00CF13CD"/>
    <w:rsid w:val="00CF1B0F"/>
    <w:rsid w:val="00CF1BBD"/>
    <w:rsid w:val="00CF1F6D"/>
    <w:rsid w:val="00CF2184"/>
    <w:rsid w:val="00CF21BC"/>
    <w:rsid w:val="00CF21CE"/>
    <w:rsid w:val="00CF252F"/>
    <w:rsid w:val="00CF25C2"/>
    <w:rsid w:val="00CF28C9"/>
    <w:rsid w:val="00CF294B"/>
    <w:rsid w:val="00CF29BC"/>
    <w:rsid w:val="00CF2AAF"/>
    <w:rsid w:val="00CF300E"/>
    <w:rsid w:val="00CF3054"/>
    <w:rsid w:val="00CF3527"/>
    <w:rsid w:val="00CF352C"/>
    <w:rsid w:val="00CF3858"/>
    <w:rsid w:val="00CF38F8"/>
    <w:rsid w:val="00CF3904"/>
    <w:rsid w:val="00CF3B02"/>
    <w:rsid w:val="00CF3E85"/>
    <w:rsid w:val="00CF45CF"/>
    <w:rsid w:val="00CF4791"/>
    <w:rsid w:val="00CF4A01"/>
    <w:rsid w:val="00CF4BB4"/>
    <w:rsid w:val="00CF4CC8"/>
    <w:rsid w:val="00CF513A"/>
    <w:rsid w:val="00CF569C"/>
    <w:rsid w:val="00CF56C3"/>
    <w:rsid w:val="00CF576C"/>
    <w:rsid w:val="00CF5817"/>
    <w:rsid w:val="00CF588F"/>
    <w:rsid w:val="00CF58A4"/>
    <w:rsid w:val="00CF5BE6"/>
    <w:rsid w:val="00CF6065"/>
    <w:rsid w:val="00CF619A"/>
    <w:rsid w:val="00CF61AB"/>
    <w:rsid w:val="00CF657C"/>
    <w:rsid w:val="00CF65A9"/>
    <w:rsid w:val="00CF6607"/>
    <w:rsid w:val="00CF664A"/>
    <w:rsid w:val="00CF6768"/>
    <w:rsid w:val="00CF6974"/>
    <w:rsid w:val="00CF6A21"/>
    <w:rsid w:val="00CF6FA5"/>
    <w:rsid w:val="00CF7BCC"/>
    <w:rsid w:val="00CF7DAD"/>
    <w:rsid w:val="00CF7E51"/>
    <w:rsid w:val="00CF7F0B"/>
    <w:rsid w:val="00D00110"/>
    <w:rsid w:val="00D00475"/>
    <w:rsid w:val="00D00698"/>
    <w:rsid w:val="00D006A5"/>
    <w:rsid w:val="00D006DE"/>
    <w:rsid w:val="00D00E8D"/>
    <w:rsid w:val="00D012E9"/>
    <w:rsid w:val="00D0149E"/>
    <w:rsid w:val="00D0151A"/>
    <w:rsid w:val="00D01701"/>
    <w:rsid w:val="00D01ED2"/>
    <w:rsid w:val="00D021D9"/>
    <w:rsid w:val="00D022BA"/>
    <w:rsid w:val="00D025BE"/>
    <w:rsid w:val="00D02884"/>
    <w:rsid w:val="00D0298C"/>
    <w:rsid w:val="00D02D44"/>
    <w:rsid w:val="00D02DC5"/>
    <w:rsid w:val="00D02EFD"/>
    <w:rsid w:val="00D0320B"/>
    <w:rsid w:val="00D03315"/>
    <w:rsid w:val="00D03343"/>
    <w:rsid w:val="00D033A3"/>
    <w:rsid w:val="00D035B0"/>
    <w:rsid w:val="00D03896"/>
    <w:rsid w:val="00D03D1B"/>
    <w:rsid w:val="00D03E65"/>
    <w:rsid w:val="00D03E88"/>
    <w:rsid w:val="00D03EF2"/>
    <w:rsid w:val="00D04191"/>
    <w:rsid w:val="00D04239"/>
    <w:rsid w:val="00D0426D"/>
    <w:rsid w:val="00D0427A"/>
    <w:rsid w:val="00D0428A"/>
    <w:rsid w:val="00D042BB"/>
    <w:rsid w:val="00D04362"/>
    <w:rsid w:val="00D044B0"/>
    <w:rsid w:val="00D0455C"/>
    <w:rsid w:val="00D04769"/>
    <w:rsid w:val="00D0491E"/>
    <w:rsid w:val="00D04A41"/>
    <w:rsid w:val="00D04AA5"/>
    <w:rsid w:val="00D04B6A"/>
    <w:rsid w:val="00D05374"/>
    <w:rsid w:val="00D053F6"/>
    <w:rsid w:val="00D05505"/>
    <w:rsid w:val="00D05543"/>
    <w:rsid w:val="00D055C1"/>
    <w:rsid w:val="00D05667"/>
    <w:rsid w:val="00D058F8"/>
    <w:rsid w:val="00D0597C"/>
    <w:rsid w:val="00D05A38"/>
    <w:rsid w:val="00D05A63"/>
    <w:rsid w:val="00D05AF1"/>
    <w:rsid w:val="00D05BF9"/>
    <w:rsid w:val="00D05D54"/>
    <w:rsid w:val="00D05E0F"/>
    <w:rsid w:val="00D05EB7"/>
    <w:rsid w:val="00D06151"/>
    <w:rsid w:val="00D06243"/>
    <w:rsid w:val="00D063EB"/>
    <w:rsid w:val="00D066E3"/>
    <w:rsid w:val="00D06BAB"/>
    <w:rsid w:val="00D06BF8"/>
    <w:rsid w:val="00D06E52"/>
    <w:rsid w:val="00D06F78"/>
    <w:rsid w:val="00D07160"/>
    <w:rsid w:val="00D07397"/>
    <w:rsid w:val="00D073A1"/>
    <w:rsid w:val="00D07573"/>
    <w:rsid w:val="00D075C0"/>
    <w:rsid w:val="00D07A63"/>
    <w:rsid w:val="00D07B32"/>
    <w:rsid w:val="00D07D5A"/>
    <w:rsid w:val="00D100BD"/>
    <w:rsid w:val="00D103A3"/>
    <w:rsid w:val="00D103AE"/>
    <w:rsid w:val="00D1040D"/>
    <w:rsid w:val="00D10475"/>
    <w:rsid w:val="00D1069F"/>
    <w:rsid w:val="00D1071C"/>
    <w:rsid w:val="00D1075A"/>
    <w:rsid w:val="00D1084C"/>
    <w:rsid w:val="00D108A0"/>
    <w:rsid w:val="00D10CA4"/>
    <w:rsid w:val="00D10E9A"/>
    <w:rsid w:val="00D10FED"/>
    <w:rsid w:val="00D113B9"/>
    <w:rsid w:val="00D11454"/>
    <w:rsid w:val="00D116B7"/>
    <w:rsid w:val="00D116DA"/>
    <w:rsid w:val="00D11718"/>
    <w:rsid w:val="00D117FF"/>
    <w:rsid w:val="00D119D2"/>
    <w:rsid w:val="00D11ADF"/>
    <w:rsid w:val="00D11B66"/>
    <w:rsid w:val="00D11B9C"/>
    <w:rsid w:val="00D11C62"/>
    <w:rsid w:val="00D12249"/>
    <w:rsid w:val="00D1245D"/>
    <w:rsid w:val="00D128DD"/>
    <w:rsid w:val="00D12BA0"/>
    <w:rsid w:val="00D12C95"/>
    <w:rsid w:val="00D12D07"/>
    <w:rsid w:val="00D12EEB"/>
    <w:rsid w:val="00D12FA4"/>
    <w:rsid w:val="00D13026"/>
    <w:rsid w:val="00D1348E"/>
    <w:rsid w:val="00D13491"/>
    <w:rsid w:val="00D13681"/>
    <w:rsid w:val="00D13969"/>
    <w:rsid w:val="00D13BF3"/>
    <w:rsid w:val="00D13F71"/>
    <w:rsid w:val="00D14285"/>
    <w:rsid w:val="00D142CF"/>
    <w:rsid w:val="00D14314"/>
    <w:rsid w:val="00D144AB"/>
    <w:rsid w:val="00D14586"/>
    <w:rsid w:val="00D147EC"/>
    <w:rsid w:val="00D14A68"/>
    <w:rsid w:val="00D14AC5"/>
    <w:rsid w:val="00D14C13"/>
    <w:rsid w:val="00D14E74"/>
    <w:rsid w:val="00D14F2E"/>
    <w:rsid w:val="00D14F47"/>
    <w:rsid w:val="00D14FB1"/>
    <w:rsid w:val="00D15773"/>
    <w:rsid w:val="00D15800"/>
    <w:rsid w:val="00D15D9E"/>
    <w:rsid w:val="00D15E83"/>
    <w:rsid w:val="00D16235"/>
    <w:rsid w:val="00D164D9"/>
    <w:rsid w:val="00D166C9"/>
    <w:rsid w:val="00D16A21"/>
    <w:rsid w:val="00D16AB7"/>
    <w:rsid w:val="00D17218"/>
    <w:rsid w:val="00D1742F"/>
    <w:rsid w:val="00D1745C"/>
    <w:rsid w:val="00D174C0"/>
    <w:rsid w:val="00D175A6"/>
    <w:rsid w:val="00D176F4"/>
    <w:rsid w:val="00D17BC6"/>
    <w:rsid w:val="00D17BE0"/>
    <w:rsid w:val="00D17C00"/>
    <w:rsid w:val="00D17CD2"/>
    <w:rsid w:val="00D2017D"/>
    <w:rsid w:val="00D20327"/>
    <w:rsid w:val="00D20417"/>
    <w:rsid w:val="00D20547"/>
    <w:rsid w:val="00D20938"/>
    <w:rsid w:val="00D209EE"/>
    <w:rsid w:val="00D21520"/>
    <w:rsid w:val="00D21612"/>
    <w:rsid w:val="00D21A8B"/>
    <w:rsid w:val="00D21AD5"/>
    <w:rsid w:val="00D21B99"/>
    <w:rsid w:val="00D21BB6"/>
    <w:rsid w:val="00D21C85"/>
    <w:rsid w:val="00D21CC5"/>
    <w:rsid w:val="00D21DB9"/>
    <w:rsid w:val="00D21E23"/>
    <w:rsid w:val="00D21F36"/>
    <w:rsid w:val="00D225CD"/>
    <w:rsid w:val="00D225CF"/>
    <w:rsid w:val="00D2296F"/>
    <w:rsid w:val="00D22A9F"/>
    <w:rsid w:val="00D22AAC"/>
    <w:rsid w:val="00D22B1D"/>
    <w:rsid w:val="00D22D76"/>
    <w:rsid w:val="00D22F59"/>
    <w:rsid w:val="00D233B3"/>
    <w:rsid w:val="00D23509"/>
    <w:rsid w:val="00D236E1"/>
    <w:rsid w:val="00D23815"/>
    <w:rsid w:val="00D23957"/>
    <w:rsid w:val="00D23AE0"/>
    <w:rsid w:val="00D24343"/>
    <w:rsid w:val="00D244D6"/>
    <w:rsid w:val="00D24574"/>
    <w:rsid w:val="00D2458C"/>
    <w:rsid w:val="00D246E7"/>
    <w:rsid w:val="00D24833"/>
    <w:rsid w:val="00D24BE3"/>
    <w:rsid w:val="00D24C0F"/>
    <w:rsid w:val="00D24DC0"/>
    <w:rsid w:val="00D25121"/>
    <w:rsid w:val="00D2514E"/>
    <w:rsid w:val="00D25465"/>
    <w:rsid w:val="00D25515"/>
    <w:rsid w:val="00D25C9D"/>
    <w:rsid w:val="00D25CFC"/>
    <w:rsid w:val="00D25E41"/>
    <w:rsid w:val="00D25EF2"/>
    <w:rsid w:val="00D26065"/>
    <w:rsid w:val="00D263AF"/>
    <w:rsid w:val="00D2652F"/>
    <w:rsid w:val="00D265E8"/>
    <w:rsid w:val="00D26856"/>
    <w:rsid w:val="00D26862"/>
    <w:rsid w:val="00D268CB"/>
    <w:rsid w:val="00D2695E"/>
    <w:rsid w:val="00D26D99"/>
    <w:rsid w:val="00D270DC"/>
    <w:rsid w:val="00D2710F"/>
    <w:rsid w:val="00D27412"/>
    <w:rsid w:val="00D27538"/>
    <w:rsid w:val="00D275FE"/>
    <w:rsid w:val="00D27A40"/>
    <w:rsid w:val="00D27A7A"/>
    <w:rsid w:val="00D27A80"/>
    <w:rsid w:val="00D27B38"/>
    <w:rsid w:val="00D27BE2"/>
    <w:rsid w:val="00D27D0F"/>
    <w:rsid w:val="00D27F2A"/>
    <w:rsid w:val="00D3022E"/>
    <w:rsid w:val="00D30254"/>
    <w:rsid w:val="00D305C4"/>
    <w:rsid w:val="00D306DC"/>
    <w:rsid w:val="00D3071E"/>
    <w:rsid w:val="00D30D23"/>
    <w:rsid w:val="00D30E85"/>
    <w:rsid w:val="00D30EA7"/>
    <w:rsid w:val="00D30EDA"/>
    <w:rsid w:val="00D31228"/>
    <w:rsid w:val="00D31390"/>
    <w:rsid w:val="00D314E8"/>
    <w:rsid w:val="00D314ED"/>
    <w:rsid w:val="00D31537"/>
    <w:rsid w:val="00D3164E"/>
    <w:rsid w:val="00D31A1C"/>
    <w:rsid w:val="00D31A26"/>
    <w:rsid w:val="00D31F06"/>
    <w:rsid w:val="00D31F9C"/>
    <w:rsid w:val="00D320AE"/>
    <w:rsid w:val="00D320FD"/>
    <w:rsid w:val="00D32172"/>
    <w:rsid w:val="00D321B3"/>
    <w:rsid w:val="00D32374"/>
    <w:rsid w:val="00D32586"/>
    <w:rsid w:val="00D3288C"/>
    <w:rsid w:val="00D32CC2"/>
    <w:rsid w:val="00D32D88"/>
    <w:rsid w:val="00D32E24"/>
    <w:rsid w:val="00D32E50"/>
    <w:rsid w:val="00D32EAE"/>
    <w:rsid w:val="00D32F47"/>
    <w:rsid w:val="00D3300A"/>
    <w:rsid w:val="00D33313"/>
    <w:rsid w:val="00D33C17"/>
    <w:rsid w:val="00D33CDA"/>
    <w:rsid w:val="00D33E67"/>
    <w:rsid w:val="00D33F6E"/>
    <w:rsid w:val="00D34002"/>
    <w:rsid w:val="00D3405B"/>
    <w:rsid w:val="00D34065"/>
    <w:rsid w:val="00D34115"/>
    <w:rsid w:val="00D34225"/>
    <w:rsid w:val="00D3441E"/>
    <w:rsid w:val="00D34DA2"/>
    <w:rsid w:val="00D34DE5"/>
    <w:rsid w:val="00D34F14"/>
    <w:rsid w:val="00D35085"/>
    <w:rsid w:val="00D35141"/>
    <w:rsid w:val="00D35173"/>
    <w:rsid w:val="00D3554A"/>
    <w:rsid w:val="00D358EC"/>
    <w:rsid w:val="00D3591C"/>
    <w:rsid w:val="00D359FF"/>
    <w:rsid w:val="00D35E7E"/>
    <w:rsid w:val="00D36094"/>
    <w:rsid w:val="00D360FE"/>
    <w:rsid w:val="00D363F4"/>
    <w:rsid w:val="00D3658F"/>
    <w:rsid w:val="00D36B1D"/>
    <w:rsid w:val="00D36C0C"/>
    <w:rsid w:val="00D36DB4"/>
    <w:rsid w:val="00D36FC1"/>
    <w:rsid w:val="00D37023"/>
    <w:rsid w:val="00D37180"/>
    <w:rsid w:val="00D371DA"/>
    <w:rsid w:val="00D375F0"/>
    <w:rsid w:val="00D37791"/>
    <w:rsid w:val="00D3791E"/>
    <w:rsid w:val="00D37B08"/>
    <w:rsid w:val="00D40068"/>
    <w:rsid w:val="00D400D1"/>
    <w:rsid w:val="00D40157"/>
    <w:rsid w:val="00D404A0"/>
    <w:rsid w:val="00D405DB"/>
    <w:rsid w:val="00D407E9"/>
    <w:rsid w:val="00D4104B"/>
    <w:rsid w:val="00D4121F"/>
    <w:rsid w:val="00D4134D"/>
    <w:rsid w:val="00D41420"/>
    <w:rsid w:val="00D4143F"/>
    <w:rsid w:val="00D415E4"/>
    <w:rsid w:val="00D41715"/>
    <w:rsid w:val="00D41A9D"/>
    <w:rsid w:val="00D41D24"/>
    <w:rsid w:val="00D41DC6"/>
    <w:rsid w:val="00D42220"/>
    <w:rsid w:val="00D42478"/>
    <w:rsid w:val="00D42688"/>
    <w:rsid w:val="00D42864"/>
    <w:rsid w:val="00D42BC4"/>
    <w:rsid w:val="00D42CA5"/>
    <w:rsid w:val="00D42D6F"/>
    <w:rsid w:val="00D431AB"/>
    <w:rsid w:val="00D433CD"/>
    <w:rsid w:val="00D43413"/>
    <w:rsid w:val="00D43463"/>
    <w:rsid w:val="00D435F6"/>
    <w:rsid w:val="00D43622"/>
    <w:rsid w:val="00D43968"/>
    <w:rsid w:val="00D439BB"/>
    <w:rsid w:val="00D439E5"/>
    <w:rsid w:val="00D43C6C"/>
    <w:rsid w:val="00D43D36"/>
    <w:rsid w:val="00D43E88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D87"/>
    <w:rsid w:val="00D44E67"/>
    <w:rsid w:val="00D45019"/>
    <w:rsid w:val="00D450EA"/>
    <w:rsid w:val="00D4541E"/>
    <w:rsid w:val="00D45467"/>
    <w:rsid w:val="00D454AA"/>
    <w:rsid w:val="00D4554C"/>
    <w:rsid w:val="00D455D5"/>
    <w:rsid w:val="00D45708"/>
    <w:rsid w:val="00D457E5"/>
    <w:rsid w:val="00D457EE"/>
    <w:rsid w:val="00D459F5"/>
    <w:rsid w:val="00D45B42"/>
    <w:rsid w:val="00D45B81"/>
    <w:rsid w:val="00D45D6C"/>
    <w:rsid w:val="00D4634C"/>
    <w:rsid w:val="00D469AE"/>
    <w:rsid w:val="00D46BB4"/>
    <w:rsid w:val="00D46FCF"/>
    <w:rsid w:val="00D4741B"/>
    <w:rsid w:val="00D47441"/>
    <w:rsid w:val="00D475DA"/>
    <w:rsid w:val="00D477E3"/>
    <w:rsid w:val="00D4792F"/>
    <w:rsid w:val="00D479D0"/>
    <w:rsid w:val="00D47AA6"/>
    <w:rsid w:val="00D47D89"/>
    <w:rsid w:val="00D47DE9"/>
    <w:rsid w:val="00D47E84"/>
    <w:rsid w:val="00D50162"/>
    <w:rsid w:val="00D5022D"/>
    <w:rsid w:val="00D504B8"/>
    <w:rsid w:val="00D50652"/>
    <w:rsid w:val="00D507DF"/>
    <w:rsid w:val="00D50987"/>
    <w:rsid w:val="00D50A5B"/>
    <w:rsid w:val="00D50A7E"/>
    <w:rsid w:val="00D50B4B"/>
    <w:rsid w:val="00D50B6A"/>
    <w:rsid w:val="00D50E79"/>
    <w:rsid w:val="00D50EA9"/>
    <w:rsid w:val="00D50EF1"/>
    <w:rsid w:val="00D50F55"/>
    <w:rsid w:val="00D50F61"/>
    <w:rsid w:val="00D510F7"/>
    <w:rsid w:val="00D5150A"/>
    <w:rsid w:val="00D515D3"/>
    <w:rsid w:val="00D51817"/>
    <w:rsid w:val="00D51871"/>
    <w:rsid w:val="00D5197A"/>
    <w:rsid w:val="00D519E9"/>
    <w:rsid w:val="00D51A07"/>
    <w:rsid w:val="00D51A67"/>
    <w:rsid w:val="00D51B7C"/>
    <w:rsid w:val="00D51CFD"/>
    <w:rsid w:val="00D51EFE"/>
    <w:rsid w:val="00D51FB2"/>
    <w:rsid w:val="00D520CE"/>
    <w:rsid w:val="00D521F4"/>
    <w:rsid w:val="00D5221A"/>
    <w:rsid w:val="00D5240C"/>
    <w:rsid w:val="00D52644"/>
    <w:rsid w:val="00D52755"/>
    <w:rsid w:val="00D5276C"/>
    <w:rsid w:val="00D52A02"/>
    <w:rsid w:val="00D52DCA"/>
    <w:rsid w:val="00D52DE6"/>
    <w:rsid w:val="00D531B2"/>
    <w:rsid w:val="00D535D8"/>
    <w:rsid w:val="00D535FC"/>
    <w:rsid w:val="00D53806"/>
    <w:rsid w:val="00D53846"/>
    <w:rsid w:val="00D53AD8"/>
    <w:rsid w:val="00D53B0C"/>
    <w:rsid w:val="00D53B6D"/>
    <w:rsid w:val="00D53EFA"/>
    <w:rsid w:val="00D540C1"/>
    <w:rsid w:val="00D54441"/>
    <w:rsid w:val="00D54598"/>
    <w:rsid w:val="00D547E2"/>
    <w:rsid w:val="00D54B18"/>
    <w:rsid w:val="00D54EA4"/>
    <w:rsid w:val="00D54ECC"/>
    <w:rsid w:val="00D54F69"/>
    <w:rsid w:val="00D55336"/>
    <w:rsid w:val="00D554E0"/>
    <w:rsid w:val="00D55600"/>
    <w:rsid w:val="00D55A1F"/>
    <w:rsid w:val="00D55C27"/>
    <w:rsid w:val="00D55D49"/>
    <w:rsid w:val="00D55D82"/>
    <w:rsid w:val="00D55D8C"/>
    <w:rsid w:val="00D55EF6"/>
    <w:rsid w:val="00D5628A"/>
    <w:rsid w:val="00D5633B"/>
    <w:rsid w:val="00D56347"/>
    <w:rsid w:val="00D563DE"/>
    <w:rsid w:val="00D5654A"/>
    <w:rsid w:val="00D5660E"/>
    <w:rsid w:val="00D5665C"/>
    <w:rsid w:val="00D56713"/>
    <w:rsid w:val="00D56AA9"/>
    <w:rsid w:val="00D56ADF"/>
    <w:rsid w:val="00D56BC1"/>
    <w:rsid w:val="00D56BE2"/>
    <w:rsid w:val="00D56E73"/>
    <w:rsid w:val="00D56FD0"/>
    <w:rsid w:val="00D57177"/>
    <w:rsid w:val="00D57444"/>
    <w:rsid w:val="00D574D9"/>
    <w:rsid w:val="00D575DC"/>
    <w:rsid w:val="00D57CE5"/>
    <w:rsid w:val="00D57D06"/>
    <w:rsid w:val="00D57E91"/>
    <w:rsid w:val="00D57EBE"/>
    <w:rsid w:val="00D602D6"/>
    <w:rsid w:val="00D60503"/>
    <w:rsid w:val="00D60554"/>
    <w:rsid w:val="00D60690"/>
    <w:rsid w:val="00D609E1"/>
    <w:rsid w:val="00D60A14"/>
    <w:rsid w:val="00D60B5D"/>
    <w:rsid w:val="00D60C45"/>
    <w:rsid w:val="00D60CD9"/>
    <w:rsid w:val="00D60D06"/>
    <w:rsid w:val="00D60E3B"/>
    <w:rsid w:val="00D61024"/>
    <w:rsid w:val="00D61391"/>
    <w:rsid w:val="00D61872"/>
    <w:rsid w:val="00D619C9"/>
    <w:rsid w:val="00D619CC"/>
    <w:rsid w:val="00D61D4E"/>
    <w:rsid w:val="00D62157"/>
    <w:rsid w:val="00D62195"/>
    <w:rsid w:val="00D62297"/>
    <w:rsid w:val="00D623DD"/>
    <w:rsid w:val="00D623E5"/>
    <w:rsid w:val="00D6278E"/>
    <w:rsid w:val="00D62B24"/>
    <w:rsid w:val="00D62B76"/>
    <w:rsid w:val="00D62D5E"/>
    <w:rsid w:val="00D633D0"/>
    <w:rsid w:val="00D633E4"/>
    <w:rsid w:val="00D63645"/>
    <w:rsid w:val="00D63AC5"/>
    <w:rsid w:val="00D63EAD"/>
    <w:rsid w:val="00D63FC2"/>
    <w:rsid w:val="00D640DB"/>
    <w:rsid w:val="00D64184"/>
    <w:rsid w:val="00D64190"/>
    <w:rsid w:val="00D647DB"/>
    <w:rsid w:val="00D64AD9"/>
    <w:rsid w:val="00D64D0B"/>
    <w:rsid w:val="00D64E2C"/>
    <w:rsid w:val="00D6501B"/>
    <w:rsid w:val="00D65151"/>
    <w:rsid w:val="00D653F5"/>
    <w:rsid w:val="00D6545A"/>
    <w:rsid w:val="00D65469"/>
    <w:rsid w:val="00D6551B"/>
    <w:rsid w:val="00D65595"/>
    <w:rsid w:val="00D65654"/>
    <w:rsid w:val="00D6585B"/>
    <w:rsid w:val="00D659D7"/>
    <w:rsid w:val="00D65B10"/>
    <w:rsid w:val="00D65DBC"/>
    <w:rsid w:val="00D65F29"/>
    <w:rsid w:val="00D6616D"/>
    <w:rsid w:val="00D664B6"/>
    <w:rsid w:val="00D6686B"/>
    <w:rsid w:val="00D6695A"/>
    <w:rsid w:val="00D669F5"/>
    <w:rsid w:val="00D66D7D"/>
    <w:rsid w:val="00D66DE7"/>
    <w:rsid w:val="00D66FA8"/>
    <w:rsid w:val="00D6753A"/>
    <w:rsid w:val="00D67637"/>
    <w:rsid w:val="00D679C1"/>
    <w:rsid w:val="00D679C6"/>
    <w:rsid w:val="00D67B6C"/>
    <w:rsid w:val="00D67BFE"/>
    <w:rsid w:val="00D67C2A"/>
    <w:rsid w:val="00D67E7B"/>
    <w:rsid w:val="00D7021A"/>
    <w:rsid w:val="00D7027D"/>
    <w:rsid w:val="00D7028B"/>
    <w:rsid w:val="00D7029D"/>
    <w:rsid w:val="00D7042C"/>
    <w:rsid w:val="00D7048E"/>
    <w:rsid w:val="00D70953"/>
    <w:rsid w:val="00D70A32"/>
    <w:rsid w:val="00D70B5A"/>
    <w:rsid w:val="00D717F5"/>
    <w:rsid w:val="00D7180B"/>
    <w:rsid w:val="00D71A28"/>
    <w:rsid w:val="00D71D2B"/>
    <w:rsid w:val="00D71D4B"/>
    <w:rsid w:val="00D723B6"/>
    <w:rsid w:val="00D72418"/>
    <w:rsid w:val="00D7256E"/>
    <w:rsid w:val="00D725A3"/>
    <w:rsid w:val="00D72756"/>
    <w:rsid w:val="00D728F2"/>
    <w:rsid w:val="00D72B10"/>
    <w:rsid w:val="00D7327F"/>
    <w:rsid w:val="00D732B8"/>
    <w:rsid w:val="00D73519"/>
    <w:rsid w:val="00D73680"/>
    <w:rsid w:val="00D73681"/>
    <w:rsid w:val="00D736E3"/>
    <w:rsid w:val="00D7386B"/>
    <w:rsid w:val="00D73903"/>
    <w:rsid w:val="00D739EC"/>
    <w:rsid w:val="00D73E1D"/>
    <w:rsid w:val="00D73F52"/>
    <w:rsid w:val="00D73FB5"/>
    <w:rsid w:val="00D743C8"/>
    <w:rsid w:val="00D7444F"/>
    <w:rsid w:val="00D74475"/>
    <w:rsid w:val="00D74633"/>
    <w:rsid w:val="00D74B58"/>
    <w:rsid w:val="00D74CB1"/>
    <w:rsid w:val="00D74F76"/>
    <w:rsid w:val="00D759E7"/>
    <w:rsid w:val="00D75E68"/>
    <w:rsid w:val="00D76186"/>
    <w:rsid w:val="00D76367"/>
    <w:rsid w:val="00D7650E"/>
    <w:rsid w:val="00D76670"/>
    <w:rsid w:val="00D766C9"/>
    <w:rsid w:val="00D769D2"/>
    <w:rsid w:val="00D76C48"/>
    <w:rsid w:val="00D76D13"/>
    <w:rsid w:val="00D76E63"/>
    <w:rsid w:val="00D76ECC"/>
    <w:rsid w:val="00D7704C"/>
    <w:rsid w:val="00D77151"/>
    <w:rsid w:val="00D77297"/>
    <w:rsid w:val="00D77773"/>
    <w:rsid w:val="00D77800"/>
    <w:rsid w:val="00D7789F"/>
    <w:rsid w:val="00D779B3"/>
    <w:rsid w:val="00D77A57"/>
    <w:rsid w:val="00D77A88"/>
    <w:rsid w:val="00D77AC8"/>
    <w:rsid w:val="00D77AF7"/>
    <w:rsid w:val="00D77B82"/>
    <w:rsid w:val="00D77BCE"/>
    <w:rsid w:val="00D80262"/>
    <w:rsid w:val="00D80798"/>
    <w:rsid w:val="00D80C12"/>
    <w:rsid w:val="00D80D26"/>
    <w:rsid w:val="00D80F33"/>
    <w:rsid w:val="00D80F80"/>
    <w:rsid w:val="00D80FBE"/>
    <w:rsid w:val="00D8145C"/>
    <w:rsid w:val="00D815C1"/>
    <w:rsid w:val="00D81651"/>
    <w:rsid w:val="00D8167C"/>
    <w:rsid w:val="00D816B4"/>
    <w:rsid w:val="00D817E4"/>
    <w:rsid w:val="00D81A2F"/>
    <w:rsid w:val="00D81A8F"/>
    <w:rsid w:val="00D81B77"/>
    <w:rsid w:val="00D81BCD"/>
    <w:rsid w:val="00D81E58"/>
    <w:rsid w:val="00D82162"/>
    <w:rsid w:val="00D821C8"/>
    <w:rsid w:val="00D82BA9"/>
    <w:rsid w:val="00D82D0E"/>
    <w:rsid w:val="00D82D6C"/>
    <w:rsid w:val="00D82DA0"/>
    <w:rsid w:val="00D83327"/>
    <w:rsid w:val="00D83337"/>
    <w:rsid w:val="00D8371D"/>
    <w:rsid w:val="00D83772"/>
    <w:rsid w:val="00D83A03"/>
    <w:rsid w:val="00D83E03"/>
    <w:rsid w:val="00D83E98"/>
    <w:rsid w:val="00D83EF8"/>
    <w:rsid w:val="00D83F39"/>
    <w:rsid w:val="00D84050"/>
    <w:rsid w:val="00D840B5"/>
    <w:rsid w:val="00D84190"/>
    <w:rsid w:val="00D841E1"/>
    <w:rsid w:val="00D84377"/>
    <w:rsid w:val="00D846F6"/>
    <w:rsid w:val="00D847A7"/>
    <w:rsid w:val="00D84948"/>
    <w:rsid w:val="00D84985"/>
    <w:rsid w:val="00D84BF1"/>
    <w:rsid w:val="00D84CE5"/>
    <w:rsid w:val="00D85008"/>
    <w:rsid w:val="00D851E3"/>
    <w:rsid w:val="00D855AA"/>
    <w:rsid w:val="00D8569B"/>
    <w:rsid w:val="00D857CD"/>
    <w:rsid w:val="00D859AB"/>
    <w:rsid w:val="00D85AEA"/>
    <w:rsid w:val="00D85C90"/>
    <w:rsid w:val="00D85F16"/>
    <w:rsid w:val="00D85F8F"/>
    <w:rsid w:val="00D85F9E"/>
    <w:rsid w:val="00D860CD"/>
    <w:rsid w:val="00D8628A"/>
    <w:rsid w:val="00D864C1"/>
    <w:rsid w:val="00D8667F"/>
    <w:rsid w:val="00D86861"/>
    <w:rsid w:val="00D86984"/>
    <w:rsid w:val="00D86994"/>
    <w:rsid w:val="00D86AFD"/>
    <w:rsid w:val="00D86B36"/>
    <w:rsid w:val="00D86BA7"/>
    <w:rsid w:val="00D86CB4"/>
    <w:rsid w:val="00D86E45"/>
    <w:rsid w:val="00D86F62"/>
    <w:rsid w:val="00D870FE"/>
    <w:rsid w:val="00D8710A"/>
    <w:rsid w:val="00D873BC"/>
    <w:rsid w:val="00D875B2"/>
    <w:rsid w:val="00D878F9"/>
    <w:rsid w:val="00D879B4"/>
    <w:rsid w:val="00D87BD8"/>
    <w:rsid w:val="00D87C59"/>
    <w:rsid w:val="00D87CA7"/>
    <w:rsid w:val="00D87EA7"/>
    <w:rsid w:val="00D90402"/>
    <w:rsid w:val="00D905D8"/>
    <w:rsid w:val="00D90605"/>
    <w:rsid w:val="00D90745"/>
    <w:rsid w:val="00D90876"/>
    <w:rsid w:val="00D909B7"/>
    <w:rsid w:val="00D90A93"/>
    <w:rsid w:val="00D90B5A"/>
    <w:rsid w:val="00D90CA6"/>
    <w:rsid w:val="00D90CAE"/>
    <w:rsid w:val="00D9107A"/>
    <w:rsid w:val="00D912D9"/>
    <w:rsid w:val="00D913CB"/>
    <w:rsid w:val="00D914E6"/>
    <w:rsid w:val="00D91569"/>
    <w:rsid w:val="00D916CE"/>
    <w:rsid w:val="00D9175C"/>
    <w:rsid w:val="00D91A4E"/>
    <w:rsid w:val="00D91A65"/>
    <w:rsid w:val="00D91B61"/>
    <w:rsid w:val="00D91C0A"/>
    <w:rsid w:val="00D92340"/>
    <w:rsid w:val="00D924A5"/>
    <w:rsid w:val="00D92563"/>
    <w:rsid w:val="00D92858"/>
    <w:rsid w:val="00D92935"/>
    <w:rsid w:val="00D929BA"/>
    <w:rsid w:val="00D929FB"/>
    <w:rsid w:val="00D92E26"/>
    <w:rsid w:val="00D92E40"/>
    <w:rsid w:val="00D92E89"/>
    <w:rsid w:val="00D92F2E"/>
    <w:rsid w:val="00D930D5"/>
    <w:rsid w:val="00D931B1"/>
    <w:rsid w:val="00D93678"/>
    <w:rsid w:val="00D936F2"/>
    <w:rsid w:val="00D938AD"/>
    <w:rsid w:val="00D938BF"/>
    <w:rsid w:val="00D93950"/>
    <w:rsid w:val="00D93955"/>
    <w:rsid w:val="00D93A98"/>
    <w:rsid w:val="00D93BB5"/>
    <w:rsid w:val="00D940CF"/>
    <w:rsid w:val="00D941E6"/>
    <w:rsid w:val="00D941F1"/>
    <w:rsid w:val="00D94203"/>
    <w:rsid w:val="00D94840"/>
    <w:rsid w:val="00D94945"/>
    <w:rsid w:val="00D94D33"/>
    <w:rsid w:val="00D954CB"/>
    <w:rsid w:val="00D959E8"/>
    <w:rsid w:val="00D965BF"/>
    <w:rsid w:val="00D96608"/>
    <w:rsid w:val="00D968AE"/>
    <w:rsid w:val="00D96ADE"/>
    <w:rsid w:val="00D9711B"/>
    <w:rsid w:val="00D97282"/>
    <w:rsid w:val="00D9732C"/>
    <w:rsid w:val="00D976E2"/>
    <w:rsid w:val="00D9790F"/>
    <w:rsid w:val="00D979CD"/>
    <w:rsid w:val="00D97AA4"/>
    <w:rsid w:val="00D97C3A"/>
    <w:rsid w:val="00D97E2F"/>
    <w:rsid w:val="00D97EFB"/>
    <w:rsid w:val="00D97F6A"/>
    <w:rsid w:val="00DA02D6"/>
    <w:rsid w:val="00DA034F"/>
    <w:rsid w:val="00DA0601"/>
    <w:rsid w:val="00DA078A"/>
    <w:rsid w:val="00DA0800"/>
    <w:rsid w:val="00DA085D"/>
    <w:rsid w:val="00DA0AF1"/>
    <w:rsid w:val="00DA0B96"/>
    <w:rsid w:val="00DA0EEF"/>
    <w:rsid w:val="00DA10E4"/>
    <w:rsid w:val="00DA1199"/>
    <w:rsid w:val="00DA12EC"/>
    <w:rsid w:val="00DA13B8"/>
    <w:rsid w:val="00DA1822"/>
    <w:rsid w:val="00DA1986"/>
    <w:rsid w:val="00DA19E4"/>
    <w:rsid w:val="00DA1AAB"/>
    <w:rsid w:val="00DA1BBD"/>
    <w:rsid w:val="00DA1BE7"/>
    <w:rsid w:val="00DA1D52"/>
    <w:rsid w:val="00DA249B"/>
    <w:rsid w:val="00DA2508"/>
    <w:rsid w:val="00DA257B"/>
    <w:rsid w:val="00DA2632"/>
    <w:rsid w:val="00DA2669"/>
    <w:rsid w:val="00DA26E5"/>
    <w:rsid w:val="00DA2AE6"/>
    <w:rsid w:val="00DA2B59"/>
    <w:rsid w:val="00DA2FDA"/>
    <w:rsid w:val="00DA31B6"/>
    <w:rsid w:val="00DA32D9"/>
    <w:rsid w:val="00DA34A8"/>
    <w:rsid w:val="00DA35B4"/>
    <w:rsid w:val="00DA36C7"/>
    <w:rsid w:val="00DA3823"/>
    <w:rsid w:val="00DA3D63"/>
    <w:rsid w:val="00DA3E24"/>
    <w:rsid w:val="00DA42BB"/>
    <w:rsid w:val="00DA491F"/>
    <w:rsid w:val="00DA4BBF"/>
    <w:rsid w:val="00DA4BE1"/>
    <w:rsid w:val="00DA4C9D"/>
    <w:rsid w:val="00DA4E50"/>
    <w:rsid w:val="00DA4F0E"/>
    <w:rsid w:val="00DA4F33"/>
    <w:rsid w:val="00DA51D9"/>
    <w:rsid w:val="00DA53A0"/>
    <w:rsid w:val="00DA5506"/>
    <w:rsid w:val="00DA586D"/>
    <w:rsid w:val="00DA5942"/>
    <w:rsid w:val="00DA5CC3"/>
    <w:rsid w:val="00DA5D1E"/>
    <w:rsid w:val="00DA65AD"/>
    <w:rsid w:val="00DA6641"/>
    <w:rsid w:val="00DA68FA"/>
    <w:rsid w:val="00DA693E"/>
    <w:rsid w:val="00DA6EF4"/>
    <w:rsid w:val="00DA70C1"/>
    <w:rsid w:val="00DA730D"/>
    <w:rsid w:val="00DA73A1"/>
    <w:rsid w:val="00DA773B"/>
    <w:rsid w:val="00DA773C"/>
    <w:rsid w:val="00DA789A"/>
    <w:rsid w:val="00DA7C80"/>
    <w:rsid w:val="00DA7E18"/>
    <w:rsid w:val="00DA7F7D"/>
    <w:rsid w:val="00DA7FA5"/>
    <w:rsid w:val="00DB01A2"/>
    <w:rsid w:val="00DB0AAA"/>
    <w:rsid w:val="00DB0CAE"/>
    <w:rsid w:val="00DB0DF0"/>
    <w:rsid w:val="00DB0E2D"/>
    <w:rsid w:val="00DB0E59"/>
    <w:rsid w:val="00DB159E"/>
    <w:rsid w:val="00DB169A"/>
    <w:rsid w:val="00DB1836"/>
    <w:rsid w:val="00DB18C6"/>
    <w:rsid w:val="00DB19AB"/>
    <w:rsid w:val="00DB1C77"/>
    <w:rsid w:val="00DB1D43"/>
    <w:rsid w:val="00DB1F21"/>
    <w:rsid w:val="00DB263E"/>
    <w:rsid w:val="00DB294F"/>
    <w:rsid w:val="00DB29D9"/>
    <w:rsid w:val="00DB29DB"/>
    <w:rsid w:val="00DB2CE9"/>
    <w:rsid w:val="00DB2F5E"/>
    <w:rsid w:val="00DB3176"/>
    <w:rsid w:val="00DB31A1"/>
    <w:rsid w:val="00DB31BC"/>
    <w:rsid w:val="00DB3291"/>
    <w:rsid w:val="00DB3942"/>
    <w:rsid w:val="00DB39F6"/>
    <w:rsid w:val="00DB3DC7"/>
    <w:rsid w:val="00DB3FD5"/>
    <w:rsid w:val="00DB438F"/>
    <w:rsid w:val="00DB443A"/>
    <w:rsid w:val="00DB4BBE"/>
    <w:rsid w:val="00DB4FF4"/>
    <w:rsid w:val="00DB5660"/>
    <w:rsid w:val="00DB646E"/>
    <w:rsid w:val="00DB6565"/>
    <w:rsid w:val="00DB677E"/>
    <w:rsid w:val="00DB69E6"/>
    <w:rsid w:val="00DB6CAD"/>
    <w:rsid w:val="00DB6D04"/>
    <w:rsid w:val="00DB6DC1"/>
    <w:rsid w:val="00DB6DE7"/>
    <w:rsid w:val="00DB6F1F"/>
    <w:rsid w:val="00DB6F3D"/>
    <w:rsid w:val="00DB6F45"/>
    <w:rsid w:val="00DB727C"/>
    <w:rsid w:val="00DB73A5"/>
    <w:rsid w:val="00DB7488"/>
    <w:rsid w:val="00DB779C"/>
    <w:rsid w:val="00DB79BB"/>
    <w:rsid w:val="00DB7ACA"/>
    <w:rsid w:val="00DB7AEB"/>
    <w:rsid w:val="00DB7B22"/>
    <w:rsid w:val="00DB7C16"/>
    <w:rsid w:val="00DB7C20"/>
    <w:rsid w:val="00DB7D96"/>
    <w:rsid w:val="00DB7E14"/>
    <w:rsid w:val="00DB7FEE"/>
    <w:rsid w:val="00DC02FC"/>
    <w:rsid w:val="00DC0694"/>
    <w:rsid w:val="00DC0AF5"/>
    <w:rsid w:val="00DC0B90"/>
    <w:rsid w:val="00DC0B93"/>
    <w:rsid w:val="00DC0DA2"/>
    <w:rsid w:val="00DC111A"/>
    <w:rsid w:val="00DC140A"/>
    <w:rsid w:val="00DC145A"/>
    <w:rsid w:val="00DC1962"/>
    <w:rsid w:val="00DC1CD2"/>
    <w:rsid w:val="00DC1CFA"/>
    <w:rsid w:val="00DC26A3"/>
    <w:rsid w:val="00DC2B5C"/>
    <w:rsid w:val="00DC2E2D"/>
    <w:rsid w:val="00DC3368"/>
    <w:rsid w:val="00DC369D"/>
    <w:rsid w:val="00DC38E8"/>
    <w:rsid w:val="00DC3B47"/>
    <w:rsid w:val="00DC3B62"/>
    <w:rsid w:val="00DC3DDC"/>
    <w:rsid w:val="00DC3FA8"/>
    <w:rsid w:val="00DC3FF6"/>
    <w:rsid w:val="00DC400E"/>
    <w:rsid w:val="00DC401F"/>
    <w:rsid w:val="00DC4133"/>
    <w:rsid w:val="00DC42E3"/>
    <w:rsid w:val="00DC4439"/>
    <w:rsid w:val="00DC4610"/>
    <w:rsid w:val="00DC4710"/>
    <w:rsid w:val="00DC4835"/>
    <w:rsid w:val="00DC4937"/>
    <w:rsid w:val="00DC4F91"/>
    <w:rsid w:val="00DC5355"/>
    <w:rsid w:val="00DC54FB"/>
    <w:rsid w:val="00DC561A"/>
    <w:rsid w:val="00DC609C"/>
    <w:rsid w:val="00DC6563"/>
    <w:rsid w:val="00DC6782"/>
    <w:rsid w:val="00DC67E1"/>
    <w:rsid w:val="00DC6847"/>
    <w:rsid w:val="00DC695C"/>
    <w:rsid w:val="00DC69D9"/>
    <w:rsid w:val="00DC6CAF"/>
    <w:rsid w:val="00DC6D69"/>
    <w:rsid w:val="00DC6EAA"/>
    <w:rsid w:val="00DC7133"/>
    <w:rsid w:val="00DC749C"/>
    <w:rsid w:val="00DC7516"/>
    <w:rsid w:val="00DC75C7"/>
    <w:rsid w:val="00DC782E"/>
    <w:rsid w:val="00DC789F"/>
    <w:rsid w:val="00DC7C79"/>
    <w:rsid w:val="00DC7F3B"/>
    <w:rsid w:val="00DD003C"/>
    <w:rsid w:val="00DD0075"/>
    <w:rsid w:val="00DD0175"/>
    <w:rsid w:val="00DD0195"/>
    <w:rsid w:val="00DD035E"/>
    <w:rsid w:val="00DD0781"/>
    <w:rsid w:val="00DD0CC3"/>
    <w:rsid w:val="00DD0E2E"/>
    <w:rsid w:val="00DD0EAA"/>
    <w:rsid w:val="00DD0EAB"/>
    <w:rsid w:val="00DD1201"/>
    <w:rsid w:val="00DD1348"/>
    <w:rsid w:val="00DD159A"/>
    <w:rsid w:val="00DD1764"/>
    <w:rsid w:val="00DD1781"/>
    <w:rsid w:val="00DD1B7E"/>
    <w:rsid w:val="00DD1C5A"/>
    <w:rsid w:val="00DD1DD2"/>
    <w:rsid w:val="00DD1F10"/>
    <w:rsid w:val="00DD20BE"/>
    <w:rsid w:val="00DD211A"/>
    <w:rsid w:val="00DD22B2"/>
    <w:rsid w:val="00DD24E9"/>
    <w:rsid w:val="00DD261D"/>
    <w:rsid w:val="00DD28EF"/>
    <w:rsid w:val="00DD2903"/>
    <w:rsid w:val="00DD2966"/>
    <w:rsid w:val="00DD29E9"/>
    <w:rsid w:val="00DD2DC2"/>
    <w:rsid w:val="00DD2E84"/>
    <w:rsid w:val="00DD2EA9"/>
    <w:rsid w:val="00DD31E2"/>
    <w:rsid w:val="00DD3571"/>
    <w:rsid w:val="00DD35F0"/>
    <w:rsid w:val="00DD3701"/>
    <w:rsid w:val="00DD3782"/>
    <w:rsid w:val="00DD383E"/>
    <w:rsid w:val="00DD38C9"/>
    <w:rsid w:val="00DD390C"/>
    <w:rsid w:val="00DD3B95"/>
    <w:rsid w:val="00DD3DB8"/>
    <w:rsid w:val="00DD415E"/>
    <w:rsid w:val="00DD41C9"/>
    <w:rsid w:val="00DD4213"/>
    <w:rsid w:val="00DD4372"/>
    <w:rsid w:val="00DD46A6"/>
    <w:rsid w:val="00DD47C9"/>
    <w:rsid w:val="00DD48E8"/>
    <w:rsid w:val="00DD49A7"/>
    <w:rsid w:val="00DD4B35"/>
    <w:rsid w:val="00DD4CB7"/>
    <w:rsid w:val="00DD4CEE"/>
    <w:rsid w:val="00DD4E13"/>
    <w:rsid w:val="00DD4EC8"/>
    <w:rsid w:val="00DD4F32"/>
    <w:rsid w:val="00DD4FFD"/>
    <w:rsid w:val="00DD50FC"/>
    <w:rsid w:val="00DD5165"/>
    <w:rsid w:val="00DD54EF"/>
    <w:rsid w:val="00DD568E"/>
    <w:rsid w:val="00DD582F"/>
    <w:rsid w:val="00DD59BC"/>
    <w:rsid w:val="00DD5A8A"/>
    <w:rsid w:val="00DD5B01"/>
    <w:rsid w:val="00DD5C27"/>
    <w:rsid w:val="00DD5E1B"/>
    <w:rsid w:val="00DD5E21"/>
    <w:rsid w:val="00DD60D5"/>
    <w:rsid w:val="00DD6175"/>
    <w:rsid w:val="00DD618F"/>
    <w:rsid w:val="00DD61A2"/>
    <w:rsid w:val="00DD6448"/>
    <w:rsid w:val="00DD646D"/>
    <w:rsid w:val="00DD6615"/>
    <w:rsid w:val="00DD692E"/>
    <w:rsid w:val="00DD6931"/>
    <w:rsid w:val="00DD69BA"/>
    <w:rsid w:val="00DD69FA"/>
    <w:rsid w:val="00DD6B0D"/>
    <w:rsid w:val="00DD6CDB"/>
    <w:rsid w:val="00DD6DA5"/>
    <w:rsid w:val="00DD6E4F"/>
    <w:rsid w:val="00DD6EC4"/>
    <w:rsid w:val="00DD6F95"/>
    <w:rsid w:val="00DD7123"/>
    <w:rsid w:val="00DD7442"/>
    <w:rsid w:val="00DD79B2"/>
    <w:rsid w:val="00DD79E4"/>
    <w:rsid w:val="00DD7A9C"/>
    <w:rsid w:val="00DD7AF2"/>
    <w:rsid w:val="00DD7CD5"/>
    <w:rsid w:val="00DD7D09"/>
    <w:rsid w:val="00DD7E7F"/>
    <w:rsid w:val="00DE0242"/>
    <w:rsid w:val="00DE0311"/>
    <w:rsid w:val="00DE05BD"/>
    <w:rsid w:val="00DE0686"/>
    <w:rsid w:val="00DE12A9"/>
    <w:rsid w:val="00DE15E7"/>
    <w:rsid w:val="00DE16F1"/>
    <w:rsid w:val="00DE17DF"/>
    <w:rsid w:val="00DE1826"/>
    <w:rsid w:val="00DE1841"/>
    <w:rsid w:val="00DE1B36"/>
    <w:rsid w:val="00DE1B4F"/>
    <w:rsid w:val="00DE1BD0"/>
    <w:rsid w:val="00DE1F18"/>
    <w:rsid w:val="00DE2520"/>
    <w:rsid w:val="00DE27DE"/>
    <w:rsid w:val="00DE2B09"/>
    <w:rsid w:val="00DE2C8F"/>
    <w:rsid w:val="00DE2DA1"/>
    <w:rsid w:val="00DE2DF2"/>
    <w:rsid w:val="00DE2F04"/>
    <w:rsid w:val="00DE2F17"/>
    <w:rsid w:val="00DE3048"/>
    <w:rsid w:val="00DE313E"/>
    <w:rsid w:val="00DE315E"/>
    <w:rsid w:val="00DE3512"/>
    <w:rsid w:val="00DE374F"/>
    <w:rsid w:val="00DE399C"/>
    <w:rsid w:val="00DE3A22"/>
    <w:rsid w:val="00DE3ABB"/>
    <w:rsid w:val="00DE3BDA"/>
    <w:rsid w:val="00DE3C5D"/>
    <w:rsid w:val="00DE3CB9"/>
    <w:rsid w:val="00DE3F55"/>
    <w:rsid w:val="00DE4521"/>
    <w:rsid w:val="00DE4C46"/>
    <w:rsid w:val="00DE4C5A"/>
    <w:rsid w:val="00DE4CBC"/>
    <w:rsid w:val="00DE4D1B"/>
    <w:rsid w:val="00DE4DBF"/>
    <w:rsid w:val="00DE4E6A"/>
    <w:rsid w:val="00DE4FD8"/>
    <w:rsid w:val="00DE507C"/>
    <w:rsid w:val="00DE5302"/>
    <w:rsid w:val="00DE530B"/>
    <w:rsid w:val="00DE53C7"/>
    <w:rsid w:val="00DE553B"/>
    <w:rsid w:val="00DE5613"/>
    <w:rsid w:val="00DE569D"/>
    <w:rsid w:val="00DE570C"/>
    <w:rsid w:val="00DE583E"/>
    <w:rsid w:val="00DE59A0"/>
    <w:rsid w:val="00DE5CE6"/>
    <w:rsid w:val="00DE5DE3"/>
    <w:rsid w:val="00DE5E8E"/>
    <w:rsid w:val="00DE5F5A"/>
    <w:rsid w:val="00DE602F"/>
    <w:rsid w:val="00DE60B0"/>
    <w:rsid w:val="00DE6114"/>
    <w:rsid w:val="00DE625C"/>
    <w:rsid w:val="00DE63B9"/>
    <w:rsid w:val="00DE6480"/>
    <w:rsid w:val="00DE69D6"/>
    <w:rsid w:val="00DE6B92"/>
    <w:rsid w:val="00DE6DE2"/>
    <w:rsid w:val="00DE6EC8"/>
    <w:rsid w:val="00DE6F5A"/>
    <w:rsid w:val="00DE6FBD"/>
    <w:rsid w:val="00DE757F"/>
    <w:rsid w:val="00DE7936"/>
    <w:rsid w:val="00DE795B"/>
    <w:rsid w:val="00DE7DF7"/>
    <w:rsid w:val="00DE7E31"/>
    <w:rsid w:val="00DF00E3"/>
    <w:rsid w:val="00DF039D"/>
    <w:rsid w:val="00DF0429"/>
    <w:rsid w:val="00DF05D8"/>
    <w:rsid w:val="00DF069E"/>
    <w:rsid w:val="00DF0ACB"/>
    <w:rsid w:val="00DF10FF"/>
    <w:rsid w:val="00DF1407"/>
    <w:rsid w:val="00DF1546"/>
    <w:rsid w:val="00DF16F3"/>
    <w:rsid w:val="00DF1D84"/>
    <w:rsid w:val="00DF1DDF"/>
    <w:rsid w:val="00DF203D"/>
    <w:rsid w:val="00DF2162"/>
    <w:rsid w:val="00DF255C"/>
    <w:rsid w:val="00DF26BE"/>
    <w:rsid w:val="00DF2966"/>
    <w:rsid w:val="00DF2A73"/>
    <w:rsid w:val="00DF2AA3"/>
    <w:rsid w:val="00DF2C02"/>
    <w:rsid w:val="00DF2D1B"/>
    <w:rsid w:val="00DF2DBB"/>
    <w:rsid w:val="00DF2F5C"/>
    <w:rsid w:val="00DF31CC"/>
    <w:rsid w:val="00DF3245"/>
    <w:rsid w:val="00DF32BE"/>
    <w:rsid w:val="00DF33CB"/>
    <w:rsid w:val="00DF366A"/>
    <w:rsid w:val="00DF3946"/>
    <w:rsid w:val="00DF39E3"/>
    <w:rsid w:val="00DF3A01"/>
    <w:rsid w:val="00DF3B8D"/>
    <w:rsid w:val="00DF3E19"/>
    <w:rsid w:val="00DF40E5"/>
    <w:rsid w:val="00DF414D"/>
    <w:rsid w:val="00DF4437"/>
    <w:rsid w:val="00DF4454"/>
    <w:rsid w:val="00DF497B"/>
    <w:rsid w:val="00DF51CE"/>
    <w:rsid w:val="00DF543D"/>
    <w:rsid w:val="00DF5602"/>
    <w:rsid w:val="00DF56ED"/>
    <w:rsid w:val="00DF60CD"/>
    <w:rsid w:val="00DF6203"/>
    <w:rsid w:val="00DF6674"/>
    <w:rsid w:val="00DF6746"/>
    <w:rsid w:val="00DF6F10"/>
    <w:rsid w:val="00DF6F14"/>
    <w:rsid w:val="00DF7101"/>
    <w:rsid w:val="00DF735A"/>
    <w:rsid w:val="00DF795B"/>
    <w:rsid w:val="00DF7B26"/>
    <w:rsid w:val="00DF7C83"/>
    <w:rsid w:val="00DF7D11"/>
    <w:rsid w:val="00E00107"/>
    <w:rsid w:val="00E00118"/>
    <w:rsid w:val="00E00158"/>
    <w:rsid w:val="00E0048B"/>
    <w:rsid w:val="00E005AD"/>
    <w:rsid w:val="00E008E6"/>
    <w:rsid w:val="00E00D07"/>
    <w:rsid w:val="00E012AE"/>
    <w:rsid w:val="00E01440"/>
    <w:rsid w:val="00E01494"/>
    <w:rsid w:val="00E014CD"/>
    <w:rsid w:val="00E01691"/>
    <w:rsid w:val="00E01800"/>
    <w:rsid w:val="00E01AF4"/>
    <w:rsid w:val="00E01BBA"/>
    <w:rsid w:val="00E01C64"/>
    <w:rsid w:val="00E01EC3"/>
    <w:rsid w:val="00E01EFF"/>
    <w:rsid w:val="00E02549"/>
    <w:rsid w:val="00E02755"/>
    <w:rsid w:val="00E02798"/>
    <w:rsid w:val="00E02977"/>
    <w:rsid w:val="00E02A6D"/>
    <w:rsid w:val="00E02B43"/>
    <w:rsid w:val="00E02C85"/>
    <w:rsid w:val="00E02D42"/>
    <w:rsid w:val="00E02E8A"/>
    <w:rsid w:val="00E02EFF"/>
    <w:rsid w:val="00E0305D"/>
    <w:rsid w:val="00E0315C"/>
    <w:rsid w:val="00E031C7"/>
    <w:rsid w:val="00E0322C"/>
    <w:rsid w:val="00E03258"/>
    <w:rsid w:val="00E0366D"/>
    <w:rsid w:val="00E03B72"/>
    <w:rsid w:val="00E03F01"/>
    <w:rsid w:val="00E04062"/>
    <w:rsid w:val="00E04181"/>
    <w:rsid w:val="00E043D5"/>
    <w:rsid w:val="00E04A94"/>
    <w:rsid w:val="00E04BD8"/>
    <w:rsid w:val="00E04DF4"/>
    <w:rsid w:val="00E05068"/>
    <w:rsid w:val="00E0514B"/>
    <w:rsid w:val="00E0517C"/>
    <w:rsid w:val="00E0525C"/>
    <w:rsid w:val="00E052A1"/>
    <w:rsid w:val="00E056E2"/>
    <w:rsid w:val="00E05877"/>
    <w:rsid w:val="00E05BBA"/>
    <w:rsid w:val="00E06064"/>
    <w:rsid w:val="00E060B8"/>
    <w:rsid w:val="00E0618D"/>
    <w:rsid w:val="00E06628"/>
    <w:rsid w:val="00E0673E"/>
    <w:rsid w:val="00E06773"/>
    <w:rsid w:val="00E068A1"/>
    <w:rsid w:val="00E06CCE"/>
    <w:rsid w:val="00E06D24"/>
    <w:rsid w:val="00E06FC0"/>
    <w:rsid w:val="00E06FFF"/>
    <w:rsid w:val="00E070D5"/>
    <w:rsid w:val="00E071A8"/>
    <w:rsid w:val="00E07212"/>
    <w:rsid w:val="00E072CD"/>
    <w:rsid w:val="00E07302"/>
    <w:rsid w:val="00E073F2"/>
    <w:rsid w:val="00E074F1"/>
    <w:rsid w:val="00E07672"/>
    <w:rsid w:val="00E077F0"/>
    <w:rsid w:val="00E0796C"/>
    <w:rsid w:val="00E079D3"/>
    <w:rsid w:val="00E07A9A"/>
    <w:rsid w:val="00E07CF7"/>
    <w:rsid w:val="00E07DEA"/>
    <w:rsid w:val="00E07E78"/>
    <w:rsid w:val="00E101BC"/>
    <w:rsid w:val="00E101E5"/>
    <w:rsid w:val="00E10467"/>
    <w:rsid w:val="00E104CE"/>
    <w:rsid w:val="00E10559"/>
    <w:rsid w:val="00E10B06"/>
    <w:rsid w:val="00E11413"/>
    <w:rsid w:val="00E117E9"/>
    <w:rsid w:val="00E11CBD"/>
    <w:rsid w:val="00E11D99"/>
    <w:rsid w:val="00E1240D"/>
    <w:rsid w:val="00E12921"/>
    <w:rsid w:val="00E12BD1"/>
    <w:rsid w:val="00E12D3C"/>
    <w:rsid w:val="00E12F93"/>
    <w:rsid w:val="00E13B92"/>
    <w:rsid w:val="00E13CCB"/>
    <w:rsid w:val="00E13CCC"/>
    <w:rsid w:val="00E13E0E"/>
    <w:rsid w:val="00E14042"/>
    <w:rsid w:val="00E1429A"/>
    <w:rsid w:val="00E1439E"/>
    <w:rsid w:val="00E14450"/>
    <w:rsid w:val="00E144CE"/>
    <w:rsid w:val="00E14552"/>
    <w:rsid w:val="00E145DC"/>
    <w:rsid w:val="00E14701"/>
    <w:rsid w:val="00E1481E"/>
    <w:rsid w:val="00E150EB"/>
    <w:rsid w:val="00E15285"/>
    <w:rsid w:val="00E153AB"/>
    <w:rsid w:val="00E155FC"/>
    <w:rsid w:val="00E15826"/>
    <w:rsid w:val="00E15D94"/>
    <w:rsid w:val="00E16080"/>
    <w:rsid w:val="00E16104"/>
    <w:rsid w:val="00E16380"/>
    <w:rsid w:val="00E163D0"/>
    <w:rsid w:val="00E1642B"/>
    <w:rsid w:val="00E16FA2"/>
    <w:rsid w:val="00E1736C"/>
    <w:rsid w:val="00E173E1"/>
    <w:rsid w:val="00E17490"/>
    <w:rsid w:val="00E175A5"/>
    <w:rsid w:val="00E17761"/>
    <w:rsid w:val="00E17840"/>
    <w:rsid w:val="00E178B9"/>
    <w:rsid w:val="00E17AFC"/>
    <w:rsid w:val="00E17BDE"/>
    <w:rsid w:val="00E17E33"/>
    <w:rsid w:val="00E200C4"/>
    <w:rsid w:val="00E2023A"/>
    <w:rsid w:val="00E204ED"/>
    <w:rsid w:val="00E205D2"/>
    <w:rsid w:val="00E20802"/>
    <w:rsid w:val="00E2091B"/>
    <w:rsid w:val="00E2093F"/>
    <w:rsid w:val="00E209AD"/>
    <w:rsid w:val="00E20B67"/>
    <w:rsid w:val="00E20B7F"/>
    <w:rsid w:val="00E20DAF"/>
    <w:rsid w:val="00E2149B"/>
    <w:rsid w:val="00E215A8"/>
    <w:rsid w:val="00E2163E"/>
    <w:rsid w:val="00E217CF"/>
    <w:rsid w:val="00E218C4"/>
    <w:rsid w:val="00E21950"/>
    <w:rsid w:val="00E21A07"/>
    <w:rsid w:val="00E21A3B"/>
    <w:rsid w:val="00E21BD0"/>
    <w:rsid w:val="00E21CFB"/>
    <w:rsid w:val="00E21EA8"/>
    <w:rsid w:val="00E21F81"/>
    <w:rsid w:val="00E2207C"/>
    <w:rsid w:val="00E2268E"/>
    <w:rsid w:val="00E2270E"/>
    <w:rsid w:val="00E2282D"/>
    <w:rsid w:val="00E2314F"/>
    <w:rsid w:val="00E2330A"/>
    <w:rsid w:val="00E23400"/>
    <w:rsid w:val="00E2350C"/>
    <w:rsid w:val="00E23CD7"/>
    <w:rsid w:val="00E23CFA"/>
    <w:rsid w:val="00E23F44"/>
    <w:rsid w:val="00E2404B"/>
    <w:rsid w:val="00E2413D"/>
    <w:rsid w:val="00E24493"/>
    <w:rsid w:val="00E245A0"/>
    <w:rsid w:val="00E24B1D"/>
    <w:rsid w:val="00E24EEB"/>
    <w:rsid w:val="00E250C9"/>
    <w:rsid w:val="00E25398"/>
    <w:rsid w:val="00E25546"/>
    <w:rsid w:val="00E25850"/>
    <w:rsid w:val="00E259F4"/>
    <w:rsid w:val="00E25C88"/>
    <w:rsid w:val="00E25CDD"/>
    <w:rsid w:val="00E25EAB"/>
    <w:rsid w:val="00E25FF2"/>
    <w:rsid w:val="00E26403"/>
    <w:rsid w:val="00E26CAF"/>
    <w:rsid w:val="00E26DC6"/>
    <w:rsid w:val="00E26F9C"/>
    <w:rsid w:val="00E26FFB"/>
    <w:rsid w:val="00E2708A"/>
    <w:rsid w:val="00E2736F"/>
    <w:rsid w:val="00E27529"/>
    <w:rsid w:val="00E27977"/>
    <w:rsid w:val="00E279DE"/>
    <w:rsid w:val="00E302F6"/>
    <w:rsid w:val="00E30391"/>
    <w:rsid w:val="00E303C5"/>
    <w:rsid w:val="00E30520"/>
    <w:rsid w:val="00E30974"/>
    <w:rsid w:val="00E30A3C"/>
    <w:rsid w:val="00E30A84"/>
    <w:rsid w:val="00E30C5F"/>
    <w:rsid w:val="00E30CB8"/>
    <w:rsid w:val="00E30CE9"/>
    <w:rsid w:val="00E30D39"/>
    <w:rsid w:val="00E30D96"/>
    <w:rsid w:val="00E30F67"/>
    <w:rsid w:val="00E30F6B"/>
    <w:rsid w:val="00E311BB"/>
    <w:rsid w:val="00E3125E"/>
    <w:rsid w:val="00E312A1"/>
    <w:rsid w:val="00E312B2"/>
    <w:rsid w:val="00E313D2"/>
    <w:rsid w:val="00E3145A"/>
    <w:rsid w:val="00E31502"/>
    <w:rsid w:val="00E31736"/>
    <w:rsid w:val="00E3174D"/>
    <w:rsid w:val="00E3183D"/>
    <w:rsid w:val="00E318E7"/>
    <w:rsid w:val="00E31A54"/>
    <w:rsid w:val="00E31A5D"/>
    <w:rsid w:val="00E31CC7"/>
    <w:rsid w:val="00E31D3A"/>
    <w:rsid w:val="00E3215F"/>
    <w:rsid w:val="00E324E7"/>
    <w:rsid w:val="00E32594"/>
    <w:rsid w:val="00E3263C"/>
    <w:rsid w:val="00E32654"/>
    <w:rsid w:val="00E32719"/>
    <w:rsid w:val="00E3281A"/>
    <w:rsid w:val="00E32886"/>
    <w:rsid w:val="00E32E91"/>
    <w:rsid w:val="00E331E3"/>
    <w:rsid w:val="00E33787"/>
    <w:rsid w:val="00E3383E"/>
    <w:rsid w:val="00E339D3"/>
    <w:rsid w:val="00E33E2A"/>
    <w:rsid w:val="00E33FF5"/>
    <w:rsid w:val="00E34081"/>
    <w:rsid w:val="00E3451D"/>
    <w:rsid w:val="00E34703"/>
    <w:rsid w:val="00E3488F"/>
    <w:rsid w:val="00E349E2"/>
    <w:rsid w:val="00E34D26"/>
    <w:rsid w:val="00E35183"/>
    <w:rsid w:val="00E35186"/>
    <w:rsid w:val="00E3534D"/>
    <w:rsid w:val="00E35439"/>
    <w:rsid w:val="00E3547B"/>
    <w:rsid w:val="00E355C6"/>
    <w:rsid w:val="00E35616"/>
    <w:rsid w:val="00E356A4"/>
    <w:rsid w:val="00E35944"/>
    <w:rsid w:val="00E35A0F"/>
    <w:rsid w:val="00E35C6E"/>
    <w:rsid w:val="00E35F6D"/>
    <w:rsid w:val="00E36431"/>
    <w:rsid w:val="00E3662E"/>
    <w:rsid w:val="00E36658"/>
    <w:rsid w:val="00E36783"/>
    <w:rsid w:val="00E36784"/>
    <w:rsid w:val="00E36B8D"/>
    <w:rsid w:val="00E36C09"/>
    <w:rsid w:val="00E36D65"/>
    <w:rsid w:val="00E372F1"/>
    <w:rsid w:val="00E37332"/>
    <w:rsid w:val="00E3737F"/>
    <w:rsid w:val="00E37496"/>
    <w:rsid w:val="00E376F9"/>
    <w:rsid w:val="00E37BEF"/>
    <w:rsid w:val="00E37D4E"/>
    <w:rsid w:val="00E37DC1"/>
    <w:rsid w:val="00E37E77"/>
    <w:rsid w:val="00E40683"/>
    <w:rsid w:val="00E40AE2"/>
    <w:rsid w:val="00E40EED"/>
    <w:rsid w:val="00E40FBE"/>
    <w:rsid w:val="00E411C1"/>
    <w:rsid w:val="00E4185A"/>
    <w:rsid w:val="00E419F7"/>
    <w:rsid w:val="00E41BDD"/>
    <w:rsid w:val="00E41C97"/>
    <w:rsid w:val="00E41D6A"/>
    <w:rsid w:val="00E41F47"/>
    <w:rsid w:val="00E4222C"/>
    <w:rsid w:val="00E42257"/>
    <w:rsid w:val="00E4228E"/>
    <w:rsid w:val="00E42786"/>
    <w:rsid w:val="00E42A35"/>
    <w:rsid w:val="00E42A57"/>
    <w:rsid w:val="00E42A7B"/>
    <w:rsid w:val="00E42B12"/>
    <w:rsid w:val="00E42C68"/>
    <w:rsid w:val="00E42FD6"/>
    <w:rsid w:val="00E42FFB"/>
    <w:rsid w:val="00E430A1"/>
    <w:rsid w:val="00E431A4"/>
    <w:rsid w:val="00E43281"/>
    <w:rsid w:val="00E43458"/>
    <w:rsid w:val="00E434DA"/>
    <w:rsid w:val="00E434EC"/>
    <w:rsid w:val="00E436D8"/>
    <w:rsid w:val="00E43975"/>
    <w:rsid w:val="00E43AA0"/>
    <w:rsid w:val="00E43C7D"/>
    <w:rsid w:val="00E43F93"/>
    <w:rsid w:val="00E4421B"/>
    <w:rsid w:val="00E44490"/>
    <w:rsid w:val="00E449E2"/>
    <w:rsid w:val="00E44A0D"/>
    <w:rsid w:val="00E44A17"/>
    <w:rsid w:val="00E44B81"/>
    <w:rsid w:val="00E44CE3"/>
    <w:rsid w:val="00E44E97"/>
    <w:rsid w:val="00E44F5F"/>
    <w:rsid w:val="00E45330"/>
    <w:rsid w:val="00E457A0"/>
    <w:rsid w:val="00E457B3"/>
    <w:rsid w:val="00E45F39"/>
    <w:rsid w:val="00E462C4"/>
    <w:rsid w:val="00E46379"/>
    <w:rsid w:val="00E46AA8"/>
    <w:rsid w:val="00E46D0A"/>
    <w:rsid w:val="00E46D46"/>
    <w:rsid w:val="00E4701B"/>
    <w:rsid w:val="00E471BD"/>
    <w:rsid w:val="00E4730D"/>
    <w:rsid w:val="00E474F1"/>
    <w:rsid w:val="00E4771D"/>
    <w:rsid w:val="00E47794"/>
    <w:rsid w:val="00E4786D"/>
    <w:rsid w:val="00E47971"/>
    <w:rsid w:val="00E47CE8"/>
    <w:rsid w:val="00E50094"/>
    <w:rsid w:val="00E50329"/>
    <w:rsid w:val="00E50551"/>
    <w:rsid w:val="00E5071E"/>
    <w:rsid w:val="00E507DB"/>
    <w:rsid w:val="00E5088E"/>
    <w:rsid w:val="00E508D6"/>
    <w:rsid w:val="00E50B4E"/>
    <w:rsid w:val="00E50C74"/>
    <w:rsid w:val="00E50F40"/>
    <w:rsid w:val="00E50FBD"/>
    <w:rsid w:val="00E51013"/>
    <w:rsid w:val="00E5101A"/>
    <w:rsid w:val="00E51881"/>
    <w:rsid w:val="00E51AE5"/>
    <w:rsid w:val="00E51BC7"/>
    <w:rsid w:val="00E51C1F"/>
    <w:rsid w:val="00E51C22"/>
    <w:rsid w:val="00E51CF5"/>
    <w:rsid w:val="00E51E71"/>
    <w:rsid w:val="00E51E89"/>
    <w:rsid w:val="00E51F73"/>
    <w:rsid w:val="00E5211E"/>
    <w:rsid w:val="00E5232F"/>
    <w:rsid w:val="00E5263E"/>
    <w:rsid w:val="00E526B8"/>
    <w:rsid w:val="00E5277B"/>
    <w:rsid w:val="00E529DE"/>
    <w:rsid w:val="00E52C8D"/>
    <w:rsid w:val="00E52E11"/>
    <w:rsid w:val="00E535C4"/>
    <w:rsid w:val="00E536F3"/>
    <w:rsid w:val="00E53A55"/>
    <w:rsid w:val="00E540B2"/>
    <w:rsid w:val="00E54112"/>
    <w:rsid w:val="00E54233"/>
    <w:rsid w:val="00E54472"/>
    <w:rsid w:val="00E54585"/>
    <w:rsid w:val="00E54725"/>
    <w:rsid w:val="00E5477A"/>
    <w:rsid w:val="00E5479C"/>
    <w:rsid w:val="00E54831"/>
    <w:rsid w:val="00E5483A"/>
    <w:rsid w:val="00E54996"/>
    <w:rsid w:val="00E54D27"/>
    <w:rsid w:val="00E54F33"/>
    <w:rsid w:val="00E54F59"/>
    <w:rsid w:val="00E55083"/>
    <w:rsid w:val="00E55191"/>
    <w:rsid w:val="00E551D5"/>
    <w:rsid w:val="00E55209"/>
    <w:rsid w:val="00E55FB8"/>
    <w:rsid w:val="00E5605C"/>
    <w:rsid w:val="00E562FE"/>
    <w:rsid w:val="00E564AE"/>
    <w:rsid w:val="00E565A7"/>
    <w:rsid w:val="00E5663D"/>
    <w:rsid w:val="00E566CD"/>
    <w:rsid w:val="00E56738"/>
    <w:rsid w:val="00E569B3"/>
    <w:rsid w:val="00E57054"/>
    <w:rsid w:val="00E5718A"/>
    <w:rsid w:val="00E57213"/>
    <w:rsid w:val="00E572B6"/>
    <w:rsid w:val="00E5742C"/>
    <w:rsid w:val="00E57525"/>
    <w:rsid w:val="00E579CB"/>
    <w:rsid w:val="00E57AFC"/>
    <w:rsid w:val="00E57E98"/>
    <w:rsid w:val="00E600EA"/>
    <w:rsid w:val="00E602DF"/>
    <w:rsid w:val="00E6035C"/>
    <w:rsid w:val="00E60574"/>
    <w:rsid w:val="00E60762"/>
    <w:rsid w:val="00E609F0"/>
    <w:rsid w:val="00E60CCF"/>
    <w:rsid w:val="00E60DA8"/>
    <w:rsid w:val="00E60E9E"/>
    <w:rsid w:val="00E61021"/>
    <w:rsid w:val="00E6129E"/>
    <w:rsid w:val="00E614A3"/>
    <w:rsid w:val="00E61755"/>
    <w:rsid w:val="00E617F4"/>
    <w:rsid w:val="00E6196B"/>
    <w:rsid w:val="00E6198B"/>
    <w:rsid w:val="00E61A72"/>
    <w:rsid w:val="00E61BE3"/>
    <w:rsid w:val="00E61DDB"/>
    <w:rsid w:val="00E61EA7"/>
    <w:rsid w:val="00E620A0"/>
    <w:rsid w:val="00E622C4"/>
    <w:rsid w:val="00E622CE"/>
    <w:rsid w:val="00E622DC"/>
    <w:rsid w:val="00E6242D"/>
    <w:rsid w:val="00E62553"/>
    <w:rsid w:val="00E626A2"/>
    <w:rsid w:val="00E62D36"/>
    <w:rsid w:val="00E62DD3"/>
    <w:rsid w:val="00E62EF5"/>
    <w:rsid w:val="00E6343B"/>
    <w:rsid w:val="00E6353D"/>
    <w:rsid w:val="00E635AC"/>
    <w:rsid w:val="00E6360E"/>
    <w:rsid w:val="00E63A5C"/>
    <w:rsid w:val="00E63C6D"/>
    <w:rsid w:val="00E6409F"/>
    <w:rsid w:val="00E64135"/>
    <w:rsid w:val="00E642F6"/>
    <w:rsid w:val="00E643B9"/>
    <w:rsid w:val="00E64BB4"/>
    <w:rsid w:val="00E6517E"/>
    <w:rsid w:val="00E655EE"/>
    <w:rsid w:val="00E655FF"/>
    <w:rsid w:val="00E659CD"/>
    <w:rsid w:val="00E66094"/>
    <w:rsid w:val="00E661FB"/>
    <w:rsid w:val="00E66299"/>
    <w:rsid w:val="00E662E6"/>
    <w:rsid w:val="00E66411"/>
    <w:rsid w:val="00E668B6"/>
    <w:rsid w:val="00E668F6"/>
    <w:rsid w:val="00E66BD0"/>
    <w:rsid w:val="00E66F96"/>
    <w:rsid w:val="00E670AA"/>
    <w:rsid w:val="00E671DF"/>
    <w:rsid w:val="00E674B5"/>
    <w:rsid w:val="00E67914"/>
    <w:rsid w:val="00E6792B"/>
    <w:rsid w:val="00E67BA3"/>
    <w:rsid w:val="00E67C15"/>
    <w:rsid w:val="00E67CBC"/>
    <w:rsid w:val="00E67EE1"/>
    <w:rsid w:val="00E67FE3"/>
    <w:rsid w:val="00E70443"/>
    <w:rsid w:val="00E7046E"/>
    <w:rsid w:val="00E705C7"/>
    <w:rsid w:val="00E705E9"/>
    <w:rsid w:val="00E706CA"/>
    <w:rsid w:val="00E7083F"/>
    <w:rsid w:val="00E708A9"/>
    <w:rsid w:val="00E708CA"/>
    <w:rsid w:val="00E70A1C"/>
    <w:rsid w:val="00E70A74"/>
    <w:rsid w:val="00E70A9E"/>
    <w:rsid w:val="00E70B49"/>
    <w:rsid w:val="00E70BDE"/>
    <w:rsid w:val="00E70D24"/>
    <w:rsid w:val="00E70D35"/>
    <w:rsid w:val="00E70F56"/>
    <w:rsid w:val="00E70F7A"/>
    <w:rsid w:val="00E711E6"/>
    <w:rsid w:val="00E71323"/>
    <w:rsid w:val="00E71660"/>
    <w:rsid w:val="00E716B6"/>
    <w:rsid w:val="00E71CD8"/>
    <w:rsid w:val="00E71D0C"/>
    <w:rsid w:val="00E72439"/>
    <w:rsid w:val="00E728BF"/>
    <w:rsid w:val="00E72AA6"/>
    <w:rsid w:val="00E72C08"/>
    <w:rsid w:val="00E72CCD"/>
    <w:rsid w:val="00E72D29"/>
    <w:rsid w:val="00E72E3B"/>
    <w:rsid w:val="00E72E41"/>
    <w:rsid w:val="00E72F84"/>
    <w:rsid w:val="00E72FAB"/>
    <w:rsid w:val="00E7303F"/>
    <w:rsid w:val="00E7313C"/>
    <w:rsid w:val="00E73623"/>
    <w:rsid w:val="00E738D0"/>
    <w:rsid w:val="00E73CF0"/>
    <w:rsid w:val="00E73D66"/>
    <w:rsid w:val="00E73E26"/>
    <w:rsid w:val="00E73F67"/>
    <w:rsid w:val="00E73FDC"/>
    <w:rsid w:val="00E74070"/>
    <w:rsid w:val="00E74195"/>
    <w:rsid w:val="00E74260"/>
    <w:rsid w:val="00E747E4"/>
    <w:rsid w:val="00E74895"/>
    <w:rsid w:val="00E749A7"/>
    <w:rsid w:val="00E74A9E"/>
    <w:rsid w:val="00E74BB5"/>
    <w:rsid w:val="00E74C15"/>
    <w:rsid w:val="00E74C62"/>
    <w:rsid w:val="00E74DBF"/>
    <w:rsid w:val="00E74EEB"/>
    <w:rsid w:val="00E74F2A"/>
    <w:rsid w:val="00E74F3F"/>
    <w:rsid w:val="00E74F6B"/>
    <w:rsid w:val="00E7542A"/>
    <w:rsid w:val="00E7542D"/>
    <w:rsid w:val="00E754A0"/>
    <w:rsid w:val="00E754F6"/>
    <w:rsid w:val="00E75A53"/>
    <w:rsid w:val="00E75DE2"/>
    <w:rsid w:val="00E75E0F"/>
    <w:rsid w:val="00E75F55"/>
    <w:rsid w:val="00E75FE8"/>
    <w:rsid w:val="00E762BB"/>
    <w:rsid w:val="00E76337"/>
    <w:rsid w:val="00E764BB"/>
    <w:rsid w:val="00E76663"/>
    <w:rsid w:val="00E76703"/>
    <w:rsid w:val="00E767B4"/>
    <w:rsid w:val="00E76AA4"/>
    <w:rsid w:val="00E76CAD"/>
    <w:rsid w:val="00E76CB2"/>
    <w:rsid w:val="00E77749"/>
    <w:rsid w:val="00E777FF"/>
    <w:rsid w:val="00E77817"/>
    <w:rsid w:val="00E77B98"/>
    <w:rsid w:val="00E77C21"/>
    <w:rsid w:val="00E77D00"/>
    <w:rsid w:val="00E80111"/>
    <w:rsid w:val="00E805FF"/>
    <w:rsid w:val="00E80863"/>
    <w:rsid w:val="00E80A0F"/>
    <w:rsid w:val="00E80D78"/>
    <w:rsid w:val="00E81072"/>
    <w:rsid w:val="00E810ED"/>
    <w:rsid w:val="00E81143"/>
    <w:rsid w:val="00E813A1"/>
    <w:rsid w:val="00E81405"/>
    <w:rsid w:val="00E81558"/>
    <w:rsid w:val="00E81877"/>
    <w:rsid w:val="00E81930"/>
    <w:rsid w:val="00E81A31"/>
    <w:rsid w:val="00E81A82"/>
    <w:rsid w:val="00E81BA3"/>
    <w:rsid w:val="00E81C3F"/>
    <w:rsid w:val="00E821B2"/>
    <w:rsid w:val="00E82733"/>
    <w:rsid w:val="00E82BAA"/>
    <w:rsid w:val="00E82D24"/>
    <w:rsid w:val="00E82EC5"/>
    <w:rsid w:val="00E82EFD"/>
    <w:rsid w:val="00E82F57"/>
    <w:rsid w:val="00E82F7A"/>
    <w:rsid w:val="00E83027"/>
    <w:rsid w:val="00E8347F"/>
    <w:rsid w:val="00E83510"/>
    <w:rsid w:val="00E8356A"/>
    <w:rsid w:val="00E83572"/>
    <w:rsid w:val="00E83AD5"/>
    <w:rsid w:val="00E83C58"/>
    <w:rsid w:val="00E83C7E"/>
    <w:rsid w:val="00E83E54"/>
    <w:rsid w:val="00E83E56"/>
    <w:rsid w:val="00E83FF7"/>
    <w:rsid w:val="00E8407D"/>
    <w:rsid w:val="00E840FC"/>
    <w:rsid w:val="00E84173"/>
    <w:rsid w:val="00E84620"/>
    <w:rsid w:val="00E84813"/>
    <w:rsid w:val="00E84D6B"/>
    <w:rsid w:val="00E84D72"/>
    <w:rsid w:val="00E85261"/>
    <w:rsid w:val="00E856FF"/>
    <w:rsid w:val="00E857C6"/>
    <w:rsid w:val="00E85BE1"/>
    <w:rsid w:val="00E85C7C"/>
    <w:rsid w:val="00E85CF7"/>
    <w:rsid w:val="00E85D55"/>
    <w:rsid w:val="00E85E50"/>
    <w:rsid w:val="00E85E99"/>
    <w:rsid w:val="00E86101"/>
    <w:rsid w:val="00E86198"/>
    <w:rsid w:val="00E863D9"/>
    <w:rsid w:val="00E867CE"/>
    <w:rsid w:val="00E869F6"/>
    <w:rsid w:val="00E86AD3"/>
    <w:rsid w:val="00E86B4F"/>
    <w:rsid w:val="00E86BF6"/>
    <w:rsid w:val="00E86ECD"/>
    <w:rsid w:val="00E871BC"/>
    <w:rsid w:val="00E87311"/>
    <w:rsid w:val="00E901A3"/>
    <w:rsid w:val="00E901AD"/>
    <w:rsid w:val="00E901BD"/>
    <w:rsid w:val="00E9036A"/>
    <w:rsid w:val="00E90475"/>
    <w:rsid w:val="00E904E8"/>
    <w:rsid w:val="00E91110"/>
    <w:rsid w:val="00E91522"/>
    <w:rsid w:val="00E916BD"/>
    <w:rsid w:val="00E91855"/>
    <w:rsid w:val="00E9192B"/>
    <w:rsid w:val="00E919B3"/>
    <w:rsid w:val="00E91A6B"/>
    <w:rsid w:val="00E91AEE"/>
    <w:rsid w:val="00E91B01"/>
    <w:rsid w:val="00E91D04"/>
    <w:rsid w:val="00E91D75"/>
    <w:rsid w:val="00E91E54"/>
    <w:rsid w:val="00E91F58"/>
    <w:rsid w:val="00E922A6"/>
    <w:rsid w:val="00E923AF"/>
    <w:rsid w:val="00E92456"/>
    <w:rsid w:val="00E927C8"/>
    <w:rsid w:val="00E92B52"/>
    <w:rsid w:val="00E92E9B"/>
    <w:rsid w:val="00E93043"/>
    <w:rsid w:val="00E930E9"/>
    <w:rsid w:val="00E93129"/>
    <w:rsid w:val="00E9354B"/>
    <w:rsid w:val="00E9356A"/>
    <w:rsid w:val="00E935F4"/>
    <w:rsid w:val="00E93889"/>
    <w:rsid w:val="00E93B2D"/>
    <w:rsid w:val="00E93F94"/>
    <w:rsid w:val="00E9409D"/>
    <w:rsid w:val="00E94129"/>
    <w:rsid w:val="00E9421A"/>
    <w:rsid w:val="00E9439F"/>
    <w:rsid w:val="00E94505"/>
    <w:rsid w:val="00E9462D"/>
    <w:rsid w:val="00E946C0"/>
    <w:rsid w:val="00E94716"/>
    <w:rsid w:val="00E94AF3"/>
    <w:rsid w:val="00E94FE2"/>
    <w:rsid w:val="00E94FEE"/>
    <w:rsid w:val="00E9557A"/>
    <w:rsid w:val="00E9563F"/>
    <w:rsid w:val="00E95642"/>
    <w:rsid w:val="00E95919"/>
    <w:rsid w:val="00E95D45"/>
    <w:rsid w:val="00E95FEF"/>
    <w:rsid w:val="00E960EF"/>
    <w:rsid w:val="00E960FD"/>
    <w:rsid w:val="00E9610D"/>
    <w:rsid w:val="00E96123"/>
    <w:rsid w:val="00E9618D"/>
    <w:rsid w:val="00E961EA"/>
    <w:rsid w:val="00E96271"/>
    <w:rsid w:val="00E96324"/>
    <w:rsid w:val="00E96415"/>
    <w:rsid w:val="00E965BF"/>
    <w:rsid w:val="00E96688"/>
    <w:rsid w:val="00E96719"/>
    <w:rsid w:val="00E96797"/>
    <w:rsid w:val="00E9691E"/>
    <w:rsid w:val="00E96E1E"/>
    <w:rsid w:val="00E9755F"/>
    <w:rsid w:val="00E97699"/>
    <w:rsid w:val="00E97838"/>
    <w:rsid w:val="00E97BCC"/>
    <w:rsid w:val="00E97F81"/>
    <w:rsid w:val="00E97FDC"/>
    <w:rsid w:val="00EA026E"/>
    <w:rsid w:val="00EA0272"/>
    <w:rsid w:val="00EA0304"/>
    <w:rsid w:val="00EA0354"/>
    <w:rsid w:val="00EA050C"/>
    <w:rsid w:val="00EA0741"/>
    <w:rsid w:val="00EA083E"/>
    <w:rsid w:val="00EA0AE2"/>
    <w:rsid w:val="00EA0B83"/>
    <w:rsid w:val="00EA0BF8"/>
    <w:rsid w:val="00EA0CEE"/>
    <w:rsid w:val="00EA0DC4"/>
    <w:rsid w:val="00EA0DD5"/>
    <w:rsid w:val="00EA1060"/>
    <w:rsid w:val="00EA17C5"/>
    <w:rsid w:val="00EA193E"/>
    <w:rsid w:val="00EA1B06"/>
    <w:rsid w:val="00EA1D18"/>
    <w:rsid w:val="00EA1E11"/>
    <w:rsid w:val="00EA1E57"/>
    <w:rsid w:val="00EA1EDF"/>
    <w:rsid w:val="00EA2167"/>
    <w:rsid w:val="00EA21B3"/>
    <w:rsid w:val="00EA2248"/>
    <w:rsid w:val="00EA22C4"/>
    <w:rsid w:val="00EA2320"/>
    <w:rsid w:val="00EA2365"/>
    <w:rsid w:val="00EA24C1"/>
    <w:rsid w:val="00EA258B"/>
    <w:rsid w:val="00EA2664"/>
    <w:rsid w:val="00EA270B"/>
    <w:rsid w:val="00EA2714"/>
    <w:rsid w:val="00EA27EA"/>
    <w:rsid w:val="00EA2A80"/>
    <w:rsid w:val="00EA2E93"/>
    <w:rsid w:val="00EA2ECE"/>
    <w:rsid w:val="00EA303A"/>
    <w:rsid w:val="00EA34EF"/>
    <w:rsid w:val="00EA3519"/>
    <w:rsid w:val="00EA355A"/>
    <w:rsid w:val="00EA37E3"/>
    <w:rsid w:val="00EA3DA1"/>
    <w:rsid w:val="00EA4132"/>
    <w:rsid w:val="00EA41ED"/>
    <w:rsid w:val="00EA421E"/>
    <w:rsid w:val="00EA422F"/>
    <w:rsid w:val="00EA4501"/>
    <w:rsid w:val="00EA466F"/>
    <w:rsid w:val="00EA473A"/>
    <w:rsid w:val="00EA4812"/>
    <w:rsid w:val="00EA488F"/>
    <w:rsid w:val="00EA490F"/>
    <w:rsid w:val="00EA494B"/>
    <w:rsid w:val="00EA4AC4"/>
    <w:rsid w:val="00EA4B3C"/>
    <w:rsid w:val="00EA4F26"/>
    <w:rsid w:val="00EA5132"/>
    <w:rsid w:val="00EA5713"/>
    <w:rsid w:val="00EA5805"/>
    <w:rsid w:val="00EA585A"/>
    <w:rsid w:val="00EA5864"/>
    <w:rsid w:val="00EA5A6B"/>
    <w:rsid w:val="00EA5D4C"/>
    <w:rsid w:val="00EA60CD"/>
    <w:rsid w:val="00EA6305"/>
    <w:rsid w:val="00EA652E"/>
    <w:rsid w:val="00EA6A64"/>
    <w:rsid w:val="00EA6BA0"/>
    <w:rsid w:val="00EA6C1B"/>
    <w:rsid w:val="00EA6C91"/>
    <w:rsid w:val="00EA6DD2"/>
    <w:rsid w:val="00EA7223"/>
    <w:rsid w:val="00EA72AE"/>
    <w:rsid w:val="00EA7348"/>
    <w:rsid w:val="00EA737D"/>
    <w:rsid w:val="00EA751C"/>
    <w:rsid w:val="00EA7641"/>
    <w:rsid w:val="00EA77B0"/>
    <w:rsid w:val="00EA7B8F"/>
    <w:rsid w:val="00EA7BFF"/>
    <w:rsid w:val="00EB026F"/>
    <w:rsid w:val="00EB027C"/>
    <w:rsid w:val="00EB03F7"/>
    <w:rsid w:val="00EB0491"/>
    <w:rsid w:val="00EB0548"/>
    <w:rsid w:val="00EB065C"/>
    <w:rsid w:val="00EB0846"/>
    <w:rsid w:val="00EB098F"/>
    <w:rsid w:val="00EB0BD0"/>
    <w:rsid w:val="00EB0D3A"/>
    <w:rsid w:val="00EB0F7E"/>
    <w:rsid w:val="00EB0FEB"/>
    <w:rsid w:val="00EB11CA"/>
    <w:rsid w:val="00EB11E8"/>
    <w:rsid w:val="00EB122E"/>
    <w:rsid w:val="00EB1320"/>
    <w:rsid w:val="00EB1596"/>
    <w:rsid w:val="00EB196F"/>
    <w:rsid w:val="00EB1AB8"/>
    <w:rsid w:val="00EB1C8C"/>
    <w:rsid w:val="00EB1CEF"/>
    <w:rsid w:val="00EB1D68"/>
    <w:rsid w:val="00EB1FD7"/>
    <w:rsid w:val="00EB217C"/>
    <w:rsid w:val="00EB248E"/>
    <w:rsid w:val="00EB24EA"/>
    <w:rsid w:val="00EB25E8"/>
    <w:rsid w:val="00EB2673"/>
    <w:rsid w:val="00EB2A96"/>
    <w:rsid w:val="00EB2AB9"/>
    <w:rsid w:val="00EB2BCE"/>
    <w:rsid w:val="00EB2C6E"/>
    <w:rsid w:val="00EB301F"/>
    <w:rsid w:val="00EB3476"/>
    <w:rsid w:val="00EB386E"/>
    <w:rsid w:val="00EB3A20"/>
    <w:rsid w:val="00EB3A54"/>
    <w:rsid w:val="00EB3C8C"/>
    <w:rsid w:val="00EB3C8F"/>
    <w:rsid w:val="00EB3D0C"/>
    <w:rsid w:val="00EB3E37"/>
    <w:rsid w:val="00EB3F06"/>
    <w:rsid w:val="00EB3F67"/>
    <w:rsid w:val="00EB4259"/>
    <w:rsid w:val="00EB4396"/>
    <w:rsid w:val="00EB43EA"/>
    <w:rsid w:val="00EB4C68"/>
    <w:rsid w:val="00EB4F18"/>
    <w:rsid w:val="00EB506F"/>
    <w:rsid w:val="00EB50C2"/>
    <w:rsid w:val="00EB531D"/>
    <w:rsid w:val="00EB558D"/>
    <w:rsid w:val="00EB56B4"/>
    <w:rsid w:val="00EB5CE4"/>
    <w:rsid w:val="00EB5FA5"/>
    <w:rsid w:val="00EB6065"/>
    <w:rsid w:val="00EB65C8"/>
    <w:rsid w:val="00EB6613"/>
    <w:rsid w:val="00EB6976"/>
    <w:rsid w:val="00EB6D93"/>
    <w:rsid w:val="00EB6F37"/>
    <w:rsid w:val="00EB7205"/>
    <w:rsid w:val="00EB7230"/>
    <w:rsid w:val="00EB737D"/>
    <w:rsid w:val="00EB769E"/>
    <w:rsid w:val="00EB76D4"/>
    <w:rsid w:val="00EB7935"/>
    <w:rsid w:val="00EB7992"/>
    <w:rsid w:val="00EB7A8C"/>
    <w:rsid w:val="00EB7D2E"/>
    <w:rsid w:val="00EC003F"/>
    <w:rsid w:val="00EC0051"/>
    <w:rsid w:val="00EC02BC"/>
    <w:rsid w:val="00EC08B8"/>
    <w:rsid w:val="00EC0945"/>
    <w:rsid w:val="00EC0B59"/>
    <w:rsid w:val="00EC0C54"/>
    <w:rsid w:val="00EC0E6F"/>
    <w:rsid w:val="00EC1479"/>
    <w:rsid w:val="00EC1779"/>
    <w:rsid w:val="00EC180B"/>
    <w:rsid w:val="00EC1CE4"/>
    <w:rsid w:val="00EC1DAE"/>
    <w:rsid w:val="00EC203E"/>
    <w:rsid w:val="00EC24EC"/>
    <w:rsid w:val="00EC2748"/>
    <w:rsid w:val="00EC2AED"/>
    <w:rsid w:val="00EC2B08"/>
    <w:rsid w:val="00EC2CAD"/>
    <w:rsid w:val="00EC31AA"/>
    <w:rsid w:val="00EC32B2"/>
    <w:rsid w:val="00EC36C4"/>
    <w:rsid w:val="00EC3A35"/>
    <w:rsid w:val="00EC3A95"/>
    <w:rsid w:val="00EC3AEF"/>
    <w:rsid w:val="00EC3CE2"/>
    <w:rsid w:val="00EC3F02"/>
    <w:rsid w:val="00EC4146"/>
    <w:rsid w:val="00EC423B"/>
    <w:rsid w:val="00EC456A"/>
    <w:rsid w:val="00EC4AC7"/>
    <w:rsid w:val="00EC4C9D"/>
    <w:rsid w:val="00EC4C9F"/>
    <w:rsid w:val="00EC4CF0"/>
    <w:rsid w:val="00EC4D33"/>
    <w:rsid w:val="00EC4DA7"/>
    <w:rsid w:val="00EC5018"/>
    <w:rsid w:val="00EC5128"/>
    <w:rsid w:val="00EC512C"/>
    <w:rsid w:val="00EC5847"/>
    <w:rsid w:val="00EC59A7"/>
    <w:rsid w:val="00EC59FF"/>
    <w:rsid w:val="00EC5A49"/>
    <w:rsid w:val="00EC5A55"/>
    <w:rsid w:val="00EC5B81"/>
    <w:rsid w:val="00EC5EF2"/>
    <w:rsid w:val="00EC5F8E"/>
    <w:rsid w:val="00EC6260"/>
    <w:rsid w:val="00EC62E5"/>
    <w:rsid w:val="00EC62F6"/>
    <w:rsid w:val="00EC6398"/>
    <w:rsid w:val="00EC64C4"/>
    <w:rsid w:val="00EC64F8"/>
    <w:rsid w:val="00EC652F"/>
    <w:rsid w:val="00EC6BD2"/>
    <w:rsid w:val="00EC6BF8"/>
    <w:rsid w:val="00EC72AE"/>
    <w:rsid w:val="00EC7425"/>
    <w:rsid w:val="00EC7502"/>
    <w:rsid w:val="00EC77DE"/>
    <w:rsid w:val="00EC7A85"/>
    <w:rsid w:val="00EC7AC5"/>
    <w:rsid w:val="00EC7B7D"/>
    <w:rsid w:val="00EC7C6C"/>
    <w:rsid w:val="00EC7CAE"/>
    <w:rsid w:val="00EC7CBB"/>
    <w:rsid w:val="00EC7E0F"/>
    <w:rsid w:val="00ED033A"/>
    <w:rsid w:val="00ED061A"/>
    <w:rsid w:val="00ED0814"/>
    <w:rsid w:val="00ED0A99"/>
    <w:rsid w:val="00ED0F08"/>
    <w:rsid w:val="00ED11A1"/>
    <w:rsid w:val="00ED133C"/>
    <w:rsid w:val="00ED13E7"/>
    <w:rsid w:val="00ED15AF"/>
    <w:rsid w:val="00ED190B"/>
    <w:rsid w:val="00ED1AAE"/>
    <w:rsid w:val="00ED1DB4"/>
    <w:rsid w:val="00ED1FF3"/>
    <w:rsid w:val="00ED206C"/>
    <w:rsid w:val="00ED235B"/>
    <w:rsid w:val="00ED23AF"/>
    <w:rsid w:val="00ED2402"/>
    <w:rsid w:val="00ED2653"/>
    <w:rsid w:val="00ED2707"/>
    <w:rsid w:val="00ED2770"/>
    <w:rsid w:val="00ED27EA"/>
    <w:rsid w:val="00ED2AD2"/>
    <w:rsid w:val="00ED2BAB"/>
    <w:rsid w:val="00ED2FD5"/>
    <w:rsid w:val="00ED30A6"/>
    <w:rsid w:val="00ED35C4"/>
    <w:rsid w:val="00ED35ED"/>
    <w:rsid w:val="00ED36B0"/>
    <w:rsid w:val="00ED3853"/>
    <w:rsid w:val="00ED38F9"/>
    <w:rsid w:val="00ED3B7D"/>
    <w:rsid w:val="00ED3D57"/>
    <w:rsid w:val="00ED40B2"/>
    <w:rsid w:val="00ED4125"/>
    <w:rsid w:val="00ED4427"/>
    <w:rsid w:val="00ED45B1"/>
    <w:rsid w:val="00ED46F4"/>
    <w:rsid w:val="00ED4785"/>
    <w:rsid w:val="00ED489C"/>
    <w:rsid w:val="00ED494B"/>
    <w:rsid w:val="00ED4D6C"/>
    <w:rsid w:val="00ED4D9A"/>
    <w:rsid w:val="00ED5402"/>
    <w:rsid w:val="00ED55AF"/>
    <w:rsid w:val="00ED56C3"/>
    <w:rsid w:val="00ED5705"/>
    <w:rsid w:val="00ED57E1"/>
    <w:rsid w:val="00ED580D"/>
    <w:rsid w:val="00ED599C"/>
    <w:rsid w:val="00ED59EA"/>
    <w:rsid w:val="00ED5A83"/>
    <w:rsid w:val="00ED5D05"/>
    <w:rsid w:val="00ED5E65"/>
    <w:rsid w:val="00ED6066"/>
    <w:rsid w:val="00ED64AC"/>
    <w:rsid w:val="00ED64D6"/>
    <w:rsid w:val="00ED665D"/>
    <w:rsid w:val="00ED6886"/>
    <w:rsid w:val="00ED68E0"/>
    <w:rsid w:val="00ED6AC1"/>
    <w:rsid w:val="00ED6CB3"/>
    <w:rsid w:val="00ED6D4C"/>
    <w:rsid w:val="00ED6EC3"/>
    <w:rsid w:val="00ED704D"/>
    <w:rsid w:val="00ED7185"/>
    <w:rsid w:val="00ED7542"/>
    <w:rsid w:val="00ED79B9"/>
    <w:rsid w:val="00ED7A39"/>
    <w:rsid w:val="00ED7C57"/>
    <w:rsid w:val="00ED7CAF"/>
    <w:rsid w:val="00ED7D9F"/>
    <w:rsid w:val="00ED7E45"/>
    <w:rsid w:val="00EE0031"/>
    <w:rsid w:val="00EE02EC"/>
    <w:rsid w:val="00EE035B"/>
    <w:rsid w:val="00EE03E0"/>
    <w:rsid w:val="00EE0645"/>
    <w:rsid w:val="00EE0A78"/>
    <w:rsid w:val="00EE0C2D"/>
    <w:rsid w:val="00EE0D01"/>
    <w:rsid w:val="00EE0D7C"/>
    <w:rsid w:val="00EE0D80"/>
    <w:rsid w:val="00EE0DEB"/>
    <w:rsid w:val="00EE0EEC"/>
    <w:rsid w:val="00EE0F58"/>
    <w:rsid w:val="00EE125B"/>
    <w:rsid w:val="00EE1337"/>
    <w:rsid w:val="00EE138C"/>
    <w:rsid w:val="00EE1451"/>
    <w:rsid w:val="00EE195D"/>
    <w:rsid w:val="00EE1A92"/>
    <w:rsid w:val="00EE1BB6"/>
    <w:rsid w:val="00EE1DB7"/>
    <w:rsid w:val="00EE1DF8"/>
    <w:rsid w:val="00EE1E3B"/>
    <w:rsid w:val="00EE20C4"/>
    <w:rsid w:val="00EE2183"/>
    <w:rsid w:val="00EE22D2"/>
    <w:rsid w:val="00EE2340"/>
    <w:rsid w:val="00EE251A"/>
    <w:rsid w:val="00EE29F3"/>
    <w:rsid w:val="00EE2AD1"/>
    <w:rsid w:val="00EE2CC0"/>
    <w:rsid w:val="00EE30A7"/>
    <w:rsid w:val="00EE30DA"/>
    <w:rsid w:val="00EE3119"/>
    <w:rsid w:val="00EE3140"/>
    <w:rsid w:val="00EE3145"/>
    <w:rsid w:val="00EE32DC"/>
    <w:rsid w:val="00EE344D"/>
    <w:rsid w:val="00EE34FC"/>
    <w:rsid w:val="00EE35FD"/>
    <w:rsid w:val="00EE379E"/>
    <w:rsid w:val="00EE39F1"/>
    <w:rsid w:val="00EE3ADC"/>
    <w:rsid w:val="00EE3AF4"/>
    <w:rsid w:val="00EE3C08"/>
    <w:rsid w:val="00EE3D1B"/>
    <w:rsid w:val="00EE3DB9"/>
    <w:rsid w:val="00EE3F5C"/>
    <w:rsid w:val="00EE3F84"/>
    <w:rsid w:val="00EE44E3"/>
    <w:rsid w:val="00EE489B"/>
    <w:rsid w:val="00EE4AFB"/>
    <w:rsid w:val="00EE4F0C"/>
    <w:rsid w:val="00EE4F76"/>
    <w:rsid w:val="00EE4FFF"/>
    <w:rsid w:val="00EE5117"/>
    <w:rsid w:val="00EE534F"/>
    <w:rsid w:val="00EE5526"/>
    <w:rsid w:val="00EE5538"/>
    <w:rsid w:val="00EE5683"/>
    <w:rsid w:val="00EE5715"/>
    <w:rsid w:val="00EE5821"/>
    <w:rsid w:val="00EE594F"/>
    <w:rsid w:val="00EE5A20"/>
    <w:rsid w:val="00EE5A92"/>
    <w:rsid w:val="00EE5C00"/>
    <w:rsid w:val="00EE63BF"/>
    <w:rsid w:val="00EE6419"/>
    <w:rsid w:val="00EE6439"/>
    <w:rsid w:val="00EE64E6"/>
    <w:rsid w:val="00EE651A"/>
    <w:rsid w:val="00EE66C6"/>
    <w:rsid w:val="00EE671D"/>
    <w:rsid w:val="00EE69DD"/>
    <w:rsid w:val="00EE6CBE"/>
    <w:rsid w:val="00EE6DDA"/>
    <w:rsid w:val="00EE6E6E"/>
    <w:rsid w:val="00EE7105"/>
    <w:rsid w:val="00EE7285"/>
    <w:rsid w:val="00EE75E7"/>
    <w:rsid w:val="00EE7859"/>
    <w:rsid w:val="00EE791C"/>
    <w:rsid w:val="00EE796D"/>
    <w:rsid w:val="00EE7BFA"/>
    <w:rsid w:val="00EE7C0A"/>
    <w:rsid w:val="00EE7F7E"/>
    <w:rsid w:val="00EF05BB"/>
    <w:rsid w:val="00EF06F3"/>
    <w:rsid w:val="00EF07B7"/>
    <w:rsid w:val="00EF0894"/>
    <w:rsid w:val="00EF08CD"/>
    <w:rsid w:val="00EF08D6"/>
    <w:rsid w:val="00EF0D61"/>
    <w:rsid w:val="00EF0FBE"/>
    <w:rsid w:val="00EF10B7"/>
    <w:rsid w:val="00EF1141"/>
    <w:rsid w:val="00EF1212"/>
    <w:rsid w:val="00EF1339"/>
    <w:rsid w:val="00EF1827"/>
    <w:rsid w:val="00EF1903"/>
    <w:rsid w:val="00EF1974"/>
    <w:rsid w:val="00EF1BCC"/>
    <w:rsid w:val="00EF1EBF"/>
    <w:rsid w:val="00EF22D8"/>
    <w:rsid w:val="00EF2455"/>
    <w:rsid w:val="00EF278D"/>
    <w:rsid w:val="00EF2A67"/>
    <w:rsid w:val="00EF2A88"/>
    <w:rsid w:val="00EF2AD7"/>
    <w:rsid w:val="00EF2F82"/>
    <w:rsid w:val="00EF3127"/>
    <w:rsid w:val="00EF3227"/>
    <w:rsid w:val="00EF3581"/>
    <w:rsid w:val="00EF35B4"/>
    <w:rsid w:val="00EF3644"/>
    <w:rsid w:val="00EF3703"/>
    <w:rsid w:val="00EF3735"/>
    <w:rsid w:val="00EF380F"/>
    <w:rsid w:val="00EF38FC"/>
    <w:rsid w:val="00EF39E9"/>
    <w:rsid w:val="00EF3C08"/>
    <w:rsid w:val="00EF43A8"/>
    <w:rsid w:val="00EF44ED"/>
    <w:rsid w:val="00EF49C1"/>
    <w:rsid w:val="00EF4A82"/>
    <w:rsid w:val="00EF4B3C"/>
    <w:rsid w:val="00EF4B5C"/>
    <w:rsid w:val="00EF4B7C"/>
    <w:rsid w:val="00EF4C23"/>
    <w:rsid w:val="00EF5498"/>
    <w:rsid w:val="00EF5650"/>
    <w:rsid w:val="00EF5C10"/>
    <w:rsid w:val="00EF5DC2"/>
    <w:rsid w:val="00EF60DD"/>
    <w:rsid w:val="00EF6129"/>
    <w:rsid w:val="00EF636B"/>
    <w:rsid w:val="00EF658C"/>
    <w:rsid w:val="00EF65AD"/>
    <w:rsid w:val="00EF6DA6"/>
    <w:rsid w:val="00EF6DFD"/>
    <w:rsid w:val="00EF714D"/>
    <w:rsid w:val="00EF7275"/>
    <w:rsid w:val="00EF744F"/>
    <w:rsid w:val="00EF7505"/>
    <w:rsid w:val="00EF76D1"/>
    <w:rsid w:val="00EF7AF7"/>
    <w:rsid w:val="00EF7E24"/>
    <w:rsid w:val="00EF7E9E"/>
    <w:rsid w:val="00EF7ED6"/>
    <w:rsid w:val="00EF7F4F"/>
    <w:rsid w:val="00F000D7"/>
    <w:rsid w:val="00F00290"/>
    <w:rsid w:val="00F00424"/>
    <w:rsid w:val="00F0053E"/>
    <w:rsid w:val="00F00578"/>
    <w:rsid w:val="00F00698"/>
    <w:rsid w:val="00F00985"/>
    <w:rsid w:val="00F00A53"/>
    <w:rsid w:val="00F00C12"/>
    <w:rsid w:val="00F00C87"/>
    <w:rsid w:val="00F00DC3"/>
    <w:rsid w:val="00F00ED9"/>
    <w:rsid w:val="00F00FE9"/>
    <w:rsid w:val="00F0100F"/>
    <w:rsid w:val="00F01539"/>
    <w:rsid w:val="00F01E71"/>
    <w:rsid w:val="00F01EA1"/>
    <w:rsid w:val="00F01FA9"/>
    <w:rsid w:val="00F01FB9"/>
    <w:rsid w:val="00F0222B"/>
    <w:rsid w:val="00F026D2"/>
    <w:rsid w:val="00F027C4"/>
    <w:rsid w:val="00F027F6"/>
    <w:rsid w:val="00F02BE0"/>
    <w:rsid w:val="00F02DCC"/>
    <w:rsid w:val="00F02DDC"/>
    <w:rsid w:val="00F02F2A"/>
    <w:rsid w:val="00F030D8"/>
    <w:rsid w:val="00F0314B"/>
    <w:rsid w:val="00F031EB"/>
    <w:rsid w:val="00F031FC"/>
    <w:rsid w:val="00F03A31"/>
    <w:rsid w:val="00F03BA1"/>
    <w:rsid w:val="00F03BE0"/>
    <w:rsid w:val="00F03D40"/>
    <w:rsid w:val="00F03DA6"/>
    <w:rsid w:val="00F03E6C"/>
    <w:rsid w:val="00F03ED2"/>
    <w:rsid w:val="00F04059"/>
    <w:rsid w:val="00F0429D"/>
    <w:rsid w:val="00F04463"/>
    <w:rsid w:val="00F044A7"/>
    <w:rsid w:val="00F045E3"/>
    <w:rsid w:val="00F04BF0"/>
    <w:rsid w:val="00F04D93"/>
    <w:rsid w:val="00F04DB6"/>
    <w:rsid w:val="00F0505A"/>
    <w:rsid w:val="00F055F6"/>
    <w:rsid w:val="00F05760"/>
    <w:rsid w:val="00F05808"/>
    <w:rsid w:val="00F05977"/>
    <w:rsid w:val="00F05A45"/>
    <w:rsid w:val="00F05A97"/>
    <w:rsid w:val="00F05D99"/>
    <w:rsid w:val="00F05E08"/>
    <w:rsid w:val="00F06033"/>
    <w:rsid w:val="00F060B8"/>
    <w:rsid w:val="00F061AF"/>
    <w:rsid w:val="00F063AB"/>
    <w:rsid w:val="00F06522"/>
    <w:rsid w:val="00F06529"/>
    <w:rsid w:val="00F065C8"/>
    <w:rsid w:val="00F06715"/>
    <w:rsid w:val="00F0688F"/>
    <w:rsid w:val="00F069CB"/>
    <w:rsid w:val="00F06C44"/>
    <w:rsid w:val="00F06CBA"/>
    <w:rsid w:val="00F06E07"/>
    <w:rsid w:val="00F06E37"/>
    <w:rsid w:val="00F074A8"/>
    <w:rsid w:val="00F077D0"/>
    <w:rsid w:val="00F07ACD"/>
    <w:rsid w:val="00F07CBB"/>
    <w:rsid w:val="00F10036"/>
    <w:rsid w:val="00F1004A"/>
    <w:rsid w:val="00F10111"/>
    <w:rsid w:val="00F10253"/>
    <w:rsid w:val="00F10410"/>
    <w:rsid w:val="00F10638"/>
    <w:rsid w:val="00F1066A"/>
    <w:rsid w:val="00F10670"/>
    <w:rsid w:val="00F1078A"/>
    <w:rsid w:val="00F10810"/>
    <w:rsid w:val="00F10964"/>
    <w:rsid w:val="00F10B52"/>
    <w:rsid w:val="00F10B7A"/>
    <w:rsid w:val="00F10BA3"/>
    <w:rsid w:val="00F10C3B"/>
    <w:rsid w:val="00F1104F"/>
    <w:rsid w:val="00F11182"/>
    <w:rsid w:val="00F11294"/>
    <w:rsid w:val="00F11340"/>
    <w:rsid w:val="00F11423"/>
    <w:rsid w:val="00F114C1"/>
    <w:rsid w:val="00F115F7"/>
    <w:rsid w:val="00F116DB"/>
    <w:rsid w:val="00F1170A"/>
    <w:rsid w:val="00F11804"/>
    <w:rsid w:val="00F11A5B"/>
    <w:rsid w:val="00F11B30"/>
    <w:rsid w:val="00F11B8A"/>
    <w:rsid w:val="00F1208B"/>
    <w:rsid w:val="00F12254"/>
    <w:rsid w:val="00F123FD"/>
    <w:rsid w:val="00F124AB"/>
    <w:rsid w:val="00F12A4C"/>
    <w:rsid w:val="00F12AD6"/>
    <w:rsid w:val="00F12B15"/>
    <w:rsid w:val="00F12C86"/>
    <w:rsid w:val="00F13056"/>
    <w:rsid w:val="00F131C1"/>
    <w:rsid w:val="00F138BC"/>
    <w:rsid w:val="00F13930"/>
    <w:rsid w:val="00F139CC"/>
    <w:rsid w:val="00F13B1C"/>
    <w:rsid w:val="00F13B2E"/>
    <w:rsid w:val="00F13D1F"/>
    <w:rsid w:val="00F13E92"/>
    <w:rsid w:val="00F140A6"/>
    <w:rsid w:val="00F14587"/>
    <w:rsid w:val="00F146C6"/>
    <w:rsid w:val="00F14877"/>
    <w:rsid w:val="00F149CD"/>
    <w:rsid w:val="00F14B49"/>
    <w:rsid w:val="00F14EE4"/>
    <w:rsid w:val="00F15007"/>
    <w:rsid w:val="00F150D5"/>
    <w:rsid w:val="00F1557A"/>
    <w:rsid w:val="00F155EC"/>
    <w:rsid w:val="00F1597F"/>
    <w:rsid w:val="00F15A0A"/>
    <w:rsid w:val="00F15A6D"/>
    <w:rsid w:val="00F15EB6"/>
    <w:rsid w:val="00F15FB9"/>
    <w:rsid w:val="00F16038"/>
    <w:rsid w:val="00F162FC"/>
    <w:rsid w:val="00F16479"/>
    <w:rsid w:val="00F16568"/>
    <w:rsid w:val="00F165B9"/>
    <w:rsid w:val="00F1689B"/>
    <w:rsid w:val="00F1690D"/>
    <w:rsid w:val="00F169D1"/>
    <w:rsid w:val="00F16AF4"/>
    <w:rsid w:val="00F16D04"/>
    <w:rsid w:val="00F16F47"/>
    <w:rsid w:val="00F17086"/>
    <w:rsid w:val="00F170D7"/>
    <w:rsid w:val="00F17131"/>
    <w:rsid w:val="00F172B1"/>
    <w:rsid w:val="00F17389"/>
    <w:rsid w:val="00F17391"/>
    <w:rsid w:val="00F1769A"/>
    <w:rsid w:val="00F1778F"/>
    <w:rsid w:val="00F17A0E"/>
    <w:rsid w:val="00F17C1B"/>
    <w:rsid w:val="00F17C78"/>
    <w:rsid w:val="00F17D5D"/>
    <w:rsid w:val="00F17D66"/>
    <w:rsid w:val="00F17E01"/>
    <w:rsid w:val="00F17F65"/>
    <w:rsid w:val="00F2001F"/>
    <w:rsid w:val="00F201BE"/>
    <w:rsid w:val="00F204FD"/>
    <w:rsid w:val="00F20673"/>
    <w:rsid w:val="00F20868"/>
    <w:rsid w:val="00F20AF6"/>
    <w:rsid w:val="00F20BD6"/>
    <w:rsid w:val="00F20D96"/>
    <w:rsid w:val="00F2109E"/>
    <w:rsid w:val="00F2136E"/>
    <w:rsid w:val="00F214DE"/>
    <w:rsid w:val="00F215CF"/>
    <w:rsid w:val="00F21790"/>
    <w:rsid w:val="00F219F8"/>
    <w:rsid w:val="00F21B1D"/>
    <w:rsid w:val="00F21EA9"/>
    <w:rsid w:val="00F21EF4"/>
    <w:rsid w:val="00F2202B"/>
    <w:rsid w:val="00F220E9"/>
    <w:rsid w:val="00F2216A"/>
    <w:rsid w:val="00F2217B"/>
    <w:rsid w:val="00F2252F"/>
    <w:rsid w:val="00F22864"/>
    <w:rsid w:val="00F229BA"/>
    <w:rsid w:val="00F229EA"/>
    <w:rsid w:val="00F229FD"/>
    <w:rsid w:val="00F22D65"/>
    <w:rsid w:val="00F22E38"/>
    <w:rsid w:val="00F22F43"/>
    <w:rsid w:val="00F22FB8"/>
    <w:rsid w:val="00F22FCD"/>
    <w:rsid w:val="00F2318A"/>
    <w:rsid w:val="00F23A62"/>
    <w:rsid w:val="00F23A93"/>
    <w:rsid w:val="00F23D60"/>
    <w:rsid w:val="00F23E78"/>
    <w:rsid w:val="00F23FB6"/>
    <w:rsid w:val="00F24072"/>
    <w:rsid w:val="00F242A1"/>
    <w:rsid w:val="00F24412"/>
    <w:rsid w:val="00F2465D"/>
    <w:rsid w:val="00F24853"/>
    <w:rsid w:val="00F248CB"/>
    <w:rsid w:val="00F24A90"/>
    <w:rsid w:val="00F24C5F"/>
    <w:rsid w:val="00F25047"/>
    <w:rsid w:val="00F251E8"/>
    <w:rsid w:val="00F25317"/>
    <w:rsid w:val="00F25338"/>
    <w:rsid w:val="00F257BC"/>
    <w:rsid w:val="00F25BEB"/>
    <w:rsid w:val="00F25F63"/>
    <w:rsid w:val="00F25FF6"/>
    <w:rsid w:val="00F26196"/>
    <w:rsid w:val="00F262F2"/>
    <w:rsid w:val="00F26D3E"/>
    <w:rsid w:val="00F26DED"/>
    <w:rsid w:val="00F27060"/>
    <w:rsid w:val="00F270CB"/>
    <w:rsid w:val="00F274CA"/>
    <w:rsid w:val="00F27639"/>
    <w:rsid w:val="00F2780A"/>
    <w:rsid w:val="00F2782A"/>
    <w:rsid w:val="00F278D5"/>
    <w:rsid w:val="00F27A8A"/>
    <w:rsid w:val="00F27C5D"/>
    <w:rsid w:val="00F30061"/>
    <w:rsid w:val="00F30626"/>
    <w:rsid w:val="00F307C6"/>
    <w:rsid w:val="00F30988"/>
    <w:rsid w:val="00F309D1"/>
    <w:rsid w:val="00F30A45"/>
    <w:rsid w:val="00F30A8A"/>
    <w:rsid w:val="00F30B57"/>
    <w:rsid w:val="00F30F0E"/>
    <w:rsid w:val="00F30FAE"/>
    <w:rsid w:val="00F310AD"/>
    <w:rsid w:val="00F310F9"/>
    <w:rsid w:val="00F312D7"/>
    <w:rsid w:val="00F313E5"/>
    <w:rsid w:val="00F316AB"/>
    <w:rsid w:val="00F31AF9"/>
    <w:rsid w:val="00F31CDB"/>
    <w:rsid w:val="00F31D68"/>
    <w:rsid w:val="00F31E96"/>
    <w:rsid w:val="00F31FFB"/>
    <w:rsid w:val="00F320CB"/>
    <w:rsid w:val="00F32292"/>
    <w:rsid w:val="00F3265D"/>
    <w:rsid w:val="00F32660"/>
    <w:rsid w:val="00F3286B"/>
    <w:rsid w:val="00F32C8E"/>
    <w:rsid w:val="00F32F65"/>
    <w:rsid w:val="00F32FE8"/>
    <w:rsid w:val="00F331AE"/>
    <w:rsid w:val="00F33302"/>
    <w:rsid w:val="00F333C6"/>
    <w:rsid w:val="00F3364C"/>
    <w:rsid w:val="00F336CD"/>
    <w:rsid w:val="00F337A8"/>
    <w:rsid w:val="00F33A56"/>
    <w:rsid w:val="00F33D00"/>
    <w:rsid w:val="00F33DA2"/>
    <w:rsid w:val="00F33E52"/>
    <w:rsid w:val="00F33EB5"/>
    <w:rsid w:val="00F33F0C"/>
    <w:rsid w:val="00F33F67"/>
    <w:rsid w:val="00F341DA"/>
    <w:rsid w:val="00F348E7"/>
    <w:rsid w:val="00F34AAF"/>
    <w:rsid w:val="00F34F3F"/>
    <w:rsid w:val="00F352FC"/>
    <w:rsid w:val="00F35521"/>
    <w:rsid w:val="00F355B7"/>
    <w:rsid w:val="00F357A9"/>
    <w:rsid w:val="00F35AC3"/>
    <w:rsid w:val="00F35B8A"/>
    <w:rsid w:val="00F35D9D"/>
    <w:rsid w:val="00F35F5D"/>
    <w:rsid w:val="00F36078"/>
    <w:rsid w:val="00F36178"/>
    <w:rsid w:val="00F361E4"/>
    <w:rsid w:val="00F36305"/>
    <w:rsid w:val="00F363C9"/>
    <w:rsid w:val="00F364F4"/>
    <w:rsid w:val="00F36952"/>
    <w:rsid w:val="00F36B93"/>
    <w:rsid w:val="00F36C6A"/>
    <w:rsid w:val="00F36DE6"/>
    <w:rsid w:val="00F36E38"/>
    <w:rsid w:val="00F37049"/>
    <w:rsid w:val="00F3719D"/>
    <w:rsid w:val="00F3723E"/>
    <w:rsid w:val="00F37252"/>
    <w:rsid w:val="00F3729C"/>
    <w:rsid w:val="00F37658"/>
    <w:rsid w:val="00F376C6"/>
    <w:rsid w:val="00F3794D"/>
    <w:rsid w:val="00F37BED"/>
    <w:rsid w:val="00F4008A"/>
    <w:rsid w:val="00F4019B"/>
    <w:rsid w:val="00F40448"/>
    <w:rsid w:val="00F4053F"/>
    <w:rsid w:val="00F408A9"/>
    <w:rsid w:val="00F40BFB"/>
    <w:rsid w:val="00F40CAD"/>
    <w:rsid w:val="00F40DE2"/>
    <w:rsid w:val="00F40FBA"/>
    <w:rsid w:val="00F41125"/>
    <w:rsid w:val="00F412D6"/>
    <w:rsid w:val="00F413A3"/>
    <w:rsid w:val="00F41597"/>
    <w:rsid w:val="00F415D8"/>
    <w:rsid w:val="00F41815"/>
    <w:rsid w:val="00F4191D"/>
    <w:rsid w:val="00F41D75"/>
    <w:rsid w:val="00F41DD8"/>
    <w:rsid w:val="00F4289B"/>
    <w:rsid w:val="00F42A44"/>
    <w:rsid w:val="00F42B42"/>
    <w:rsid w:val="00F42BB5"/>
    <w:rsid w:val="00F42EB6"/>
    <w:rsid w:val="00F433C6"/>
    <w:rsid w:val="00F434A4"/>
    <w:rsid w:val="00F4350C"/>
    <w:rsid w:val="00F43512"/>
    <w:rsid w:val="00F43E25"/>
    <w:rsid w:val="00F43EE7"/>
    <w:rsid w:val="00F44051"/>
    <w:rsid w:val="00F44812"/>
    <w:rsid w:val="00F4495F"/>
    <w:rsid w:val="00F44B2E"/>
    <w:rsid w:val="00F44C5E"/>
    <w:rsid w:val="00F44C77"/>
    <w:rsid w:val="00F45006"/>
    <w:rsid w:val="00F450C3"/>
    <w:rsid w:val="00F455AD"/>
    <w:rsid w:val="00F4561F"/>
    <w:rsid w:val="00F4588A"/>
    <w:rsid w:val="00F45BB8"/>
    <w:rsid w:val="00F45BD7"/>
    <w:rsid w:val="00F45C79"/>
    <w:rsid w:val="00F4606E"/>
    <w:rsid w:val="00F461CE"/>
    <w:rsid w:val="00F462D1"/>
    <w:rsid w:val="00F469DF"/>
    <w:rsid w:val="00F46A82"/>
    <w:rsid w:val="00F46EA7"/>
    <w:rsid w:val="00F46FAD"/>
    <w:rsid w:val="00F46FAE"/>
    <w:rsid w:val="00F46FF6"/>
    <w:rsid w:val="00F4709A"/>
    <w:rsid w:val="00F4751D"/>
    <w:rsid w:val="00F476F0"/>
    <w:rsid w:val="00F47777"/>
    <w:rsid w:val="00F479C9"/>
    <w:rsid w:val="00F479E3"/>
    <w:rsid w:val="00F47A48"/>
    <w:rsid w:val="00F47A70"/>
    <w:rsid w:val="00F47B49"/>
    <w:rsid w:val="00F47D3A"/>
    <w:rsid w:val="00F47E08"/>
    <w:rsid w:val="00F50009"/>
    <w:rsid w:val="00F50131"/>
    <w:rsid w:val="00F5020E"/>
    <w:rsid w:val="00F502C4"/>
    <w:rsid w:val="00F502DB"/>
    <w:rsid w:val="00F5039D"/>
    <w:rsid w:val="00F50450"/>
    <w:rsid w:val="00F5068C"/>
    <w:rsid w:val="00F506E2"/>
    <w:rsid w:val="00F50928"/>
    <w:rsid w:val="00F50AF0"/>
    <w:rsid w:val="00F50B0B"/>
    <w:rsid w:val="00F50F50"/>
    <w:rsid w:val="00F50F8F"/>
    <w:rsid w:val="00F50FF5"/>
    <w:rsid w:val="00F51032"/>
    <w:rsid w:val="00F5162F"/>
    <w:rsid w:val="00F51724"/>
    <w:rsid w:val="00F51835"/>
    <w:rsid w:val="00F518A4"/>
    <w:rsid w:val="00F51C36"/>
    <w:rsid w:val="00F51FD7"/>
    <w:rsid w:val="00F5249B"/>
    <w:rsid w:val="00F52BF4"/>
    <w:rsid w:val="00F52F94"/>
    <w:rsid w:val="00F52FC4"/>
    <w:rsid w:val="00F53187"/>
    <w:rsid w:val="00F531ED"/>
    <w:rsid w:val="00F536FC"/>
    <w:rsid w:val="00F53703"/>
    <w:rsid w:val="00F538E9"/>
    <w:rsid w:val="00F539E0"/>
    <w:rsid w:val="00F53C35"/>
    <w:rsid w:val="00F53C98"/>
    <w:rsid w:val="00F53D1F"/>
    <w:rsid w:val="00F53F12"/>
    <w:rsid w:val="00F53F26"/>
    <w:rsid w:val="00F5417F"/>
    <w:rsid w:val="00F54718"/>
    <w:rsid w:val="00F547A6"/>
    <w:rsid w:val="00F54828"/>
    <w:rsid w:val="00F54B07"/>
    <w:rsid w:val="00F54F1A"/>
    <w:rsid w:val="00F553EC"/>
    <w:rsid w:val="00F5570E"/>
    <w:rsid w:val="00F55786"/>
    <w:rsid w:val="00F5586C"/>
    <w:rsid w:val="00F558D6"/>
    <w:rsid w:val="00F55A38"/>
    <w:rsid w:val="00F55BB8"/>
    <w:rsid w:val="00F55D59"/>
    <w:rsid w:val="00F55DF2"/>
    <w:rsid w:val="00F55F4C"/>
    <w:rsid w:val="00F55F76"/>
    <w:rsid w:val="00F56028"/>
    <w:rsid w:val="00F56161"/>
    <w:rsid w:val="00F56450"/>
    <w:rsid w:val="00F5682D"/>
    <w:rsid w:val="00F56857"/>
    <w:rsid w:val="00F5694A"/>
    <w:rsid w:val="00F569B3"/>
    <w:rsid w:val="00F56AA6"/>
    <w:rsid w:val="00F56BC6"/>
    <w:rsid w:val="00F56E43"/>
    <w:rsid w:val="00F56E4D"/>
    <w:rsid w:val="00F57057"/>
    <w:rsid w:val="00F5717B"/>
    <w:rsid w:val="00F571D8"/>
    <w:rsid w:val="00F57772"/>
    <w:rsid w:val="00F578F4"/>
    <w:rsid w:val="00F57988"/>
    <w:rsid w:val="00F57BFE"/>
    <w:rsid w:val="00F57D2F"/>
    <w:rsid w:val="00F57D47"/>
    <w:rsid w:val="00F57D77"/>
    <w:rsid w:val="00F57E81"/>
    <w:rsid w:val="00F57F07"/>
    <w:rsid w:val="00F60480"/>
    <w:rsid w:val="00F60593"/>
    <w:rsid w:val="00F60A0A"/>
    <w:rsid w:val="00F60ACD"/>
    <w:rsid w:val="00F60B50"/>
    <w:rsid w:val="00F60B8C"/>
    <w:rsid w:val="00F60E4B"/>
    <w:rsid w:val="00F61060"/>
    <w:rsid w:val="00F610E5"/>
    <w:rsid w:val="00F61267"/>
    <w:rsid w:val="00F6198B"/>
    <w:rsid w:val="00F61B48"/>
    <w:rsid w:val="00F61E1A"/>
    <w:rsid w:val="00F61E2F"/>
    <w:rsid w:val="00F61FE3"/>
    <w:rsid w:val="00F62399"/>
    <w:rsid w:val="00F623A0"/>
    <w:rsid w:val="00F62416"/>
    <w:rsid w:val="00F6262D"/>
    <w:rsid w:val="00F626CE"/>
    <w:rsid w:val="00F6274B"/>
    <w:rsid w:val="00F62821"/>
    <w:rsid w:val="00F62ABF"/>
    <w:rsid w:val="00F62CB0"/>
    <w:rsid w:val="00F63005"/>
    <w:rsid w:val="00F6359E"/>
    <w:rsid w:val="00F635C4"/>
    <w:rsid w:val="00F63697"/>
    <w:rsid w:val="00F63827"/>
    <w:rsid w:val="00F6394B"/>
    <w:rsid w:val="00F63A47"/>
    <w:rsid w:val="00F63C09"/>
    <w:rsid w:val="00F63C41"/>
    <w:rsid w:val="00F63E25"/>
    <w:rsid w:val="00F63E35"/>
    <w:rsid w:val="00F643BE"/>
    <w:rsid w:val="00F6441C"/>
    <w:rsid w:val="00F64493"/>
    <w:rsid w:val="00F64663"/>
    <w:rsid w:val="00F6482E"/>
    <w:rsid w:val="00F648F9"/>
    <w:rsid w:val="00F64950"/>
    <w:rsid w:val="00F64ADC"/>
    <w:rsid w:val="00F64C21"/>
    <w:rsid w:val="00F64FB2"/>
    <w:rsid w:val="00F654A0"/>
    <w:rsid w:val="00F654BE"/>
    <w:rsid w:val="00F65521"/>
    <w:rsid w:val="00F65795"/>
    <w:rsid w:val="00F657E5"/>
    <w:rsid w:val="00F6584D"/>
    <w:rsid w:val="00F659B1"/>
    <w:rsid w:val="00F65AC0"/>
    <w:rsid w:val="00F65E28"/>
    <w:rsid w:val="00F6602F"/>
    <w:rsid w:val="00F6604E"/>
    <w:rsid w:val="00F66418"/>
    <w:rsid w:val="00F66440"/>
    <w:rsid w:val="00F6667C"/>
    <w:rsid w:val="00F66732"/>
    <w:rsid w:val="00F66761"/>
    <w:rsid w:val="00F667B1"/>
    <w:rsid w:val="00F66ABB"/>
    <w:rsid w:val="00F66BFF"/>
    <w:rsid w:val="00F66F78"/>
    <w:rsid w:val="00F6715D"/>
    <w:rsid w:val="00F671D3"/>
    <w:rsid w:val="00F672EF"/>
    <w:rsid w:val="00F67341"/>
    <w:rsid w:val="00F6736E"/>
    <w:rsid w:val="00F67587"/>
    <w:rsid w:val="00F6768D"/>
    <w:rsid w:val="00F676BF"/>
    <w:rsid w:val="00F67735"/>
    <w:rsid w:val="00F6773E"/>
    <w:rsid w:val="00F677A8"/>
    <w:rsid w:val="00F67D61"/>
    <w:rsid w:val="00F67D8B"/>
    <w:rsid w:val="00F67E04"/>
    <w:rsid w:val="00F67F10"/>
    <w:rsid w:val="00F67F30"/>
    <w:rsid w:val="00F7014D"/>
    <w:rsid w:val="00F702EE"/>
    <w:rsid w:val="00F70459"/>
    <w:rsid w:val="00F7046D"/>
    <w:rsid w:val="00F7047E"/>
    <w:rsid w:val="00F704B5"/>
    <w:rsid w:val="00F70656"/>
    <w:rsid w:val="00F706F0"/>
    <w:rsid w:val="00F70ABA"/>
    <w:rsid w:val="00F70BE6"/>
    <w:rsid w:val="00F70DAE"/>
    <w:rsid w:val="00F710EF"/>
    <w:rsid w:val="00F71195"/>
    <w:rsid w:val="00F7148E"/>
    <w:rsid w:val="00F716EA"/>
    <w:rsid w:val="00F71997"/>
    <w:rsid w:val="00F719C1"/>
    <w:rsid w:val="00F71B58"/>
    <w:rsid w:val="00F71B89"/>
    <w:rsid w:val="00F71D66"/>
    <w:rsid w:val="00F71E30"/>
    <w:rsid w:val="00F71F5D"/>
    <w:rsid w:val="00F72192"/>
    <w:rsid w:val="00F72523"/>
    <w:rsid w:val="00F7255F"/>
    <w:rsid w:val="00F725D4"/>
    <w:rsid w:val="00F726C2"/>
    <w:rsid w:val="00F72743"/>
    <w:rsid w:val="00F727D6"/>
    <w:rsid w:val="00F728AE"/>
    <w:rsid w:val="00F728EE"/>
    <w:rsid w:val="00F72CD4"/>
    <w:rsid w:val="00F72FF4"/>
    <w:rsid w:val="00F731F5"/>
    <w:rsid w:val="00F7343D"/>
    <w:rsid w:val="00F7374E"/>
    <w:rsid w:val="00F73760"/>
    <w:rsid w:val="00F738FC"/>
    <w:rsid w:val="00F739CF"/>
    <w:rsid w:val="00F73A58"/>
    <w:rsid w:val="00F73BD8"/>
    <w:rsid w:val="00F73DB2"/>
    <w:rsid w:val="00F73EE9"/>
    <w:rsid w:val="00F73FD5"/>
    <w:rsid w:val="00F7401E"/>
    <w:rsid w:val="00F7422B"/>
    <w:rsid w:val="00F742E6"/>
    <w:rsid w:val="00F7435E"/>
    <w:rsid w:val="00F744F5"/>
    <w:rsid w:val="00F74604"/>
    <w:rsid w:val="00F74740"/>
    <w:rsid w:val="00F74843"/>
    <w:rsid w:val="00F749EF"/>
    <w:rsid w:val="00F74BE3"/>
    <w:rsid w:val="00F7513B"/>
    <w:rsid w:val="00F75433"/>
    <w:rsid w:val="00F754D5"/>
    <w:rsid w:val="00F7558F"/>
    <w:rsid w:val="00F7574E"/>
    <w:rsid w:val="00F7588D"/>
    <w:rsid w:val="00F75B0D"/>
    <w:rsid w:val="00F75D29"/>
    <w:rsid w:val="00F7694B"/>
    <w:rsid w:val="00F76C15"/>
    <w:rsid w:val="00F76F04"/>
    <w:rsid w:val="00F76F0A"/>
    <w:rsid w:val="00F76F2C"/>
    <w:rsid w:val="00F770B3"/>
    <w:rsid w:val="00F770E2"/>
    <w:rsid w:val="00F77138"/>
    <w:rsid w:val="00F771EA"/>
    <w:rsid w:val="00F772EC"/>
    <w:rsid w:val="00F77B11"/>
    <w:rsid w:val="00F77DAF"/>
    <w:rsid w:val="00F77ED2"/>
    <w:rsid w:val="00F77F3D"/>
    <w:rsid w:val="00F77F5D"/>
    <w:rsid w:val="00F801E4"/>
    <w:rsid w:val="00F80780"/>
    <w:rsid w:val="00F80781"/>
    <w:rsid w:val="00F80849"/>
    <w:rsid w:val="00F80DE4"/>
    <w:rsid w:val="00F80EC8"/>
    <w:rsid w:val="00F80F62"/>
    <w:rsid w:val="00F812C7"/>
    <w:rsid w:val="00F81475"/>
    <w:rsid w:val="00F81533"/>
    <w:rsid w:val="00F815A4"/>
    <w:rsid w:val="00F815DF"/>
    <w:rsid w:val="00F8170F"/>
    <w:rsid w:val="00F819AC"/>
    <w:rsid w:val="00F81CA2"/>
    <w:rsid w:val="00F820DE"/>
    <w:rsid w:val="00F820E3"/>
    <w:rsid w:val="00F82118"/>
    <w:rsid w:val="00F824D3"/>
    <w:rsid w:val="00F828DD"/>
    <w:rsid w:val="00F82A55"/>
    <w:rsid w:val="00F82B26"/>
    <w:rsid w:val="00F82BB0"/>
    <w:rsid w:val="00F83110"/>
    <w:rsid w:val="00F83213"/>
    <w:rsid w:val="00F8351E"/>
    <w:rsid w:val="00F83522"/>
    <w:rsid w:val="00F837AF"/>
    <w:rsid w:val="00F837C1"/>
    <w:rsid w:val="00F83AD5"/>
    <w:rsid w:val="00F83C29"/>
    <w:rsid w:val="00F83D21"/>
    <w:rsid w:val="00F83D8B"/>
    <w:rsid w:val="00F84149"/>
    <w:rsid w:val="00F8452F"/>
    <w:rsid w:val="00F848ED"/>
    <w:rsid w:val="00F84AFA"/>
    <w:rsid w:val="00F84C22"/>
    <w:rsid w:val="00F84D0A"/>
    <w:rsid w:val="00F84D82"/>
    <w:rsid w:val="00F84DB2"/>
    <w:rsid w:val="00F84E6A"/>
    <w:rsid w:val="00F84E82"/>
    <w:rsid w:val="00F85081"/>
    <w:rsid w:val="00F8514C"/>
    <w:rsid w:val="00F851C8"/>
    <w:rsid w:val="00F85490"/>
    <w:rsid w:val="00F855FD"/>
    <w:rsid w:val="00F85C72"/>
    <w:rsid w:val="00F85D06"/>
    <w:rsid w:val="00F85E87"/>
    <w:rsid w:val="00F86060"/>
    <w:rsid w:val="00F86123"/>
    <w:rsid w:val="00F86342"/>
    <w:rsid w:val="00F86A85"/>
    <w:rsid w:val="00F86AC4"/>
    <w:rsid w:val="00F86BDC"/>
    <w:rsid w:val="00F86C6C"/>
    <w:rsid w:val="00F86CDC"/>
    <w:rsid w:val="00F86EC7"/>
    <w:rsid w:val="00F87070"/>
    <w:rsid w:val="00F870F4"/>
    <w:rsid w:val="00F872CB"/>
    <w:rsid w:val="00F87307"/>
    <w:rsid w:val="00F87365"/>
    <w:rsid w:val="00F875B1"/>
    <w:rsid w:val="00F87970"/>
    <w:rsid w:val="00F879A2"/>
    <w:rsid w:val="00F87B86"/>
    <w:rsid w:val="00F9017D"/>
    <w:rsid w:val="00F9027F"/>
    <w:rsid w:val="00F903BE"/>
    <w:rsid w:val="00F9040E"/>
    <w:rsid w:val="00F904EE"/>
    <w:rsid w:val="00F90919"/>
    <w:rsid w:val="00F90B1B"/>
    <w:rsid w:val="00F90F2E"/>
    <w:rsid w:val="00F90F51"/>
    <w:rsid w:val="00F9101B"/>
    <w:rsid w:val="00F913B3"/>
    <w:rsid w:val="00F9149A"/>
    <w:rsid w:val="00F917D1"/>
    <w:rsid w:val="00F917FB"/>
    <w:rsid w:val="00F918B2"/>
    <w:rsid w:val="00F918ED"/>
    <w:rsid w:val="00F91917"/>
    <w:rsid w:val="00F91B92"/>
    <w:rsid w:val="00F91D1E"/>
    <w:rsid w:val="00F91DFA"/>
    <w:rsid w:val="00F91E43"/>
    <w:rsid w:val="00F91F6C"/>
    <w:rsid w:val="00F9231A"/>
    <w:rsid w:val="00F925F8"/>
    <w:rsid w:val="00F92843"/>
    <w:rsid w:val="00F92AD3"/>
    <w:rsid w:val="00F92C0B"/>
    <w:rsid w:val="00F92C85"/>
    <w:rsid w:val="00F92D5C"/>
    <w:rsid w:val="00F92F16"/>
    <w:rsid w:val="00F93131"/>
    <w:rsid w:val="00F93261"/>
    <w:rsid w:val="00F932F5"/>
    <w:rsid w:val="00F93443"/>
    <w:rsid w:val="00F934B4"/>
    <w:rsid w:val="00F934F3"/>
    <w:rsid w:val="00F93517"/>
    <w:rsid w:val="00F93866"/>
    <w:rsid w:val="00F93868"/>
    <w:rsid w:val="00F93A57"/>
    <w:rsid w:val="00F93E3B"/>
    <w:rsid w:val="00F93EEC"/>
    <w:rsid w:val="00F94360"/>
    <w:rsid w:val="00F943E6"/>
    <w:rsid w:val="00F94732"/>
    <w:rsid w:val="00F94B32"/>
    <w:rsid w:val="00F94C29"/>
    <w:rsid w:val="00F94D12"/>
    <w:rsid w:val="00F94DC6"/>
    <w:rsid w:val="00F94E0A"/>
    <w:rsid w:val="00F94F56"/>
    <w:rsid w:val="00F95586"/>
    <w:rsid w:val="00F9561C"/>
    <w:rsid w:val="00F959C3"/>
    <w:rsid w:val="00F95B22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76A"/>
    <w:rsid w:val="00F968E8"/>
    <w:rsid w:val="00F96AA9"/>
    <w:rsid w:val="00F96C83"/>
    <w:rsid w:val="00F96E8D"/>
    <w:rsid w:val="00F96F04"/>
    <w:rsid w:val="00F97148"/>
    <w:rsid w:val="00F971CE"/>
    <w:rsid w:val="00F97456"/>
    <w:rsid w:val="00F9796F"/>
    <w:rsid w:val="00F97AC7"/>
    <w:rsid w:val="00F97B49"/>
    <w:rsid w:val="00F97C04"/>
    <w:rsid w:val="00F97CD8"/>
    <w:rsid w:val="00F97D99"/>
    <w:rsid w:val="00F97DC5"/>
    <w:rsid w:val="00F97E75"/>
    <w:rsid w:val="00F97F25"/>
    <w:rsid w:val="00FA0347"/>
    <w:rsid w:val="00FA0448"/>
    <w:rsid w:val="00FA0487"/>
    <w:rsid w:val="00FA0561"/>
    <w:rsid w:val="00FA0673"/>
    <w:rsid w:val="00FA08C4"/>
    <w:rsid w:val="00FA0971"/>
    <w:rsid w:val="00FA0CC7"/>
    <w:rsid w:val="00FA0D90"/>
    <w:rsid w:val="00FA0E4D"/>
    <w:rsid w:val="00FA11F6"/>
    <w:rsid w:val="00FA137A"/>
    <w:rsid w:val="00FA147E"/>
    <w:rsid w:val="00FA16CF"/>
    <w:rsid w:val="00FA17AC"/>
    <w:rsid w:val="00FA195A"/>
    <w:rsid w:val="00FA1AB4"/>
    <w:rsid w:val="00FA1C35"/>
    <w:rsid w:val="00FA1D73"/>
    <w:rsid w:val="00FA1E0F"/>
    <w:rsid w:val="00FA1ED2"/>
    <w:rsid w:val="00FA20E3"/>
    <w:rsid w:val="00FA23C4"/>
    <w:rsid w:val="00FA2A46"/>
    <w:rsid w:val="00FA2C46"/>
    <w:rsid w:val="00FA34EB"/>
    <w:rsid w:val="00FA359A"/>
    <w:rsid w:val="00FA366A"/>
    <w:rsid w:val="00FA3691"/>
    <w:rsid w:val="00FA36BD"/>
    <w:rsid w:val="00FA3BDF"/>
    <w:rsid w:val="00FA3C19"/>
    <w:rsid w:val="00FA3D18"/>
    <w:rsid w:val="00FA3F5B"/>
    <w:rsid w:val="00FA41A2"/>
    <w:rsid w:val="00FA41B6"/>
    <w:rsid w:val="00FA4598"/>
    <w:rsid w:val="00FA4718"/>
    <w:rsid w:val="00FA4864"/>
    <w:rsid w:val="00FA4D56"/>
    <w:rsid w:val="00FA4DA3"/>
    <w:rsid w:val="00FA4EE1"/>
    <w:rsid w:val="00FA4EFE"/>
    <w:rsid w:val="00FA4F24"/>
    <w:rsid w:val="00FA5011"/>
    <w:rsid w:val="00FA520B"/>
    <w:rsid w:val="00FA5309"/>
    <w:rsid w:val="00FA5369"/>
    <w:rsid w:val="00FA5736"/>
    <w:rsid w:val="00FA5912"/>
    <w:rsid w:val="00FA60D0"/>
    <w:rsid w:val="00FA6435"/>
    <w:rsid w:val="00FA67B7"/>
    <w:rsid w:val="00FA6904"/>
    <w:rsid w:val="00FA6B15"/>
    <w:rsid w:val="00FA7532"/>
    <w:rsid w:val="00FA758F"/>
    <w:rsid w:val="00FA76FF"/>
    <w:rsid w:val="00FA7729"/>
    <w:rsid w:val="00FA78A9"/>
    <w:rsid w:val="00FA78B6"/>
    <w:rsid w:val="00FA79DD"/>
    <w:rsid w:val="00FA7A75"/>
    <w:rsid w:val="00FA7CA3"/>
    <w:rsid w:val="00FA7D79"/>
    <w:rsid w:val="00FA7E80"/>
    <w:rsid w:val="00FA7F16"/>
    <w:rsid w:val="00FA7F37"/>
    <w:rsid w:val="00FB0109"/>
    <w:rsid w:val="00FB0317"/>
    <w:rsid w:val="00FB0330"/>
    <w:rsid w:val="00FB0708"/>
    <w:rsid w:val="00FB0858"/>
    <w:rsid w:val="00FB0867"/>
    <w:rsid w:val="00FB0B03"/>
    <w:rsid w:val="00FB0DE6"/>
    <w:rsid w:val="00FB0DFE"/>
    <w:rsid w:val="00FB11D0"/>
    <w:rsid w:val="00FB173E"/>
    <w:rsid w:val="00FB17F7"/>
    <w:rsid w:val="00FB1BEC"/>
    <w:rsid w:val="00FB1E1B"/>
    <w:rsid w:val="00FB1F5A"/>
    <w:rsid w:val="00FB20C6"/>
    <w:rsid w:val="00FB24EA"/>
    <w:rsid w:val="00FB264D"/>
    <w:rsid w:val="00FB2B46"/>
    <w:rsid w:val="00FB2D14"/>
    <w:rsid w:val="00FB2F42"/>
    <w:rsid w:val="00FB2FF0"/>
    <w:rsid w:val="00FB308B"/>
    <w:rsid w:val="00FB3187"/>
    <w:rsid w:val="00FB319E"/>
    <w:rsid w:val="00FB3350"/>
    <w:rsid w:val="00FB35BB"/>
    <w:rsid w:val="00FB3930"/>
    <w:rsid w:val="00FB39BC"/>
    <w:rsid w:val="00FB3A54"/>
    <w:rsid w:val="00FB3BC7"/>
    <w:rsid w:val="00FB3E5F"/>
    <w:rsid w:val="00FB3F37"/>
    <w:rsid w:val="00FB3FBE"/>
    <w:rsid w:val="00FB42B0"/>
    <w:rsid w:val="00FB495C"/>
    <w:rsid w:val="00FB4B42"/>
    <w:rsid w:val="00FB4BFD"/>
    <w:rsid w:val="00FB4C1F"/>
    <w:rsid w:val="00FB4DEC"/>
    <w:rsid w:val="00FB52BE"/>
    <w:rsid w:val="00FB5307"/>
    <w:rsid w:val="00FB532B"/>
    <w:rsid w:val="00FB53BD"/>
    <w:rsid w:val="00FB570F"/>
    <w:rsid w:val="00FB5B03"/>
    <w:rsid w:val="00FB5BDD"/>
    <w:rsid w:val="00FB5C94"/>
    <w:rsid w:val="00FB5DA7"/>
    <w:rsid w:val="00FB5EDE"/>
    <w:rsid w:val="00FB643C"/>
    <w:rsid w:val="00FB6495"/>
    <w:rsid w:val="00FB6757"/>
    <w:rsid w:val="00FB6B2E"/>
    <w:rsid w:val="00FB6D0E"/>
    <w:rsid w:val="00FB6D18"/>
    <w:rsid w:val="00FB6DEA"/>
    <w:rsid w:val="00FB700D"/>
    <w:rsid w:val="00FB7260"/>
    <w:rsid w:val="00FB7641"/>
    <w:rsid w:val="00FB7A11"/>
    <w:rsid w:val="00FB7BCB"/>
    <w:rsid w:val="00FB7D78"/>
    <w:rsid w:val="00FB7EC4"/>
    <w:rsid w:val="00FC00B6"/>
    <w:rsid w:val="00FC00D5"/>
    <w:rsid w:val="00FC0296"/>
    <w:rsid w:val="00FC05EF"/>
    <w:rsid w:val="00FC0615"/>
    <w:rsid w:val="00FC0790"/>
    <w:rsid w:val="00FC0A7A"/>
    <w:rsid w:val="00FC0AFD"/>
    <w:rsid w:val="00FC0B78"/>
    <w:rsid w:val="00FC0C13"/>
    <w:rsid w:val="00FC0D34"/>
    <w:rsid w:val="00FC0D42"/>
    <w:rsid w:val="00FC0E61"/>
    <w:rsid w:val="00FC0EE3"/>
    <w:rsid w:val="00FC1035"/>
    <w:rsid w:val="00FC1143"/>
    <w:rsid w:val="00FC1183"/>
    <w:rsid w:val="00FC1498"/>
    <w:rsid w:val="00FC161F"/>
    <w:rsid w:val="00FC1645"/>
    <w:rsid w:val="00FC166C"/>
    <w:rsid w:val="00FC16CE"/>
    <w:rsid w:val="00FC17CD"/>
    <w:rsid w:val="00FC1982"/>
    <w:rsid w:val="00FC1AAF"/>
    <w:rsid w:val="00FC1AB1"/>
    <w:rsid w:val="00FC1DB1"/>
    <w:rsid w:val="00FC20AF"/>
    <w:rsid w:val="00FC2160"/>
    <w:rsid w:val="00FC23C9"/>
    <w:rsid w:val="00FC26B5"/>
    <w:rsid w:val="00FC2761"/>
    <w:rsid w:val="00FC27DF"/>
    <w:rsid w:val="00FC2A1E"/>
    <w:rsid w:val="00FC2B97"/>
    <w:rsid w:val="00FC2BA3"/>
    <w:rsid w:val="00FC2CBC"/>
    <w:rsid w:val="00FC2DFE"/>
    <w:rsid w:val="00FC2E31"/>
    <w:rsid w:val="00FC2E5D"/>
    <w:rsid w:val="00FC2E76"/>
    <w:rsid w:val="00FC2F12"/>
    <w:rsid w:val="00FC2FBC"/>
    <w:rsid w:val="00FC302A"/>
    <w:rsid w:val="00FC30C4"/>
    <w:rsid w:val="00FC3172"/>
    <w:rsid w:val="00FC33B2"/>
    <w:rsid w:val="00FC3509"/>
    <w:rsid w:val="00FC3536"/>
    <w:rsid w:val="00FC35BD"/>
    <w:rsid w:val="00FC35C3"/>
    <w:rsid w:val="00FC3F6F"/>
    <w:rsid w:val="00FC40BD"/>
    <w:rsid w:val="00FC41EE"/>
    <w:rsid w:val="00FC42D0"/>
    <w:rsid w:val="00FC434F"/>
    <w:rsid w:val="00FC4417"/>
    <w:rsid w:val="00FC441A"/>
    <w:rsid w:val="00FC4441"/>
    <w:rsid w:val="00FC4494"/>
    <w:rsid w:val="00FC471C"/>
    <w:rsid w:val="00FC497D"/>
    <w:rsid w:val="00FC4D8D"/>
    <w:rsid w:val="00FC5017"/>
    <w:rsid w:val="00FC5072"/>
    <w:rsid w:val="00FC52EB"/>
    <w:rsid w:val="00FC5310"/>
    <w:rsid w:val="00FC55FD"/>
    <w:rsid w:val="00FC5733"/>
    <w:rsid w:val="00FC57C1"/>
    <w:rsid w:val="00FC589D"/>
    <w:rsid w:val="00FC5C32"/>
    <w:rsid w:val="00FC5E7C"/>
    <w:rsid w:val="00FC6037"/>
    <w:rsid w:val="00FC631A"/>
    <w:rsid w:val="00FC6462"/>
    <w:rsid w:val="00FC68C2"/>
    <w:rsid w:val="00FC6CAE"/>
    <w:rsid w:val="00FC6DC3"/>
    <w:rsid w:val="00FC6F42"/>
    <w:rsid w:val="00FC6F84"/>
    <w:rsid w:val="00FC726F"/>
    <w:rsid w:val="00FC7649"/>
    <w:rsid w:val="00FC7696"/>
    <w:rsid w:val="00FC78A6"/>
    <w:rsid w:val="00FC79DA"/>
    <w:rsid w:val="00FC7AC2"/>
    <w:rsid w:val="00FC7B2D"/>
    <w:rsid w:val="00FC7D7E"/>
    <w:rsid w:val="00FC7D86"/>
    <w:rsid w:val="00FD0000"/>
    <w:rsid w:val="00FD002B"/>
    <w:rsid w:val="00FD03AA"/>
    <w:rsid w:val="00FD0599"/>
    <w:rsid w:val="00FD05FB"/>
    <w:rsid w:val="00FD083B"/>
    <w:rsid w:val="00FD0928"/>
    <w:rsid w:val="00FD09E3"/>
    <w:rsid w:val="00FD0A82"/>
    <w:rsid w:val="00FD0D63"/>
    <w:rsid w:val="00FD0DBC"/>
    <w:rsid w:val="00FD0FD0"/>
    <w:rsid w:val="00FD11A3"/>
    <w:rsid w:val="00FD15B1"/>
    <w:rsid w:val="00FD1650"/>
    <w:rsid w:val="00FD187B"/>
    <w:rsid w:val="00FD195A"/>
    <w:rsid w:val="00FD1B00"/>
    <w:rsid w:val="00FD1E09"/>
    <w:rsid w:val="00FD1FE0"/>
    <w:rsid w:val="00FD2111"/>
    <w:rsid w:val="00FD270A"/>
    <w:rsid w:val="00FD27F6"/>
    <w:rsid w:val="00FD2AEA"/>
    <w:rsid w:val="00FD2AEE"/>
    <w:rsid w:val="00FD2C3F"/>
    <w:rsid w:val="00FD2E9E"/>
    <w:rsid w:val="00FD31EE"/>
    <w:rsid w:val="00FD3284"/>
    <w:rsid w:val="00FD3287"/>
    <w:rsid w:val="00FD32AC"/>
    <w:rsid w:val="00FD34E8"/>
    <w:rsid w:val="00FD38FE"/>
    <w:rsid w:val="00FD3EBE"/>
    <w:rsid w:val="00FD4105"/>
    <w:rsid w:val="00FD47C8"/>
    <w:rsid w:val="00FD4824"/>
    <w:rsid w:val="00FD4B2D"/>
    <w:rsid w:val="00FD4C7A"/>
    <w:rsid w:val="00FD50B5"/>
    <w:rsid w:val="00FD53A5"/>
    <w:rsid w:val="00FD54F1"/>
    <w:rsid w:val="00FD54F2"/>
    <w:rsid w:val="00FD55F8"/>
    <w:rsid w:val="00FD572C"/>
    <w:rsid w:val="00FD5808"/>
    <w:rsid w:val="00FD5F0A"/>
    <w:rsid w:val="00FD64D4"/>
    <w:rsid w:val="00FD6BAD"/>
    <w:rsid w:val="00FD6BCA"/>
    <w:rsid w:val="00FD6D96"/>
    <w:rsid w:val="00FD70AA"/>
    <w:rsid w:val="00FD76C9"/>
    <w:rsid w:val="00FD79EA"/>
    <w:rsid w:val="00FD7A1C"/>
    <w:rsid w:val="00FD7D67"/>
    <w:rsid w:val="00FD7DAA"/>
    <w:rsid w:val="00FD7EF3"/>
    <w:rsid w:val="00FD7EF4"/>
    <w:rsid w:val="00FD7FA8"/>
    <w:rsid w:val="00FE00AC"/>
    <w:rsid w:val="00FE0207"/>
    <w:rsid w:val="00FE03D4"/>
    <w:rsid w:val="00FE05A4"/>
    <w:rsid w:val="00FE0709"/>
    <w:rsid w:val="00FE0797"/>
    <w:rsid w:val="00FE07B6"/>
    <w:rsid w:val="00FE0ADD"/>
    <w:rsid w:val="00FE0AFB"/>
    <w:rsid w:val="00FE0F15"/>
    <w:rsid w:val="00FE0F2C"/>
    <w:rsid w:val="00FE0FB6"/>
    <w:rsid w:val="00FE10C6"/>
    <w:rsid w:val="00FE1156"/>
    <w:rsid w:val="00FE1480"/>
    <w:rsid w:val="00FE173B"/>
    <w:rsid w:val="00FE1990"/>
    <w:rsid w:val="00FE1B4F"/>
    <w:rsid w:val="00FE1BBB"/>
    <w:rsid w:val="00FE1C93"/>
    <w:rsid w:val="00FE1CD6"/>
    <w:rsid w:val="00FE1DAE"/>
    <w:rsid w:val="00FE1E37"/>
    <w:rsid w:val="00FE20D5"/>
    <w:rsid w:val="00FE2133"/>
    <w:rsid w:val="00FE24E6"/>
    <w:rsid w:val="00FE291C"/>
    <w:rsid w:val="00FE2B14"/>
    <w:rsid w:val="00FE2C27"/>
    <w:rsid w:val="00FE3216"/>
    <w:rsid w:val="00FE3381"/>
    <w:rsid w:val="00FE35D0"/>
    <w:rsid w:val="00FE3855"/>
    <w:rsid w:val="00FE38AE"/>
    <w:rsid w:val="00FE3A81"/>
    <w:rsid w:val="00FE3BA3"/>
    <w:rsid w:val="00FE3C1D"/>
    <w:rsid w:val="00FE3E69"/>
    <w:rsid w:val="00FE41F9"/>
    <w:rsid w:val="00FE441B"/>
    <w:rsid w:val="00FE4780"/>
    <w:rsid w:val="00FE4897"/>
    <w:rsid w:val="00FE49C4"/>
    <w:rsid w:val="00FE4DFC"/>
    <w:rsid w:val="00FE51F2"/>
    <w:rsid w:val="00FE53FE"/>
    <w:rsid w:val="00FE543A"/>
    <w:rsid w:val="00FE5729"/>
    <w:rsid w:val="00FE5743"/>
    <w:rsid w:val="00FE5882"/>
    <w:rsid w:val="00FE58AC"/>
    <w:rsid w:val="00FE5942"/>
    <w:rsid w:val="00FE5BE5"/>
    <w:rsid w:val="00FE5C77"/>
    <w:rsid w:val="00FE5CF0"/>
    <w:rsid w:val="00FE5FBC"/>
    <w:rsid w:val="00FE5FD7"/>
    <w:rsid w:val="00FE6044"/>
    <w:rsid w:val="00FE6165"/>
    <w:rsid w:val="00FE61FB"/>
    <w:rsid w:val="00FE68C4"/>
    <w:rsid w:val="00FE68E1"/>
    <w:rsid w:val="00FE6974"/>
    <w:rsid w:val="00FE69AD"/>
    <w:rsid w:val="00FE6A86"/>
    <w:rsid w:val="00FE6C07"/>
    <w:rsid w:val="00FE76C8"/>
    <w:rsid w:val="00FE7BEB"/>
    <w:rsid w:val="00FE7DDD"/>
    <w:rsid w:val="00FE7F36"/>
    <w:rsid w:val="00FF0529"/>
    <w:rsid w:val="00FF0CCA"/>
    <w:rsid w:val="00FF0DF8"/>
    <w:rsid w:val="00FF103B"/>
    <w:rsid w:val="00FF11B6"/>
    <w:rsid w:val="00FF11F8"/>
    <w:rsid w:val="00FF12D8"/>
    <w:rsid w:val="00FF1537"/>
    <w:rsid w:val="00FF16C6"/>
    <w:rsid w:val="00FF195C"/>
    <w:rsid w:val="00FF1BD0"/>
    <w:rsid w:val="00FF1DC9"/>
    <w:rsid w:val="00FF1E71"/>
    <w:rsid w:val="00FF21E1"/>
    <w:rsid w:val="00FF2200"/>
    <w:rsid w:val="00FF2264"/>
    <w:rsid w:val="00FF22DB"/>
    <w:rsid w:val="00FF232C"/>
    <w:rsid w:val="00FF2376"/>
    <w:rsid w:val="00FF2636"/>
    <w:rsid w:val="00FF27B6"/>
    <w:rsid w:val="00FF28EA"/>
    <w:rsid w:val="00FF28EE"/>
    <w:rsid w:val="00FF2BBF"/>
    <w:rsid w:val="00FF2E6F"/>
    <w:rsid w:val="00FF2E77"/>
    <w:rsid w:val="00FF2F3E"/>
    <w:rsid w:val="00FF32CA"/>
    <w:rsid w:val="00FF341B"/>
    <w:rsid w:val="00FF342F"/>
    <w:rsid w:val="00FF355E"/>
    <w:rsid w:val="00FF3815"/>
    <w:rsid w:val="00FF3863"/>
    <w:rsid w:val="00FF3A09"/>
    <w:rsid w:val="00FF3CBA"/>
    <w:rsid w:val="00FF428C"/>
    <w:rsid w:val="00FF44A1"/>
    <w:rsid w:val="00FF4678"/>
    <w:rsid w:val="00FF46D2"/>
    <w:rsid w:val="00FF49E9"/>
    <w:rsid w:val="00FF4BCA"/>
    <w:rsid w:val="00FF4C1A"/>
    <w:rsid w:val="00FF5307"/>
    <w:rsid w:val="00FF53B6"/>
    <w:rsid w:val="00FF552A"/>
    <w:rsid w:val="00FF5D33"/>
    <w:rsid w:val="00FF5DAF"/>
    <w:rsid w:val="00FF5F8E"/>
    <w:rsid w:val="00FF5FE1"/>
    <w:rsid w:val="00FF6546"/>
    <w:rsid w:val="00FF6668"/>
    <w:rsid w:val="00FF699D"/>
    <w:rsid w:val="00FF69EA"/>
    <w:rsid w:val="00FF6BC5"/>
    <w:rsid w:val="00FF6CC8"/>
    <w:rsid w:val="00FF6E01"/>
    <w:rsid w:val="00FF7076"/>
    <w:rsid w:val="00FF70B2"/>
    <w:rsid w:val="00FF7234"/>
    <w:rsid w:val="00FF754E"/>
    <w:rsid w:val="00FF7962"/>
    <w:rsid w:val="00FF79B5"/>
    <w:rsid w:val="00FF7A13"/>
    <w:rsid w:val="00FF7BDE"/>
    <w:rsid w:val="00FF7D6B"/>
    <w:rsid w:val="00FF7E34"/>
    <w:rsid w:val="03472CD6"/>
    <w:rsid w:val="23F45EB7"/>
    <w:rsid w:val="530EC43E"/>
    <w:rsid w:val="55BB220F"/>
    <w:rsid w:val="784EEEB5"/>
    <w:rsid w:val="7BBC8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001F2"/>
  <w15:docId w15:val="{F43EDB88-3B22-4C5A-A7B7-7EC114E83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D6A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2D0B87"/>
    <w:pPr>
      <w:numPr>
        <w:ilvl w:val="0"/>
        <w:numId w:val="0"/>
      </w:numPr>
      <w:spacing w:before="0" w:after="0" w:line="240" w:lineRule="atLeast"/>
      <w:ind w:left="540" w:hanging="540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left" w:pos="454"/>
      </w:tabs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2D0B87"/>
    <w:rPr>
      <w:b/>
      <w:i w:val="0"/>
      <w:sz w:val="24"/>
      <w:szCs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paragraph" w:customStyle="1" w:styleId="RNormal">
    <w:name w:val="RNormal"/>
    <w:basedOn w:val="Normal"/>
    <w:rsid w:val="00D90CA6"/>
    <w:pPr>
      <w:spacing w:line="240" w:lineRule="auto"/>
      <w:jc w:val="both"/>
    </w:pPr>
    <w:rPr>
      <w:szCs w:val="24"/>
      <w:lang w:val="en-US"/>
    </w:rPr>
  </w:style>
  <w:style w:type="paragraph" w:customStyle="1" w:styleId="a">
    <w:name w:val="Åº"/>
    <w:basedOn w:val="Normal"/>
    <w:uiPriority w:val="99"/>
    <w:rsid w:val="00D90CA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styleId="BodyTextIndent3">
    <w:name w:val="Body Text Indent 3"/>
    <w:basedOn w:val="Normal"/>
    <w:link w:val="BodyTextIndent3Char"/>
    <w:semiHidden/>
    <w:unhideWhenUsed/>
    <w:rsid w:val="006445D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445D9"/>
    <w:rPr>
      <w:sz w:val="16"/>
      <w:szCs w:val="16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C53247"/>
    <w:rPr>
      <w:sz w:val="22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32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3247"/>
    <w:rPr>
      <w:rFonts w:ascii="Courier New" w:hAnsi="Courier New" w:cs="Courier New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135948"/>
    <w:rPr>
      <w:i/>
      <w:sz w:val="18"/>
      <w:lang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722D9"/>
  </w:style>
  <w:style w:type="paragraph" w:styleId="BodyTextFirstIndent">
    <w:name w:val="Body Text First Indent"/>
    <w:basedOn w:val="BodyText"/>
    <w:link w:val="BodyTextFirstIndentChar"/>
    <w:rsid w:val="000722D9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722D9"/>
    <w:rPr>
      <w:sz w:val="22"/>
      <w:lang w:val="en-AU" w:eastAsia="en-US" w:bidi="ar-SA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722D9"/>
    <w:pPr>
      <w:spacing w:after="0"/>
      <w:ind w:left="360" w:firstLine="360"/>
    </w:pPr>
  </w:style>
  <w:style w:type="character" w:customStyle="1" w:styleId="BodyTextIndentChar">
    <w:name w:val="Body Text Indent Char"/>
    <w:aliases w:val="i Char"/>
    <w:basedOn w:val="BodyTextChar"/>
    <w:link w:val="BodyTextIndent"/>
    <w:rsid w:val="000722D9"/>
    <w:rPr>
      <w:sz w:val="22"/>
      <w:lang w:val="en-AU" w:eastAsia="en-US" w:bidi="ar-SA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722D9"/>
    <w:rPr>
      <w:sz w:val="22"/>
      <w:lang w:val="en-AU" w:eastAsia="en-US" w:bidi="ar-SA"/>
    </w:rPr>
  </w:style>
  <w:style w:type="paragraph" w:styleId="BodyTextIndent2">
    <w:name w:val="Body Text Indent 2"/>
    <w:basedOn w:val="Normal"/>
    <w:link w:val="BodyTextIndent2Char"/>
    <w:semiHidden/>
    <w:unhideWhenUsed/>
    <w:rsid w:val="000722D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722D9"/>
    <w:rPr>
      <w:sz w:val="22"/>
      <w:lang w:eastAsia="en-US" w:bidi="ar-SA"/>
    </w:rPr>
  </w:style>
  <w:style w:type="paragraph" w:styleId="Closing">
    <w:name w:val="Closing"/>
    <w:basedOn w:val="Normal"/>
    <w:link w:val="ClosingChar"/>
    <w:semiHidden/>
    <w:unhideWhenUsed/>
    <w:rsid w:val="000722D9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0722D9"/>
    <w:rPr>
      <w:sz w:val="22"/>
      <w:lang w:eastAsia="en-US" w:bidi="ar-SA"/>
    </w:rPr>
  </w:style>
  <w:style w:type="paragraph" w:styleId="Date">
    <w:name w:val="Date"/>
    <w:basedOn w:val="Normal"/>
    <w:next w:val="Normal"/>
    <w:link w:val="DateChar"/>
    <w:rsid w:val="000722D9"/>
  </w:style>
  <w:style w:type="character" w:customStyle="1" w:styleId="DateChar">
    <w:name w:val="Date Char"/>
    <w:basedOn w:val="DefaultParagraphFont"/>
    <w:link w:val="Date"/>
    <w:rsid w:val="000722D9"/>
    <w:rPr>
      <w:sz w:val="22"/>
      <w:lang w:eastAsia="en-US" w:bidi="ar-SA"/>
    </w:rPr>
  </w:style>
  <w:style w:type="paragraph" w:styleId="E-mailSignature">
    <w:name w:val="E-mail Signature"/>
    <w:basedOn w:val="Normal"/>
    <w:link w:val="E-mailSignatureChar"/>
    <w:semiHidden/>
    <w:unhideWhenUsed/>
    <w:rsid w:val="000722D9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722D9"/>
    <w:rPr>
      <w:sz w:val="22"/>
      <w:lang w:eastAsia="en-US" w:bidi="ar-SA"/>
    </w:rPr>
  </w:style>
  <w:style w:type="paragraph" w:styleId="EndnoteText">
    <w:name w:val="endnote text"/>
    <w:basedOn w:val="Normal"/>
    <w:link w:val="EndnoteTextChar"/>
    <w:semiHidden/>
    <w:unhideWhenUsed/>
    <w:rsid w:val="000722D9"/>
    <w:pPr>
      <w:spacing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0722D9"/>
    <w:rPr>
      <w:lang w:eastAsia="en-US" w:bidi="ar-SA"/>
    </w:rPr>
  </w:style>
  <w:style w:type="paragraph" w:styleId="EnvelopeAddress">
    <w:name w:val="envelope address"/>
    <w:basedOn w:val="Normal"/>
    <w:semiHidden/>
    <w:unhideWhenUsed/>
    <w:rsid w:val="000722D9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722D9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paragraph" w:styleId="HTMLAddress">
    <w:name w:val="HTML Address"/>
    <w:basedOn w:val="Normal"/>
    <w:link w:val="HTMLAddressChar"/>
    <w:semiHidden/>
    <w:unhideWhenUsed/>
    <w:rsid w:val="000722D9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722D9"/>
    <w:rPr>
      <w:i/>
      <w:iCs/>
      <w:sz w:val="22"/>
      <w:lang w:eastAsia="en-US" w:bidi="ar-SA"/>
    </w:rPr>
  </w:style>
  <w:style w:type="paragraph" w:styleId="Index1">
    <w:name w:val="index 1"/>
    <w:basedOn w:val="Normal"/>
    <w:next w:val="Normal"/>
    <w:autoRedefine/>
    <w:semiHidden/>
    <w:unhideWhenUsed/>
    <w:rsid w:val="000722D9"/>
    <w:pPr>
      <w:spacing w:line="240" w:lineRule="auto"/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rsid w:val="000722D9"/>
    <w:pPr>
      <w:spacing w:line="240" w:lineRule="auto"/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rsid w:val="000722D9"/>
    <w:pPr>
      <w:spacing w:line="240" w:lineRule="auto"/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rsid w:val="000722D9"/>
    <w:pPr>
      <w:spacing w:line="240" w:lineRule="auto"/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rsid w:val="000722D9"/>
    <w:pPr>
      <w:spacing w:line="240" w:lineRule="auto"/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rsid w:val="000722D9"/>
    <w:pPr>
      <w:spacing w:line="240" w:lineRule="auto"/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rsid w:val="000722D9"/>
    <w:pPr>
      <w:spacing w:line="240" w:lineRule="auto"/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rsid w:val="000722D9"/>
    <w:pPr>
      <w:spacing w:line="240" w:lineRule="auto"/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rsid w:val="000722D9"/>
    <w:pPr>
      <w:spacing w:line="240" w:lineRule="auto"/>
      <w:ind w:left="1980" w:hanging="220"/>
    </w:pPr>
  </w:style>
  <w:style w:type="paragraph" w:styleId="IndexHeading">
    <w:name w:val="index heading"/>
    <w:basedOn w:val="Normal"/>
    <w:next w:val="Index1"/>
    <w:semiHidden/>
    <w:unhideWhenUsed/>
    <w:rsid w:val="000722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22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22D9"/>
    <w:rPr>
      <w:i/>
      <w:iCs/>
      <w:color w:val="4F81BD" w:themeColor="accent1"/>
      <w:sz w:val="22"/>
      <w:lang w:eastAsia="en-US" w:bidi="ar-SA"/>
    </w:rPr>
  </w:style>
  <w:style w:type="paragraph" w:styleId="List">
    <w:name w:val="List"/>
    <w:basedOn w:val="Normal"/>
    <w:semiHidden/>
    <w:unhideWhenUsed/>
    <w:rsid w:val="000722D9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0722D9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0722D9"/>
    <w:pPr>
      <w:ind w:left="1080" w:hanging="360"/>
      <w:contextualSpacing/>
    </w:pPr>
  </w:style>
  <w:style w:type="paragraph" w:styleId="List4">
    <w:name w:val="List 4"/>
    <w:basedOn w:val="Normal"/>
    <w:rsid w:val="000722D9"/>
    <w:pPr>
      <w:ind w:left="1440" w:hanging="360"/>
      <w:contextualSpacing/>
    </w:pPr>
  </w:style>
  <w:style w:type="paragraph" w:styleId="List5">
    <w:name w:val="List 5"/>
    <w:basedOn w:val="Normal"/>
    <w:rsid w:val="000722D9"/>
    <w:pPr>
      <w:ind w:left="1800" w:hanging="360"/>
      <w:contextualSpacing/>
    </w:pPr>
  </w:style>
  <w:style w:type="paragraph" w:styleId="ListBullet5">
    <w:name w:val="List Bullet 5"/>
    <w:basedOn w:val="Normal"/>
    <w:semiHidden/>
    <w:unhideWhenUsed/>
    <w:rsid w:val="000722D9"/>
    <w:pPr>
      <w:numPr>
        <w:numId w:val="45"/>
      </w:numPr>
      <w:contextualSpacing/>
    </w:pPr>
  </w:style>
  <w:style w:type="paragraph" w:styleId="ListContinue">
    <w:name w:val="List Continue"/>
    <w:basedOn w:val="Normal"/>
    <w:semiHidden/>
    <w:unhideWhenUsed/>
    <w:rsid w:val="000722D9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0722D9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0722D9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0722D9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0722D9"/>
    <w:pPr>
      <w:spacing w:after="120"/>
      <w:ind w:left="1800"/>
      <w:contextualSpacing/>
    </w:pPr>
  </w:style>
  <w:style w:type="paragraph" w:styleId="ListNumber">
    <w:name w:val="List Number"/>
    <w:basedOn w:val="Normal"/>
    <w:rsid w:val="000722D9"/>
    <w:pPr>
      <w:numPr>
        <w:numId w:val="46"/>
      </w:numPr>
      <w:contextualSpacing/>
    </w:pPr>
  </w:style>
  <w:style w:type="paragraph" w:styleId="ListNumber2">
    <w:name w:val="List Number 2"/>
    <w:basedOn w:val="Normal"/>
    <w:semiHidden/>
    <w:unhideWhenUsed/>
    <w:rsid w:val="000722D9"/>
    <w:pPr>
      <w:numPr>
        <w:numId w:val="47"/>
      </w:numPr>
      <w:contextualSpacing/>
    </w:pPr>
  </w:style>
  <w:style w:type="paragraph" w:styleId="ListNumber3">
    <w:name w:val="List Number 3"/>
    <w:basedOn w:val="Normal"/>
    <w:semiHidden/>
    <w:unhideWhenUsed/>
    <w:rsid w:val="000722D9"/>
    <w:pPr>
      <w:numPr>
        <w:numId w:val="48"/>
      </w:numPr>
      <w:contextualSpacing/>
    </w:pPr>
  </w:style>
  <w:style w:type="paragraph" w:styleId="ListNumber4">
    <w:name w:val="List Number 4"/>
    <w:basedOn w:val="Normal"/>
    <w:semiHidden/>
    <w:unhideWhenUsed/>
    <w:rsid w:val="000722D9"/>
    <w:pPr>
      <w:numPr>
        <w:numId w:val="49"/>
      </w:numPr>
      <w:contextualSpacing/>
    </w:pPr>
  </w:style>
  <w:style w:type="paragraph" w:styleId="ListNumber5">
    <w:name w:val="List Number 5"/>
    <w:basedOn w:val="Normal"/>
    <w:semiHidden/>
    <w:unhideWhenUsed/>
    <w:rsid w:val="000722D9"/>
    <w:pPr>
      <w:numPr>
        <w:numId w:val="50"/>
      </w:numPr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0722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722D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 w:bidi="ar-SA"/>
    </w:rPr>
  </w:style>
  <w:style w:type="paragraph" w:styleId="NormalWeb">
    <w:name w:val="Normal (Web)"/>
    <w:basedOn w:val="Normal"/>
    <w:semiHidden/>
    <w:unhideWhenUsed/>
    <w:rsid w:val="000722D9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722D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722D9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0722D9"/>
    <w:rPr>
      <w:sz w:val="22"/>
      <w:lang w:eastAsia="en-US" w:bidi="ar-SA"/>
    </w:rPr>
  </w:style>
  <w:style w:type="paragraph" w:styleId="PlainText">
    <w:name w:val="Plain Text"/>
    <w:basedOn w:val="Normal"/>
    <w:link w:val="PlainTextChar"/>
    <w:semiHidden/>
    <w:unhideWhenUsed/>
    <w:rsid w:val="000722D9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722D9"/>
    <w:rPr>
      <w:rFonts w:ascii="Consolas" w:hAnsi="Consolas"/>
      <w:sz w:val="21"/>
      <w:szCs w:val="21"/>
      <w:lang w:eastAsia="en-US"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0722D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22D9"/>
    <w:rPr>
      <w:i/>
      <w:iCs/>
      <w:color w:val="404040" w:themeColor="text1" w:themeTint="BF"/>
      <w:sz w:val="22"/>
      <w:lang w:eastAsia="en-US" w:bidi="ar-SA"/>
    </w:rPr>
  </w:style>
  <w:style w:type="paragraph" w:styleId="Salutation">
    <w:name w:val="Salutation"/>
    <w:basedOn w:val="Normal"/>
    <w:next w:val="Normal"/>
    <w:link w:val="SalutationChar"/>
    <w:rsid w:val="000722D9"/>
  </w:style>
  <w:style w:type="character" w:customStyle="1" w:styleId="SalutationChar">
    <w:name w:val="Salutation Char"/>
    <w:basedOn w:val="DefaultParagraphFont"/>
    <w:link w:val="Salutation"/>
    <w:rsid w:val="000722D9"/>
    <w:rPr>
      <w:sz w:val="22"/>
      <w:lang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0722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0722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 w:bidi="ar-SA"/>
    </w:rPr>
  </w:style>
  <w:style w:type="paragraph" w:styleId="TableofAuthorities">
    <w:name w:val="table of authorities"/>
    <w:basedOn w:val="Normal"/>
    <w:next w:val="Normal"/>
    <w:semiHidden/>
    <w:unhideWhenUsed/>
    <w:rsid w:val="000722D9"/>
    <w:pPr>
      <w:ind w:left="220" w:hanging="220"/>
    </w:pPr>
  </w:style>
  <w:style w:type="paragraph" w:styleId="TableofFigures">
    <w:name w:val="table of figures"/>
    <w:basedOn w:val="Normal"/>
    <w:next w:val="Normal"/>
    <w:semiHidden/>
    <w:unhideWhenUsed/>
    <w:rsid w:val="000722D9"/>
  </w:style>
  <w:style w:type="paragraph" w:styleId="Title">
    <w:name w:val="Title"/>
    <w:basedOn w:val="Normal"/>
    <w:next w:val="Normal"/>
    <w:link w:val="TitleChar"/>
    <w:qFormat/>
    <w:rsid w:val="000722D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722D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</w:rPr>
  </w:style>
  <w:style w:type="paragraph" w:styleId="TOAHeading">
    <w:name w:val="toa heading"/>
    <w:basedOn w:val="Normal"/>
    <w:next w:val="Normal"/>
    <w:semiHidden/>
    <w:unhideWhenUsed/>
    <w:rsid w:val="000722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5">
    <w:name w:val="toc 5"/>
    <w:basedOn w:val="Normal"/>
    <w:next w:val="Normal"/>
    <w:autoRedefine/>
    <w:semiHidden/>
    <w:unhideWhenUsed/>
    <w:rsid w:val="000722D9"/>
    <w:pPr>
      <w:spacing w:after="100"/>
      <w:ind w:left="880"/>
    </w:pPr>
  </w:style>
  <w:style w:type="paragraph" w:styleId="TOC6">
    <w:name w:val="toc 6"/>
    <w:basedOn w:val="Normal"/>
    <w:next w:val="Normal"/>
    <w:autoRedefine/>
    <w:semiHidden/>
    <w:unhideWhenUsed/>
    <w:rsid w:val="000722D9"/>
    <w:pPr>
      <w:spacing w:after="100"/>
      <w:ind w:left="1100"/>
    </w:pPr>
  </w:style>
  <w:style w:type="paragraph" w:styleId="TOC7">
    <w:name w:val="toc 7"/>
    <w:basedOn w:val="Normal"/>
    <w:next w:val="Normal"/>
    <w:autoRedefine/>
    <w:semiHidden/>
    <w:unhideWhenUsed/>
    <w:rsid w:val="000722D9"/>
    <w:pPr>
      <w:spacing w:after="100"/>
      <w:ind w:left="1320"/>
    </w:pPr>
  </w:style>
  <w:style w:type="paragraph" w:styleId="TOC8">
    <w:name w:val="toc 8"/>
    <w:basedOn w:val="Normal"/>
    <w:next w:val="Normal"/>
    <w:autoRedefine/>
    <w:semiHidden/>
    <w:unhideWhenUsed/>
    <w:rsid w:val="000722D9"/>
    <w:pPr>
      <w:spacing w:after="100"/>
      <w:ind w:left="1540"/>
    </w:pPr>
  </w:style>
  <w:style w:type="paragraph" w:styleId="TOC9">
    <w:name w:val="toc 9"/>
    <w:basedOn w:val="Normal"/>
    <w:next w:val="Normal"/>
    <w:autoRedefine/>
    <w:semiHidden/>
    <w:unhideWhenUsed/>
    <w:rsid w:val="000722D9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722D9"/>
    <w:pPr>
      <w:spacing w:before="240" w:line="260" w:lineRule="atLeast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5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6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8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6CBF6-4187-4291-8407-414149C4D41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17</Pages>
  <Words>3894</Words>
  <Characters>22202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(Eng)_28 Mar 20_Word_Concise</vt:lpstr>
    </vt:vector>
  </TitlesOfParts>
  <Company>KPMG</Company>
  <LinksUpToDate>false</LinksUpToDate>
  <CharactersWithSpaces>26044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(Eng)_28 Mar 20_Word_Concise</dc:title>
  <dc:subject/>
  <dc:creator>KPMG - DPP</dc:creator>
  <cp:keywords/>
  <dc:description/>
  <cp:lastModifiedBy>Kornsiri, Chongaksorn</cp:lastModifiedBy>
  <cp:revision>4</cp:revision>
  <cp:lastPrinted>2025-07-30T07:18:00Z</cp:lastPrinted>
  <dcterms:created xsi:type="dcterms:W3CDTF">2025-08-05T07:24:00Z</dcterms:created>
  <dcterms:modified xsi:type="dcterms:W3CDTF">2025-08-05T08:11:00Z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0x010100854EA40735BF934BA67F81A627B4C9F5</vt:lpwstr>
  </property>
</Properties>
</file>