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129F7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197BDE04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652FA696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734D83" w:rsidRPr="00315D2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ผู้ถือหุ้นและคณะกรรมการ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C04117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EB08D12" w14:textId="7CF6EDAC" w:rsidR="005A47A9" w:rsidRPr="00C04117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ข้าพเจ้าได้สอบทาน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และข้อมูลทางการเงิน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501FCA"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01FCA"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="007B7E4D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8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สำหรับงวดสามเดือนและหกเดือนสิ้นสุดวันเดียวกัน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งบการเปลี่ยนแปลงส่วนของผู้ถือหุ้นรวมและเฉพาะกิจการ 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สำหรับงว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ดหก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เดือนสิ้นสุดวันเดียวกัน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3B00E9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แบบย่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อ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ซึ่งผู้บริหารของ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เป็นผู้รับผิดชอบในการจัดทำและนำเสนอข้อมูล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ทางการเงินระหว่างกาล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แ</w:t>
      </w:r>
      <w:r w:rsidR="00D03A19" w:rsidRPr="00C04117">
        <w:rPr>
          <w:rFonts w:ascii="Angsana New" w:hAnsi="Angsana New" w:cs="Angsana New"/>
          <w:sz w:val="28"/>
          <w:szCs w:val="28"/>
          <w:cs/>
          <w:lang w:bidi="th-TH"/>
        </w:rPr>
        <w:t>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C04117">
        <w:rPr>
          <w:rFonts w:ascii="Angsana New" w:hAnsi="Angsana New" w:cs="Angsana New"/>
          <w:sz w:val="28"/>
          <w:szCs w:val="28"/>
          <w:lang w:val="en-US" w:bidi="th-TH"/>
        </w:rPr>
        <w:t>34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การรายงานทางการเงิน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3F7A893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68831E9" w14:textId="10CE6DB6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2410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ระหว่างกาลโดยผู้สอบบัญชีรับอนุญาตของกิจการ” การสอบทาน</w:t>
      </w:r>
      <w:r w:rsidR="001A63C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="00707D08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ทําให้ข้าพเจ้าไม่สามารถ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ได้ความเชื่อมั่นว่าจะพบเรื่องที่มีนัยสําคัญทั้งหมดซึ่งอาจจะพบได้จากการ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 w:rsidRPr="00C04117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อาจ</w:t>
      </w:r>
      <w:r w:rsidR="005C7BC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Default="00FC672F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226BC91" w14:textId="77777777" w:rsidR="000F0062" w:rsidRPr="008B400B" w:rsidRDefault="000F0062" w:rsidP="000F0062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  <w:lang w:val="en-US"/>
        </w:rPr>
      </w:pPr>
      <w:r w:rsidRPr="008B400B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331CE397" w14:textId="0BDFAE47" w:rsidR="000F0062" w:rsidRDefault="000F0062" w:rsidP="000F0062">
      <w:pPr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งบการเงินของ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บริษัท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เอ็น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.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ดี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.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รับเบอร์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จำกัด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(</w:t>
      </w:r>
      <w:r w:rsidRPr="008B400B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มหาชน</w:t>
      </w:r>
      <w:r w:rsidRPr="008B400B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)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งบฐานะการเงินรวมและเฉพาะ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>ธันวาคม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ที่แสดงเป็นข้อมูลเปรียบเทียบตรวจสอบโดยผู้สอบบัญชีอื่นซึ่งแสดงความเห็น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อย่างไม่มีเงื่อนไข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ตามรายงานลงวันที่ </w:t>
      </w:r>
      <w:r w:rsidR="0050445C">
        <w:rPr>
          <w:rFonts w:ascii="Angsana New" w:hAnsi="Angsana New" w:cs="Angsana New"/>
          <w:sz w:val="28"/>
          <w:szCs w:val="28"/>
          <w:lang w:val="en-US" w:bidi="th-TH"/>
        </w:rPr>
        <w:t xml:space="preserve">28 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50445C">
        <w:rPr>
          <w:rFonts w:ascii="Angsana New" w:hAnsi="Angsana New" w:cs="Angsana New" w:hint="cs"/>
          <w:sz w:val="28"/>
          <w:szCs w:val="28"/>
          <w:cs/>
          <w:lang w:val="en-US" w:bidi="th-TH"/>
        </w:rPr>
        <w:t>8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สำหรับงวดสามเดือนและ</w:t>
      </w:r>
      <w:r w:rsidR="00501F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หกเดือนสิ้นสุดวันเดียวกัน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งบการเปลี่ยนแปลงส่วนของผู้ถือหุ้นรวมและเฉพาะกิจการ 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งบกระแสเงินสดรวมและเฉพาะกิจการ</w:t>
      </w:r>
      <w:r w:rsidR="006F1E46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สำหรับงวด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หก</w:t>
      </w:r>
      <w:r w:rsidR="006F1E46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</w:t>
      </w:r>
      <w:r w:rsidR="00E345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ที่ </w:t>
      </w:r>
      <w:r w:rsidR="00501FCA">
        <w:rPr>
          <w:rFonts w:ascii="Angsana New" w:hAnsi="Angsana New" w:cs="Angsana New"/>
          <w:sz w:val="28"/>
          <w:szCs w:val="28"/>
          <w:lang w:val="en-US" w:bidi="th-TH"/>
        </w:rPr>
        <w:t xml:space="preserve">30 </w:t>
      </w:r>
      <w:r w:rsidR="00501FC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มิถุนายน </w:t>
      </w:r>
      <w:r w:rsidR="00501FCA">
        <w:rPr>
          <w:rFonts w:ascii="Angsana New" w:hAnsi="Angsana New" w:cs="Angsana New"/>
          <w:sz w:val="28"/>
          <w:szCs w:val="28"/>
          <w:lang w:val="en-US" w:bidi="th-TH"/>
        </w:rPr>
        <w:t>2567</w:t>
      </w:r>
      <w:r w:rsidR="00E345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ที่แสดงเป็นข้อมูลเปรียบเทียบสอบทานโดยผู้สอบบัญชีอื่นเช่นกัน โดยให้ข้อสรุปว่าไม่พบสิ่งที่เป็นเหตุให้เชื่อว่าข้อมูลทางการเงินระหว่างกาล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รวมและเฉพาะกิจการ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เรื่อง</w:t>
      </w:r>
      <w:r w:rsidR="00A0163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>การรายงานทางการเงินระหว่างกาลในสาระสำคัญ</w:t>
      </w:r>
      <w:r w:rsid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ตามรายงานลงวันที่ </w:t>
      </w:r>
      <w:r w:rsidR="009C72A1">
        <w:rPr>
          <w:rFonts w:ascii="Angsana New" w:hAnsi="Angsana New" w:cs="Angsana New"/>
          <w:sz w:val="28"/>
          <w:szCs w:val="28"/>
          <w:lang w:val="en-US" w:bidi="th-TH"/>
        </w:rPr>
        <w:t xml:space="preserve">8 </w:t>
      </w:r>
      <w:r w:rsidR="009C72A1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Pr="00D22098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6F1E46">
        <w:rPr>
          <w:rFonts w:ascii="Angsana New" w:hAnsi="Angsana New" w:cs="Angsana New"/>
          <w:sz w:val="28"/>
          <w:szCs w:val="28"/>
          <w:lang w:val="en-US"/>
        </w:rPr>
        <w:t>7</w:t>
      </w:r>
    </w:p>
    <w:p w14:paraId="428DBA09" w14:textId="77777777" w:rsidR="000F0062" w:rsidRDefault="000F0062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7684754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E3E589E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50A0C0B8" w14:textId="77777777" w:rsidR="006F1E46" w:rsidRDefault="006F1E46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11E43C1B" w14:textId="3B59F476" w:rsidR="006F1E46" w:rsidRPr="008B400B" w:rsidRDefault="006F1E46" w:rsidP="006F1E46">
      <w:pPr>
        <w:spacing w:after="0" w:line="240" w:lineRule="auto"/>
        <w:jc w:val="right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  <w:r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lastRenderedPageBreak/>
        <w:t>2</w:t>
      </w:r>
    </w:p>
    <w:p w14:paraId="636489FB" w14:textId="102456EA" w:rsidR="00CD4D4E" w:rsidRPr="00C04117" w:rsidRDefault="00CD4D4E" w:rsidP="00FC672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ข้อสรุป</w:t>
      </w:r>
    </w:p>
    <w:p w14:paraId="2D978366" w14:textId="4E4721D3" w:rsidR="000F0062" w:rsidRDefault="005A47A9" w:rsidP="0012326F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34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จากการสอบทานของข้าพเจ้า</w:t>
      </w:r>
    </w:p>
    <w:p w14:paraId="15E99CF1" w14:textId="54F11899" w:rsidR="00B558F0" w:rsidRPr="00C04117" w:rsidRDefault="00B558F0" w:rsidP="000F006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</w:p>
    <w:p w14:paraId="6972EA41" w14:textId="1942C9EE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852B61" w14:textId="2DD142FD" w:rsidR="006F1E46" w:rsidRPr="006F1E46" w:rsidRDefault="006F1E46" w:rsidP="0012326F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7DAA36" wp14:editId="7CAF2026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9794762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CD80E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3D7FAD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7FBF9FF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7567A81B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24A8FFA2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DAA3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1pt;margin-top:714pt;width:219pt;height: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BlJAIAACs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" filled="f" strokecolor="blue">
                <v:textbox>
                  <w:txbxContent>
                    <w:p w14:paraId="31CD80E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3D7FAD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7FBF9FF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7567A81B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24A8FFA2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5DE1EB4" w14:textId="77777777" w:rsid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B4B37" w14:textId="77777777" w:rsidR="00873FBF" w:rsidRDefault="00873FBF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54C999C" w14:textId="02BC6122" w:rsidR="006F1E46" w:rsidRPr="006F1E46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6C15D1">
        <w:rPr>
          <w:rFonts w:ascii="Angsana New" w:hAnsi="Angsana New" w:cs="Angsana New"/>
          <w:sz w:val="28"/>
          <w:szCs w:val="28"/>
          <w:lang w:val="en-US" w:bidi="th-TH"/>
        </w:rPr>
        <w:t xml:space="preserve">       </w:t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6C15D1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6F1E4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56ADD4AE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5C4FD56" w14:textId="674338B4" w:rsidR="006F1E46" w:rsidRPr="006F1E46" w:rsidRDefault="006F1E46" w:rsidP="006F1E4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6F1E46">
        <w:rPr>
          <w:rFonts w:ascii="Angsana New" w:hAnsi="Angsana New" w:cs="Angsana New"/>
          <w:sz w:val="28"/>
          <w:szCs w:val="28"/>
          <w:lang w:val="en-US"/>
        </w:rPr>
        <w:t>: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9C72A1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9C72A1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lang w:val="en-US"/>
        </w:rPr>
        <w:t>2568</w: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BB8C" wp14:editId="477AE6A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758766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3AC04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44CAD7D7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34C72A66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7B26CF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730BE8E5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7BB8C" id="Text Box 10" o:spid="_x0000_s1027" type="#_x0000_t202" style="position:absolute;left:0;text-align:left;margin-left:51pt;margin-top:714pt;width:219pt;height:8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WLJg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" filled="f" strokecolor="blue">
                <v:textbox>
                  <w:txbxContent>
                    <w:p w14:paraId="0263AC04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44CAD7D7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34C72A66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57B26CF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730BE8E5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DE2D335" wp14:editId="473B9C8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703643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281D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46CF20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528E8C6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41AC2CC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053F537F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2D335" id="Text Box 9" o:spid="_x0000_s1028" type="#_x0000_t202" style="position:absolute;left:0;text-align:left;margin-left:51pt;margin-top:714pt;width:219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3KA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1GtMEOnaQ/VIhCEMgqQFCvd01AaoXGm046wB/PP6LcbR7MnDWUeiLbn/fRSoODNfLA1n&#10;lc/nUeXJmC+uZmTgpWd/6RFWElTJA2fDdRuGzTg61IeGMg1ysHBDA611ovql+rFNEmYa1rhEUfmX&#10;dop6WfXNEwA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1ePnt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2AF281D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46CF20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528E8C6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41AC2CC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053F537F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</w:p>
    <w:p w14:paraId="48383DCB" w14:textId="17E5A87E" w:rsidR="00D15EA5" w:rsidRPr="00C04117" w:rsidRDefault="00D15EA5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sectPr w:rsidR="00D15EA5" w:rsidRPr="00C04117" w:rsidSect="003939C4">
      <w:headerReference w:type="default" r:id="rId11"/>
      <w:headerReference w:type="first" r:id="rId12"/>
      <w:pgSz w:w="11907" w:h="16840" w:code="9"/>
      <w:pgMar w:top="1418" w:right="1134" w:bottom="567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6D60" w14:textId="77777777" w:rsidR="00AA770A" w:rsidRDefault="00AA770A">
      <w:r>
        <w:separator/>
      </w:r>
    </w:p>
  </w:endnote>
  <w:endnote w:type="continuationSeparator" w:id="0">
    <w:p w14:paraId="667F1315" w14:textId="77777777" w:rsidR="00AA770A" w:rsidRDefault="00AA770A">
      <w:r>
        <w:continuationSeparator/>
      </w:r>
    </w:p>
  </w:endnote>
  <w:endnote w:type="continuationNotice" w:id="1">
    <w:p w14:paraId="4BA30C94" w14:textId="77777777" w:rsidR="00AA770A" w:rsidRDefault="00AA7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1918F" w14:textId="77777777" w:rsidR="00AA770A" w:rsidRDefault="00AA770A">
      <w:bookmarkStart w:id="0" w:name="_Hlk482348182"/>
      <w:bookmarkEnd w:id="0"/>
      <w:r>
        <w:separator/>
      </w:r>
    </w:p>
  </w:footnote>
  <w:footnote w:type="continuationSeparator" w:id="0">
    <w:p w14:paraId="67A179A5" w14:textId="77777777" w:rsidR="00AA770A" w:rsidRDefault="00AA770A">
      <w:r>
        <w:continuationSeparator/>
      </w:r>
    </w:p>
  </w:footnote>
  <w:footnote w:type="continuationNotice" w:id="1">
    <w:p w14:paraId="6C633167" w14:textId="77777777" w:rsidR="00AA770A" w:rsidRDefault="00AA7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FEC6" w14:textId="10B890B1" w:rsidR="006F1E46" w:rsidRPr="005C7BC2" w:rsidRDefault="006F1E46" w:rsidP="006F1E46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3278BB22" w:rsidR="00FC672F" w:rsidRPr="005C7BC2" w:rsidRDefault="00FC672F" w:rsidP="00C04117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542D7"/>
    <w:rsid w:val="00057F82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0062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26F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9210D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15B3B"/>
    <w:rsid w:val="002200B8"/>
    <w:rsid w:val="002219FD"/>
    <w:rsid w:val="00221F01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187F"/>
    <w:rsid w:val="00254ACD"/>
    <w:rsid w:val="002601E8"/>
    <w:rsid w:val="0026182A"/>
    <w:rsid w:val="00263C03"/>
    <w:rsid w:val="00277EBE"/>
    <w:rsid w:val="002838FB"/>
    <w:rsid w:val="00285249"/>
    <w:rsid w:val="00285E05"/>
    <w:rsid w:val="00292AA2"/>
    <w:rsid w:val="002A0FB3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0AF"/>
    <w:rsid w:val="00335E5B"/>
    <w:rsid w:val="003410B2"/>
    <w:rsid w:val="003426B9"/>
    <w:rsid w:val="003440BD"/>
    <w:rsid w:val="00345AC0"/>
    <w:rsid w:val="00352FF0"/>
    <w:rsid w:val="00354F5D"/>
    <w:rsid w:val="00365ECE"/>
    <w:rsid w:val="003744DA"/>
    <w:rsid w:val="00375682"/>
    <w:rsid w:val="00377773"/>
    <w:rsid w:val="00384904"/>
    <w:rsid w:val="0038518D"/>
    <w:rsid w:val="003879F9"/>
    <w:rsid w:val="00387A6A"/>
    <w:rsid w:val="00391326"/>
    <w:rsid w:val="003939C4"/>
    <w:rsid w:val="00393CAB"/>
    <w:rsid w:val="003A2292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729E8"/>
    <w:rsid w:val="00476B5C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1053"/>
    <w:rsid w:val="004D20AE"/>
    <w:rsid w:val="004D3578"/>
    <w:rsid w:val="004F1A16"/>
    <w:rsid w:val="004F207F"/>
    <w:rsid w:val="004F5D91"/>
    <w:rsid w:val="004F62BB"/>
    <w:rsid w:val="00501FCA"/>
    <w:rsid w:val="0050445C"/>
    <w:rsid w:val="00506F7C"/>
    <w:rsid w:val="005070FA"/>
    <w:rsid w:val="00512714"/>
    <w:rsid w:val="00516DE3"/>
    <w:rsid w:val="0052186A"/>
    <w:rsid w:val="0052306A"/>
    <w:rsid w:val="005321DA"/>
    <w:rsid w:val="00536A5F"/>
    <w:rsid w:val="005437DB"/>
    <w:rsid w:val="005456E5"/>
    <w:rsid w:val="00547541"/>
    <w:rsid w:val="00551365"/>
    <w:rsid w:val="00553BBE"/>
    <w:rsid w:val="00555CCD"/>
    <w:rsid w:val="00556A18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15D1"/>
    <w:rsid w:val="006C3D37"/>
    <w:rsid w:val="006C6376"/>
    <w:rsid w:val="006D2172"/>
    <w:rsid w:val="006D6C35"/>
    <w:rsid w:val="006D6FF5"/>
    <w:rsid w:val="006F1B19"/>
    <w:rsid w:val="006F1E46"/>
    <w:rsid w:val="006F29ED"/>
    <w:rsid w:val="006F4B40"/>
    <w:rsid w:val="006F4B57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5AF1"/>
    <w:rsid w:val="009664B2"/>
    <w:rsid w:val="00970DAB"/>
    <w:rsid w:val="0097321D"/>
    <w:rsid w:val="00984A4C"/>
    <w:rsid w:val="00985BD2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35E4"/>
    <w:rsid w:val="009C72A1"/>
    <w:rsid w:val="009C7EBB"/>
    <w:rsid w:val="009D08D8"/>
    <w:rsid w:val="009D39FC"/>
    <w:rsid w:val="009D4DAA"/>
    <w:rsid w:val="009E278C"/>
    <w:rsid w:val="009E5125"/>
    <w:rsid w:val="009F582B"/>
    <w:rsid w:val="009F6EDC"/>
    <w:rsid w:val="00A00DA8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3B0B"/>
    <w:rsid w:val="00A74FF4"/>
    <w:rsid w:val="00A86026"/>
    <w:rsid w:val="00A918D1"/>
    <w:rsid w:val="00A93A9A"/>
    <w:rsid w:val="00A97597"/>
    <w:rsid w:val="00AA5C16"/>
    <w:rsid w:val="00AA770A"/>
    <w:rsid w:val="00AB26AA"/>
    <w:rsid w:val="00AB48F3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1E0C"/>
    <w:rsid w:val="00B34D51"/>
    <w:rsid w:val="00B36A0E"/>
    <w:rsid w:val="00B36BA1"/>
    <w:rsid w:val="00B40334"/>
    <w:rsid w:val="00B40952"/>
    <w:rsid w:val="00B40D67"/>
    <w:rsid w:val="00B43C45"/>
    <w:rsid w:val="00B45A18"/>
    <w:rsid w:val="00B558F0"/>
    <w:rsid w:val="00B55EE8"/>
    <w:rsid w:val="00B56E6C"/>
    <w:rsid w:val="00B60C20"/>
    <w:rsid w:val="00B6213F"/>
    <w:rsid w:val="00B63D0E"/>
    <w:rsid w:val="00B72069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4117"/>
    <w:rsid w:val="00C06939"/>
    <w:rsid w:val="00C07947"/>
    <w:rsid w:val="00C124F8"/>
    <w:rsid w:val="00C21795"/>
    <w:rsid w:val="00C21E3B"/>
    <w:rsid w:val="00C27CB1"/>
    <w:rsid w:val="00C322FD"/>
    <w:rsid w:val="00C35B1A"/>
    <w:rsid w:val="00C37C7B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1C16"/>
    <w:rsid w:val="00D03A19"/>
    <w:rsid w:val="00D052D2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268DB"/>
    <w:rsid w:val="00E26AF3"/>
    <w:rsid w:val="00E276E0"/>
    <w:rsid w:val="00E314EA"/>
    <w:rsid w:val="00E33FDA"/>
    <w:rsid w:val="00E3450C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67180"/>
    <w:rsid w:val="00E726FD"/>
    <w:rsid w:val="00E74503"/>
    <w:rsid w:val="00E7580C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6D55"/>
    <w:rsid w:val="00EE0F65"/>
    <w:rsid w:val="00EE6455"/>
    <w:rsid w:val="00F06A77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B5B91"/>
    <w:rsid w:val="00FC1059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97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Suthep Mr.. Sae-Heng</cp:lastModifiedBy>
  <cp:revision>23</cp:revision>
  <cp:lastPrinted>2025-08-13T04:09:00Z</cp:lastPrinted>
  <dcterms:created xsi:type="dcterms:W3CDTF">2024-11-07T14:33:00Z</dcterms:created>
  <dcterms:modified xsi:type="dcterms:W3CDTF">2025-08-13T04:09:00Z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