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8479B" w14:textId="6F8B2B82" w:rsidR="001E6CB6" w:rsidRDefault="001E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52EEB" w:rsidRPr="00A30656" w14:paraId="47C3C02F" w14:textId="77777777" w:rsidTr="00AD05C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E7084D" w14:textId="13B6E384" w:rsidR="00952EEB" w:rsidRPr="00417248" w:rsidRDefault="009E7627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sz w:val="30"/>
                <w:szCs w:val="30"/>
              </w:rPr>
              <w:br w:type="column"/>
            </w:r>
            <w:r w:rsidR="00952EEB" w:rsidRPr="00417248">
              <w:rPr>
                <w:b w:val="0"/>
                <w:bCs w:val="0"/>
                <w:sz w:val="30"/>
                <w:szCs w:val="30"/>
              </w:rPr>
              <w:br w:type="page"/>
            </w:r>
            <w:r w:rsidR="00952EEB" w:rsidRPr="0041724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667E9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3D2BBC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952EEB" w:rsidRPr="00A30656" w14:paraId="452EE97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B0B2B3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45EE3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78E67B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52EEB" w:rsidRPr="00A30656" w14:paraId="2496347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BFE3A2" w14:textId="27644B24" w:rsidR="00952EEB" w:rsidRPr="00417248" w:rsidRDefault="00FE33A6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8C906C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8D5F85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85870" w:rsidRPr="00A30656" w14:paraId="3F91CB37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AC3DE4" w14:textId="38731123" w:rsidR="00185870" w:rsidRPr="00417248" w:rsidRDefault="00FE33A6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CF2C3E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12D41" w14:textId="511CA42B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85870" w:rsidRPr="00A30656" w14:paraId="57E5D98C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671664" w14:textId="51F3B3A3" w:rsidR="00185870" w:rsidRPr="00417248" w:rsidRDefault="00FE33A6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33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D2C268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905F1" w14:textId="52D2F4BD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185870" w:rsidRPr="00A30656" w14:paraId="62EDCBD6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D7B863" w14:textId="73910046" w:rsidR="00185870" w:rsidRPr="00417248" w:rsidRDefault="00FE33A6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C9705B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E803FC" w14:textId="0203DED1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</w:t>
            </w: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185870" w:rsidRPr="00A30656" w14:paraId="287FBB05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1C328" w14:textId="79005A8B" w:rsidR="00185870" w:rsidRPr="00417248" w:rsidRDefault="00542C3B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2C3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98BD61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A62900" w14:textId="69879778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85870" w:rsidRPr="00A30656" w14:paraId="32BCB568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36765F" w14:textId="2B7323E7" w:rsidR="00185870" w:rsidRPr="00417248" w:rsidRDefault="00542C3B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2C3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680643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4F376" w14:textId="57745AC1" w:rsidR="00185870" w:rsidRPr="00417248" w:rsidRDefault="00F44DFC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F44DFC" w:rsidRPr="00A30656" w14:paraId="36A469F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831D3" w14:textId="7DF1029A" w:rsidR="00F44DFC" w:rsidRPr="00417248" w:rsidRDefault="00542C3B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2C3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EC135D" w14:textId="7777777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AFBAF6" w14:textId="2732803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44DFC" w:rsidRPr="00A30656" w14:paraId="0E969EB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455E69" w14:textId="7975FCB4" w:rsidR="00F44DFC" w:rsidRPr="00417248" w:rsidRDefault="00542C3B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2C3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43E2E0" w14:textId="7777777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63613F" w14:textId="13ADC248" w:rsidR="00F44DFC" w:rsidRPr="00417248" w:rsidRDefault="00C5600F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03E8A" w:rsidRPr="00A30656" w14:paraId="789B66FA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A8AA7A" w14:textId="30B76B69" w:rsidR="00B03E8A" w:rsidRPr="00542C3B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2C3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AA0D733" w14:textId="77777777" w:rsidR="00B03E8A" w:rsidRPr="00417248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6C80F0" w14:textId="10BA1CCB" w:rsidR="00B03E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03E8A" w:rsidRPr="00A30656" w14:paraId="63A56DD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C00E49" w14:textId="0FF52228" w:rsidR="00B03E8A" w:rsidRPr="00417248" w:rsidRDefault="00FE33A6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AF0ED8C" w14:textId="77777777" w:rsidR="00B03E8A" w:rsidRPr="00417248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D5E454" w14:textId="46480A1E" w:rsidR="00B03E8A" w:rsidRPr="00417248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03E8A" w:rsidRPr="00A30656" w14:paraId="4F74D6E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9C2574" w14:textId="5A50E25E" w:rsidR="00B03E8A" w:rsidRPr="0060298A" w:rsidRDefault="00FE33A6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1559036" w14:textId="77777777" w:rsidR="00B03E8A" w:rsidRPr="006029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8A1C84" w14:textId="414FC603" w:rsidR="00B03E8A" w:rsidRPr="0060298A" w:rsidRDefault="009A3DA6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029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60298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60298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(ขาดทุน)</w:t>
            </w:r>
            <w:r w:rsidRPr="0060298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6029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B03E8A" w:rsidRPr="00A30656" w14:paraId="204088C0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4296FC" w14:textId="12E58462" w:rsidR="00B03E8A" w:rsidRPr="0060298A" w:rsidRDefault="00FE33A6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7A7055C" w14:textId="77777777" w:rsidR="00B03E8A" w:rsidRPr="006029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855CA9" w14:textId="4F262DBF" w:rsidR="00B03E8A" w:rsidRPr="0060298A" w:rsidRDefault="009A3DA6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029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03E8A" w:rsidRPr="00A30656" w14:paraId="5355BB8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0F4C51" w14:textId="52D5A769" w:rsidR="00B03E8A" w:rsidRPr="0060298A" w:rsidRDefault="00FE33A6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AEF6EA1" w14:textId="77777777" w:rsidR="00B03E8A" w:rsidRPr="006029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7400F6" w14:textId="27CFB36A" w:rsidR="00B03E8A" w:rsidRPr="006029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029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03E8A" w:rsidRPr="00A30656" w14:paraId="15001C9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74A128" w14:textId="36402230" w:rsidR="00B03E8A" w:rsidRPr="0060298A" w:rsidRDefault="00FE33A6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1576EA0" w14:textId="77777777" w:rsidR="00B03E8A" w:rsidRPr="006029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3BA39B" w14:textId="5A9F4DB0" w:rsidR="00B03E8A" w:rsidRPr="006029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0298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Pr="006029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B03E8A" w:rsidRPr="00A30656" w14:paraId="11A429C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56BE4A" w14:textId="72DFD363" w:rsidR="00B03E8A" w:rsidRPr="0060298A" w:rsidRDefault="00FE33A6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03E8A" w:rsidRPr="00542C3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ACEF9C1" w14:textId="77777777" w:rsidR="00B03E8A" w:rsidRPr="006029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50539A" w14:textId="05367B25" w:rsidR="00B03E8A" w:rsidRPr="006029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029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B03E8A" w:rsidRPr="00A30656" w14:paraId="2131B51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E3107A" w14:textId="73AB6A0A" w:rsidR="00B03E8A" w:rsidRPr="0060298A" w:rsidRDefault="00FE33A6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03E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FC1513" w14:textId="77777777" w:rsidR="00B03E8A" w:rsidRPr="006029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C1644E" w14:textId="77DDC04D" w:rsidR="00B03E8A" w:rsidRPr="006029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029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03E8A" w:rsidRPr="00A30656" w14:paraId="2E41C63A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FDFCE5" w14:textId="55CD2AF7" w:rsidR="00B03E8A" w:rsidRPr="006029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4CDB8B1F" w14:textId="77777777" w:rsidR="00B03E8A" w:rsidRPr="006029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  <w:tc>
          <w:tcPr>
            <w:tcW w:w="7920" w:type="dxa"/>
          </w:tcPr>
          <w:p w14:paraId="1D750B5E" w14:textId="19AE5D5F" w:rsidR="00B03E8A" w:rsidRPr="0060298A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</w:tr>
      <w:tr w:rsidR="00B03E8A" w:rsidRPr="00A30656" w14:paraId="6BA68D8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E77F0" w14:textId="629F713C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3F2BF5FF" w14:textId="77777777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1489203D" w14:textId="2D4C6BA7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</w:tr>
      <w:tr w:rsidR="00B03E8A" w:rsidRPr="00A30656" w14:paraId="7743EB3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FD41F" w14:textId="77777777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7BC99B13" w14:textId="77777777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004F24D0" w14:textId="77777777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</w:tr>
      <w:tr w:rsidR="00B03E8A" w:rsidRPr="00A30656" w14:paraId="2F4EAC7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A4A5C3" w14:textId="77777777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5E77CB7B" w14:textId="77777777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34C61CE1" w14:textId="77777777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</w:tr>
      <w:tr w:rsidR="00B03E8A" w:rsidRPr="00A30656" w14:paraId="6326B04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3C45EC" w14:textId="77777777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3B535B02" w14:textId="77777777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07D72157" w14:textId="77777777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  <w:lang w:val="th-TH"/>
              </w:rPr>
            </w:pPr>
          </w:p>
        </w:tc>
      </w:tr>
      <w:tr w:rsidR="00B03E8A" w:rsidRPr="00A30656" w14:paraId="08A27782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44FA3E" w14:textId="77777777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1740F8B0" w14:textId="77777777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32913B73" w14:textId="77777777" w:rsidR="00B03E8A" w:rsidRPr="00A30656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  <w:lang w:val="th-TH"/>
              </w:rPr>
            </w:pPr>
          </w:p>
        </w:tc>
      </w:tr>
    </w:tbl>
    <w:p w14:paraId="2259EB61" w14:textId="77777777" w:rsidR="00952EEB" w:rsidRPr="00A30656" w:rsidRDefault="0095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</w:rPr>
      </w:pPr>
      <w:r w:rsidRPr="00A30656">
        <w:rPr>
          <w:rFonts w:ascii="Angsana New" w:hAnsi="Angsana New"/>
          <w:sz w:val="29"/>
          <w:szCs w:val="29"/>
        </w:rPr>
        <w:br w:type="page"/>
      </w:r>
    </w:p>
    <w:p w14:paraId="04C087AC" w14:textId="77777777" w:rsidR="00276700" w:rsidRPr="00417248" w:rsidRDefault="00276700" w:rsidP="00CA0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417248" w:rsidRDefault="00276700" w:rsidP="00490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7441409" w14:textId="115C199E" w:rsidR="006F68AE" w:rsidRPr="00417248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FE33A6" w:rsidRPr="00FE33A6">
        <w:rPr>
          <w:rFonts w:ascii="Angsana New" w:hAnsi="Angsana New"/>
          <w:bCs/>
          <w:sz w:val="30"/>
          <w:szCs w:val="30"/>
        </w:rPr>
        <w:t>13</w:t>
      </w:r>
      <w:r w:rsidR="007F395A" w:rsidRPr="00280581">
        <w:rPr>
          <w:rFonts w:ascii="Angsana New" w:hAnsi="Angsana New"/>
          <w:sz w:val="30"/>
          <w:szCs w:val="30"/>
          <w:cs/>
        </w:rPr>
        <w:t xml:space="preserve"> </w:t>
      </w:r>
      <w:r w:rsidR="007F395A">
        <w:rPr>
          <w:rFonts w:ascii="Angsana New" w:hAnsi="Angsana New" w:hint="cs"/>
          <w:sz w:val="30"/>
          <w:szCs w:val="30"/>
          <w:cs/>
        </w:rPr>
        <w:t>สิงหาคม</w:t>
      </w:r>
      <w:r w:rsidR="007F395A" w:rsidRPr="00280581">
        <w:rPr>
          <w:rFonts w:ascii="Angsana New" w:hAnsi="Angsana New" w:hint="cs"/>
          <w:sz w:val="30"/>
          <w:szCs w:val="30"/>
          <w:cs/>
        </w:rPr>
        <w:t xml:space="preserve"> </w:t>
      </w:r>
      <w:r w:rsidR="00FE33A6" w:rsidRPr="00FE33A6">
        <w:rPr>
          <w:rFonts w:ascii="Angsana New" w:hAnsi="Angsana New" w:hint="cs"/>
          <w:sz w:val="30"/>
          <w:szCs w:val="30"/>
        </w:rPr>
        <w:t>2</w:t>
      </w:r>
      <w:r w:rsidR="00542C3B" w:rsidRPr="00542C3B">
        <w:rPr>
          <w:rFonts w:ascii="Angsana New" w:hAnsi="Angsana New" w:hint="cs"/>
          <w:sz w:val="30"/>
          <w:szCs w:val="30"/>
        </w:rPr>
        <w:t>56</w:t>
      </w:r>
      <w:r w:rsidR="00542C3B" w:rsidRPr="00542C3B">
        <w:rPr>
          <w:rFonts w:ascii="Angsana New" w:hAnsi="Angsana New"/>
          <w:sz w:val="30"/>
          <w:szCs w:val="30"/>
        </w:rPr>
        <w:t>8</w:t>
      </w:r>
    </w:p>
    <w:p w14:paraId="19C18B58" w14:textId="77777777" w:rsidR="00661CC0" w:rsidRPr="00417248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5D25ABE" w14:textId="77777777" w:rsidR="00661CC0" w:rsidRPr="00417248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1724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417248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D8D4E1" w14:textId="3BD7B68F" w:rsidR="001512FC" w:rsidRPr="00417248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  </w:t>
      </w:r>
      <w:r w:rsidRPr="00417248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       </w:t>
      </w:r>
      <w:r w:rsidRPr="00417248">
        <w:rPr>
          <w:rFonts w:ascii="Angsana New" w:hAnsi="Angsana New"/>
          <w:sz w:val="30"/>
          <w:szCs w:val="30"/>
          <w:cs/>
        </w:rPr>
        <w:t xml:space="preserve">ฉบับที่ </w:t>
      </w:r>
      <w:r w:rsidR="00FE33A6" w:rsidRPr="00FE33A6">
        <w:rPr>
          <w:rFonts w:ascii="Angsana New" w:hAnsi="Angsana New"/>
          <w:sz w:val="30"/>
          <w:szCs w:val="30"/>
        </w:rPr>
        <w:t>34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</w:t>
      </w:r>
      <w:r w:rsidRPr="00417248">
        <w:rPr>
          <w:rFonts w:ascii="Angsana New" w:hAnsi="Angsana New"/>
          <w:sz w:val="30"/>
          <w:szCs w:val="30"/>
          <w:cs/>
        </w:rPr>
        <w:t xml:space="preserve">เรื่อง </w:t>
      </w:r>
      <w:r w:rsidRPr="00417248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17248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417248">
        <w:rPr>
          <w:rFonts w:ascii="Angsana New" w:hAnsi="Angsana New" w:hint="cs"/>
          <w:sz w:val="30"/>
          <w:szCs w:val="30"/>
          <w:cs/>
        </w:rPr>
        <w:t xml:space="preserve"> </w:t>
      </w:r>
      <w:r w:rsidR="00F817B9" w:rsidRPr="00417248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372A9" w:rsidRPr="00417248">
        <w:rPr>
          <w:rFonts w:ascii="Angsana New" w:hAnsi="Angsana New"/>
          <w:sz w:val="30"/>
          <w:szCs w:val="30"/>
        </w:rPr>
        <w:t xml:space="preserve"> </w:t>
      </w:r>
      <w:r w:rsidR="00F817B9" w:rsidRPr="00417248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372A9" w:rsidRPr="0041724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</w:t>
      </w:r>
      <w:r w:rsidR="00F817B9" w:rsidRPr="00417248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FE33A6" w:rsidRPr="00FE33A6">
        <w:rPr>
          <w:rFonts w:ascii="Angsana New" w:hAnsi="Angsana New"/>
          <w:sz w:val="30"/>
          <w:szCs w:val="30"/>
        </w:rPr>
        <w:t>31</w:t>
      </w:r>
      <w:r w:rsidR="0048484F" w:rsidRPr="004172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567</w:t>
      </w:r>
    </w:p>
    <w:p w14:paraId="2983236C" w14:textId="26F2B0F1" w:rsidR="001512FC" w:rsidRPr="00065490" w:rsidRDefault="001512FC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9D299" w14:textId="33C24EB1" w:rsidR="009414E3" w:rsidRPr="00417248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17248">
        <w:rPr>
          <w:rFonts w:ascii="Angsana New" w:hAnsi="Angsana New" w:hint="cs"/>
          <w:sz w:val="30"/>
          <w:szCs w:val="30"/>
          <w:cs/>
        </w:rPr>
        <w:t>และ</w:t>
      </w:r>
      <w:r w:rsidRPr="00417248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17248">
        <w:rPr>
          <w:rFonts w:ascii="Angsana New" w:hAnsi="Angsana New" w:hint="cs"/>
          <w:sz w:val="30"/>
          <w:szCs w:val="30"/>
          <w:cs/>
        </w:rPr>
        <w:t>ไว้</w:t>
      </w:r>
      <w:r w:rsidRPr="00417248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FE33A6" w:rsidRPr="00FE33A6">
        <w:rPr>
          <w:rFonts w:ascii="Angsana New" w:hAnsi="Angsana New"/>
          <w:sz w:val="30"/>
          <w:szCs w:val="30"/>
        </w:rPr>
        <w:t>31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</w:t>
      </w:r>
      <w:r w:rsidRPr="00417248">
        <w:rPr>
          <w:rFonts w:ascii="Angsana New" w:hAnsi="Angsana New"/>
          <w:sz w:val="30"/>
          <w:szCs w:val="30"/>
          <w:cs/>
        </w:rPr>
        <w:t xml:space="preserve">ธันวาคม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567</w:t>
      </w:r>
    </w:p>
    <w:p w14:paraId="6728B332" w14:textId="77777777" w:rsidR="001E2D8D" w:rsidRPr="00065490" w:rsidRDefault="001E2D8D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D43DDE" w14:textId="77777777" w:rsidR="00B81115" w:rsidRPr="00417248" w:rsidRDefault="00B81115" w:rsidP="00B8111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41724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065490" w:rsidRDefault="00533BC3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F99C634" w14:textId="2C405809" w:rsidR="009723E4" w:rsidRPr="00417248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E32AD6" w:rsidRPr="00417248">
        <w:rPr>
          <w:rFonts w:ascii="Angsana New" w:hAnsi="Angsana New" w:hint="cs"/>
          <w:sz w:val="30"/>
          <w:szCs w:val="30"/>
          <w:cs/>
        </w:rPr>
        <w:t>ไม่ได้มีการเปลี่ยนแปลงอย่างมีสาระสำคัญ</w:t>
      </w:r>
    </w:p>
    <w:p w14:paraId="48880240" w14:textId="77777777" w:rsidR="00981AB8" w:rsidRPr="00417248" w:rsidRDefault="00981AB8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059D5C" w14:textId="1AEA8790" w:rsidR="00EB2817" w:rsidRDefault="005B6CEC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7F395A" w:rsidRPr="00CA48D5">
        <w:rPr>
          <w:rFonts w:ascii="Angsana New" w:hAnsi="Angsana New" w:hint="cs"/>
          <w:sz w:val="30"/>
          <w:szCs w:val="30"/>
          <w:cs/>
        </w:rPr>
        <w:t>งวด</w:t>
      </w:r>
      <w:r w:rsidR="007F395A">
        <w:rPr>
          <w:rFonts w:ascii="Angsana New" w:hAnsi="Angsana New" w:hint="cs"/>
          <w:sz w:val="30"/>
          <w:szCs w:val="30"/>
          <w:cs/>
        </w:rPr>
        <w:t>หก</w:t>
      </w:r>
      <w:r w:rsidR="007F395A" w:rsidRPr="00832AE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E33A6" w:rsidRPr="00FE33A6">
        <w:rPr>
          <w:rFonts w:ascii="Angsana New" w:hAnsi="Angsana New"/>
          <w:sz w:val="30"/>
          <w:szCs w:val="30"/>
        </w:rPr>
        <w:t>30</w:t>
      </w:r>
      <w:r w:rsidR="007F395A" w:rsidRPr="000F30D1">
        <w:rPr>
          <w:rFonts w:ascii="Angsana New" w:hAnsi="Angsana New"/>
          <w:sz w:val="30"/>
          <w:szCs w:val="30"/>
        </w:rPr>
        <w:t xml:space="preserve"> </w:t>
      </w:r>
      <w:r w:rsidR="007F395A">
        <w:rPr>
          <w:rFonts w:ascii="Angsana New" w:hAnsi="Angsana New" w:hint="cs"/>
          <w:sz w:val="30"/>
          <w:szCs w:val="30"/>
          <w:cs/>
        </w:rPr>
        <w:t>มิถุนายน</w:t>
      </w:r>
      <w:r w:rsidR="007F395A" w:rsidRPr="000F30D1">
        <w:rPr>
          <w:rFonts w:ascii="Angsana New" w:hAnsi="Angsana New"/>
          <w:sz w:val="30"/>
          <w:szCs w:val="30"/>
          <w:cs/>
        </w:rPr>
        <w:t xml:space="preserve">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568</w:t>
      </w:r>
      <w:r w:rsidR="000F30D1" w:rsidRPr="00417248">
        <w:rPr>
          <w:rFonts w:ascii="Angsana New" w:hAnsi="Angsana New"/>
          <w:sz w:val="30"/>
          <w:szCs w:val="30"/>
        </w:rPr>
        <w:t xml:space="preserve"> </w:t>
      </w:r>
      <w:r w:rsidRPr="00417248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DD91637" w14:textId="77777777" w:rsidR="00A63A0D" w:rsidRDefault="00A63A0D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1A9759" w14:textId="77777777" w:rsidR="00EB2817" w:rsidRPr="00A30656" w:rsidRDefault="00EB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9"/>
          <w:szCs w:val="29"/>
          <w:cs/>
        </w:rPr>
      </w:pPr>
      <w:r w:rsidRPr="00A30656">
        <w:rPr>
          <w:rFonts w:ascii="Angsana New" w:hAnsi="Angsana New"/>
          <w:b/>
          <w:sz w:val="29"/>
          <w:szCs w:val="29"/>
          <w:cs/>
        </w:rP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1321E3" w:rsidRPr="00A30656" w14:paraId="662F7776" w14:textId="77777777" w:rsidTr="002E6859">
        <w:trPr>
          <w:tblHeader/>
        </w:trPr>
        <w:tc>
          <w:tcPr>
            <w:tcW w:w="2132" w:type="pct"/>
          </w:tcPr>
          <w:p w14:paraId="645F6E4A" w14:textId="77777777" w:rsidR="001321E3" w:rsidRPr="00417248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7248">
              <w:rPr>
                <w:rFonts w:ascii="Angsana New" w:hAnsi="Angsana New"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74" w:type="pct"/>
            <w:gridSpan w:val="3"/>
          </w:tcPr>
          <w:p w14:paraId="3C16ED77" w14:textId="77777777" w:rsidR="001321E3" w:rsidRPr="00417248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6A0CD3D" w14:textId="77777777" w:rsidR="001321E3" w:rsidRPr="00417248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71EE8349" w14:textId="77777777" w:rsidR="001321E3" w:rsidRPr="00417248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2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0D1" w:rsidRPr="00A30656" w14:paraId="6808CA4F" w14:textId="77777777" w:rsidTr="002E6859">
        <w:trPr>
          <w:tblHeader/>
        </w:trPr>
        <w:tc>
          <w:tcPr>
            <w:tcW w:w="2132" w:type="pct"/>
          </w:tcPr>
          <w:p w14:paraId="4606D218" w14:textId="0E25DEFD" w:rsidR="000F30D1" w:rsidRPr="00417248" w:rsidRDefault="007F395A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E33A6" w:rsidRPr="00FE33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14:paraId="0EB6AF99" w14:textId="71B4EB14" w:rsidR="000F30D1" w:rsidRPr="00417248" w:rsidRDefault="00FE33A6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 w:hint="cs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 w:hint="cs"/>
                <w:sz w:val="30"/>
                <w:szCs w:val="30"/>
              </w:rPr>
              <w:t>56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117B41FF" w14:textId="77777777" w:rsidR="000F30D1" w:rsidRPr="00417248" w:rsidRDefault="000F30D1" w:rsidP="003C5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9F9D11" w14:textId="7D70B20B" w:rsidR="000F30D1" w:rsidRPr="00417248" w:rsidRDefault="00FE33A6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128" w:type="pct"/>
          </w:tcPr>
          <w:p w14:paraId="46596F51" w14:textId="77777777" w:rsidR="000F30D1" w:rsidRPr="00417248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0103D9B" w14:textId="1B7D5FDD" w:rsidR="000F30D1" w:rsidRPr="00417248" w:rsidRDefault="00FE33A6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 w:hint="cs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 w:hint="cs"/>
                <w:sz w:val="30"/>
                <w:szCs w:val="30"/>
              </w:rPr>
              <w:t>56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3A185294" w14:textId="77777777" w:rsidR="000F30D1" w:rsidRPr="00417248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224C790" w14:textId="5191FE88" w:rsidR="000F30D1" w:rsidRPr="00417248" w:rsidRDefault="00FE33A6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1321E3" w:rsidRPr="00A30656" w14:paraId="11680FCC" w14:textId="77777777" w:rsidTr="002E6859">
        <w:trPr>
          <w:tblHeader/>
        </w:trPr>
        <w:tc>
          <w:tcPr>
            <w:tcW w:w="2132" w:type="pct"/>
          </w:tcPr>
          <w:p w14:paraId="3446213A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01757076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1E3" w:rsidRPr="00A30656" w14:paraId="58E0B0FF" w14:textId="77777777" w:rsidTr="0006056B">
        <w:tc>
          <w:tcPr>
            <w:tcW w:w="2132" w:type="pct"/>
          </w:tcPr>
          <w:p w14:paraId="6032D00A" w14:textId="77777777" w:rsidR="001321E3" w:rsidRPr="004172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1863E730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BA8EC9C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2A8A0426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BCDF9BA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7F218D4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DAF6911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D5E61F4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B74D0" w:rsidRPr="00A30656" w14:paraId="238E5FB6" w14:textId="77777777" w:rsidTr="0006056B">
        <w:tc>
          <w:tcPr>
            <w:tcW w:w="2132" w:type="pct"/>
          </w:tcPr>
          <w:p w14:paraId="3EF2FB15" w14:textId="77777777" w:rsidR="00FB74D0" w:rsidRPr="00417248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0A97234F" w14:textId="2DE437F9" w:rsidR="00FB74D0" w:rsidRPr="00FE19B3" w:rsidRDefault="00FB74D0" w:rsidP="00FB74D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3323689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62FF63" w14:textId="3AB7F934" w:rsidR="00FB74D0" w:rsidRPr="00417248" w:rsidRDefault="00FB74D0" w:rsidP="00FB74D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8EC35BC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8D62CB1" w14:textId="139A36EE" w:rsidR="00FB74D0" w:rsidRPr="00FB74D0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FB74D0" w:rsidRPr="00FB74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542C3B"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8" w:type="pct"/>
          </w:tcPr>
          <w:p w14:paraId="1B7D290B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B9C3AF4" w14:textId="621D7AC5" w:rsidR="00FB74D0" w:rsidRPr="00417248" w:rsidRDefault="00542C3B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FB74D0" w:rsidRPr="002403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E33A6"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FB74D0" w:rsidRPr="00A30656" w14:paraId="73706E2D" w14:textId="77777777" w:rsidTr="0006056B">
        <w:tc>
          <w:tcPr>
            <w:tcW w:w="2132" w:type="pct"/>
          </w:tcPr>
          <w:p w14:paraId="27FA7E05" w14:textId="77777777" w:rsidR="00FB74D0" w:rsidRPr="00417248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4FC1426F" w14:textId="27440E25" w:rsidR="00FB74D0" w:rsidRPr="00FE19B3" w:rsidRDefault="00FB74D0" w:rsidP="00FB74D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441E7424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F5A5E6B" w14:textId="32EF5325" w:rsidR="00FB74D0" w:rsidRPr="005409C2" w:rsidRDefault="00FB74D0" w:rsidP="00FB74D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28E52ACE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AA7E4F1" w14:textId="19162ED2" w:rsidR="00FB74D0" w:rsidRPr="00FB74D0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FB74D0" w:rsidRPr="00FB74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542C3B"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8" w:type="pct"/>
          </w:tcPr>
          <w:p w14:paraId="1606F607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419236A" w14:textId="71281DA2" w:rsidR="00FB74D0" w:rsidRPr="00417248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B74D0" w:rsidRPr="002403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</w:tr>
      <w:tr w:rsidR="00FB74D0" w:rsidRPr="00A30656" w14:paraId="39E82640" w14:textId="77777777" w:rsidTr="0006056B">
        <w:tc>
          <w:tcPr>
            <w:tcW w:w="2132" w:type="pct"/>
          </w:tcPr>
          <w:p w14:paraId="3B3F97EE" w14:textId="77777777" w:rsidR="00FB74D0" w:rsidRPr="00417248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11B44860" w14:textId="78DF6E3D" w:rsidR="00FB74D0" w:rsidRPr="00FE19B3" w:rsidRDefault="00FB74D0" w:rsidP="00FB74D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494638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17A6CA" w14:textId="46F377D4" w:rsidR="00FB74D0" w:rsidRPr="005409C2" w:rsidRDefault="00FB74D0" w:rsidP="00FB74D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066620F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2CCA8A7" w14:textId="1895B724" w:rsidR="00FB74D0" w:rsidRPr="00FB74D0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FB74D0" w:rsidRPr="00FB74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  <w:r w:rsidR="00542C3B"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8" w:type="pct"/>
          </w:tcPr>
          <w:p w14:paraId="006EC1EC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4123781" w14:textId="00DDC9E3" w:rsidR="00FB74D0" w:rsidRPr="00417248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B74D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</w:tr>
      <w:tr w:rsidR="00FB74D0" w:rsidRPr="00A30656" w14:paraId="2B86D29A" w14:textId="77777777" w:rsidTr="0006056B">
        <w:tc>
          <w:tcPr>
            <w:tcW w:w="2132" w:type="pct"/>
          </w:tcPr>
          <w:p w14:paraId="1A103C82" w14:textId="77777777" w:rsidR="00FB74D0" w:rsidRPr="00417248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7BEDFB86" w14:textId="2E952155" w:rsidR="00FB74D0" w:rsidRPr="00FE19B3" w:rsidRDefault="00FB74D0" w:rsidP="00FB74D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3D73BA3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17D514" w14:textId="56C93901" w:rsidR="00FB74D0" w:rsidRPr="00417248" w:rsidRDefault="00FB74D0" w:rsidP="00FB74D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456134A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52EF278" w14:textId="078CDF10" w:rsidR="00FB74D0" w:rsidRPr="00FB74D0" w:rsidRDefault="00542C3B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28" w:type="pct"/>
          </w:tcPr>
          <w:p w14:paraId="0518D7B7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5182D19" w14:textId="2D071103" w:rsidR="00FB74D0" w:rsidRPr="00417248" w:rsidRDefault="00542C3B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</w:tr>
      <w:tr w:rsidR="00FB74D0" w:rsidRPr="00A30656" w14:paraId="15D89064" w14:textId="77777777" w:rsidTr="0006056B">
        <w:tc>
          <w:tcPr>
            <w:tcW w:w="2132" w:type="pct"/>
          </w:tcPr>
          <w:p w14:paraId="70A71CD5" w14:textId="46D93948" w:rsidR="00FB74D0" w:rsidRPr="00417248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5609FBB5" w14:textId="2A2C876E" w:rsidR="00FB74D0" w:rsidRPr="00FE19B3" w:rsidRDefault="00FB74D0" w:rsidP="00FB74D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80A30FC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A061269" w14:textId="1A83B3AA" w:rsidR="00FB74D0" w:rsidRPr="00417248" w:rsidRDefault="00FB74D0" w:rsidP="00FB74D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5FCF7F8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4C1DD48" w14:textId="1F693F31" w:rsidR="00FB74D0" w:rsidRPr="00FB74D0" w:rsidRDefault="00542C3B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FB74D0" w:rsidRPr="00FB74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55</w:t>
            </w:r>
            <w:r w:rsidR="00FE33A6"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</w:tcPr>
          <w:p w14:paraId="1C52D41F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30A06F3F" w14:textId="05D06FFA" w:rsidR="00FB74D0" w:rsidRPr="00B14494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2403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E33A6"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</w:tr>
      <w:tr w:rsidR="00FB74D0" w:rsidRPr="00A30656" w14:paraId="38EB871D" w14:textId="77777777" w:rsidTr="0006056B">
        <w:tc>
          <w:tcPr>
            <w:tcW w:w="2132" w:type="pct"/>
          </w:tcPr>
          <w:p w14:paraId="2E7F1899" w14:textId="472D3F11" w:rsidR="00FB74D0" w:rsidRPr="00417248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5CDF7E98" w14:textId="095460BB" w:rsidR="00FB74D0" w:rsidRPr="00FE19B3" w:rsidRDefault="00FB74D0" w:rsidP="00FB74D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5088555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EFC7E0" w14:textId="49903B47" w:rsidR="00FB74D0" w:rsidRPr="00417248" w:rsidRDefault="00FB74D0" w:rsidP="00FB74D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3D3A67B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9A688CF" w14:textId="3F873D9F" w:rsidR="00FB74D0" w:rsidRPr="00FB74D0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8" w:type="pct"/>
          </w:tcPr>
          <w:p w14:paraId="64DB5C04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E65F818" w14:textId="7EBABA3A" w:rsidR="00FB74D0" w:rsidRPr="00A743EE" w:rsidRDefault="00FB74D0" w:rsidP="00BB0F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16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B74D0" w:rsidRPr="00A30656" w14:paraId="00B2370D" w14:textId="77777777" w:rsidTr="0006056B">
        <w:tc>
          <w:tcPr>
            <w:tcW w:w="2132" w:type="pct"/>
          </w:tcPr>
          <w:p w14:paraId="34C47479" w14:textId="2E331FF5" w:rsidR="00FB74D0" w:rsidRPr="00417248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6FB51468" w14:textId="050F8A47" w:rsidR="00FB74D0" w:rsidRPr="00FE19B3" w:rsidRDefault="00FB74D0" w:rsidP="00FB74D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DCBA71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EE940D0" w14:textId="32F5F9D1" w:rsidR="00FB74D0" w:rsidRPr="005409C2" w:rsidRDefault="00FB74D0" w:rsidP="00FB74D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5685B81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F8B4C17" w14:textId="4F2E4074" w:rsidR="00FB74D0" w:rsidRPr="00FB74D0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42</w:t>
            </w:r>
            <w:r w:rsidR="00FB74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  <w:r w:rsidR="00542C3B"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8" w:type="pct"/>
          </w:tcPr>
          <w:p w14:paraId="3DF2DB3B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8D14E36" w14:textId="271D2672" w:rsidR="00FB74D0" w:rsidRPr="00417248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FB74D0" w:rsidRPr="002403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</w:tr>
      <w:tr w:rsidR="00FB74D0" w:rsidRPr="00A30656" w14:paraId="78BE9C52" w14:textId="77777777" w:rsidTr="0006056B">
        <w:tc>
          <w:tcPr>
            <w:tcW w:w="2132" w:type="pct"/>
          </w:tcPr>
          <w:p w14:paraId="4FF6A17F" w14:textId="67BBBA0A" w:rsidR="00FB74D0" w:rsidRPr="00417248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439E72AF" w14:textId="40387CF1" w:rsidR="00FB74D0" w:rsidRPr="00FE19B3" w:rsidRDefault="00FB74D0" w:rsidP="00FB74D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0A277F2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3E0469E" w14:textId="6BC10E8B" w:rsidR="00FB74D0" w:rsidRPr="005409C2" w:rsidRDefault="00FB74D0" w:rsidP="00BB0F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E021515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0EF9FDF" w14:textId="30AC2F5A" w:rsidR="00FB74D0" w:rsidRPr="00FB74D0" w:rsidRDefault="00542C3B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FE33A6"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8" w:type="pct"/>
          </w:tcPr>
          <w:p w14:paraId="23D4EE4D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AC6D3F8" w14:textId="6F36411B" w:rsidR="00FB74D0" w:rsidRPr="00417248" w:rsidRDefault="00542C3B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 w:rsidR="00FE33A6"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B74D0" w:rsidRPr="005409C2" w14:paraId="15DD9FAC" w14:textId="77777777" w:rsidTr="0006056B">
        <w:tc>
          <w:tcPr>
            <w:tcW w:w="2132" w:type="pct"/>
          </w:tcPr>
          <w:p w14:paraId="437FDDB7" w14:textId="46F019B5" w:rsidR="00FB74D0" w:rsidRPr="005409C2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B698CED" w14:textId="04170D79" w:rsidR="00FB74D0" w:rsidRPr="005409C2" w:rsidRDefault="00FB74D0" w:rsidP="00FB74D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3B50129A" w14:textId="77777777" w:rsidR="00FB74D0" w:rsidRPr="005409C2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9E661C2" w14:textId="036C90D6" w:rsidR="00FB74D0" w:rsidRPr="005409C2" w:rsidRDefault="00FB74D0" w:rsidP="00FB74D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64111B6" w14:textId="77777777" w:rsidR="00FB74D0" w:rsidRPr="005409C2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95162D5" w14:textId="76FD05DB" w:rsidR="00FB74D0" w:rsidRPr="00FB74D0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2497EE9" w14:textId="77777777" w:rsidR="00FB74D0" w:rsidRPr="005409C2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896A251" w14:textId="63D69187" w:rsidR="00FB74D0" w:rsidRPr="005409C2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B74D0" w:rsidRPr="00A30656" w14:paraId="797B387A" w14:textId="77777777" w:rsidTr="004E4CDE">
        <w:trPr>
          <w:trHeight w:val="209"/>
        </w:trPr>
        <w:tc>
          <w:tcPr>
            <w:tcW w:w="2132" w:type="pct"/>
          </w:tcPr>
          <w:p w14:paraId="72433D55" w14:textId="3999C255" w:rsidR="00FB74D0" w:rsidRPr="00417248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</w:tcPr>
          <w:p w14:paraId="1894DA65" w14:textId="77777777" w:rsidR="00FB74D0" w:rsidRPr="00D742A4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218B198D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0600D49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FEAAC45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8DFAB8E" w14:textId="77777777" w:rsidR="00FB74D0" w:rsidRPr="00FB74D0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7C55449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83F2500" w14:textId="0AD4733F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B74D0" w:rsidRPr="00A30656" w14:paraId="6B8C2482" w14:textId="77777777" w:rsidTr="0006056B">
        <w:tc>
          <w:tcPr>
            <w:tcW w:w="2132" w:type="pct"/>
          </w:tcPr>
          <w:p w14:paraId="0732AB77" w14:textId="3AF61CAA" w:rsidR="00FB74D0" w:rsidRPr="00417248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</w:tcPr>
          <w:p w14:paraId="3DE8B38C" w14:textId="02CADA7F" w:rsidR="00FB74D0" w:rsidRPr="00D742A4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E61240" w:rsidRPr="00E6124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8" w:type="pct"/>
          </w:tcPr>
          <w:p w14:paraId="233CC7FF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DD135B6" w14:textId="0E690A67" w:rsidR="00FB74D0" w:rsidRPr="00417248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FB74D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128" w:type="pct"/>
          </w:tcPr>
          <w:p w14:paraId="0E066A2D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723F8EC" w14:textId="46C3E4C7" w:rsidR="00FB74D0" w:rsidRPr="00FB74D0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C3704B" w:rsidRPr="00C3704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8" w:type="pct"/>
          </w:tcPr>
          <w:p w14:paraId="2A112E88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032E51B" w14:textId="1FF4645F" w:rsidR="00FB74D0" w:rsidRPr="00417248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FB74D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976</w:t>
            </w:r>
          </w:p>
        </w:tc>
      </w:tr>
      <w:tr w:rsidR="00FB74D0" w:rsidRPr="005409C2" w14:paraId="7A9524C1" w14:textId="77777777" w:rsidTr="0006056B">
        <w:tc>
          <w:tcPr>
            <w:tcW w:w="2132" w:type="pct"/>
          </w:tcPr>
          <w:p w14:paraId="7A61780C" w14:textId="6BBFE08E" w:rsidR="00FB74D0" w:rsidRPr="005409C2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8476910" w14:textId="3B16A64A" w:rsidR="00FB74D0" w:rsidRPr="005409C2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3696324D" w14:textId="77777777" w:rsidR="00FB74D0" w:rsidRPr="005409C2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B14833F" w14:textId="6EF644B7" w:rsidR="00FB74D0" w:rsidRPr="005409C2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CFBE879" w14:textId="77777777" w:rsidR="00FB74D0" w:rsidRPr="005409C2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712229B" w14:textId="78B70688" w:rsidR="00FB74D0" w:rsidRPr="00FB74D0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DC65412" w14:textId="77777777" w:rsidR="00FB74D0" w:rsidRPr="005409C2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C94267C" w14:textId="20827888" w:rsidR="00FB74D0" w:rsidRPr="005409C2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B74D0" w:rsidRPr="00A30656" w14:paraId="644E7DCD" w14:textId="77777777" w:rsidTr="0006056B">
        <w:tc>
          <w:tcPr>
            <w:tcW w:w="2132" w:type="pct"/>
          </w:tcPr>
          <w:p w14:paraId="46B00BC8" w14:textId="4856CD40" w:rsidR="00FB74D0" w:rsidRPr="00417248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</w:tcPr>
          <w:p w14:paraId="6AC0C14F" w14:textId="77777777" w:rsidR="00FB74D0" w:rsidRPr="00D742A4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7FC4E2BD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F3B7435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6E5DF5B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BB6988D" w14:textId="77777777" w:rsidR="00FB74D0" w:rsidRPr="00FB74D0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70721AE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7A3DC7C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B74D0" w:rsidRPr="00A30656" w14:paraId="556666C8" w14:textId="77777777" w:rsidTr="0006056B">
        <w:tc>
          <w:tcPr>
            <w:tcW w:w="2132" w:type="pct"/>
          </w:tcPr>
          <w:p w14:paraId="323D0BF2" w14:textId="1CF5D517" w:rsidR="00FB74D0" w:rsidRPr="00417248" w:rsidRDefault="00FB74D0" w:rsidP="00FB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6B002106" w14:textId="18B43A40" w:rsidR="00FB74D0" w:rsidRPr="00FE19B3" w:rsidRDefault="008551D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128" w:type="pct"/>
          </w:tcPr>
          <w:p w14:paraId="7EFFC269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4D23141" w14:textId="3E9F8C3F" w:rsidR="00FB74D0" w:rsidRPr="00417248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FB74D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024</w:t>
            </w:r>
          </w:p>
        </w:tc>
        <w:tc>
          <w:tcPr>
            <w:tcW w:w="128" w:type="pct"/>
          </w:tcPr>
          <w:p w14:paraId="7EB84EDF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FB6AD0E" w14:textId="5E727011" w:rsidR="00FB74D0" w:rsidRPr="00FB74D0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0E509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FB74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0E509E">
              <w:rPr>
                <w:rFonts w:ascii="Angsana New" w:hAnsi="Angsana New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128" w:type="pct"/>
          </w:tcPr>
          <w:p w14:paraId="1E19EF98" w14:textId="77777777" w:rsidR="00FB74D0" w:rsidRPr="00417248" w:rsidRDefault="00FB74D0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4095749" w14:textId="264AD146" w:rsidR="00FB74D0" w:rsidRPr="00417248" w:rsidRDefault="00FE33A6" w:rsidP="00FB74D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FB74D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024</w:t>
            </w:r>
          </w:p>
        </w:tc>
      </w:tr>
      <w:tr w:rsidR="008551D6" w:rsidRPr="00A30656" w14:paraId="71019C23" w14:textId="77777777" w:rsidTr="0006056B">
        <w:tc>
          <w:tcPr>
            <w:tcW w:w="2132" w:type="pct"/>
          </w:tcPr>
          <w:p w14:paraId="5481E9A3" w14:textId="004ECB01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16ECEA09" w14:textId="3A5EF877" w:rsidR="008551D6" w:rsidRPr="00FE19B3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28" w:type="pct"/>
          </w:tcPr>
          <w:p w14:paraId="19DB0A41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3250ED2" w14:textId="33F27073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2403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28" w:type="pct"/>
          </w:tcPr>
          <w:p w14:paraId="3FB65266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083F12B" w14:textId="3EF7E5C3" w:rsidR="008551D6" w:rsidRPr="00FB74D0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28" w:type="pct"/>
          </w:tcPr>
          <w:p w14:paraId="70C7CE7E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C49A9BD" w14:textId="303C2163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2403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</w:tr>
      <w:tr w:rsidR="008551D6" w:rsidRPr="00A30656" w14:paraId="1F7E5180" w14:textId="77777777" w:rsidTr="0006056B">
        <w:tc>
          <w:tcPr>
            <w:tcW w:w="2132" w:type="pct"/>
          </w:tcPr>
          <w:p w14:paraId="65CFDACE" w14:textId="032E30D6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</w:tcPr>
          <w:p w14:paraId="720A06D8" w14:textId="34776761" w:rsidR="008551D6" w:rsidRPr="00FE19B3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28" w:type="pct"/>
          </w:tcPr>
          <w:p w14:paraId="05B58FE6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15E0EBF" w14:textId="43796C84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28" w:type="pct"/>
          </w:tcPr>
          <w:p w14:paraId="306884F6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4C1A776" w14:textId="671B041F" w:rsidR="008551D6" w:rsidRPr="00FB74D0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28" w:type="pct"/>
          </w:tcPr>
          <w:p w14:paraId="04422865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9146BF3" w14:textId="362466EE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8551D6" w:rsidRPr="00A30656" w14:paraId="1287B88E" w14:textId="77777777" w:rsidTr="0006056B">
        <w:tc>
          <w:tcPr>
            <w:tcW w:w="2132" w:type="pct"/>
          </w:tcPr>
          <w:p w14:paraId="70BA0D3C" w14:textId="4A9015BC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2C9AB02F" w14:textId="200EFBB9" w:rsidR="008551D6" w:rsidRPr="00FE19B3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28" w:type="pct"/>
          </w:tcPr>
          <w:p w14:paraId="4565B871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</w:tcPr>
          <w:p w14:paraId="6A6197D2" w14:textId="154EEB94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</w:tcPr>
          <w:p w14:paraId="3D0A4C26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</w:tcPr>
          <w:p w14:paraId="4F18271E" w14:textId="7AADE633" w:rsidR="008551D6" w:rsidRPr="00FB74D0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28" w:type="pct"/>
          </w:tcPr>
          <w:p w14:paraId="6CA19784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0E3E9931" w14:textId="1F3442D3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551D6" w:rsidRPr="005409C2" w14:paraId="0173970E" w14:textId="77777777" w:rsidTr="0006056B">
        <w:tc>
          <w:tcPr>
            <w:tcW w:w="2132" w:type="pct"/>
          </w:tcPr>
          <w:p w14:paraId="06124989" w14:textId="13937B9A" w:rsidR="008551D6" w:rsidRPr="005409C2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069BBFF3" w14:textId="1BF97A9F" w:rsidR="008551D6" w:rsidRPr="005409C2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201F8314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3F459C6" w14:textId="4CE1D7AA" w:rsidR="008551D6" w:rsidRPr="005409C2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024F406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4B23DA8" w14:textId="0F1B6D8D" w:rsidR="008551D6" w:rsidRPr="00FB74D0" w:rsidRDefault="008551D6" w:rsidP="008551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4F427B4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5A40C2C" w14:textId="2A467711" w:rsidR="008551D6" w:rsidRPr="005409C2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1D6" w:rsidRPr="00A30656" w14:paraId="19A76404" w14:textId="77777777" w:rsidTr="0006056B">
        <w:tc>
          <w:tcPr>
            <w:tcW w:w="2132" w:type="pct"/>
          </w:tcPr>
          <w:p w14:paraId="0E2A1B26" w14:textId="2331CA9D" w:rsidR="008551D6" w:rsidRPr="00151084" w:rsidRDefault="00D650D2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624" w:type="pct"/>
          </w:tcPr>
          <w:p w14:paraId="00603C60" w14:textId="77777777" w:rsidR="008551D6" w:rsidRPr="00D742A4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06F8F1DD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7636D9A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C706548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EEA5C86" w14:textId="77777777" w:rsidR="008551D6" w:rsidRPr="00FB74D0" w:rsidRDefault="008551D6" w:rsidP="008551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FEC6F46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C75AE2B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1D6" w:rsidRPr="00A30656" w14:paraId="1DD6C3BC" w14:textId="77777777" w:rsidTr="0006056B">
        <w:tc>
          <w:tcPr>
            <w:tcW w:w="2132" w:type="pct"/>
          </w:tcPr>
          <w:p w14:paraId="3687A0D3" w14:textId="033BAB1A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0C318BFB" w14:textId="4D8C6D64" w:rsidR="008551D6" w:rsidRPr="00D742A4" w:rsidRDefault="008551D6" w:rsidP="008551D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Pr="00FB74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77</w:t>
            </w: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14:paraId="63D3E10A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26D3A10" w14:textId="10F6F1B6" w:rsidR="008551D6" w:rsidRPr="00024237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8" w:type="pct"/>
          </w:tcPr>
          <w:p w14:paraId="43595433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50000F1" w14:textId="7B71B67A" w:rsidR="008551D6" w:rsidRPr="00FB74D0" w:rsidRDefault="008551D6" w:rsidP="008551D6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77</w:t>
            </w: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14:paraId="7C310446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F7DF2C1" w14:textId="393F738A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551D6" w:rsidRPr="005409C2" w14:paraId="737EBE34" w14:textId="77777777" w:rsidTr="0006056B">
        <w:tc>
          <w:tcPr>
            <w:tcW w:w="2132" w:type="pct"/>
          </w:tcPr>
          <w:p w14:paraId="4C24AD6F" w14:textId="77777777" w:rsidR="008551D6" w:rsidRPr="005409C2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361E5218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4440233B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B947755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B2DD1C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DD93DEF" w14:textId="77777777" w:rsidR="008551D6" w:rsidRPr="00FB74D0" w:rsidRDefault="008551D6" w:rsidP="008551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229CD98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8C11CE9" w14:textId="77777777" w:rsidR="008551D6" w:rsidRPr="005409C2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1D6" w:rsidRPr="00A30656" w14:paraId="2460A9A3" w14:textId="77777777" w:rsidTr="00D04A4F">
        <w:tc>
          <w:tcPr>
            <w:tcW w:w="2132" w:type="pct"/>
          </w:tcPr>
          <w:p w14:paraId="07762AB7" w14:textId="4D3EF986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5B516EEB" w14:textId="4D4DD281" w:rsidR="008551D6" w:rsidRPr="00D742A4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5E190F4D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26CE653" w14:textId="3D9186B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6CCC077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800658F" w14:textId="12EA01E2" w:rsidR="008551D6" w:rsidRPr="00FB74D0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244DEA3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1DFC31" w14:textId="3657080E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551D6" w:rsidRPr="00A30656" w14:paraId="02B31EF2" w14:textId="77777777" w:rsidTr="004E4CDE">
        <w:tc>
          <w:tcPr>
            <w:tcW w:w="2132" w:type="pct"/>
          </w:tcPr>
          <w:p w14:paraId="3D12162A" w14:textId="492A173F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79E92C76" w14:textId="4B601097" w:rsidR="008551D6" w:rsidRPr="00D742A4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015B9798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1D344E9" w14:textId="3F694C7E" w:rsidR="008551D6" w:rsidRPr="00417248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1077C4F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738A39F" w14:textId="45A85D3B" w:rsidR="008551D6" w:rsidRPr="00FB74D0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2EA06CF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713EE8A" w14:textId="670D8A01" w:rsidR="008551D6" w:rsidRPr="00417248" w:rsidRDefault="008551D6" w:rsidP="008551D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551D6" w:rsidRPr="00A30656" w14:paraId="498A04E5" w14:textId="77777777" w:rsidTr="0006056B">
        <w:trPr>
          <w:trHeight w:val="272"/>
        </w:trPr>
        <w:tc>
          <w:tcPr>
            <w:tcW w:w="2132" w:type="pct"/>
          </w:tcPr>
          <w:p w14:paraId="3796D68D" w14:textId="0A536FDB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1724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30B1BEAF" w14:textId="042EA5A8" w:rsidR="008551D6" w:rsidRPr="005409C2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03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8" w:type="pct"/>
          </w:tcPr>
          <w:p w14:paraId="2DED02C9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890B03C" w14:textId="307428B1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8" w:type="pct"/>
          </w:tcPr>
          <w:p w14:paraId="61C5D81E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E00ED82" w14:textId="70BECD12" w:rsidR="008551D6" w:rsidRPr="00FB74D0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8" w:type="pct"/>
          </w:tcPr>
          <w:p w14:paraId="04A482AD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635D06F" w14:textId="70C99362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240</w:t>
            </w:r>
          </w:p>
        </w:tc>
      </w:tr>
      <w:tr w:rsidR="008551D6" w:rsidRPr="00A30656" w14:paraId="6DFA7E33" w14:textId="77777777" w:rsidTr="00C84454">
        <w:trPr>
          <w:trHeight w:val="272"/>
        </w:trPr>
        <w:tc>
          <w:tcPr>
            <w:tcW w:w="2132" w:type="pct"/>
          </w:tcPr>
          <w:p w14:paraId="77CF2405" w14:textId="399D334D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7248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</w:t>
            </w: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ลประโยชน์หลังออกจากงาน</w:t>
            </w:r>
          </w:p>
        </w:tc>
        <w:tc>
          <w:tcPr>
            <w:tcW w:w="624" w:type="pct"/>
          </w:tcPr>
          <w:p w14:paraId="60A5D0DF" w14:textId="1C85C7A6" w:rsidR="008551D6" w:rsidRPr="00A743EE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01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8" w:type="pct"/>
          </w:tcPr>
          <w:p w14:paraId="544ADAFE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6C03643" w14:textId="22772834" w:rsidR="008551D6" w:rsidRPr="00A743EE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958</w:t>
            </w:r>
          </w:p>
        </w:tc>
        <w:tc>
          <w:tcPr>
            <w:tcW w:w="128" w:type="pct"/>
          </w:tcPr>
          <w:p w14:paraId="26EE8913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80D647D" w14:textId="1544945C" w:rsidR="008551D6" w:rsidRPr="00FB74D0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128" w:type="pct"/>
          </w:tcPr>
          <w:p w14:paraId="24D4C6EF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1E08928" w14:textId="25BC61EA" w:rsidR="008551D6" w:rsidRPr="00A743EE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958</w:t>
            </w:r>
          </w:p>
        </w:tc>
      </w:tr>
      <w:tr w:rsidR="008551D6" w:rsidRPr="00A30656" w14:paraId="0118248B" w14:textId="77777777" w:rsidTr="00C84454">
        <w:trPr>
          <w:trHeight w:val="272"/>
        </w:trPr>
        <w:tc>
          <w:tcPr>
            <w:tcW w:w="2132" w:type="pct"/>
          </w:tcPr>
          <w:p w14:paraId="33D24E15" w14:textId="5D46C60C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7248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60A4AD4" w14:textId="6351A2D9" w:rsidR="008551D6" w:rsidRPr="00D742A4" w:rsidRDefault="008551D6" w:rsidP="008551D6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956DD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3E580A1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684839E" w14:textId="696E0716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128" w:type="pct"/>
          </w:tcPr>
          <w:p w14:paraId="64BA2A39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54F2C724" w14:textId="388301E1" w:rsidR="008551D6" w:rsidRPr="00FB74D0" w:rsidRDefault="008551D6" w:rsidP="008551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0CE8247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D689B3D" w14:textId="1685EE76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</w:tr>
      <w:tr w:rsidR="008551D6" w:rsidRPr="00A30656" w14:paraId="140C811D" w14:textId="77777777" w:rsidTr="002C086C">
        <w:tc>
          <w:tcPr>
            <w:tcW w:w="2132" w:type="pct"/>
          </w:tcPr>
          <w:p w14:paraId="0A14162A" w14:textId="6242FE88" w:rsidR="008551D6" w:rsidRPr="00417248" w:rsidRDefault="008551D6" w:rsidP="0085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1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FA30FB1" w14:textId="1987B9E7" w:rsidR="008551D6" w:rsidRPr="0061644E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8" w:type="pct"/>
          </w:tcPr>
          <w:p w14:paraId="6D9DC93F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93E6ED2" w14:textId="4B27569D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8" w:type="pct"/>
          </w:tcPr>
          <w:p w14:paraId="4B2E4EB9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A8EE047" w14:textId="46A05E6B" w:rsidR="008551D6" w:rsidRPr="00FB74D0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8" w:type="pct"/>
          </w:tcPr>
          <w:p w14:paraId="663EF229" w14:textId="77777777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7DCFE17" w14:textId="1B5641BA" w:rsidR="008551D6" w:rsidRPr="00417248" w:rsidRDefault="008551D6" w:rsidP="008551D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411</w:t>
            </w:r>
          </w:p>
        </w:tc>
      </w:tr>
    </w:tbl>
    <w:p w14:paraId="102A81EB" w14:textId="77777777" w:rsidR="001062CF" w:rsidRDefault="001062CF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D89A3FA" w14:textId="122D58AA" w:rsidR="005376A0" w:rsidRPr="00417248" w:rsidRDefault="005376A0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417248">
        <w:rPr>
          <w:rFonts w:ascii="Angsana New" w:hAnsi="Angsana New" w:hint="cs"/>
          <w:sz w:val="30"/>
          <w:szCs w:val="30"/>
          <w:cs/>
        </w:rPr>
        <w:t>กับกิจการที่เกี่ยวข้อง</w:t>
      </w:r>
      <w:bookmarkStart w:id="0" w:name="_Hlk132022799"/>
      <w:r w:rsidR="0009598B">
        <w:rPr>
          <w:rFonts w:ascii="Angsana New" w:hAnsi="Angsana New" w:hint="cs"/>
          <w:sz w:val="30"/>
          <w:szCs w:val="30"/>
          <w:cs/>
        </w:rPr>
        <w:t>กัน</w:t>
      </w:r>
      <w:r w:rsidR="0009598B" w:rsidRPr="00C02BB7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E33A6" w:rsidRPr="00FE33A6">
        <w:rPr>
          <w:rFonts w:ascii="Angsana New" w:hAnsi="Angsana New"/>
          <w:sz w:val="30"/>
          <w:szCs w:val="30"/>
        </w:rPr>
        <w:t>30</w:t>
      </w:r>
      <w:r w:rsidR="0009598B">
        <w:rPr>
          <w:rFonts w:ascii="Angsana New" w:hAnsi="Angsana New"/>
          <w:sz w:val="30"/>
          <w:szCs w:val="30"/>
        </w:rPr>
        <w:t xml:space="preserve"> </w:t>
      </w:r>
      <w:r w:rsidR="0009598B">
        <w:rPr>
          <w:rFonts w:ascii="Angsana New" w:hAnsi="Angsana New" w:hint="cs"/>
          <w:sz w:val="30"/>
          <w:szCs w:val="30"/>
          <w:cs/>
        </w:rPr>
        <w:t>มิถุนายน</w:t>
      </w:r>
      <w:r w:rsidR="0009598B">
        <w:rPr>
          <w:rFonts w:ascii="Angsana New" w:hAnsi="Angsana New"/>
          <w:sz w:val="30"/>
          <w:szCs w:val="30"/>
        </w:rPr>
        <w:t xml:space="preserve">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568</w:t>
      </w:r>
      <w:r w:rsidR="00B13F7E" w:rsidRPr="00417248">
        <w:rPr>
          <w:rFonts w:ascii="Angsana New" w:hAnsi="Angsana New"/>
          <w:sz w:val="30"/>
          <w:szCs w:val="30"/>
          <w:cs/>
        </w:rPr>
        <w:t xml:space="preserve"> และ </w:t>
      </w:r>
      <w:r w:rsidR="00FE33A6" w:rsidRPr="00FE33A6">
        <w:rPr>
          <w:rFonts w:ascii="Angsana New" w:hAnsi="Angsana New"/>
          <w:sz w:val="30"/>
          <w:szCs w:val="30"/>
        </w:rPr>
        <w:t>31</w:t>
      </w:r>
      <w:r w:rsidR="00B13F7E" w:rsidRPr="00417248">
        <w:rPr>
          <w:rFonts w:ascii="Angsana New" w:hAnsi="Angsana New"/>
          <w:sz w:val="30"/>
          <w:szCs w:val="30"/>
          <w:cs/>
        </w:rPr>
        <w:t xml:space="preserve"> </w:t>
      </w:r>
      <w:r w:rsidR="00B13F7E" w:rsidRPr="0041724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E33A6" w:rsidRPr="00FE33A6">
        <w:rPr>
          <w:rFonts w:ascii="Angsana New" w:hAnsi="Angsana New" w:hint="cs"/>
          <w:sz w:val="30"/>
          <w:szCs w:val="30"/>
        </w:rPr>
        <w:t>2</w:t>
      </w:r>
      <w:r w:rsidR="00542C3B" w:rsidRPr="00542C3B">
        <w:rPr>
          <w:rFonts w:ascii="Angsana New" w:hAnsi="Angsana New" w:hint="cs"/>
          <w:sz w:val="30"/>
          <w:szCs w:val="30"/>
        </w:rPr>
        <w:t>56</w:t>
      </w:r>
      <w:r w:rsidR="00542C3B" w:rsidRPr="00542C3B">
        <w:rPr>
          <w:rFonts w:ascii="Angsana New" w:hAnsi="Angsana New"/>
          <w:sz w:val="30"/>
          <w:szCs w:val="30"/>
        </w:rPr>
        <w:t>7</w:t>
      </w:r>
      <w:r w:rsidR="00B13F7E" w:rsidRPr="00417248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Pr="00417248">
        <w:rPr>
          <w:rFonts w:ascii="Angsana New" w:hAnsi="Angsana New"/>
          <w:sz w:val="30"/>
          <w:szCs w:val="30"/>
          <w:cs/>
        </w:rPr>
        <w:t>มีดังนี้</w:t>
      </w:r>
    </w:p>
    <w:p w14:paraId="43AEF6B2" w14:textId="77777777" w:rsidR="005376A0" w:rsidRPr="0006549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5"/>
        <w:gridCol w:w="274"/>
        <w:gridCol w:w="1099"/>
        <w:gridCol w:w="252"/>
        <w:gridCol w:w="1162"/>
        <w:gridCol w:w="277"/>
        <w:gridCol w:w="1108"/>
      </w:tblGrid>
      <w:tr w:rsidR="0097191A" w:rsidRPr="00065490" w14:paraId="5E621358" w14:textId="77777777" w:rsidTr="00E43D61">
        <w:trPr>
          <w:trHeight w:val="29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AEC642" w14:textId="6FDD9F6F" w:rsidR="0097191A" w:rsidRPr="00065490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8AD89" w14:textId="77777777" w:rsidR="0097191A" w:rsidRPr="00065490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265FA0" w14:textId="77777777" w:rsidR="0097191A" w:rsidRPr="00065490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F4476" w14:textId="77777777" w:rsidR="0097191A" w:rsidRPr="00065490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98B" w:rsidRPr="00065490" w14:paraId="278B9517" w14:textId="77777777" w:rsidTr="00E43D61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C0F631" w14:textId="77777777" w:rsidR="0009598B" w:rsidRPr="00065490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2B19569" w14:textId="0AB2BAC8" w:rsidR="0009598B" w:rsidRPr="00065490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30</w:t>
            </w:r>
            <w:r w:rsidR="000959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1BDAE4C" w14:textId="77777777" w:rsidR="0009598B" w:rsidRPr="00065490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4D44239" w14:textId="70475E6F" w:rsidR="0009598B" w:rsidRPr="00065490" w:rsidRDefault="00FE33A6" w:rsidP="005E09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31</w:t>
            </w:r>
            <w:r w:rsidR="0009598B" w:rsidRPr="000654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06549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FD496A" w14:textId="77777777" w:rsidR="0009598B" w:rsidRPr="00065490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8F65701" w14:textId="51CD9DEA" w:rsidR="0009598B" w:rsidRPr="00065490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30</w:t>
            </w:r>
            <w:r w:rsidR="000959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747FA0" w14:textId="77777777" w:rsidR="0009598B" w:rsidRPr="00065490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9511B28" w14:textId="44934785" w:rsidR="0009598B" w:rsidRPr="00065490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31</w:t>
            </w:r>
            <w:r w:rsidR="0009598B" w:rsidRPr="000654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06549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E0911" w:rsidRPr="00065490" w14:paraId="0E591EB8" w14:textId="77777777" w:rsidTr="00E43D61">
        <w:trPr>
          <w:trHeight w:val="11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8D04D0" w14:textId="243A57D2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3FE8458" w14:textId="690EDB52" w:rsidR="005E0911" w:rsidRPr="00065490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627E34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3472DA7" w14:textId="0A13622B" w:rsidR="005E0911" w:rsidRPr="00065490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CAF3A1B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95500DE" w14:textId="215F5960" w:rsidR="005E0911" w:rsidRPr="00065490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0EFD3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3152C80" w14:textId="79346873" w:rsidR="005E0911" w:rsidRPr="00065490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7266CE" w:rsidRPr="00065490" w14:paraId="4837FA90" w14:textId="77777777" w:rsidTr="00E43D61">
        <w:trPr>
          <w:trHeight w:val="155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FC21D5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AAA99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549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54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6549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66CE" w:rsidRPr="00065490" w14:paraId="002C9E05" w14:textId="77777777" w:rsidTr="00A34F0C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944CD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47" w:type="dxa"/>
            <w:gridSpan w:val="7"/>
            <w:tcBorders>
              <w:top w:val="nil"/>
              <w:left w:val="nil"/>
              <w:right w:val="nil"/>
            </w:tcBorders>
          </w:tcPr>
          <w:p w14:paraId="2253B3FC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E0911" w:rsidRPr="00065490" w14:paraId="129B9A44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B6E6A1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49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5BA8CE6" w14:textId="6AFC8D37" w:rsidR="005E0911" w:rsidRPr="0061644E" w:rsidRDefault="00FB74D0" w:rsidP="00255AD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0BC36AF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0F8ABD55" w14:textId="249A2FA4" w:rsidR="005E0911" w:rsidRPr="00065490" w:rsidRDefault="005E0911" w:rsidP="00255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03CC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8E0C9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5C86DFB7" w14:textId="218DEDF1" w:rsidR="005E0911" w:rsidRPr="00956DDD" w:rsidRDefault="00FE33A6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 w:hint="cs"/>
                <w:sz w:val="30"/>
                <w:szCs w:val="30"/>
              </w:rPr>
              <w:t>204</w:t>
            </w:r>
            <w:r w:rsidR="00FB74D0" w:rsidRPr="00956DD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42C3B" w:rsidRPr="00542C3B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FE33A6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D4152E9" w14:textId="77777777" w:rsidR="005E0911" w:rsidRPr="00956DDD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E168FE9" w14:textId="1215241C" w:rsidR="005E0911" w:rsidRPr="00065490" w:rsidRDefault="00FE33A6" w:rsidP="00255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21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6</w:t>
            </w:r>
            <w:r w:rsidR="005E0911" w:rsidRPr="00065490">
              <w:rPr>
                <w:rFonts w:ascii="Angsana New" w:hAnsi="Angsana New"/>
                <w:sz w:val="30"/>
                <w:szCs w:val="30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</w:rPr>
              <w:t>20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E0911" w:rsidRPr="00065490" w14:paraId="2EA7CAF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79D427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3ACCD7E0" w14:textId="51446564" w:rsidR="005E0911" w:rsidRPr="0061644E" w:rsidRDefault="00FE33A6" w:rsidP="00255AD2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="00FB74D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="00542C3B"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F828204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2CC2C4E5" w14:textId="2F70945B" w:rsidR="005E0911" w:rsidRPr="00A67119" w:rsidRDefault="00FE33A6" w:rsidP="00255AD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7085F2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27384752" w14:textId="74D16B5D" w:rsidR="005E0911" w:rsidRPr="00956DDD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 w:hint="cs"/>
                <w:sz w:val="30"/>
                <w:szCs w:val="30"/>
              </w:rPr>
              <w:t>10</w:t>
            </w:r>
            <w:r w:rsidR="00FB74D0" w:rsidRPr="00956DD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42C3B" w:rsidRPr="00542C3B">
              <w:rPr>
                <w:rFonts w:ascii="Angsana New" w:hAnsi="Angsana New" w:hint="cs"/>
                <w:sz w:val="30"/>
                <w:szCs w:val="30"/>
              </w:rPr>
              <w:t>957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514E5F0" w14:textId="77777777" w:rsidR="005E0911" w:rsidRPr="00956DDD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7DC5F729" w14:textId="4D6B885E" w:rsidR="005E0911" w:rsidRPr="00A67119" w:rsidRDefault="00FE33A6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10</w:t>
            </w:r>
            <w:r w:rsidR="005E0911" w:rsidRPr="00065490">
              <w:rPr>
                <w:rFonts w:ascii="Angsana New" w:hAnsi="Angsana New"/>
                <w:sz w:val="30"/>
                <w:szCs w:val="30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</w:rPr>
              <w:t>44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E0911" w:rsidRPr="00065490" w14:paraId="5F433C30" w14:textId="77777777" w:rsidTr="00B13B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92807EC" w14:textId="475FDDF2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FC4C246" w14:textId="271BA5F5" w:rsidR="005E0911" w:rsidRPr="00A67119" w:rsidRDefault="00FE33A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5A39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A5DEA98" w14:textId="77777777" w:rsidR="005E0911" w:rsidRPr="00A67119" w:rsidRDefault="005E0911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0FFDAA08" w14:textId="012A7246" w:rsidR="005E0911" w:rsidRPr="00A67119" w:rsidRDefault="00FE33A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1709C19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28211E7C" w14:textId="1D939A0C" w:rsidR="005E0911" w:rsidRPr="00956DDD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A395D" w:rsidRPr="00956D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199B45C1" w14:textId="77777777" w:rsidR="005E0911" w:rsidRPr="00956DDD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74CFB442" w14:textId="233A7EFF" w:rsidR="005E0911" w:rsidRPr="00A67119" w:rsidRDefault="00FE33A6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5E0911" w:rsidRPr="00065490" w14:paraId="141B2F3F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CF3D9B" w14:textId="464B01CC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54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6549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06549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7B0E8A" w14:textId="75C2705D" w:rsidR="005E0911" w:rsidRPr="0061644E" w:rsidRDefault="00FB74D0" w:rsidP="0064720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E9BCEB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155B8" w14:textId="570E02D1" w:rsidR="005E0911" w:rsidRPr="00065490" w:rsidRDefault="005E0911" w:rsidP="0064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03CC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C423F3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03D35" w14:textId="1C7F48B0" w:rsidR="005E0911" w:rsidRPr="00956DDD" w:rsidRDefault="00FB74D0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-1" w:line="240" w:lineRule="auto"/>
              <w:ind w:left="-200" w:right="-381" w:firstLine="70"/>
              <w:rPr>
                <w:rFonts w:ascii="Angsana New" w:hAnsi="Angsana New"/>
                <w:sz w:val="30"/>
                <w:szCs w:val="30"/>
                <w:cs/>
              </w:rPr>
            </w:pPr>
            <w:r w:rsidRPr="00956DD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E33A6" w:rsidRPr="00FE33A6">
              <w:rPr>
                <w:rFonts w:ascii="Angsana New" w:hAnsi="Angsana New" w:hint="cs"/>
                <w:sz w:val="30"/>
                <w:szCs w:val="30"/>
              </w:rPr>
              <w:t>44</w:t>
            </w:r>
            <w:r w:rsidRPr="00956DD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42C3B" w:rsidRPr="00542C3B">
              <w:rPr>
                <w:rFonts w:ascii="Angsana New" w:hAnsi="Angsana New" w:hint="cs"/>
                <w:sz w:val="30"/>
                <w:szCs w:val="30"/>
              </w:rPr>
              <w:t>7</w:t>
            </w:r>
            <w:r w:rsidR="00FE33A6" w:rsidRPr="00FE33A6">
              <w:rPr>
                <w:rFonts w:ascii="Angsana New" w:hAnsi="Angsana New" w:hint="cs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956DD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B8E975" w14:textId="77777777" w:rsidR="005E0911" w:rsidRPr="00956DDD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0E0C0" w14:textId="3E0DEA34" w:rsidR="005E0911" w:rsidRPr="00065490" w:rsidRDefault="005E0911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-1" w:line="240" w:lineRule="auto"/>
              <w:ind w:left="-200" w:right="-381" w:firstLine="70"/>
              <w:rPr>
                <w:rFonts w:ascii="Angsana New" w:hAnsi="Angsana New"/>
                <w:sz w:val="30"/>
                <w:szCs w:val="30"/>
              </w:rPr>
            </w:pPr>
            <w:r w:rsidRPr="00065490">
              <w:rPr>
                <w:rFonts w:ascii="Angsana New" w:hAnsi="Angsana New"/>
                <w:sz w:val="30"/>
                <w:szCs w:val="30"/>
              </w:rPr>
              <w:t>(</w:t>
            </w:r>
            <w:r w:rsidR="00FE33A6" w:rsidRPr="00FE33A6">
              <w:rPr>
                <w:rFonts w:ascii="Angsana New" w:hAnsi="Angsana New" w:hint="cs"/>
                <w:sz w:val="30"/>
                <w:szCs w:val="30"/>
              </w:rPr>
              <w:t>44</w:t>
            </w:r>
            <w:r w:rsidRPr="00065490">
              <w:rPr>
                <w:rFonts w:ascii="Angsana New" w:hAnsi="Angsana New"/>
                <w:sz w:val="30"/>
                <w:szCs w:val="30"/>
              </w:rPr>
              <w:t>,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7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5</w:t>
            </w:r>
            <w:r w:rsidRPr="000654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0911" w:rsidRPr="00065490" w14:paraId="0036409E" w14:textId="77777777" w:rsidTr="00C40B0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554C" w14:textId="396FCF76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" w:name="_Hlk141176242"/>
            <w:r w:rsidRPr="000654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F3035" w14:textId="642716DA" w:rsidR="005E0911" w:rsidRPr="0061644E" w:rsidRDefault="00FE33A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33A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  <w:r w:rsidR="00FB74D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="00542C3B" w:rsidRPr="00542C3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35934CD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B6441" w14:textId="131916CE" w:rsidR="005E0911" w:rsidRPr="00065490" w:rsidRDefault="00FE33A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751EBE7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3D20A" w14:textId="10DB0166" w:rsidR="005E0911" w:rsidRPr="00D742A4" w:rsidRDefault="00FE33A6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FE33A6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542C3B" w:rsidRPr="00542C3B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Pr="00FE33A6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FB74D0" w:rsidRPr="00FB74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FE33A6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542C3B" w:rsidRPr="00542C3B">
              <w:rPr>
                <w:rFonts w:ascii="Angsana New" w:hAnsi="Angsana New" w:hint="cs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52D8A4C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1F5615" w14:textId="6F22DB1F" w:rsidR="005E0911" w:rsidRPr="00065490" w:rsidRDefault="00FE33A6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E0911" w:rsidRPr="000654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bookmarkEnd w:id="1"/>
      <w:tr w:rsidR="007266CE" w:rsidRPr="00065490" w14:paraId="39DD622D" w14:textId="77777777" w:rsidTr="00B916A3">
        <w:trPr>
          <w:trHeight w:val="24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59B0D6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7E1C780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BAF65DA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62E30255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266CE" w:rsidRPr="00065490" w14:paraId="4D368854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0C366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654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88F25DE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AC8E98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24E701A3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E0911" w:rsidRPr="00065490" w14:paraId="34A1379C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18EE9C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786A653" w14:textId="4A18C538" w:rsidR="005E0911" w:rsidRPr="00A45E63" w:rsidRDefault="00FB74D0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3A774DA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6A3A9999" w14:textId="0C5C1B71" w:rsidR="005E0911" w:rsidRPr="00065490" w:rsidRDefault="005E0911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236A95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1ABCB477" w14:textId="6807FA22" w:rsidR="005E0911" w:rsidRPr="00A67119" w:rsidRDefault="00FE33A6" w:rsidP="00B5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 w:hint="cs"/>
                <w:sz w:val="30"/>
                <w:szCs w:val="30"/>
              </w:rPr>
              <w:t>1</w:t>
            </w:r>
            <w:r w:rsidR="00542C3B" w:rsidRPr="00542C3B">
              <w:rPr>
                <w:rFonts w:ascii="Angsana New" w:hAnsi="Angsana New" w:hint="cs"/>
                <w:sz w:val="30"/>
                <w:szCs w:val="30"/>
              </w:rPr>
              <w:t>6</w:t>
            </w:r>
            <w:r w:rsidR="00FB74D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42C3B" w:rsidRPr="00542C3B">
              <w:rPr>
                <w:rFonts w:ascii="Angsana New" w:hAnsi="Angsana New" w:hint="cs"/>
                <w:sz w:val="30"/>
                <w:szCs w:val="30"/>
              </w:rPr>
              <w:t>88</w:t>
            </w:r>
            <w:r w:rsidRPr="00FE33A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4640701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1C6DA009" w14:textId="345A0674" w:rsidR="005E0911" w:rsidRPr="00A67119" w:rsidRDefault="00FE33A6" w:rsidP="006E4B3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E0911" w:rsidRPr="00065490" w14:paraId="655946BE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DF3A4F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39CCABFC" w14:textId="7C491CA5" w:rsidR="005E0911" w:rsidRPr="00A45E63" w:rsidRDefault="00542C3B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="00FB74D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E33A6"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BEEC0BA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1164AC24" w14:textId="16CE8002" w:rsidR="005E0911" w:rsidRPr="00065490" w:rsidRDefault="00542C3B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E33A6"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E2C8B43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6DE76D4B" w14:textId="062AD789" w:rsidR="005E0911" w:rsidRPr="005874AA" w:rsidRDefault="00542C3B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542C3B">
              <w:rPr>
                <w:rFonts w:ascii="Angsana New" w:hAnsi="Angsana New" w:hint="cs"/>
                <w:sz w:val="30"/>
                <w:szCs w:val="30"/>
              </w:rPr>
              <w:t>8</w:t>
            </w:r>
            <w:r w:rsidR="00FB74D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42C3B">
              <w:rPr>
                <w:rFonts w:ascii="Angsana New" w:hAnsi="Angsana New"/>
                <w:sz w:val="30"/>
                <w:szCs w:val="30"/>
              </w:rPr>
              <w:t>6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58BBEC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12E394F" w14:textId="6C3FC5F1" w:rsidR="005E0911" w:rsidRPr="00A67119" w:rsidRDefault="00542C3B" w:rsidP="00A67119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E33A6"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</w:tr>
      <w:tr w:rsidR="005E0911" w:rsidRPr="00065490" w14:paraId="7CC955E7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FBC5F6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51E632A0" w14:textId="1BCE7D7B" w:rsidR="005E0911" w:rsidRPr="00A45E63" w:rsidRDefault="00542C3B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="00FB74D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731102D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00463EFB" w14:textId="375EC268" w:rsidR="005E0911" w:rsidRPr="00065490" w:rsidRDefault="00542C3B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E33A6"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AD23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48904AB3" w14:textId="1E619ADF" w:rsidR="005E0911" w:rsidRPr="00A67119" w:rsidRDefault="00542C3B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542C3B">
              <w:rPr>
                <w:rFonts w:ascii="Angsana New" w:hAnsi="Angsana New" w:hint="cs"/>
                <w:sz w:val="30"/>
                <w:szCs w:val="30"/>
              </w:rPr>
              <w:t>8</w:t>
            </w:r>
            <w:r w:rsidR="00FB74D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42C3B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8E8367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1053E01C" w14:textId="4F46F73C" w:rsidR="005E0911" w:rsidRPr="00A67119" w:rsidRDefault="00542C3B" w:rsidP="00A67119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E33A6"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5E0911" w:rsidRPr="00065490" w14:paraId="5702EBB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86E9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18C90" w14:textId="1E786D37" w:rsidR="005E0911" w:rsidRPr="00A67119" w:rsidRDefault="00FE33A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33A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542C3B" w:rsidRPr="00542C3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FB74D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FE33A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542C3B" w:rsidRPr="00542C3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00A23B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08EE30" w14:textId="35867C2D" w:rsidR="005E0911" w:rsidRPr="00A67119" w:rsidRDefault="00FE33A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A65E97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77BFB" w14:textId="5EFF24F1" w:rsidR="005E0911" w:rsidRPr="00A67119" w:rsidRDefault="00FE33A6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="Angsana New" w:hAnsi="Angsana New" w:hint="cs"/>
                <w:b/>
                <w:bCs/>
                <w:sz w:val="30"/>
                <w:szCs w:val="30"/>
              </w:rPr>
              <w:t>34</w:t>
            </w:r>
            <w:r w:rsidR="00FB74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FE33A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AC1DB6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FC7436" w14:textId="16EA0F53" w:rsidR="005E0911" w:rsidRPr="00A67119" w:rsidRDefault="00FE33A6" w:rsidP="00A67119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</w:tr>
      <w:tr w:rsidR="007266CE" w:rsidRPr="00065490" w14:paraId="2E550488" w14:textId="77777777" w:rsidTr="00E43D61">
        <w:trPr>
          <w:trHeight w:val="1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BC7A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8531D" w14:textId="77777777" w:rsidR="007266CE" w:rsidRPr="00D742A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C393B4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A2FD89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39E55134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6908F7" w14:textId="77777777" w:rsidR="007266CE" w:rsidRPr="00D742A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3189B3BD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C1227E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266CE" w:rsidRPr="00065490" w14:paraId="6E380952" w14:textId="77777777" w:rsidTr="00A34F0C">
        <w:trPr>
          <w:trHeight w:val="3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F471" w14:textId="3268425F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37F4390A" w14:textId="77777777" w:rsidR="007266CE" w:rsidRPr="00D742A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F3D11FF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54E8238D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8A8AFBD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vAlign w:val="bottom"/>
          </w:tcPr>
          <w:p w14:paraId="2A6AC57F" w14:textId="77777777" w:rsidR="007266CE" w:rsidRPr="00D742A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D2758D3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49877FA0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E0911" w:rsidRPr="00065490" w14:paraId="38841F31" w14:textId="77777777" w:rsidTr="00EA2B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A5A9" w14:textId="7483929A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77D8F791" w14:textId="1BFFB6D8" w:rsidR="005E0911" w:rsidRPr="00A45E63" w:rsidRDefault="00FB74D0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9E7834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2F763D7B" w14:textId="1E431375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621624F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vAlign w:val="bottom"/>
          </w:tcPr>
          <w:p w14:paraId="29C56D9B" w14:textId="6DFB7DA9" w:rsidR="005E0911" w:rsidRPr="00A67119" w:rsidRDefault="00FE33A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FB74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542C3B" w:rsidRPr="00542C3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60AA54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31738A0F" w14:textId="7125CB11" w:rsidR="005E0911" w:rsidRPr="00065490" w:rsidRDefault="00FE33A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669</w:t>
            </w:r>
          </w:p>
        </w:tc>
      </w:tr>
      <w:tr w:rsidR="005E0911" w:rsidRPr="00065490" w14:paraId="26828FB8" w14:textId="77777777" w:rsidTr="00EA2B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1B59" w14:textId="201A3B85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6162D" w14:textId="3C163D0F" w:rsidR="005E0911" w:rsidRPr="00A67119" w:rsidRDefault="00FB74D0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ED851A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81E99" w14:textId="0E4E3DE2" w:rsidR="005E0911" w:rsidRPr="00A67119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05A997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F3C4E" w14:textId="70D27CE2" w:rsidR="005E0911" w:rsidRPr="00A67119" w:rsidRDefault="00FE33A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FB74D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542C3B" w:rsidRPr="00542C3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9796BC2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7A8C6" w14:textId="6BC647FB" w:rsidR="005E0911" w:rsidRPr="00A67119" w:rsidRDefault="00FE33A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</w:tr>
      <w:tr w:rsidR="007266CE" w:rsidRPr="00065490" w14:paraId="2BBA68D9" w14:textId="77777777" w:rsidTr="002966AB">
        <w:trPr>
          <w:trHeight w:val="1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5264C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16EADD85" w14:textId="77777777" w:rsidR="007266CE" w:rsidRPr="00A45E63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B40FBBA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1705E23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7C3408D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vAlign w:val="bottom"/>
          </w:tcPr>
          <w:p w14:paraId="78903763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4FA9CCD2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402377DE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66CE" w:rsidRPr="00065490" w14:paraId="25F46AD9" w14:textId="77777777" w:rsidTr="00847EA3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604478" w14:textId="464F775F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654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5247" w:type="dxa"/>
            <w:gridSpan w:val="7"/>
            <w:tcBorders>
              <w:left w:val="nil"/>
              <w:right w:val="nil"/>
            </w:tcBorders>
          </w:tcPr>
          <w:p w14:paraId="722F91AC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66CE" w:rsidRPr="00065490" w14:paraId="58C7F750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B3C7F2" w14:textId="1AB73614" w:rsidR="007266CE" w:rsidRPr="00065490" w:rsidRDefault="00955822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80A62D6" w14:textId="34C95556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17E700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3A9B9C0C" w14:textId="2ADB9341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EBE4F59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65F7051D" w14:textId="00DF82BB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08C0612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26D1C6E5" w14:textId="19A6F31D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05159" w:rsidRPr="00065490" w14:paraId="6FAF9F63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A6793C7" w14:textId="63E40CA6" w:rsidR="00E05159" w:rsidRPr="00065490" w:rsidRDefault="00E05159" w:rsidP="00955822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="Angsana New" w:hAnsi="Angsana New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29CF95B" w14:textId="5C606AA2" w:rsidR="00E05159" w:rsidRPr="00A67119" w:rsidRDefault="005A395D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B16FD84" w14:textId="77777777" w:rsidR="00E05159" w:rsidRPr="00065490" w:rsidRDefault="00E05159" w:rsidP="00E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5C08622E" w14:textId="38CC87FB" w:rsidR="00E05159" w:rsidRPr="00065490" w:rsidRDefault="00E05159" w:rsidP="00E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8AB6583" w14:textId="77777777" w:rsidR="00E05159" w:rsidRPr="00065490" w:rsidRDefault="00E05159" w:rsidP="00E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72623485" w14:textId="2B5FA401" w:rsidR="00E05159" w:rsidRPr="00A67119" w:rsidRDefault="00FE33A6" w:rsidP="00E0515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C85BBAB" w14:textId="77777777" w:rsidR="00E05159" w:rsidRPr="00065490" w:rsidRDefault="00E05159" w:rsidP="00E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717D5194" w14:textId="4A80BE25" w:rsidR="00E05159" w:rsidRPr="00A67119" w:rsidRDefault="00FE33A6" w:rsidP="00E0515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05159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542C3B" w:rsidRPr="00542C3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5E0911" w:rsidRPr="00065490" w14:paraId="587FF031" w14:textId="77777777" w:rsidTr="00620B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D7AB" w14:textId="77E6D9CC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87DF5" w14:textId="79E7BD10" w:rsidR="005E0911" w:rsidRPr="00A67119" w:rsidRDefault="005A395D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704FAB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142397" w14:textId="489C10E4" w:rsidR="005E0911" w:rsidRPr="00A67119" w:rsidRDefault="005E0911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0A62629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129F40" w14:textId="625867CE" w:rsidR="005E0911" w:rsidRPr="00A67119" w:rsidRDefault="00FE33A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274487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D04DA" w14:textId="4CEEF156" w:rsidR="005E0911" w:rsidRPr="00A67119" w:rsidRDefault="00FE33A6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542C3B" w:rsidRPr="00542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47FFE9ED" w14:textId="7B66A09D" w:rsidR="00531BF7" w:rsidRPr="00065490" w:rsidRDefault="00531BF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B2C9F39" w14:textId="77777777" w:rsidR="00531BF7" w:rsidRPr="00A30656" w:rsidRDefault="00531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7"/>
          <w:szCs w:val="17"/>
          <w:cs/>
        </w:rPr>
      </w:pPr>
      <w:r w:rsidRPr="00A30656">
        <w:rPr>
          <w:rFonts w:ascii="Angsana New" w:hAnsi="Angsana New"/>
          <w:sz w:val="17"/>
          <w:szCs w:val="17"/>
        </w:rP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39"/>
        <w:gridCol w:w="1201"/>
      </w:tblGrid>
      <w:tr w:rsidR="009F324F" w:rsidRPr="00810FC4" w14:paraId="7722F95C" w14:textId="77777777" w:rsidTr="00F371A6">
        <w:trPr>
          <w:trHeight w:val="351"/>
          <w:tblHeader/>
        </w:trPr>
        <w:tc>
          <w:tcPr>
            <w:tcW w:w="4140" w:type="dxa"/>
            <w:vAlign w:val="bottom"/>
          </w:tcPr>
          <w:p w14:paraId="336AC299" w14:textId="408D2910" w:rsidR="009F324F" w:rsidRPr="00810FC4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947CC1C" w14:textId="787B4AD8" w:rsidR="009F324F" w:rsidRPr="00810FC4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58AABB" w14:textId="77777777" w:rsidR="009F324F" w:rsidRPr="00810FC4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1572493" w14:textId="338B126B" w:rsidR="009F324F" w:rsidRPr="00810FC4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98B" w:rsidRPr="00810FC4" w14:paraId="310D8C52" w14:textId="77777777" w:rsidTr="008764C4">
        <w:trPr>
          <w:trHeight w:val="398"/>
          <w:tblHeader/>
        </w:trPr>
        <w:tc>
          <w:tcPr>
            <w:tcW w:w="4140" w:type="dxa"/>
            <w:vAlign w:val="bottom"/>
          </w:tcPr>
          <w:p w14:paraId="13C53616" w14:textId="77777777" w:rsidR="0009598B" w:rsidRPr="00810FC4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8B6F73" w14:textId="4BD23543" w:rsidR="0009598B" w:rsidRPr="00810FC4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30</w:t>
            </w:r>
            <w:r w:rsidR="000959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E25D95" w14:textId="77777777" w:rsidR="0009598B" w:rsidRPr="00810FC4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A0BF32" w14:textId="1B1BB663" w:rsidR="0009598B" w:rsidRPr="00810FC4" w:rsidRDefault="00FE33A6" w:rsidP="005E09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31</w:t>
            </w:r>
            <w:r w:rsidR="0009598B" w:rsidRPr="00810F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598B" w:rsidRPr="00810FC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FF1A6EE" w14:textId="77777777" w:rsidR="0009598B" w:rsidRPr="00810FC4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8A5106" w14:textId="15298DFB" w:rsidR="0009598B" w:rsidRPr="00810FC4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30</w:t>
            </w:r>
            <w:r w:rsidR="000959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613F7F05" w14:textId="44D41DDC" w:rsidR="0009598B" w:rsidRPr="00810FC4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219D77E7" w14:textId="73A3D771" w:rsidR="0009598B" w:rsidRPr="00810FC4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31</w:t>
            </w:r>
            <w:r w:rsidR="0009598B" w:rsidRPr="00810F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598B" w:rsidRPr="00810FC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E0911" w:rsidRPr="00810FC4" w14:paraId="1F1A44F7" w14:textId="77777777" w:rsidTr="008764C4">
        <w:trPr>
          <w:trHeight w:val="360"/>
          <w:tblHeader/>
        </w:trPr>
        <w:tc>
          <w:tcPr>
            <w:tcW w:w="4140" w:type="dxa"/>
            <w:vAlign w:val="bottom"/>
          </w:tcPr>
          <w:p w14:paraId="6FCCF07D" w14:textId="52E12B96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40D79B" w14:textId="74C3CAE3" w:rsidR="005E0911" w:rsidRPr="00810FC4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0E35F54D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CD2CA8" w14:textId="627B44CD" w:rsidR="005E0911" w:rsidRPr="00810FC4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270" w:type="dxa"/>
          </w:tcPr>
          <w:p w14:paraId="019773D1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330131" w14:textId="01645EF0" w:rsidR="005E0911" w:rsidRPr="00810FC4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239" w:type="dxa"/>
          </w:tcPr>
          <w:p w14:paraId="699C0DF4" w14:textId="0D530D54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32F5E9E2" w14:textId="0732C7B8" w:rsidR="005E0911" w:rsidRPr="00810FC4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  <w:tr w:rsidR="007266CE" w:rsidRPr="00810FC4" w14:paraId="05D1F061" w14:textId="77777777" w:rsidTr="00F371A6">
        <w:trPr>
          <w:trHeight w:val="362"/>
          <w:tblHeader/>
        </w:trPr>
        <w:tc>
          <w:tcPr>
            <w:tcW w:w="4140" w:type="dxa"/>
          </w:tcPr>
          <w:p w14:paraId="4DD4849B" w14:textId="77777777" w:rsidR="007266CE" w:rsidRPr="00810FC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18C136C" w14:textId="2A42D95E" w:rsidR="007266CE" w:rsidRPr="00810FC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10F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5A74" w:rsidRPr="00810FC4" w14:paraId="384F94E5" w14:textId="77777777" w:rsidTr="008764C4">
        <w:trPr>
          <w:trHeight w:val="341"/>
        </w:trPr>
        <w:tc>
          <w:tcPr>
            <w:tcW w:w="4140" w:type="dxa"/>
          </w:tcPr>
          <w:p w14:paraId="618373DE" w14:textId="27D3DCFE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68479092"/>
            <w:r w:rsidRPr="00810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bookmarkEnd w:id="2"/>
            <w:r w:rsidR="00A00F3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080" w:type="dxa"/>
          </w:tcPr>
          <w:p w14:paraId="0B00EE08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B86F57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7942C8D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7E1628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224DCD1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B380110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1E8D9310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911" w:rsidRPr="00810FC4" w14:paraId="6724ECEE" w14:textId="77777777" w:rsidTr="008764C4">
        <w:trPr>
          <w:trHeight w:val="341"/>
        </w:trPr>
        <w:tc>
          <w:tcPr>
            <w:tcW w:w="4140" w:type="dxa"/>
          </w:tcPr>
          <w:p w14:paraId="41FA0A11" w14:textId="45516003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10F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92EF010" w14:textId="74687A73" w:rsidR="005E0911" w:rsidRPr="00A45E63" w:rsidRDefault="005A395D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906C37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491CA02" w14:textId="07B5C502" w:rsidR="005E0911" w:rsidRPr="00810FC4" w:rsidRDefault="005E0911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25C20CD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D9C137" w14:textId="0E11D0EB" w:rsidR="005E0911" w:rsidRPr="00F2375F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E33A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542C3B" w:rsidRPr="00542C3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FE33A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FB74D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42C3B" w:rsidRPr="00542C3B">
              <w:rPr>
                <w:rFonts w:asciiTheme="majorBidi" w:hAnsiTheme="majorBidi" w:cstheme="majorBidi" w:hint="cs"/>
                <w:sz w:val="28"/>
                <w:szCs w:val="28"/>
              </w:rPr>
              <w:t>996</w:t>
            </w:r>
          </w:p>
        </w:tc>
        <w:tc>
          <w:tcPr>
            <w:tcW w:w="239" w:type="dxa"/>
          </w:tcPr>
          <w:p w14:paraId="255F4377" w14:textId="1FB535B2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35A71D89" w14:textId="36FCAF74" w:rsidR="005E0911" w:rsidRPr="00810FC4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3A6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="005E0911" w:rsidRPr="00810F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33A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42C3B" w:rsidRPr="00542C3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E33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E0911" w:rsidRPr="00810FC4" w14:paraId="0DE4A68E" w14:textId="77777777" w:rsidTr="008764C4">
        <w:trPr>
          <w:trHeight w:val="396"/>
        </w:trPr>
        <w:tc>
          <w:tcPr>
            <w:tcW w:w="4140" w:type="dxa"/>
          </w:tcPr>
          <w:p w14:paraId="7879C957" w14:textId="16D4C7AE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6729C75" w14:textId="102375F9" w:rsidR="005E0911" w:rsidRPr="00A45E63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3A6">
              <w:rPr>
                <w:rFonts w:asciiTheme="majorBidi" w:hAnsiTheme="majorBidi" w:cstheme="majorBidi" w:hint="cs"/>
                <w:sz w:val="28"/>
                <w:szCs w:val="28"/>
              </w:rPr>
              <w:t>330</w:t>
            </w:r>
            <w:r w:rsidR="00FB74D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42C3B" w:rsidRPr="00542C3B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FE33A6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1C1B7411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45E4E3" w14:textId="2F64C7B6" w:rsidR="005E0911" w:rsidRPr="00810FC4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E33A6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5E0911" w:rsidRPr="00810F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E33A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108AED5B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40AF57" w14:textId="1ACDEA26" w:rsidR="005E0911" w:rsidRPr="00F2375F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E33A6">
              <w:rPr>
                <w:rFonts w:asciiTheme="majorBidi" w:hAnsiTheme="majorBidi" w:cstheme="majorBidi" w:hint="cs"/>
                <w:sz w:val="28"/>
                <w:szCs w:val="28"/>
              </w:rPr>
              <w:t>330</w:t>
            </w:r>
            <w:r w:rsidR="00FB74D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42C3B" w:rsidRPr="00542C3B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FE33A6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  <w:tc>
          <w:tcPr>
            <w:tcW w:w="239" w:type="dxa"/>
          </w:tcPr>
          <w:p w14:paraId="65E8FADC" w14:textId="0DD5FC6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9AE8DF" w14:textId="4EA72CD3" w:rsidR="005E0911" w:rsidRPr="00810FC4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E33A6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5E0911" w:rsidRPr="00810F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E33A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5E0911" w:rsidRPr="00810FC4" w14:paraId="436F321E" w14:textId="77777777" w:rsidTr="008764C4">
        <w:trPr>
          <w:trHeight w:val="351"/>
        </w:trPr>
        <w:tc>
          <w:tcPr>
            <w:tcW w:w="4140" w:type="dxa"/>
          </w:tcPr>
          <w:p w14:paraId="702B9A9E" w14:textId="568FCC8D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7D7B5C" w14:textId="66338AF2" w:rsidR="005E0911" w:rsidRPr="00A45E63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330</w:t>
            </w:r>
            <w:r w:rsidR="00FB74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="00542C3B" w:rsidRPr="00542C3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  <w:r w:rsidRPr="00FE33A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52FA2112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AC1A1D" w14:textId="7A356B11" w:rsidR="005E0911" w:rsidRPr="00810FC4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  <w:r w:rsidR="005E0911" w:rsidRPr="00810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FE3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3EAB48D6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6926BD" w14:textId="114B836F" w:rsidR="005E0911" w:rsidRPr="00F2375F" w:rsidRDefault="00542C3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C3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58</w:t>
            </w:r>
            <w:r w:rsidR="00FE33A6" w:rsidRPr="00FE33A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  <w:r w:rsidR="00FB74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542C3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  <w:r w:rsidR="00FE33A6" w:rsidRPr="00FE33A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Pr="00542C3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11F24B25" w14:textId="4F9C6F5D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7DB27CEB" w14:textId="5964D8F2" w:rsidR="005E0911" w:rsidRPr="00810FC4" w:rsidRDefault="00542C3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C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42C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E0911" w:rsidRPr="00810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42C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7266CE" w:rsidRPr="00E05159" w14:paraId="16CBE99C" w14:textId="77777777" w:rsidTr="00F371A6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3E0F957F" w14:textId="77777777" w:rsidR="007266CE" w:rsidRPr="00E05159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76E6FEDA" w14:textId="77777777" w:rsidR="007266CE" w:rsidRPr="00E05159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6CE" w:rsidRPr="00810FC4" w14:paraId="20248E50" w14:textId="77777777" w:rsidTr="00F371A6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02DE4DB" w14:textId="3BC1748F" w:rsidR="007266CE" w:rsidRPr="00810FC4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10F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310" w:type="dxa"/>
            <w:gridSpan w:val="7"/>
          </w:tcPr>
          <w:p w14:paraId="54CEE498" w14:textId="05169AC8" w:rsidR="007266CE" w:rsidRPr="00810FC4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911" w:rsidRPr="00810FC4" w14:paraId="3A3EDA42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AA971DD" w14:textId="5EE7A8E9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181FA2F" w14:textId="463E9A74" w:rsidR="005E0911" w:rsidRPr="00A67119" w:rsidRDefault="00A52FC3" w:rsidP="00B5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267C12E" w14:textId="77777777" w:rsidR="005E0911" w:rsidRPr="00810FC4" w:rsidRDefault="005E0911" w:rsidP="005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6ACEF6" w14:textId="2A7216DA" w:rsidR="005E0911" w:rsidRPr="00A67119" w:rsidRDefault="005E0911" w:rsidP="00B5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99297A0" w14:textId="77777777" w:rsidR="005E0911" w:rsidRPr="00810FC4" w:rsidRDefault="005E0911" w:rsidP="005E091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F89F3" w14:textId="55092DB3" w:rsidR="005E0911" w:rsidRPr="00F2375F" w:rsidRDefault="00542C3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 w:hint="cs"/>
                <w:sz w:val="28"/>
                <w:szCs w:val="28"/>
              </w:rPr>
              <w:t>5</w:t>
            </w:r>
            <w:r w:rsidR="00FB74D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FE33A6" w:rsidRPr="00FE33A6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542C3B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239" w:type="dxa"/>
          </w:tcPr>
          <w:p w14:paraId="4FEC0B4A" w14:textId="77777777" w:rsidR="005E0911" w:rsidRPr="00810FC4" w:rsidRDefault="005E0911" w:rsidP="005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2D79F1D2" w14:textId="7CCE81D0" w:rsidR="005E0911" w:rsidRPr="00810FC4" w:rsidRDefault="00542C3B" w:rsidP="00F3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E0911" w:rsidRPr="00810F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42C3B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5E0911" w:rsidRPr="00810FC4" w14:paraId="7482EB52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646A548" w14:textId="2A6D5DC4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FA0FD" w14:textId="6AB820B7" w:rsidR="005E0911" w:rsidRPr="00A67119" w:rsidRDefault="00A52FC3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70FB7B2" w14:textId="77777777" w:rsidR="005E0911" w:rsidRPr="00810FC4" w:rsidRDefault="005E0911" w:rsidP="005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6DA77" w14:textId="46D3F844" w:rsidR="005E0911" w:rsidRPr="00810FC4" w:rsidRDefault="005E0911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0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F7E6EB" w14:textId="77777777" w:rsidR="005E0911" w:rsidRPr="00810FC4" w:rsidRDefault="005E0911" w:rsidP="005E091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62771F" w14:textId="3A06A3D0" w:rsidR="005E0911" w:rsidRPr="00F2375F" w:rsidRDefault="00542C3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C3B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  <w:r w:rsidR="00FB74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,</w:t>
            </w:r>
            <w:r w:rsidR="00FE33A6" w:rsidRPr="00FE33A6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542C3B">
              <w:rPr>
                <w:rFonts w:ascii="Angsana New" w:hAnsi="Angsana New" w:hint="cs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39" w:type="dxa"/>
          </w:tcPr>
          <w:p w14:paraId="7780D17A" w14:textId="77777777" w:rsidR="005E0911" w:rsidRPr="00810FC4" w:rsidRDefault="005E0911" w:rsidP="005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23F120C5" w14:textId="1681A04A" w:rsidR="005E0911" w:rsidRPr="00810FC4" w:rsidRDefault="00542C3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C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E0911" w:rsidRPr="00810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542C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</w:tr>
      <w:tr w:rsidR="00E415D9" w:rsidRPr="00810FC4" w14:paraId="7B24C5FE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45EBAF57" w14:textId="77777777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DB2759E" w14:textId="77777777" w:rsidR="00E415D9" w:rsidRPr="00D742A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</w:tcPr>
          <w:p w14:paraId="425731F9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624F5CD" w14:textId="77777777" w:rsidR="00E415D9" w:rsidRPr="00810FC4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2F672DD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A18DBB" w14:textId="77777777" w:rsidR="00E415D9" w:rsidRPr="00D742A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9" w:type="dxa"/>
          </w:tcPr>
          <w:p w14:paraId="17C72C1B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1" w:type="dxa"/>
          </w:tcPr>
          <w:p w14:paraId="4EF3D44F" w14:textId="77777777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415D9" w:rsidRPr="00810FC4" w14:paraId="0208D343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484A833" w14:textId="7248E0E0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0355E48" w14:textId="77777777" w:rsidR="00E415D9" w:rsidRPr="00D742A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A6EBB02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09272C" w14:textId="77777777" w:rsidR="00E415D9" w:rsidRPr="00810FC4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0AEF5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B4BD08" w14:textId="77777777" w:rsidR="00E415D9" w:rsidRPr="00D742A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9" w:type="dxa"/>
          </w:tcPr>
          <w:p w14:paraId="01C48F16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1F4CA" w14:textId="77777777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415D9" w:rsidRPr="00810FC4" w14:paraId="6BFFC3D9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9BBAB28" w14:textId="3B6DA1C8" w:rsidR="00E415D9" w:rsidRPr="00810FC4" w:rsidRDefault="0088460B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FA2144B" w14:textId="77777777" w:rsidR="00E415D9" w:rsidRPr="00D742A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7F15756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B07322" w14:textId="77777777" w:rsidR="00E415D9" w:rsidRPr="00810FC4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3DA09E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4788E5" w14:textId="77777777" w:rsidR="00E415D9" w:rsidRPr="00D742A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9" w:type="dxa"/>
          </w:tcPr>
          <w:p w14:paraId="5A5B80B6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03659B34" w14:textId="77777777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409C2" w:rsidRPr="00810FC4" w14:paraId="14B74CF7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F919084" w14:textId="18E6660D" w:rsidR="005409C2" w:rsidRPr="00B20803" w:rsidRDefault="005409C2" w:rsidP="00B20803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8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2E61EA73" w14:textId="34CBFEBF" w:rsidR="005409C2" w:rsidRPr="00FD1896" w:rsidRDefault="00A52FC3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D6C1717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BEBAFA" w14:textId="722BACBB" w:rsidR="005409C2" w:rsidRPr="006D37D9" w:rsidRDefault="005409C2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17D8C5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E3D024" w14:textId="60ABC38E" w:rsidR="005409C2" w:rsidRPr="00FD1896" w:rsidRDefault="00542C3B" w:rsidP="0054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C3B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FE33A6" w:rsidRPr="00FE33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55B4AEFF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0FAA5624" w14:textId="0876C5B7" w:rsidR="005409C2" w:rsidRPr="00A67119" w:rsidRDefault="00542C3B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542C3B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FE33A6" w:rsidRPr="00FE33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409C2" w:rsidRPr="00810FC4" w14:paraId="71E3618A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5F5BB0EA" w14:textId="5C6CD821" w:rsidR="005409C2" w:rsidRPr="00B20803" w:rsidRDefault="005409C2" w:rsidP="00B20803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8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EF119" w14:textId="10F8BF4E" w:rsidR="005409C2" w:rsidRPr="00FD1896" w:rsidRDefault="00A52FC3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B944217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B86FC9" w14:textId="108E6FB5" w:rsidR="005409C2" w:rsidRPr="006D37D9" w:rsidRDefault="005409C2" w:rsidP="005409C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A51636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51E532" w14:textId="3F1047A9" w:rsidR="005409C2" w:rsidRPr="00FD1896" w:rsidRDefault="00FE33A6" w:rsidP="0054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E33A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801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E33A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42C3B" w:rsidRPr="00542C3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0BD275E6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401BE04" w14:textId="39130CD0" w:rsidR="005409C2" w:rsidRPr="00A67119" w:rsidRDefault="00FE33A6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E33A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5409C2" w:rsidRPr="005721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</w:tr>
      <w:tr w:rsidR="006D37D9" w:rsidRPr="00810FC4" w14:paraId="09DBCB19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2B0C2EA" w14:textId="0F31C9AD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325DF3" w14:textId="31CFC59D" w:rsidR="006D37D9" w:rsidRPr="006D37D9" w:rsidRDefault="00A52FC3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14B3668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2E277" w14:textId="5639C862" w:rsidR="006D37D9" w:rsidRPr="006D37D9" w:rsidRDefault="006D37D9" w:rsidP="006D37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37D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66A8EE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B60B0" w14:textId="22A9F4EC" w:rsidR="006D37D9" w:rsidRPr="00A67119" w:rsidRDefault="00FE33A6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7801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239" w:type="dxa"/>
          </w:tcPr>
          <w:p w14:paraId="3E6942EA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738D1F6" w14:textId="660E066D" w:rsidR="006D37D9" w:rsidRPr="00A67119" w:rsidRDefault="00FE33A6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6D37D9" w:rsidRPr="00A671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FE3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</w:tr>
      <w:tr w:rsidR="006D37D9" w:rsidRPr="00E05159" w14:paraId="4B1E4D6B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EF59A6C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31EA10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ED56EE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2CD09C" w14:textId="77777777" w:rsidR="006D37D9" w:rsidRPr="00E05159" w:rsidRDefault="006D37D9" w:rsidP="006D37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4BDCF1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67F573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A4005D6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752C9A09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D37D9" w:rsidRPr="00810FC4" w14:paraId="089F1874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977836E" w14:textId="620BCB8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810F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78FA12C9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AFA4BA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4F4936" w14:textId="77777777" w:rsidR="006D37D9" w:rsidRPr="00810FC4" w:rsidRDefault="006D37D9" w:rsidP="006D37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88E10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2EAF70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A0D3B4B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48A8A3C2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D37D9" w:rsidRPr="00810FC4" w14:paraId="43D74D8C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FC34023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0803AA8" w14:textId="703B5C70" w:rsidR="006D37D9" w:rsidRPr="006D37D9" w:rsidRDefault="00A52FC3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2573340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55C73C" w14:textId="3678933E" w:rsidR="006D37D9" w:rsidRPr="00810FC4" w:rsidRDefault="006D37D9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C9305B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50B839" w14:textId="4332F48B" w:rsidR="006D37D9" w:rsidRPr="0088460B" w:rsidRDefault="00FE33A6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E33A6">
              <w:rPr>
                <w:rFonts w:ascii="Angsana New" w:hAnsi="Angsana New"/>
                <w:sz w:val="28"/>
                <w:szCs w:val="28"/>
              </w:rPr>
              <w:t>4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2BB84025" w14:textId="77777777" w:rsidR="006D37D9" w:rsidRPr="00A6711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56819253" w14:textId="63E4F830" w:rsidR="006D37D9" w:rsidRPr="00F371A6" w:rsidRDefault="00FE33A6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E33A6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6D37D9" w:rsidRPr="008764C4" w14:paraId="24E97FC2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42FDF0C" w14:textId="0DF49EDC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8C82EA" w14:textId="30562B60" w:rsidR="006D37D9" w:rsidRPr="003B04AA" w:rsidRDefault="00A52FC3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886FD49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AFAEC9" w14:textId="777A6D81" w:rsidR="006D37D9" w:rsidRPr="00810FC4" w:rsidRDefault="006D37D9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6D37D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D149FC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010C6" w14:textId="6F3051D2" w:rsidR="006D37D9" w:rsidRPr="00A67119" w:rsidRDefault="00FE33A6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3A6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FE33A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542C3B" w:rsidRPr="00542C3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4A608007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731C6F5F" w14:textId="7B04EDD4" w:rsidR="006D37D9" w:rsidRPr="008764C4" w:rsidRDefault="00FE33A6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</w:t>
            </w:r>
          </w:p>
        </w:tc>
      </w:tr>
      <w:tr w:rsidR="006D37D9" w:rsidRPr="00E05159" w14:paraId="44E979BB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06A567C2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8A3680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B5988BE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DFBC5D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49FF5E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D6B335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</w:tcPr>
          <w:p w14:paraId="2AA5CDF9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35DB9B81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D37D9" w:rsidRPr="00065490" w14:paraId="3AD24A6A" w14:textId="77777777" w:rsidTr="008764C4">
        <w:trPr>
          <w:trHeight w:val="403"/>
        </w:trPr>
        <w:tc>
          <w:tcPr>
            <w:tcW w:w="4140" w:type="dxa"/>
            <w:vAlign w:val="bottom"/>
          </w:tcPr>
          <w:p w14:paraId="5137753B" w14:textId="6439D285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4900DAE9" w14:textId="0B4995C9" w:rsidR="006D37D9" w:rsidRPr="00D742A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5E21C16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965B08" w14:textId="1367AC4C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62671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34A553" w14:textId="72251370" w:rsidR="006D37D9" w:rsidRPr="00D742A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</w:tcPr>
          <w:p w14:paraId="02B752BF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05EFED" w14:textId="33417B54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37D9" w:rsidRPr="00065490" w14:paraId="384380D5" w14:textId="77777777" w:rsidTr="008764C4">
        <w:trPr>
          <w:trHeight w:val="403"/>
        </w:trPr>
        <w:tc>
          <w:tcPr>
            <w:tcW w:w="4140" w:type="dxa"/>
          </w:tcPr>
          <w:p w14:paraId="12450323" w14:textId="7A957C24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810F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B04F1AD" w14:textId="74CAD0EC" w:rsidR="006D37D9" w:rsidRPr="003B04AA" w:rsidRDefault="00A52FC3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B02AD43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7295DD" w14:textId="1609E636" w:rsidR="006D37D9" w:rsidRPr="00810FC4" w:rsidRDefault="006D37D9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906BBB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C5076B" w14:textId="4AC95D3B" w:rsidR="006D37D9" w:rsidRPr="0088460B" w:rsidRDefault="00FE33A6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 w:hint="cs"/>
                <w:sz w:val="28"/>
                <w:szCs w:val="28"/>
              </w:rPr>
              <w:t>3</w:t>
            </w:r>
            <w:r w:rsidR="00542C3B" w:rsidRPr="00542C3B">
              <w:rPr>
                <w:rFonts w:ascii="Angsana New" w:hAnsi="Angsana New" w:hint="cs"/>
                <w:sz w:val="28"/>
                <w:szCs w:val="28"/>
              </w:rPr>
              <w:t>6</w:t>
            </w:r>
            <w:r w:rsidR="00A52FC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E33A6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39" w:type="dxa"/>
          </w:tcPr>
          <w:p w14:paraId="3FBA7641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390963B9" w14:textId="0595A6D7" w:rsidR="006D37D9" w:rsidRPr="00F371A6" w:rsidRDefault="00FE33A6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E33A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764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E33A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6D37D9" w:rsidRPr="00B4766D" w14:paraId="319052E8" w14:textId="77777777" w:rsidTr="008764C4">
        <w:trPr>
          <w:trHeight w:val="403"/>
        </w:trPr>
        <w:tc>
          <w:tcPr>
            <w:tcW w:w="4140" w:type="dxa"/>
          </w:tcPr>
          <w:p w14:paraId="41F105F6" w14:textId="612EF313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7E7F4A" w14:textId="23BDDFC7" w:rsidR="006D37D9" w:rsidRPr="00A67119" w:rsidRDefault="00A52FC3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DE61A51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after="0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8C6680" w14:textId="0D218AEF" w:rsidR="006D37D9" w:rsidRPr="00A67119" w:rsidRDefault="006D37D9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711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6E89F4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after="0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CAB80F" w14:textId="721AFD68" w:rsidR="006D37D9" w:rsidRPr="0088460B" w:rsidRDefault="00FE33A6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3A6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542C3B" w:rsidRPr="00542C3B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  <w:r w:rsidR="00A52F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,</w:t>
            </w:r>
            <w:r w:rsidRPr="00FE33A6">
              <w:rPr>
                <w:rFonts w:ascii="Angsana New" w:hAnsi="Angsana New" w:hint="cs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9" w:type="dxa"/>
          </w:tcPr>
          <w:p w14:paraId="3E03E034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line="240" w:lineRule="auto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35BD130B" w14:textId="5E0A934C" w:rsidR="006D37D9" w:rsidRPr="008764C4" w:rsidRDefault="00FE33A6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D37D9" w:rsidRPr="008764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FE3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6D37D9" w:rsidRPr="00E05159" w14:paraId="5F779D01" w14:textId="77777777" w:rsidTr="00D91200">
        <w:trPr>
          <w:trHeight w:val="296"/>
        </w:trPr>
        <w:tc>
          <w:tcPr>
            <w:tcW w:w="4140" w:type="dxa"/>
          </w:tcPr>
          <w:p w14:paraId="510471C7" w14:textId="40A7A9CF" w:rsidR="006D37D9" w:rsidRPr="00E05159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8DB96F" w14:textId="71B08DF5" w:rsidR="006D37D9" w:rsidRPr="00E05159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0F9E83" w14:textId="77777777" w:rsidR="006D37D9" w:rsidRPr="00E05159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C40AA22" w14:textId="061A792F" w:rsidR="006D37D9" w:rsidRPr="00E05159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2B2C06" w14:textId="77777777" w:rsidR="006D37D9" w:rsidRPr="00E05159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4895EF" w14:textId="77DCF752" w:rsidR="006D37D9" w:rsidRPr="00E05159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AACD567" w14:textId="77777777" w:rsidR="006D37D9" w:rsidRPr="00D91200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3383B9B1" w14:textId="7173E4B9" w:rsidR="006D37D9" w:rsidRPr="00E05159" w:rsidRDefault="006D37D9" w:rsidP="00D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7D9" w:rsidRPr="00065490" w14:paraId="6B573A3D" w14:textId="77777777" w:rsidTr="008764C4">
        <w:trPr>
          <w:trHeight w:val="403"/>
        </w:trPr>
        <w:tc>
          <w:tcPr>
            <w:tcW w:w="4140" w:type="dxa"/>
          </w:tcPr>
          <w:p w14:paraId="0DB3D98B" w14:textId="14EB13BC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7AD5A80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75B265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9BAFD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973DC7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29A1CD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E31439D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2FBA78A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764C4" w:rsidRPr="00065490" w14:paraId="5140A694" w14:textId="77777777" w:rsidTr="008764C4">
        <w:trPr>
          <w:trHeight w:val="403"/>
        </w:trPr>
        <w:tc>
          <w:tcPr>
            <w:tcW w:w="4140" w:type="dxa"/>
          </w:tcPr>
          <w:p w14:paraId="6333F78E" w14:textId="1DA9CDC1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080" w:type="dxa"/>
          </w:tcPr>
          <w:p w14:paraId="5BACDD2C" w14:textId="77777777" w:rsidR="008764C4" w:rsidRPr="00A743EE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ADD1FB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D3A5D" w14:textId="77777777" w:rsidR="008764C4" w:rsidRPr="00A743EE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94D3C2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8C8860" w14:textId="77777777" w:rsidR="008764C4" w:rsidRPr="00A743EE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158AEFC" w14:textId="77777777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23DA06F" w14:textId="77777777" w:rsidR="008764C4" w:rsidRPr="004526A7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64C4" w:rsidRPr="008764C4" w14:paraId="314E17B8" w14:textId="77777777" w:rsidTr="008764C4">
        <w:trPr>
          <w:trHeight w:val="403"/>
        </w:trPr>
        <w:tc>
          <w:tcPr>
            <w:tcW w:w="4140" w:type="dxa"/>
          </w:tcPr>
          <w:p w14:paraId="220F8C57" w14:textId="33C11542" w:rsidR="008764C4" w:rsidRPr="00810FC4" w:rsidRDefault="008764C4" w:rsidP="008764C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="Angsana New" w:hAnsi="Angsana New"/>
                <w:sz w:val="28"/>
                <w:szCs w:val="28"/>
                <w:cs/>
              </w:rPr>
            </w:pPr>
            <w:r w:rsidRPr="00B208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4987ABBD" w14:textId="6229EF45" w:rsidR="008764C4" w:rsidRPr="00A743EE" w:rsidRDefault="00FE33A6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201</w:t>
            </w:r>
            <w:r w:rsidR="00AB00C1">
              <w:rPr>
                <w:rFonts w:ascii="Angsana New" w:hAnsi="Angsana New"/>
                <w:sz w:val="28"/>
                <w:szCs w:val="28"/>
              </w:rPr>
              <w:t>,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</w:t>
            </w:r>
            <w:r w:rsidRPr="00FE33A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74D44C19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83E24" w14:textId="7EE9A8F0" w:rsidR="008764C4" w:rsidRPr="00A743EE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F4A3A7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864"/>
              </w:tabs>
              <w:spacing w:after="-1"/>
              <w:ind w:right="-90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36F677" w14:textId="3EE1D885" w:rsidR="008764C4" w:rsidRPr="00A743EE" w:rsidRDefault="00FE33A6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201</w:t>
            </w:r>
            <w:r w:rsidR="00AB00C1">
              <w:rPr>
                <w:rFonts w:ascii="Angsana New" w:hAnsi="Angsana New"/>
                <w:sz w:val="28"/>
                <w:szCs w:val="28"/>
              </w:rPr>
              <w:t>,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</w:t>
            </w:r>
            <w:r w:rsidRPr="00FE33A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9" w:type="dxa"/>
          </w:tcPr>
          <w:p w14:paraId="2D9A00EF" w14:textId="77777777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0822922A" w14:textId="73D685DB" w:rsidR="008764C4" w:rsidRPr="008764C4" w:rsidRDefault="008764C4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64C4" w:rsidRPr="00065490" w14:paraId="38277A18" w14:textId="77777777" w:rsidTr="008764C4">
        <w:trPr>
          <w:trHeight w:val="403"/>
        </w:trPr>
        <w:tc>
          <w:tcPr>
            <w:tcW w:w="4140" w:type="dxa"/>
          </w:tcPr>
          <w:p w14:paraId="72E65DAC" w14:textId="55928B5D" w:rsidR="008764C4" w:rsidRPr="008764C4" w:rsidRDefault="008764C4" w:rsidP="008764C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8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A48008" w14:textId="178D0F2C" w:rsidR="008764C4" w:rsidRPr="003B04AA" w:rsidRDefault="00FE33A6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 w:hint="cs"/>
                <w:sz w:val="28"/>
                <w:szCs w:val="28"/>
              </w:rPr>
              <w:t>20</w:t>
            </w:r>
            <w:r w:rsidR="00542C3B" w:rsidRPr="00542C3B">
              <w:rPr>
                <w:rFonts w:ascii="Angsana New" w:hAnsi="Angsana New" w:hint="cs"/>
                <w:sz w:val="28"/>
                <w:szCs w:val="28"/>
              </w:rPr>
              <w:t>5</w:t>
            </w:r>
            <w:r w:rsidR="00A52FC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E33A6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3D05FC9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F79AA7" w14:textId="75E0C701" w:rsidR="008764C4" w:rsidRPr="00FC0F4A" w:rsidRDefault="00FE33A6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301</w:t>
            </w:r>
            <w:r w:rsidR="008764C4">
              <w:rPr>
                <w:rFonts w:ascii="Angsana New" w:hAnsi="Angsana New"/>
                <w:sz w:val="28"/>
                <w:szCs w:val="28"/>
              </w:rPr>
              <w:t>,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</w:t>
            </w:r>
            <w:r w:rsidRPr="00FE33A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74F4E370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C639AB" w14:textId="21D9FDBF" w:rsidR="008764C4" w:rsidRPr="0088460B" w:rsidRDefault="00FE33A6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 w:hint="cs"/>
                <w:sz w:val="28"/>
                <w:szCs w:val="28"/>
              </w:rPr>
              <w:t>20</w:t>
            </w:r>
            <w:r w:rsidR="00542C3B" w:rsidRPr="00542C3B">
              <w:rPr>
                <w:rFonts w:ascii="Angsana New" w:hAnsi="Angsana New" w:hint="cs"/>
                <w:sz w:val="28"/>
                <w:szCs w:val="28"/>
              </w:rPr>
              <w:t>5</w:t>
            </w:r>
            <w:r w:rsidR="00A52FC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E33A6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39" w:type="dxa"/>
          </w:tcPr>
          <w:p w14:paraId="5C9F4A3C" w14:textId="77777777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5EFB60A" w14:textId="58F51BE0" w:rsidR="008764C4" w:rsidRPr="008764C4" w:rsidRDefault="00FE33A6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E33A6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="008764C4" w:rsidRPr="008764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E33A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8764C4" w:rsidRPr="00065490" w14:paraId="505D6A9F" w14:textId="77777777" w:rsidTr="008764C4">
        <w:trPr>
          <w:trHeight w:val="403"/>
        </w:trPr>
        <w:tc>
          <w:tcPr>
            <w:tcW w:w="4140" w:type="dxa"/>
          </w:tcPr>
          <w:p w14:paraId="5F916ADB" w14:textId="2EFDEEBE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BD3364" w14:textId="2BE10281" w:rsidR="008764C4" w:rsidRPr="003B04AA" w:rsidRDefault="00FE33A6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3A6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  <w:r w:rsidR="00542C3B" w:rsidRPr="00542C3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AB00C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42C3B" w:rsidRPr="00542C3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E33A6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3D696962" w14:textId="77777777" w:rsidR="008764C4" w:rsidRPr="00810FC4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FC9737" w14:textId="550F154B" w:rsidR="008764C4" w:rsidRPr="00810FC4" w:rsidRDefault="00FE33A6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3A6">
              <w:rPr>
                <w:rFonts w:ascii="Angsana New" w:hAnsi="Angsana New"/>
                <w:b/>
                <w:bCs/>
                <w:sz w:val="28"/>
                <w:szCs w:val="28"/>
              </w:rPr>
              <w:t>301</w:t>
            </w:r>
            <w:r w:rsidR="008764C4" w:rsidRPr="00810FC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42C3B" w:rsidRPr="00542C3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E33A6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6841DED0" w14:textId="77777777" w:rsidR="008764C4" w:rsidRPr="00810FC4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0DB67E" w14:textId="4A9ACC8A" w:rsidR="008764C4" w:rsidRPr="004526A7" w:rsidRDefault="00FE33A6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3A6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  <w:r w:rsidR="00542C3B" w:rsidRPr="00542C3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AB00C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42C3B" w:rsidRPr="00542C3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E33A6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39" w:type="dxa"/>
          </w:tcPr>
          <w:p w14:paraId="231ECCF4" w14:textId="77777777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FA9638F" w14:textId="1D64CC3A" w:rsidR="008764C4" w:rsidRPr="008764C4" w:rsidRDefault="00FE33A6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</w:t>
            </w:r>
            <w:r w:rsidR="008764C4" w:rsidRPr="008764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FE3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</w:tbl>
    <w:p w14:paraId="399F5110" w14:textId="3CF9FBFD" w:rsidR="00184FE4" w:rsidRDefault="00184FE4" w:rsidP="00547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0CC0578E" w14:textId="6E81FE3C" w:rsidR="00F30622" w:rsidRPr="00F236E7" w:rsidRDefault="00F30622" w:rsidP="00CC055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236E7">
        <w:rPr>
          <w:rFonts w:ascii="Angsana New" w:hAnsi="Angsana New" w:hint="cs"/>
          <w:bCs/>
          <w:sz w:val="30"/>
          <w:szCs w:val="30"/>
          <w:cs/>
        </w:rPr>
        <w:lastRenderedPageBreak/>
        <w:t>ลูกหนี้การค้า</w:t>
      </w:r>
      <w:r w:rsidR="00322D32" w:rsidRPr="00F236E7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  <w:r w:rsidR="00273DD2">
        <w:rPr>
          <w:rFonts w:ascii="Angsana New" w:hAnsi="Angsana New"/>
          <w:bCs/>
          <w:sz w:val="30"/>
          <w:szCs w:val="30"/>
        </w:rPr>
        <w:t xml:space="preserve"> </w:t>
      </w:r>
    </w:p>
    <w:p w14:paraId="42721DBF" w14:textId="15C19305" w:rsidR="00F30622" w:rsidRPr="0039086C" w:rsidRDefault="00F30622" w:rsidP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8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4"/>
        <w:gridCol w:w="1441"/>
        <w:gridCol w:w="1175"/>
        <w:gridCol w:w="185"/>
        <w:gridCol w:w="1166"/>
        <w:gridCol w:w="6"/>
        <w:gridCol w:w="175"/>
        <w:gridCol w:w="6"/>
        <w:gridCol w:w="1161"/>
        <w:gridCol w:w="188"/>
        <w:gridCol w:w="1163"/>
        <w:gridCol w:w="6"/>
      </w:tblGrid>
      <w:tr w:rsidR="003955AD" w:rsidRPr="0039086C" w14:paraId="20D7F101" w14:textId="77777777" w:rsidTr="003B0612">
        <w:trPr>
          <w:gridAfter w:val="1"/>
          <w:wAfter w:w="6" w:type="dxa"/>
          <w:cantSplit/>
          <w:tblHeader/>
        </w:trPr>
        <w:tc>
          <w:tcPr>
            <w:tcW w:w="3014" w:type="dxa"/>
            <w:vAlign w:val="bottom"/>
            <w:hideMark/>
          </w:tcPr>
          <w:p w14:paraId="1404A279" w14:textId="77777777" w:rsidR="003955AD" w:rsidRPr="0039086C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</w:tcPr>
          <w:p w14:paraId="10D9BCC6" w14:textId="77777777" w:rsidR="003955AD" w:rsidRPr="0039086C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526" w:type="dxa"/>
            <w:gridSpan w:val="3"/>
            <w:vAlign w:val="bottom"/>
          </w:tcPr>
          <w:p w14:paraId="0C2BAFFB" w14:textId="77777777" w:rsidR="003955AD" w:rsidRPr="0039086C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39086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181" w:type="dxa"/>
            <w:gridSpan w:val="2"/>
          </w:tcPr>
          <w:p w14:paraId="030ADE91" w14:textId="77777777" w:rsidR="003955AD" w:rsidRPr="0039086C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8" w:type="dxa"/>
            <w:gridSpan w:val="4"/>
            <w:vAlign w:val="bottom"/>
          </w:tcPr>
          <w:p w14:paraId="530924DC" w14:textId="77777777" w:rsidR="003955AD" w:rsidRPr="0039086C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39086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09598B" w:rsidRPr="0039086C" w14:paraId="7C036794" w14:textId="77777777" w:rsidTr="003B0612">
        <w:trPr>
          <w:cantSplit/>
          <w:tblHeader/>
        </w:trPr>
        <w:tc>
          <w:tcPr>
            <w:tcW w:w="3014" w:type="dxa"/>
            <w:vAlign w:val="bottom"/>
          </w:tcPr>
          <w:p w14:paraId="17457F1E" w14:textId="77777777" w:rsidR="0009598B" w:rsidRPr="0039086C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</w:tcPr>
          <w:p w14:paraId="602A6DE0" w14:textId="77777777" w:rsidR="0009598B" w:rsidRPr="0039086C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5" w:type="dxa"/>
          </w:tcPr>
          <w:p w14:paraId="56C60B42" w14:textId="5256E2D5" w:rsidR="0009598B" w:rsidRPr="0039086C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-79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30</w:t>
            </w:r>
            <w:r w:rsidR="0009598B"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39086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5" w:type="dxa"/>
          </w:tcPr>
          <w:p w14:paraId="06AAB780" w14:textId="77777777" w:rsidR="0009598B" w:rsidRPr="0039086C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E4E58C7" w14:textId="08439D8C" w:rsidR="0009598B" w:rsidRPr="0039086C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31</w:t>
            </w:r>
            <w:r w:rsidR="0009598B"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39086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1" w:type="dxa"/>
            <w:gridSpan w:val="2"/>
          </w:tcPr>
          <w:p w14:paraId="7EB0BBBB" w14:textId="77777777" w:rsidR="0009598B" w:rsidRPr="0039086C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1EF549" w14:textId="7FB66098" w:rsidR="0009598B" w:rsidRPr="0039086C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30</w:t>
            </w:r>
            <w:r w:rsidR="0009598B"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39086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8" w:type="dxa"/>
          </w:tcPr>
          <w:p w14:paraId="07B4D135" w14:textId="77777777" w:rsidR="0009598B" w:rsidRPr="0039086C" w:rsidRDefault="0009598B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3ECA9002" w14:textId="50D4961F" w:rsidR="0009598B" w:rsidRPr="0039086C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31</w:t>
            </w:r>
            <w:r w:rsidR="0009598B"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39086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E0911" w:rsidRPr="0039086C" w14:paraId="214ED1AE" w14:textId="77777777" w:rsidTr="003B0612">
        <w:trPr>
          <w:cantSplit/>
          <w:tblHeader/>
        </w:trPr>
        <w:tc>
          <w:tcPr>
            <w:tcW w:w="3014" w:type="dxa"/>
            <w:vAlign w:val="bottom"/>
          </w:tcPr>
          <w:p w14:paraId="29A98437" w14:textId="77777777" w:rsidR="005E0911" w:rsidRPr="0039086C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</w:tcPr>
          <w:p w14:paraId="6741F7BD" w14:textId="77777777" w:rsidR="005E0911" w:rsidRPr="0039086C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3908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5" w:type="dxa"/>
          </w:tcPr>
          <w:p w14:paraId="68C9EB9E" w14:textId="663B71B1" w:rsidR="005E0911" w:rsidRPr="0039086C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39086C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85" w:type="dxa"/>
          </w:tcPr>
          <w:p w14:paraId="25610410" w14:textId="77777777" w:rsidR="005E0911" w:rsidRPr="0039086C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15E5905D" w14:textId="48F7B5E2" w:rsidR="005E0911" w:rsidRPr="0039086C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39086C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181" w:type="dxa"/>
            <w:gridSpan w:val="2"/>
          </w:tcPr>
          <w:p w14:paraId="22DFFC41" w14:textId="77777777" w:rsidR="005E0911" w:rsidRPr="0039086C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5DD137F" w14:textId="235725DC" w:rsidR="005E0911" w:rsidRPr="0039086C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bidi="ar-SA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39086C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88" w:type="dxa"/>
          </w:tcPr>
          <w:p w14:paraId="0D41A65D" w14:textId="77777777" w:rsidR="005E0911" w:rsidRPr="0039086C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97EC3E" w14:textId="7464B49E" w:rsidR="005E0911" w:rsidRPr="0039086C" w:rsidRDefault="00FE33A6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39086C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2A5EA5" w:rsidRPr="0039086C" w14:paraId="6CFA014D" w14:textId="77777777" w:rsidTr="003B0612">
        <w:trPr>
          <w:cantSplit/>
          <w:trHeight w:val="335"/>
          <w:tblHeader/>
        </w:trPr>
        <w:tc>
          <w:tcPr>
            <w:tcW w:w="3014" w:type="dxa"/>
            <w:vAlign w:val="bottom"/>
            <w:hideMark/>
          </w:tcPr>
          <w:p w14:paraId="67CEBACE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41" w:type="dxa"/>
          </w:tcPr>
          <w:p w14:paraId="00E14C54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231" w:type="dxa"/>
            <w:gridSpan w:val="10"/>
            <w:vAlign w:val="bottom"/>
            <w:hideMark/>
          </w:tcPr>
          <w:p w14:paraId="5E39DDAC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3908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39086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908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A5EA5" w:rsidRPr="0039086C" w14:paraId="72029DD5" w14:textId="77777777" w:rsidTr="003B0612">
        <w:trPr>
          <w:cantSplit/>
        </w:trPr>
        <w:tc>
          <w:tcPr>
            <w:tcW w:w="3014" w:type="dxa"/>
            <w:hideMark/>
          </w:tcPr>
          <w:p w14:paraId="4E10C8E7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1" w:type="dxa"/>
          </w:tcPr>
          <w:p w14:paraId="74F82F57" w14:textId="70CF560D" w:rsidR="002A5EA5" w:rsidRPr="0039086C" w:rsidRDefault="00FE33A6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5" w:type="dxa"/>
          </w:tcPr>
          <w:p w14:paraId="703D0C3F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5" w:type="dxa"/>
          </w:tcPr>
          <w:p w14:paraId="710BBF99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AC25461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gridSpan w:val="2"/>
          </w:tcPr>
          <w:p w14:paraId="3C2BFA8F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7E381A4F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8" w:type="dxa"/>
          </w:tcPr>
          <w:p w14:paraId="49564B26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0E8DD3CA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30656" w:rsidRPr="0039086C" w14:paraId="420732B4" w14:textId="77777777" w:rsidTr="003B0612">
        <w:trPr>
          <w:cantSplit/>
        </w:trPr>
        <w:tc>
          <w:tcPr>
            <w:tcW w:w="3014" w:type="dxa"/>
          </w:tcPr>
          <w:p w14:paraId="696DF01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1" w:type="dxa"/>
          </w:tcPr>
          <w:p w14:paraId="39A051A3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5668A54B" w14:textId="53F0161F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A52FC3" w:rsidRPr="0039086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957</w:t>
            </w:r>
          </w:p>
        </w:tc>
        <w:tc>
          <w:tcPr>
            <w:tcW w:w="185" w:type="dxa"/>
          </w:tcPr>
          <w:p w14:paraId="079A083D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3B3AC568" w14:textId="7FFF6747" w:rsidR="00A30656" w:rsidRPr="0039086C" w:rsidRDefault="00FE33A6" w:rsidP="0064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1" w:type="dxa"/>
            <w:gridSpan w:val="2"/>
          </w:tcPr>
          <w:p w14:paraId="58B3F7ED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B3B3470" w14:textId="769C2839" w:rsidR="00A30656" w:rsidRPr="0039086C" w:rsidRDefault="00FE33A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E33A6">
              <w:rPr>
                <w:rFonts w:ascii="Angsana New" w:hAnsi="Angsana New" w:hint="cs"/>
                <w:sz w:val="30"/>
                <w:szCs w:val="30"/>
              </w:rPr>
              <w:t>21</w:t>
            </w:r>
            <w:r w:rsidR="00542C3B" w:rsidRPr="0039086C">
              <w:rPr>
                <w:rFonts w:ascii="Angsana New" w:hAnsi="Angsana New" w:hint="cs"/>
                <w:sz w:val="30"/>
                <w:szCs w:val="30"/>
              </w:rPr>
              <w:t>5</w:t>
            </w:r>
            <w:r w:rsidR="00A52FC3" w:rsidRPr="0039086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42C3B" w:rsidRPr="0039086C">
              <w:rPr>
                <w:rFonts w:ascii="Angsana New" w:hAnsi="Angsana New" w:hint="cs"/>
                <w:sz w:val="30"/>
                <w:szCs w:val="30"/>
              </w:rPr>
              <w:t>89</w:t>
            </w:r>
            <w:r w:rsidRPr="00FE33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8" w:type="dxa"/>
          </w:tcPr>
          <w:p w14:paraId="7957716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A61F30" w14:textId="5FA820B0" w:rsidR="00A30656" w:rsidRPr="0039086C" w:rsidRDefault="00FE33A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30656" w:rsidRPr="0039086C" w14:paraId="0AAE1BAF" w14:textId="77777777" w:rsidTr="003B0612">
        <w:trPr>
          <w:cantSplit/>
        </w:trPr>
        <w:tc>
          <w:tcPr>
            <w:tcW w:w="3014" w:type="dxa"/>
          </w:tcPr>
          <w:p w14:paraId="2930FB0F" w14:textId="7F2A7456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1F64EC"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</w:tcPr>
          <w:p w14:paraId="571C35DB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04AF05E" w14:textId="6A979E61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A52FC3" w:rsidRPr="0039086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5" w:type="dxa"/>
          </w:tcPr>
          <w:p w14:paraId="05F42FE0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03DD633E" w14:textId="0945E058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1" w:type="dxa"/>
            <w:gridSpan w:val="2"/>
          </w:tcPr>
          <w:p w14:paraId="5F35043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FEF586C" w14:textId="5B3DCD97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34</w:t>
            </w:r>
            <w:r w:rsidR="00F47B6C" w:rsidRPr="0039086C">
              <w:rPr>
                <w:rFonts w:ascii="Angsana New" w:hAnsi="Angsana New"/>
                <w:sz w:val="30"/>
                <w:szCs w:val="30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F47B6C" w:rsidRPr="0039086C">
              <w:rPr>
                <w:rFonts w:ascii="Angsana New" w:hAnsi="Angsana New"/>
                <w:sz w:val="30"/>
                <w:szCs w:val="30"/>
              </w:rPr>
              <w:t>7</w:t>
            </w:r>
            <w:r w:rsidR="00513CED" w:rsidRPr="0039086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8" w:type="dxa"/>
          </w:tcPr>
          <w:p w14:paraId="6C1FE1AD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1E219DC4" w14:textId="67F571E5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A30656" w:rsidRPr="0039086C" w14:paraId="4826FD74" w14:textId="77777777" w:rsidTr="003B0612">
        <w:trPr>
          <w:cantSplit/>
        </w:trPr>
        <w:tc>
          <w:tcPr>
            <w:tcW w:w="3014" w:type="dxa"/>
          </w:tcPr>
          <w:p w14:paraId="5468B3E2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4FC9BE7E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99DB601" w14:textId="718FEAA3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542C3B"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  <w:r w:rsidR="00A52FC3"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,</w:t>
            </w: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13CED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5" w:type="dxa"/>
          </w:tcPr>
          <w:p w14:paraId="025BE9C2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35D18" w14:textId="549C592F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30656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181" w:type="dxa"/>
            <w:gridSpan w:val="2"/>
          </w:tcPr>
          <w:p w14:paraId="36B71C3E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9C33BAF" w14:textId="297EEEC2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47B6C" w:rsidRPr="0039086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F47B6C" w:rsidRPr="003908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47B6C" w:rsidRPr="0039086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13CED" w:rsidRPr="0039086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8" w:type="dxa"/>
          </w:tcPr>
          <w:p w14:paraId="41D57527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C2512" w14:textId="1C164BBA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A30656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184FE4" w:rsidRPr="0039086C" w14:paraId="30A61D07" w14:textId="77777777" w:rsidTr="00184FE4">
        <w:trPr>
          <w:cantSplit/>
        </w:trPr>
        <w:tc>
          <w:tcPr>
            <w:tcW w:w="3014" w:type="dxa"/>
          </w:tcPr>
          <w:p w14:paraId="7BA5D5EE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240D012D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1F2DC9D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</w:tcPr>
          <w:p w14:paraId="7D062E86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7133D36C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6C42C31A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843B9CD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393BC2F7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44B3613C" w14:textId="77777777" w:rsidR="00184FE4" w:rsidRPr="0039086C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5EA5" w:rsidRPr="0039086C" w14:paraId="44C632F3" w14:textId="77777777" w:rsidTr="003B0612">
        <w:trPr>
          <w:cantSplit/>
        </w:trPr>
        <w:tc>
          <w:tcPr>
            <w:tcW w:w="3014" w:type="dxa"/>
            <w:hideMark/>
          </w:tcPr>
          <w:p w14:paraId="1FA6D56E" w14:textId="120C9136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3908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9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</w:tcPr>
          <w:p w14:paraId="5E568D70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5" w:type="dxa"/>
          </w:tcPr>
          <w:p w14:paraId="397CEF88" w14:textId="77777777" w:rsidR="002A5EA5" w:rsidRPr="0039086C" w:rsidRDefault="002A5EA5" w:rsidP="00CF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5" w:type="dxa"/>
          </w:tcPr>
          <w:p w14:paraId="08FE1930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171905AE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35FBA360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11B77870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8" w:type="dxa"/>
          </w:tcPr>
          <w:p w14:paraId="46941D01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B2991AB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EA5" w:rsidRPr="0039086C" w14:paraId="3A03984B" w14:textId="77777777" w:rsidTr="003B0612">
        <w:trPr>
          <w:cantSplit/>
        </w:trPr>
        <w:tc>
          <w:tcPr>
            <w:tcW w:w="3014" w:type="dxa"/>
          </w:tcPr>
          <w:p w14:paraId="029D685A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1" w:type="dxa"/>
          </w:tcPr>
          <w:p w14:paraId="6BB8F087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30F04EDA" w14:textId="27F3EB3A" w:rsidR="002A5EA5" w:rsidRPr="0039086C" w:rsidRDefault="00FE33A6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A52FC3" w:rsidRPr="0039086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967</w:t>
            </w:r>
          </w:p>
        </w:tc>
        <w:tc>
          <w:tcPr>
            <w:tcW w:w="185" w:type="dxa"/>
          </w:tcPr>
          <w:p w14:paraId="0E0DC9A8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41FDD7F2" w14:textId="4E829ED4" w:rsidR="002A5EA5" w:rsidRPr="0039086C" w:rsidRDefault="00FE33A6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E0911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1" w:type="dxa"/>
            <w:gridSpan w:val="2"/>
          </w:tcPr>
          <w:p w14:paraId="4252354E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66D3DBBB" w14:textId="0EF13866" w:rsidR="002A5EA5" w:rsidRPr="0039086C" w:rsidRDefault="00FE33A6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 w:hint="cs"/>
                <w:sz w:val="30"/>
                <w:szCs w:val="30"/>
              </w:rPr>
              <w:t>2</w:t>
            </w:r>
            <w:r w:rsidR="00542C3B" w:rsidRPr="0039086C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FE33A6">
              <w:rPr>
                <w:rFonts w:ascii="Angsana New" w:hAnsi="Angsana New" w:hint="cs"/>
                <w:sz w:val="30"/>
                <w:szCs w:val="30"/>
              </w:rPr>
              <w:t>3</w:t>
            </w:r>
            <w:r w:rsidR="00A52FC3" w:rsidRPr="0039086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E33A6">
              <w:rPr>
                <w:rFonts w:ascii="Angsana New" w:hAnsi="Angsana New" w:hint="cs"/>
                <w:sz w:val="30"/>
                <w:szCs w:val="30"/>
              </w:rPr>
              <w:t>12</w:t>
            </w:r>
            <w:r w:rsidR="00542C3B" w:rsidRPr="0039086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88" w:type="dxa"/>
          </w:tcPr>
          <w:p w14:paraId="68A19270" w14:textId="77777777" w:rsidR="002A5EA5" w:rsidRPr="0039086C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197BB60C" w14:textId="7527A8BC" w:rsidR="002A5EA5" w:rsidRPr="0039086C" w:rsidRDefault="00FE33A6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76893" w:rsidRPr="0039086C" w14:paraId="0996A814" w14:textId="77777777" w:rsidTr="003B0612">
        <w:trPr>
          <w:cantSplit/>
        </w:trPr>
        <w:tc>
          <w:tcPr>
            <w:tcW w:w="3014" w:type="dxa"/>
          </w:tcPr>
          <w:p w14:paraId="46D3B99B" w14:textId="6C98A673" w:rsidR="00676893" w:rsidRPr="0039086C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441" w:type="dxa"/>
          </w:tcPr>
          <w:p w14:paraId="43844E3E" w14:textId="77777777" w:rsidR="00676893" w:rsidRPr="0039086C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45BA7FAF" w14:textId="7A82F9BB" w:rsidR="00676893" w:rsidRPr="0039086C" w:rsidRDefault="00FE33A6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A52FC3" w:rsidRPr="0039086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304</w:t>
            </w:r>
          </w:p>
        </w:tc>
        <w:tc>
          <w:tcPr>
            <w:tcW w:w="185" w:type="dxa"/>
          </w:tcPr>
          <w:p w14:paraId="1EC12A47" w14:textId="77777777" w:rsidR="00676893" w:rsidRPr="0039086C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37FA721" w14:textId="33B6ED98" w:rsidR="00676893" w:rsidRPr="0039086C" w:rsidRDefault="00FE33A6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76893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81" w:type="dxa"/>
            <w:gridSpan w:val="2"/>
          </w:tcPr>
          <w:p w14:paraId="033B85D1" w14:textId="77777777" w:rsidR="00676893" w:rsidRPr="0039086C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1D895AE6" w14:textId="36D5DE80" w:rsidR="00676893" w:rsidRPr="0039086C" w:rsidRDefault="00542C3B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39086C">
              <w:rPr>
                <w:rFonts w:ascii="Angsana New" w:hAnsi="Angsana New" w:hint="cs"/>
                <w:sz w:val="30"/>
                <w:szCs w:val="30"/>
              </w:rPr>
              <w:t>5</w:t>
            </w:r>
            <w:r w:rsidR="00A52FC3" w:rsidRPr="0039086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FE33A6" w:rsidRPr="00FE33A6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39086C">
              <w:rPr>
                <w:rFonts w:ascii="Angsana New" w:hAnsi="Angsana New" w:hint="cs"/>
                <w:sz w:val="30"/>
                <w:szCs w:val="30"/>
              </w:rPr>
              <w:t>8</w:t>
            </w:r>
            <w:r w:rsidR="00FE33A6" w:rsidRPr="00FE33A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88" w:type="dxa"/>
          </w:tcPr>
          <w:p w14:paraId="3970F755" w14:textId="77777777" w:rsidR="00676893" w:rsidRPr="0039086C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DCD5730" w14:textId="229B1146" w:rsidR="00676893" w:rsidRPr="0039086C" w:rsidRDefault="00542C3B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76893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086C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4E0A75" w:rsidRPr="0039086C" w14:paraId="5A396D1A" w14:textId="77777777" w:rsidTr="003B0612">
        <w:trPr>
          <w:cantSplit/>
        </w:trPr>
        <w:tc>
          <w:tcPr>
            <w:tcW w:w="3014" w:type="dxa"/>
          </w:tcPr>
          <w:p w14:paraId="26336426" w14:textId="20709374" w:rsidR="004E0A75" w:rsidRPr="0039086C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41" w:type="dxa"/>
          </w:tcPr>
          <w:p w14:paraId="1C95C1E6" w14:textId="77777777" w:rsidR="004E0A75" w:rsidRPr="0039086C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383C61F5" w14:textId="4B763483" w:rsidR="004E0A75" w:rsidRPr="0039086C" w:rsidRDefault="00FE33A6" w:rsidP="00CF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 w:rsidR="00A52FC3" w:rsidRPr="0039086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85" w:type="dxa"/>
          </w:tcPr>
          <w:p w14:paraId="7F86BFD4" w14:textId="77777777" w:rsidR="004E0A75" w:rsidRPr="0039086C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F7A2152" w14:textId="30E9FC26" w:rsidR="004E0A75" w:rsidRPr="0039086C" w:rsidRDefault="00FE33A6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E0911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1" w:type="dxa"/>
            <w:gridSpan w:val="2"/>
          </w:tcPr>
          <w:p w14:paraId="3B5D49FD" w14:textId="77777777" w:rsidR="004E0A75" w:rsidRPr="0039086C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4EC4ADA" w14:textId="5B0D94B5" w:rsidR="004E0A75" w:rsidRPr="0039086C" w:rsidRDefault="00FE33A6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 w:hint="cs"/>
                <w:sz w:val="30"/>
                <w:szCs w:val="30"/>
              </w:rPr>
              <w:t>13</w:t>
            </w:r>
            <w:r w:rsidR="00A52FC3" w:rsidRPr="0039086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E33A6">
              <w:rPr>
                <w:rFonts w:ascii="Angsana New" w:hAnsi="Angsana New" w:hint="cs"/>
                <w:sz w:val="30"/>
                <w:szCs w:val="30"/>
              </w:rPr>
              <w:t>0</w:t>
            </w:r>
            <w:r w:rsidR="00542C3B" w:rsidRPr="0039086C">
              <w:rPr>
                <w:rFonts w:ascii="Angsana New" w:hAnsi="Angsana New" w:hint="cs"/>
                <w:sz w:val="30"/>
                <w:szCs w:val="30"/>
              </w:rPr>
              <w:t>69</w:t>
            </w:r>
          </w:p>
        </w:tc>
        <w:tc>
          <w:tcPr>
            <w:tcW w:w="188" w:type="dxa"/>
          </w:tcPr>
          <w:p w14:paraId="78003BCC" w14:textId="77777777" w:rsidR="004E0A75" w:rsidRPr="0039086C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C030090" w14:textId="5B8E73B8" w:rsidR="004E0A75" w:rsidRPr="0039086C" w:rsidRDefault="00542C3B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086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A30656" w:rsidRPr="0039086C" w14:paraId="78F169F2" w14:textId="77777777" w:rsidTr="003B0612">
        <w:trPr>
          <w:cantSplit/>
        </w:trPr>
        <w:tc>
          <w:tcPr>
            <w:tcW w:w="3014" w:type="dxa"/>
          </w:tcPr>
          <w:p w14:paraId="0A8C169E" w14:textId="0D10E9C6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441" w:type="dxa"/>
          </w:tcPr>
          <w:p w14:paraId="3B4C67DE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7D397986" w14:textId="574987F5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A52FC3" w:rsidRPr="0039086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78</w:t>
            </w:r>
          </w:p>
        </w:tc>
        <w:tc>
          <w:tcPr>
            <w:tcW w:w="185" w:type="dxa"/>
          </w:tcPr>
          <w:p w14:paraId="20F80DA1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72FAE61" w14:textId="25F4C4DC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81" w:type="dxa"/>
            <w:gridSpan w:val="2"/>
          </w:tcPr>
          <w:p w14:paraId="2B41B7B9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1332110C" w14:textId="167EC63C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 w:hint="cs"/>
                <w:sz w:val="30"/>
                <w:szCs w:val="30"/>
              </w:rPr>
              <w:t>242</w:t>
            </w:r>
          </w:p>
        </w:tc>
        <w:tc>
          <w:tcPr>
            <w:tcW w:w="188" w:type="dxa"/>
          </w:tcPr>
          <w:p w14:paraId="02C4AEDD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4E74FBEC" w14:textId="258BB6E3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A30656" w:rsidRPr="0039086C" w14:paraId="73A22D80" w14:textId="77777777" w:rsidTr="00A52FC3">
        <w:trPr>
          <w:cantSplit/>
        </w:trPr>
        <w:tc>
          <w:tcPr>
            <w:tcW w:w="3014" w:type="dxa"/>
          </w:tcPr>
          <w:p w14:paraId="7C4FB7B2" w14:textId="248A7918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441" w:type="dxa"/>
          </w:tcPr>
          <w:p w14:paraId="19471B48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57EE571F" w14:textId="242A07AF" w:rsidR="00A30656" w:rsidRPr="0039086C" w:rsidRDefault="00542C3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086C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  <w:r w:rsidR="00FE33A6" w:rsidRPr="00FE33A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85" w:type="dxa"/>
          </w:tcPr>
          <w:p w14:paraId="6D91226A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3E23AC2" w14:textId="286586C3" w:rsidR="00A30656" w:rsidRPr="0039086C" w:rsidRDefault="00542C3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181" w:type="dxa"/>
            <w:gridSpan w:val="2"/>
          </w:tcPr>
          <w:p w14:paraId="48F5273A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7FEEB48F" w14:textId="00D193E7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 w:hint="cs"/>
                <w:sz w:val="30"/>
                <w:szCs w:val="30"/>
              </w:rPr>
              <w:t>231</w:t>
            </w:r>
          </w:p>
        </w:tc>
        <w:tc>
          <w:tcPr>
            <w:tcW w:w="188" w:type="dxa"/>
          </w:tcPr>
          <w:p w14:paraId="0391BFA6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0971F3C9" w14:textId="7B8B7656" w:rsidR="00A30656" w:rsidRPr="0039086C" w:rsidRDefault="00542C3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86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30656" w:rsidRPr="0039086C" w14:paraId="30E9823D" w14:textId="77777777" w:rsidTr="00A52FC3">
        <w:trPr>
          <w:cantSplit/>
        </w:trPr>
        <w:tc>
          <w:tcPr>
            <w:tcW w:w="3014" w:type="dxa"/>
          </w:tcPr>
          <w:p w14:paraId="7B0C17D3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</w:tcPr>
          <w:p w14:paraId="19FAE926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9CF1512" w14:textId="59EC7077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F50701" w:rsidRPr="003908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5" w:type="dxa"/>
          </w:tcPr>
          <w:p w14:paraId="28682B3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3F4E57A9" w14:textId="5E12B07A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181" w:type="dxa"/>
            <w:gridSpan w:val="2"/>
          </w:tcPr>
          <w:p w14:paraId="3B85CC3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6F7D09E" w14:textId="10299C9E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23</w:t>
            </w:r>
            <w:r w:rsidR="00F47B6C" w:rsidRPr="0039086C">
              <w:rPr>
                <w:rFonts w:ascii="Angsana New" w:hAnsi="Angsana New"/>
                <w:sz w:val="30"/>
                <w:szCs w:val="30"/>
              </w:rPr>
              <w:t>,7</w:t>
            </w: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13CED" w:rsidRPr="0039086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8" w:type="dxa"/>
          </w:tcPr>
          <w:p w14:paraId="3C0AFC30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2" w:right="-81" w:firstLine="8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0C799F86" w14:textId="2B34B6C6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A30656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</w:tr>
      <w:tr w:rsidR="00A30656" w:rsidRPr="0039086C" w14:paraId="5F86D311" w14:textId="77777777" w:rsidTr="003B0612">
        <w:trPr>
          <w:cantSplit/>
        </w:trPr>
        <w:tc>
          <w:tcPr>
            <w:tcW w:w="3014" w:type="dxa"/>
          </w:tcPr>
          <w:p w14:paraId="09363E99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010C1E4C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8F2EB41" w14:textId="3A3F2A32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404</w:t>
            </w:r>
            <w:r w:rsidR="00A52FC3"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,</w:t>
            </w:r>
            <w:r w:rsidR="00542C3B"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13CED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5" w:type="dxa"/>
          </w:tcPr>
          <w:p w14:paraId="2A37E572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A1AA2" w14:textId="2B0C5F2C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  <w:r w:rsidR="00A30656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81" w:type="dxa"/>
            <w:gridSpan w:val="2"/>
          </w:tcPr>
          <w:p w14:paraId="2A8C98FC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ED5D71B" w14:textId="638796EF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F47B6C" w:rsidRPr="0039086C">
              <w:rPr>
                <w:rFonts w:ascii="Angsana New" w:hAnsi="Angsana New"/>
                <w:b/>
                <w:bCs/>
                <w:sz w:val="30"/>
                <w:szCs w:val="30"/>
              </w:rPr>
              <w:t>5,8</w:t>
            </w:r>
            <w:r w:rsidR="00513CED" w:rsidRPr="0039086C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88" w:type="dxa"/>
          </w:tcPr>
          <w:p w14:paraId="1CAA25AA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3B22A" w14:textId="23A856A7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30656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A30656" w:rsidRPr="0039086C" w14:paraId="6D985370" w14:textId="77777777" w:rsidTr="003B0612">
        <w:trPr>
          <w:cantSplit/>
        </w:trPr>
        <w:tc>
          <w:tcPr>
            <w:tcW w:w="3014" w:type="dxa"/>
          </w:tcPr>
          <w:p w14:paraId="525C1CE6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32CD88B6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20269D7" w14:textId="745E19E9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5" w:type="dxa"/>
          </w:tcPr>
          <w:p w14:paraId="01A307AB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669E530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078A59E1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1A6B9D8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8" w:type="dxa"/>
          </w:tcPr>
          <w:p w14:paraId="54347AA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7C51EA59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0656" w:rsidRPr="0039086C" w14:paraId="75C360AD" w14:textId="77777777" w:rsidTr="003B0612">
        <w:trPr>
          <w:cantSplit/>
        </w:trPr>
        <w:tc>
          <w:tcPr>
            <w:tcW w:w="3014" w:type="dxa"/>
            <w:hideMark/>
          </w:tcPr>
          <w:p w14:paraId="07C5DA50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8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</w:tcPr>
          <w:p w14:paraId="4C54F4D2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7240FA3F" w14:textId="2B91DC08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433</w:t>
            </w:r>
            <w:r w:rsidR="00A52FC3"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,</w:t>
            </w: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542C3B"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5" w:type="dxa"/>
          </w:tcPr>
          <w:p w14:paraId="41CD3A8C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94BE9D8" w14:textId="784EC725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  <w:r w:rsidR="00A30656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181" w:type="dxa"/>
            <w:gridSpan w:val="2"/>
          </w:tcPr>
          <w:p w14:paraId="7056ED44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51D935D3" w14:textId="45557736" w:rsidR="00A30656" w:rsidRPr="0039086C" w:rsidRDefault="00542C3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086C">
              <w:rPr>
                <w:rFonts w:ascii="Angsana New" w:hAnsi="Angsana New" w:hint="cs"/>
                <w:b/>
                <w:bCs/>
                <w:sz w:val="30"/>
                <w:szCs w:val="30"/>
              </w:rPr>
              <w:t>586</w:t>
            </w:r>
            <w:r w:rsidR="00A52FC3" w:rsidRPr="003908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FE33A6" w:rsidRPr="00FE33A6">
              <w:rPr>
                <w:rFonts w:ascii="Angsana New" w:hAnsi="Angsana New" w:hint="cs"/>
                <w:b/>
                <w:bCs/>
                <w:sz w:val="30"/>
                <w:szCs w:val="30"/>
              </w:rPr>
              <w:t>04</w:t>
            </w:r>
            <w:r w:rsidR="00513CED" w:rsidRPr="0039086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8" w:type="dxa"/>
          </w:tcPr>
          <w:p w14:paraId="14F2BDB1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F63E134" w14:textId="61BBB912" w:rsidR="00A30656" w:rsidRPr="0039086C" w:rsidRDefault="00542C3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30656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</w:p>
        </w:tc>
      </w:tr>
      <w:tr w:rsidR="00A30656" w:rsidRPr="0039086C" w14:paraId="0B50D73C" w14:textId="77777777" w:rsidTr="003B0612">
        <w:trPr>
          <w:cantSplit/>
        </w:trPr>
        <w:tc>
          <w:tcPr>
            <w:tcW w:w="4455" w:type="dxa"/>
            <w:gridSpan w:val="2"/>
          </w:tcPr>
          <w:p w14:paraId="150E8D3B" w14:textId="77806008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9086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A4CD969" w14:textId="13793725" w:rsidR="00A30656" w:rsidRPr="0039086C" w:rsidRDefault="00A52FC3" w:rsidP="00B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086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(</w:t>
            </w:r>
            <w:r w:rsidR="00FE33A6" w:rsidRPr="00FE33A6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39086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FE33A6" w:rsidRPr="00FE33A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39086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5" w:type="dxa"/>
          </w:tcPr>
          <w:p w14:paraId="213D8E34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51851A6F" w14:textId="0966AEA3" w:rsidR="00A30656" w:rsidRPr="0039086C" w:rsidRDefault="00A30656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144</w:t>
            </w:r>
            <w:r w:rsidRPr="003908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908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1" w:type="dxa"/>
            <w:gridSpan w:val="2"/>
          </w:tcPr>
          <w:p w14:paraId="7A540157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3C471D4" w14:textId="249AE977" w:rsidR="00A30656" w:rsidRPr="0039086C" w:rsidRDefault="00A52FC3" w:rsidP="00B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E33A6" w:rsidRPr="00FE33A6">
              <w:rPr>
                <w:rFonts w:ascii="Angsana New" w:hAnsi="Angsana New" w:hint="cs"/>
                <w:sz w:val="30"/>
                <w:szCs w:val="30"/>
              </w:rPr>
              <w:t>1</w:t>
            </w:r>
            <w:r w:rsidR="00542C3B" w:rsidRPr="0039086C">
              <w:rPr>
                <w:rFonts w:ascii="Angsana New" w:hAnsi="Angsana New" w:hint="cs"/>
                <w:sz w:val="30"/>
                <w:szCs w:val="30"/>
              </w:rPr>
              <w:t>89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FE33A6" w:rsidRPr="00FE33A6">
              <w:rPr>
                <w:rFonts w:ascii="Angsana New" w:hAnsi="Angsana New" w:hint="cs"/>
                <w:sz w:val="30"/>
                <w:szCs w:val="30"/>
              </w:rPr>
              <w:t>0</w:t>
            </w:r>
            <w:r w:rsidR="00542C3B" w:rsidRPr="0039086C">
              <w:rPr>
                <w:rFonts w:ascii="Angsana New" w:hAnsi="Angsana New" w:hint="cs"/>
                <w:sz w:val="30"/>
                <w:szCs w:val="30"/>
              </w:rPr>
              <w:t>88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8" w:type="dxa"/>
          </w:tcPr>
          <w:p w14:paraId="224F7203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5CD5A612" w14:textId="4DC6E554" w:rsidR="00A30656" w:rsidRPr="0039086C" w:rsidRDefault="00A30656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908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0656" w:rsidRPr="0039086C" w14:paraId="4358A4B9" w14:textId="77777777" w:rsidTr="003B0612">
        <w:trPr>
          <w:cantSplit/>
        </w:trPr>
        <w:tc>
          <w:tcPr>
            <w:tcW w:w="3014" w:type="dxa"/>
            <w:hideMark/>
          </w:tcPr>
          <w:p w14:paraId="55D1AF0B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1" w:type="dxa"/>
          </w:tcPr>
          <w:p w14:paraId="6835262A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A060C0C" w14:textId="44A492BF" w:rsidR="00A30656" w:rsidRPr="0039086C" w:rsidRDefault="00FE33A6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542C3B"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86</w:t>
            </w:r>
            <w:r w:rsidR="00A52FC3"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="00542C3B"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5" w:type="dxa"/>
          </w:tcPr>
          <w:p w14:paraId="35090CB0" w14:textId="04DF7116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389E18" w14:textId="7F8C3289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 w:rsidR="00A30656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1" w:type="dxa"/>
            <w:gridSpan w:val="2"/>
          </w:tcPr>
          <w:p w14:paraId="1215D69D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AD6FAFB" w14:textId="44BACBB3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3A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542C3B" w:rsidRPr="0039086C">
              <w:rPr>
                <w:rFonts w:ascii="Angsana New" w:hAnsi="Angsana New" w:hint="cs"/>
                <w:b/>
                <w:bCs/>
                <w:sz w:val="30"/>
                <w:szCs w:val="30"/>
              </w:rPr>
              <w:t>96</w:t>
            </w:r>
            <w:r w:rsidR="00A52FC3" w:rsidRPr="003908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542C3B" w:rsidRPr="0039086C">
              <w:rPr>
                <w:rFonts w:ascii="Angsana New" w:hAnsi="Angsana New" w:hint="cs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188" w:type="dxa"/>
          </w:tcPr>
          <w:p w14:paraId="546766FE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E70933" w14:textId="30E706F7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A30656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</w:tr>
    </w:tbl>
    <w:p w14:paraId="7E36F3C9" w14:textId="77777777" w:rsidR="00F236E7" w:rsidRDefault="00F236E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p w14:paraId="06B6F168" w14:textId="77777777" w:rsidR="002A32C7" w:rsidRDefault="002A32C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p w14:paraId="4939D0E0" w14:textId="77777777" w:rsidR="002A32C7" w:rsidRDefault="002A32C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p w14:paraId="3D4F2D11" w14:textId="77777777" w:rsidR="002A32C7" w:rsidRDefault="002A32C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p w14:paraId="5F9AB740" w14:textId="77777777" w:rsidR="002A32C7" w:rsidRDefault="002A32C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p w14:paraId="1A6C7633" w14:textId="77777777" w:rsidR="002A32C7" w:rsidRDefault="002A32C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p w14:paraId="57849F75" w14:textId="77777777" w:rsidR="002A32C7" w:rsidRDefault="002A32C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p w14:paraId="3CF94730" w14:textId="77777777" w:rsidR="002A32C7" w:rsidRPr="00184FE4" w:rsidRDefault="002A32C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80"/>
        <w:gridCol w:w="1170"/>
        <w:gridCol w:w="180"/>
        <w:gridCol w:w="1170"/>
        <w:gridCol w:w="180"/>
        <w:gridCol w:w="1170"/>
      </w:tblGrid>
      <w:tr w:rsidR="00A30656" w:rsidRPr="00095C51" w14:paraId="3618F042" w14:textId="77777777" w:rsidTr="00157CF1">
        <w:trPr>
          <w:cantSplit/>
          <w:trHeight w:val="308"/>
          <w:tblHeader/>
        </w:trPr>
        <w:tc>
          <w:tcPr>
            <w:tcW w:w="4410" w:type="dxa"/>
            <w:vAlign w:val="bottom"/>
            <w:hideMark/>
          </w:tcPr>
          <w:p w14:paraId="2A89DED8" w14:textId="7B6D823E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39086C">
              <w:rPr>
                <w:rFonts w:ascii="Angsana New" w:hAnsi="Angsana New"/>
                <w:bCs/>
                <w:sz w:val="30"/>
                <w:szCs w:val="30"/>
                <w:cs/>
                <w:lang w:val="en-GB" w:bidi="ar-SA"/>
              </w:rPr>
              <w:lastRenderedPageBreak/>
              <w:br w:type="page"/>
            </w:r>
            <w:r w:rsidRPr="0039086C">
              <w:rPr>
                <w:rFonts w:ascii="Times New Roman" w:hAnsi="Times New Roman"/>
                <w:sz w:val="30"/>
                <w:szCs w:val="30"/>
                <w:lang w:val="en-GB" w:bidi="ar-SA"/>
              </w:rPr>
              <w:br w:type="column"/>
            </w:r>
          </w:p>
        </w:tc>
        <w:tc>
          <w:tcPr>
            <w:tcW w:w="2610" w:type="dxa"/>
            <w:gridSpan w:val="3"/>
            <w:vAlign w:val="bottom"/>
          </w:tcPr>
          <w:p w14:paraId="0636BD58" w14:textId="583D3FF1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39086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D0A92C6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9ADA829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39086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09598B" w:rsidRPr="00095C51" w14:paraId="2037B036" w14:textId="77777777" w:rsidTr="00157CF1">
        <w:trPr>
          <w:cantSplit/>
          <w:trHeight w:val="263"/>
          <w:tblHeader/>
        </w:trPr>
        <w:tc>
          <w:tcPr>
            <w:tcW w:w="4410" w:type="dxa"/>
            <w:vAlign w:val="bottom"/>
          </w:tcPr>
          <w:p w14:paraId="75C5D2C3" w14:textId="77777777" w:rsidR="0009598B" w:rsidRPr="0039086C" w:rsidRDefault="0009598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338B49" w14:textId="523E8D71" w:rsidR="0009598B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30</w:t>
            </w:r>
            <w:r w:rsidR="0009598B"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39086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1734084" w14:textId="77777777" w:rsidR="0009598B" w:rsidRPr="0039086C" w:rsidRDefault="0009598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7EEF5A" w14:textId="5772DC24" w:rsidR="0009598B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31</w:t>
            </w:r>
            <w:r w:rsidR="0009598B"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39086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9B14303" w14:textId="77777777" w:rsidR="0009598B" w:rsidRPr="0039086C" w:rsidRDefault="0009598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4928B" w14:textId="43178315" w:rsidR="0009598B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30</w:t>
            </w:r>
            <w:r w:rsidR="0009598B"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39086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D56D124" w14:textId="77777777" w:rsidR="0009598B" w:rsidRPr="0039086C" w:rsidRDefault="0009598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2021B" w14:textId="14CA58B8" w:rsidR="0009598B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31</w:t>
            </w:r>
            <w:r w:rsidR="0009598B" w:rsidRPr="00390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8B" w:rsidRPr="0039086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30656" w:rsidRPr="00095C51" w14:paraId="73763DAA" w14:textId="77777777" w:rsidTr="00157CF1">
        <w:trPr>
          <w:cantSplit/>
          <w:tblHeader/>
        </w:trPr>
        <w:tc>
          <w:tcPr>
            <w:tcW w:w="4410" w:type="dxa"/>
            <w:vAlign w:val="bottom"/>
          </w:tcPr>
          <w:p w14:paraId="136FB866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390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4001DE0C" w14:textId="67D08B1B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39086C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80" w:type="dxa"/>
          </w:tcPr>
          <w:p w14:paraId="22B046A8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935BC5" w14:textId="2363464B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39086C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180" w:type="dxa"/>
          </w:tcPr>
          <w:p w14:paraId="33346C02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D206197" w14:textId="51F4A485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39086C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80" w:type="dxa"/>
          </w:tcPr>
          <w:p w14:paraId="5E4CC807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2A29D38" w14:textId="26A612C4" w:rsidR="00A30656" w:rsidRPr="0039086C" w:rsidRDefault="00FE33A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39086C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A30656" w:rsidRPr="00095C51" w14:paraId="3BFD6DA3" w14:textId="77777777" w:rsidTr="00157CF1">
        <w:trPr>
          <w:cantSplit/>
          <w:tblHeader/>
        </w:trPr>
        <w:tc>
          <w:tcPr>
            <w:tcW w:w="4410" w:type="dxa"/>
            <w:vAlign w:val="bottom"/>
            <w:hideMark/>
          </w:tcPr>
          <w:p w14:paraId="1A28982C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22629BBD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3908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39086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908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30656" w:rsidRPr="00095C51" w14:paraId="72F6AF96" w14:textId="77777777" w:rsidTr="00157CF1">
        <w:trPr>
          <w:cantSplit/>
        </w:trPr>
        <w:tc>
          <w:tcPr>
            <w:tcW w:w="4410" w:type="dxa"/>
            <w:vAlign w:val="bottom"/>
          </w:tcPr>
          <w:p w14:paraId="0463E71A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9086C">
              <w:rPr>
                <w:rFonts w:ascii="Angsana New" w:hAnsi="Angsana New"/>
                <w:b/>
                <w:bCs/>
                <w:sz w:val="30"/>
                <w:szCs w:val="30"/>
                <w:cs/>
                <w:lang w:bidi="ar-SA"/>
              </w:rPr>
              <w:t>กิจการที่เกี่ยวข้องกัน</w:t>
            </w:r>
          </w:p>
        </w:tc>
        <w:tc>
          <w:tcPr>
            <w:tcW w:w="5310" w:type="dxa"/>
            <w:gridSpan w:val="7"/>
            <w:vAlign w:val="bottom"/>
          </w:tcPr>
          <w:p w14:paraId="07A57E9B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A30656" w:rsidRPr="00095C51" w14:paraId="55D5D532" w14:textId="77777777" w:rsidTr="00157CF1">
        <w:trPr>
          <w:cantSplit/>
        </w:trPr>
        <w:tc>
          <w:tcPr>
            <w:tcW w:w="4410" w:type="dxa"/>
            <w:hideMark/>
          </w:tcPr>
          <w:p w14:paraId="7CBAFEEE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CD2F0F7" w14:textId="51E71699" w:rsidR="00A30656" w:rsidRPr="00BA4CFF" w:rsidRDefault="00542C3B" w:rsidP="00BF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146D7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908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3372FAFD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138BC8" w14:textId="61D80CB0" w:rsidR="00A30656" w:rsidRPr="00BA4CFF" w:rsidRDefault="00542C3B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30656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086C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1E6699F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F6EDD2B" w14:textId="602FBA34" w:rsidR="00A30656" w:rsidRPr="0039086C" w:rsidRDefault="00542C3B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9086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D76B01" w:rsidRPr="0039086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="00FE33A6" w:rsidRPr="00FE33A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39086C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</w:p>
        </w:tc>
        <w:tc>
          <w:tcPr>
            <w:tcW w:w="180" w:type="dxa"/>
          </w:tcPr>
          <w:p w14:paraId="2B277D62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501EC60" w14:textId="30DAE548" w:rsidR="00A30656" w:rsidRPr="00AA7F81" w:rsidRDefault="00FE33A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30656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A30656" w:rsidRPr="00095C51" w14:paraId="24B03E94" w14:textId="77777777" w:rsidTr="00157CF1">
        <w:trPr>
          <w:cantSplit/>
        </w:trPr>
        <w:tc>
          <w:tcPr>
            <w:tcW w:w="4410" w:type="dxa"/>
            <w:hideMark/>
          </w:tcPr>
          <w:p w14:paraId="0760D37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89CDF63" w14:textId="77777777" w:rsidR="00A30656" w:rsidRPr="0039086C" w:rsidRDefault="00A30656" w:rsidP="0071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5328F11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FA73833" w14:textId="77777777" w:rsidR="00A30656" w:rsidRPr="00BA4CFF" w:rsidRDefault="00A3065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23B8C4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7438E8" w14:textId="77777777" w:rsidR="00A30656" w:rsidRPr="0039086C" w:rsidRDefault="00A30656" w:rsidP="0071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BB7DFF2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816FB36" w14:textId="77777777" w:rsidR="00A30656" w:rsidRPr="00AA7F81" w:rsidRDefault="00A3065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0656" w:rsidRPr="00095C51" w14:paraId="69F06875" w14:textId="77777777" w:rsidTr="00157CF1">
        <w:trPr>
          <w:cantSplit/>
        </w:trPr>
        <w:tc>
          <w:tcPr>
            <w:tcW w:w="4410" w:type="dxa"/>
            <w:hideMark/>
          </w:tcPr>
          <w:p w14:paraId="185D8644" w14:textId="1A20D43D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3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6F491A7" w14:textId="42F46E67" w:rsidR="00A30656" w:rsidRPr="0039086C" w:rsidRDefault="00BA18FD" w:rsidP="0014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7F84A149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E2C63C2" w14:textId="154E9D27" w:rsidR="00A30656" w:rsidRPr="00BA4CFF" w:rsidRDefault="00A3065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4CF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27FBD53B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330046A" w14:textId="162C3920" w:rsidR="00A30656" w:rsidRPr="00BA4CFF" w:rsidRDefault="00FE33A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D76B01" w:rsidRPr="00BA4CF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4261106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3680E11" w14:textId="225DD53A" w:rsidR="00A30656" w:rsidRPr="00AA7F81" w:rsidRDefault="00FE33A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A30656" w:rsidRPr="00095C51" w14:paraId="5FE2AD1A" w14:textId="77777777" w:rsidTr="00157CF1">
        <w:trPr>
          <w:cantSplit/>
        </w:trPr>
        <w:tc>
          <w:tcPr>
            <w:tcW w:w="4410" w:type="dxa"/>
            <w:hideMark/>
          </w:tcPr>
          <w:p w14:paraId="46E438E1" w14:textId="02D2EACD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E33A6" w:rsidRPr="00FE33A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542C3B" w:rsidRPr="0039086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C66EA8D" w14:textId="2CAFD610" w:rsidR="00A30656" w:rsidRPr="0039086C" w:rsidRDefault="00BA18FD" w:rsidP="0014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534102C1" w14:textId="77777777" w:rsidR="00A30656" w:rsidRPr="0039086C" w:rsidRDefault="00A30656" w:rsidP="00BA1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1396A9" w14:textId="35895DEC" w:rsidR="00A30656" w:rsidRPr="00BA4CFF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A877E21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FE7C54" w14:textId="41D005D9" w:rsidR="00A30656" w:rsidRPr="00BA4CFF" w:rsidRDefault="00542C3B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6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FF45675" w14:textId="77777777" w:rsidR="00A30656" w:rsidRPr="0039086C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A5BA23" w14:textId="0AEB68E3" w:rsidR="00A30656" w:rsidRPr="0039086C" w:rsidRDefault="00A30656" w:rsidP="00B5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FA20D8" w:rsidRPr="00095C51" w14:paraId="3B7BEB8C" w14:textId="77777777" w:rsidTr="00157CF1">
        <w:trPr>
          <w:cantSplit/>
        </w:trPr>
        <w:tc>
          <w:tcPr>
            <w:tcW w:w="4410" w:type="dxa"/>
            <w:hideMark/>
          </w:tcPr>
          <w:p w14:paraId="161796DD" w14:textId="0E186414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542C3B" w:rsidRPr="0039086C">
              <w:rPr>
                <w:rFonts w:ascii="Angsana New" w:hAnsi="Angsana New"/>
                <w:sz w:val="30"/>
                <w:szCs w:val="30"/>
              </w:rPr>
              <w:t>6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086C">
              <w:rPr>
                <w:rFonts w:ascii="Angsana New" w:hAnsi="Angsana New"/>
                <w:sz w:val="30"/>
                <w:szCs w:val="30"/>
              </w:rPr>
              <w:t>-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12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2035CA7" w14:textId="56D8F7B0" w:rsidR="00FA20D8" w:rsidRPr="0039086C" w:rsidRDefault="00FE33A6" w:rsidP="0071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6062744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1D492C" w14:textId="1BBB71DF" w:rsidR="00FA20D8" w:rsidRPr="00BA4CFF" w:rsidRDefault="00FA20D8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4CF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2F8D055C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013753C" w14:textId="7424D5FC" w:rsidR="00FA20D8" w:rsidRPr="00BA4CFF" w:rsidRDefault="00FE33A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5855E55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80AD0F" w14:textId="726062E9" w:rsidR="00FA20D8" w:rsidRPr="00AA7F81" w:rsidRDefault="00FE33A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A20D8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FA20D8" w:rsidRPr="00095C51" w14:paraId="4FFA9FB9" w14:textId="77777777" w:rsidTr="00157CF1">
        <w:trPr>
          <w:cantSplit/>
        </w:trPr>
        <w:tc>
          <w:tcPr>
            <w:tcW w:w="4410" w:type="dxa"/>
            <w:hideMark/>
          </w:tcPr>
          <w:p w14:paraId="1C081E32" w14:textId="29530D72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E33A6" w:rsidRPr="00FE33A6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B30D0" w14:textId="57EEC8F2" w:rsidR="00FA20D8" w:rsidRPr="0039086C" w:rsidRDefault="00FE33A6" w:rsidP="0071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A18FD" w:rsidRPr="003908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180" w:type="dxa"/>
          </w:tcPr>
          <w:p w14:paraId="570C94CC" w14:textId="77777777" w:rsidR="00FA20D8" w:rsidRPr="0039086C" w:rsidRDefault="00FA20D8" w:rsidP="0031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52C0E" w14:textId="53D6BEBF" w:rsidR="00FA20D8" w:rsidRPr="00BA4CFF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20D8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180" w:type="dxa"/>
          </w:tcPr>
          <w:p w14:paraId="7967D5AC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D175B" w14:textId="4EA05B85" w:rsidR="00FA20D8" w:rsidRPr="00BA4CFF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203</w:t>
            </w:r>
            <w:r w:rsidR="00D76B01" w:rsidRPr="00BA4CF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1CF5B8E1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259C5" w14:textId="79CEA026" w:rsidR="00FA20D8" w:rsidRPr="00AA7F81" w:rsidRDefault="00FE33A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FA20D8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FA20D8" w:rsidRPr="00095C51" w14:paraId="126C2223" w14:textId="77777777" w:rsidTr="00157CF1">
        <w:trPr>
          <w:cantSplit/>
        </w:trPr>
        <w:tc>
          <w:tcPr>
            <w:tcW w:w="4410" w:type="dxa"/>
            <w:hideMark/>
          </w:tcPr>
          <w:p w14:paraId="5CCE6F25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AD0B4" w14:textId="29169E77" w:rsidR="00FA20D8" w:rsidRPr="0039086C" w:rsidRDefault="00FE33A6" w:rsidP="0071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9022A2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180" w:type="dxa"/>
          </w:tcPr>
          <w:p w14:paraId="467589AB" w14:textId="77777777" w:rsidR="00FA20D8" w:rsidRPr="0039086C" w:rsidRDefault="00FA20D8" w:rsidP="0071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F3DC3" w14:textId="2B7443E1" w:rsidR="00FA20D8" w:rsidRPr="00BA4CFF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FA20D8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542C3B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D61371B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BFBC6" w14:textId="478EDDFF" w:rsidR="00FA20D8" w:rsidRPr="00BA4CFF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21</w:t>
            </w:r>
            <w:r w:rsidR="00542C3B" w:rsidRPr="00BA4CF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="00D76B01" w:rsidRPr="00BA4C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="00542C3B" w:rsidRPr="00BA4CF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89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646A33D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EF11980" w14:textId="4474A182" w:rsidR="00FA20D8" w:rsidRPr="00AA7F81" w:rsidRDefault="00FE33A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542C3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A20D8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2C3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FA20D8" w:rsidRPr="00095C51" w14:paraId="668AD879" w14:textId="77777777" w:rsidTr="005D6079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59665C00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6E44A2F" w14:textId="07093DE8" w:rsidR="00FA20D8" w:rsidRPr="0039086C" w:rsidRDefault="00D76B01" w:rsidP="006B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086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3EFED347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0FC1B57" w14:textId="0F5C8B47" w:rsidR="00FA20D8" w:rsidRPr="00BA4CFF" w:rsidRDefault="00FA20D8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274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4CF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72B1BC8F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79B9FA1" w14:textId="43283DFA" w:rsidR="00FA20D8" w:rsidRPr="004B0750" w:rsidRDefault="007D2E5F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07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4B0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4B075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2C3B" w:rsidRPr="004B075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B07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847A9B3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45F313" w14:textId="58C28EC6" w:rsidR="00FA20D8" w:rsidRPr="0039086C" w:rsidRDefault="00FA20D8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07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4B0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4B075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2C3B" w:rsidRPr="004B075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B07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20D8" w:rsidRPr="00095C51" w14:paraId="65CB3385" w14:textId="77777777" w:rsidTr="00650731">
        <w:trPr>
          <w:cantSplit/>
        </w:trPr>
        <w:tc>
          <w:tcPr>
            <w:tcW w:w="4410" w:type="dxa"/>
            <w:hideMark/>
          </w:tcPr>
          <w:p w14:paraId="779F791D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204258815"/>
            <w:r w:rsidRPr="00390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BF6419A" w14:textId="281DD4A5" w:rsidR="00FA20D8" w:rsidRPr="0039086C" w:rsidRDefault="00FE33A6" w:rsidP="0071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9022A2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180" w:type="dxa"/>
          </w:tcPr>
          <w:p w14:paraId="713F725B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A12FCDA" w14:textId="1AC8F5D3" w:rsidR="00FA20D8" w:rsidRPr="0039086C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FA20D8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57B1156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D54D76C" w14:textId="501F88D9" w:rsidR="00FA20D8" w:rsidRPr="0039086C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34667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80" w:type="dxa"/>
          </w:tcPr>
          <w:p w14:paraId="4AD93981" w14:textId="77777777" w:rsidR="00FA20D8" w:rsidRPr="0039086C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0A7FD997" w14:textId="60CAD5AC" w:rsidR="00FA20D8" w:rsidRPr="0039086C" w:rsidRDefault="00FE33A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A20D8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845497" w:rsidRPr="00095C51" w14:paraId="2816C5B2" w14:textId="77777777" w:rsidTr="00845497">
        <w:trPr>
          <w:cantSplit/>
        </w:trPr>
        <w:tc>
          <w:tcPr>
            <w:tcW w:w="4410" w:type="dxa"/>
          </w:tcPr>
          <w:p w14:paraId="25109D58" w14:textId="77777777" w:rsidR="00845497" w:rsidRPr="0039086C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9710E9E" w14:textId="77777777" w:rsidR="00845497" w:rsidRPr="0039086C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14A681D" w14:textId="77777777" w:rsidR="00845497" w:rsidRPr="0039086C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E88FA87" w14:textId="77777777" w:rsidR="00845497" w:rsidRPr="0039086C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7FFC649" w14:textId="77777777" w:rsidR="00845497" w:rsidRPr="0039086C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A66D609" w14:textId="77777777" w:rsidR="00845497" w:rsidRPr="0039086C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62DBFE2" w14:textId="77777777" w:rsidR="00845497" w:rsidRPr="0039086C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2705D0" w14:textId="77777777" w:rsidR="00845497" w:rsidRPr="0039086C" w:rsidRDefault="00845497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bookmarkEnd w:id="3"/>
      <w:tr w:rsidR="002374AB" w:rsidRPr="00095C51" w14:paraId="58F61E73" w14:textId="77777777" w:rsidTr="00845497">
        <w:trPr>
          <w:cantSplit/>
        </w:trPr>
        <w:tc>
          <w:tcPr>
            <w:tcW w:w="4410" w:type="dxa"/>
          </w:tcPr>
          <w:p w14:paraId="193E86D1" w14:textId="3C48141F" w:rsidR="002374AB" w:rsidRPr="0039086C" w:rsidRDefault="00037BA1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C6B607" w14:textId="2DBD8B05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841E38F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C3EDEC" w14:textId="531A29AC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8B2BB6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18A8B4" w14:textId="7ED882AD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40CD515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B578E2D" w14:textId="3438B730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374AB" w:rsidRPr="00095C51" w14:paraId="2A96666F" w14:textId="77777777" w:rsidTr="00157CF1">
        <w:trPr>
          <w:cantSplit/>
        </w:trPr>
        <w:tc>
          <w:tcPr>
            <w:tcW w:w="4410" w:type="dxa"/>
            <w:hideMark/>
          </w:tcPr>
          <w:p w14:paraId="74FB1444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F456385" w14:textId="079FD851" w:rsidR="002374AB" w:rsidRPr="0039086C" w:rsidRDefault="00FE33A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3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2374AB" w:rsidRPr="0039086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0407D809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F78844" w14:textId="3C57424A" w:rsidR="002374AB" w:rsidRPr="00BA4CFF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2C3B" w:rsidRPr="00BA4CFF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2374AB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80" w:type="dxa"/>
          </w:tcPr>
          <w:p w14:paraId="22337EFB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C9B3AB4" w14:textId="3FD85573" w:rsidR="002374AB" w:rsidRPr="00AA7F81" w:rsidRDefault="00FE33A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142</w:t>
            </w:r>
            <w:r w:rsidR="002374AB" w:rsidRPr="00AA7F8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42C3B" w:rsidRPr="00AA7F8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542C3B" w:rsidRPr="00AA7F81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80" w:type="dxa"/>
          </w:tcPr>
          <w:p w14:paraId="5A27C4DC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2B811F9" w14:textId="30EE0480" w:rsidR="002374AB" w:rsidRPr="00AA7F81" w:rsidRDefault="00FE33A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42C3B" w:rsidRPr="00AA7F8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374AB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</w:tr>
      <w:tr w:rsidR="002374AB" w:rsidRPr="00095C51" w14:paraId="1C55D6B6" w14:textId="77777777" w:rsidTr="00157CF1">
        <w:trPr>
          <w:cantSplit/>
        </w:trPr>
        <w:tc>
          <w:tcPr>
            <w:tcW w:w="4410" w:type="dxa"/>
            <w:hideMark/>
          </w:tcPr>
          <w:p w14:paraId="66E47628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595C175" w14:textId="77777777" w:rsidR="002374AB" w:rsidRPr="00BA4CFF" w:rsidRDefault="002374AB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2B990B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C9B1848" w14:textId="77777777" w:rsidR="002374AB" w:rsidRPr="00BA4CFF" w:rsidRDefault="002374AB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FF6176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44AEDDF" w14:textId="77777777" w:rsidR="002374AB" w:rsidRPr="00AA7F81" w:rsidRDefault="002374AB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943D2F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FBFE41" w14:textId="77777777" w:rsidR="002374AB" w:rsidRPr="00AA7F81" w:rsidRDefault="002374AB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74AB" w:rsidRPr="00095C51" w14:paraId="53443345" w14:textId="77777777" w:rsidTr="00157CF1">
        <w:trPr>
          <w:cantSplit/>
        </w:trPr>
        <w:tc>
          <w:tcPr>
            <w:tcW w:w="4410" w:type="dxa"/>
            <w:hideMark/>
          </w:tcPr>
          <w:p w14:paraId="241AC874" w14:textId="0BDF9A54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3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288D6CB" w14:textId="039C7861" w:rsidR="002374AB" w:rsidRPr="00BA4CFF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  <w:r w:rsidR="002374AB" w:rsidRPr="00BA4CF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6A4FC9E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27C0F31" w14:textId="5EFA5E16" w:rsidR="002374AB" w:rsidRPr="00BA4CFF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2C3B" w:rsidRPr="00BA4CF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374AB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542C3B" w:rsidRPr="00BA4CF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C5FA3D1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C1C5AAC" w14:textId="54550336" w:rsidR="002374AB" w:rsidRPr="00AA7F81" w:rsidRDefault="00542C3B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F8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2374AB" w:rsidRPr="00AA7F8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A7F81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  <w:r w:rsidR="00FE33A6" w:rsidRPr="00FE33A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6CF58D8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B9020B9" w14:textId="458FF580" w:rsidR="002374AB" w:rsidRPr="00AA7F81" w:rsidRDefault="00542C3B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F8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374AB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2374AB" w:rsidRPr="00095C51" w14:paraId="741375B2" w14:textId="77777777" w:rsidTr="00157CF1">
        <w:trPr>
          <w:cantSplit/>
        </w:trPr>
        <w:tc>
          <w:tcPr>
            <w:tcW w:w="4410" w:type="dxa"/>
            <w:hideMark/>
          </w:tcPr>
          <w:p w14:paraId="7A6FC4A4" w14:textId="629BAF60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E33A6" w:rsidRPr="00FE33A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542C3B" w:rsidRPr="0039086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CD7BAF8" w14:textId="217A6CDD" w:rsidR="002374AB" w:rsidRPr="00BA4CFF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374AB" w:rsidRPr="00BA4CF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01</w:t>
            </w:r>
          </w:p>
        </w:tc>
        <w:tc>
          <w:tcPr>
            <w:tcW w:w="180" w:type="dxa"/>
          </w:tcPr>
          <w:p w14:paraId="6B2C8B71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6EE559B" w14:textId="6F0AD2A1" w:rsidR="002374AB" w:rsidRPr="00BA4CFF" w:rsidRDefault="00542C3B" w:rsidP="006B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4CF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374AB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A4CF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056CFFC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D75C49F" w14:textId="6A7B81C1" w:rsidR="002374AB" w:rsidRPr="00AA7F81" w:rsidRDefault="00FE33A6" w:rsidP="006B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374AB" w:rsidRPr="00AA7F8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542C3B" w:rsidRPr="00AA7F8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A04EBF0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DC50C5" w14:textId="52D6321A" w:rsidR="002374AB" w:rsidRPr="00AA7F81" w:rsidRDefault="00542C3B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F8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374AB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A7F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74AB" w:rsidRPr="00095C51" w14:paraId="42ED447B" w14:textId="77777777" w:rsidTr="00157CF1">
        <w:trPr>
          <w:cantSplit/>
        </w:trPr>
        <w:tc>
          <w:tcPr>
            <w:tcW w:w="4410" w:type="dxa"/>
            <w:hideMark/>
          </w:tcPr>
          <w:p w14:paraId="29972F97" w14:textId="7A054A6F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542C3B" w:rsidRPr="0039086C">
              <w:rPr>
                <w:rFonts w:ascii="Angsana New" w:hAnsi="Angsana New"/>
                <w:sz w:val="30"/>
                <w:szCs w:val="30"/>
              </w:rPr>
              <w:t>6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086C">
              <w:rPr>
                <w:rFonts w:ascii="Angsana New" w:hAnsi="Angsana New"/>
                <w:sz w:val="30"/>
                <w:szCs w:val="30"/>
              </w:rPr>
              <w:t>-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12</w:t>
            </w: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8098C7F" w14:textId="47B73D85" w:rsidR="002374AB" w:rsidRPr="00BA4CFF" w:rsidRDefault="00542C3B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FE33A6" w:rsidRPr="00FE33A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39086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15FB969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0589962" w14:textId="687BBD3B" w:rsidR="002374AB" w:rsidRPr="00BA4CFF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2C3B" w:rsidRPr="00BA4CF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374AB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BA4CF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80" w:type="dxa"/>
          </w:tcPr>
          <w:p w14:paraId="02010CD6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D56251C" w14:textId="6DDB39F8" w:rsidR="002374AB" w:rsidRPr="00AA7F81" w:rsidRDefault="00542C3B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F8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FE33A6" w:rsidRPr="00FE33A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AA7F8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CDAAC4A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10933D" w14:textId="2A72BDC9" w:rsidR="002374AB" w:rsidRPr="00AA7F81" w:rsidRDefault="00FE33A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2C3B" w:rsidRPr="00AA7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374AB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AA7F8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2374AB" w:rsidRPr="00095C51" w14:paraId="1C5FFF5A" w14:textId="77777777" w:rsidTr="00157CF1">
        <w:trPr>
          <w:cantSplit/>
        </w:trPr>
        <w:tc>
          <w:tcPr>
            <w:tcW w:w="4410" w:type="dxa"/>
            <w:hideMark/>
          </w:tcPr>
          <w:p w14:paraId="2368FACD" w14:textId="76E69070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E33A6" w:rsidRPr="00FE33A6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39086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A5554" w14:textId="0BAA2C79" w:rsidR="002374AB" w:rsidRPr="00BA4CFF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142</w:t>
            </w:r>
            <w:r w:rsidR="002374AB" w:rsidRPr="00BA4CF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42C3B" w:rsidRPr="0039086C">
              <w:rPr>
                <w:rFonts w:asciiTheme="majorBidi" w:hAnsiTheme="majorBidi" w:cstheme="majorBidi" w:hint="cs"/>
                <w:sz w:val="30"/>
                <w:szCs w:val="30"/>
              </w:rPr>
              <w:t>65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3583C9A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A58E" w14:textId="79E3DF80" w:rsidR="002374AB" w:rsidRPr="00BA4CFF" w:rsidRDefault="00542C3B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4CFF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2374AB"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4CF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A4CF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11F1089D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2236" w14:textId="21EE0C5B" w:rsidR="002374AB" w:rsidRPr="00AA7F81" w:rsidRDefault="00FE33A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6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140</w:t>
            </w:r>
            <w:r w:rsidR="002374AB" w:rsidRPr="00AA7F8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542C3B" w:rsidRPr="00AA7F81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542C3B" w:rsidRPr="00AA7F8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9014DC7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1B52B" w14:textId="6917932B" w:rsidR="002374AB" w:rsidRPr="00AA7F81" w:rsidRDefault="00542C3B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6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F81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2374AB"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A7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374AB" w:rsidRPr="00095C51" w14:paraId="34BBB319" w14:textId="77777777" w:rsidTr="00157CF1">
        <w:trPr>
          <w:cantSplit/>
        </w:trPr>
        <w:tc>
          <w:tcPr>
            <w:tcW w:w="4410" w:type="dxa"/>
            <w:hideMark/>
          </w:tcPr>
          <w:p w14:paraId="29D3D32C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910A8" w14:textId="1AB641A8" w:rsidR="002374AB" w:rsidRPr="0039086C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33</w:t>
            </w:r>
            <w:r w:rsidR="00542C3B"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="002374AB" w:rsidRPr="00BA4C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="00542C3B"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96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9E0D66B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EBB76" w14:textId="06E889B0" w:rsidR="002374AB" w:rsidRPr="00BA4CFF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542C3B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374AB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2C3B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1BBA699F" w14:textId="77777777" w:rsidR="002374AB" w:rsidRPr="00BA4CFF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2C4BD" w14:textId="150A357E" w:rsidR="002374AB" w:rsidRPr="004B0750" w:rsidRDefault="00FE33A6" w:rsidP="004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542C3B" w:rsidRPr="00AA7F8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="002374AB" w:rsidRPr="00AA7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</w:t>
            </w:r>
            <w:r w:rsidR="00542C3B" w:rsidRPr="00AA7F8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2F2678B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87B1404" w14:textId="5D9176E8" w:rsidR="002374AB" w:rsidRPr="0039086C" w:rsidRDefault="00FE33A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42C3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2374A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2C3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2374AB" w:rsidRPr="00095C51" w14:paraId="15FFA1AD" w14:textId="77777777" w:rsidTr="00157CF1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1FD2912A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7ABE2" w14:textId="51CB4A0C" w:rsidR="002374AB" w:rsidRPr="00BA4CFF" w:rsidRDefault="002374AB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4CFF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E33A6" w:rsidRPr="00FE33A6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="00542C3B" w:rsidRPr="00BA4CF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BA4CF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42C3B" w:rsidRPr="00BA4CF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FE33A6" w:rsidRPr="00FE33A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542C3B" w:rsidRPr="00BA4CFF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BA4CF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329DCB5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50343" w14:textId="07E46382" w:rsidR="002374AB" w:rsidRPr="00BA4CFF" w:rsidRDefault="002374AB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4CF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Pr="00BA4C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542C3B" w:rsidRPr="00BA4CF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A4CF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35B16AD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1D5EB" w14:textId="4C18B212" w:rsidR="002374AB" w:rsidRPr="00AA7F81" w:rsidRDefault="002374AB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F81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E33A6" w:rsidRPr="00FE33A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2C3B" w:rsidRPr="00AA7F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A7F81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7F887DD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4810DE9" w14:textId="06AA80AC" w:rsidR="002374AB" w:rsidRPr="00AA7F81" w:rsidRDefault="002374AB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Pr="00AA7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AA7F8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AA7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374AB" w:rsidRPr="00095C51" w14:paraId="176D1FA6" w14:textId="77777777" w:rsidTr="00157CF1">
        <w:trPr>
          <w:cantSplit/>
        </w:trPr>
        <w:tc>
          <w:tcPr>
            <w:tcW w:w="4410" w:type="dxa"/>
            <w:hideMark/>
          </w:tcPr>
          <w:p w14:paraId="0AEA3168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6282A" w14:textId="4CFE4754" w:rsidR="002374AB" w:rsidRPr="0039086C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2374AB"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30EFB4BE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59C8F" w14:textId="61D7DA6B" w:rsidR="002374AB" w:rsidRPr="00BA4CFF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42C3B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374AB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2C3B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180" w:type="dxa"/>
          </w:tcPr>
          <w:p w14:paraId="47841B5A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1A19D9" w14:textId="14140AFB" w:rsidR="002374AB" w:rsidRPr="0039086C" w:rsidRDefault="00FE33A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42C3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374A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2C3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</w:p>
        </w:tc>
        <w:tc>
          <w:tcPr>
            <w:tcW w:w="180" w:type="dxa"/>
          </w:tcPr>
          <w:p w14:paraId="2E5E5E9E" w14:textId="2910CB0C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7560A37E" w14:textId="706DC368" w:rsidR="002374AB" w:rsidRPr="004B0750" w:rsidRDefault="00FE33A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  <w:r w:rsidR="002374A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42C3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2374AB" w:rsidRPr="00095C51" w14:paraId="582C5D42" w14:textId="77777777" w:rsidTr="00157CF1">
        <w:trPr>
          <w:cantSplit/>
        </w:trPr>
        <w:tc>
          <w:tcPr>
            <w:tcW w:w="4410" w:type="dxa"/>
          </w:tcPr>
          <w:p w14:paraId="5063D4FB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20EE8B6F" w14:textId="4B79E45E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A67EA87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F9D28A3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2CEF1F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5DE667C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00E5DF2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36B78D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74AB" w:rsidRPr="00095C51" w14:paraId="736C1920" w14:textId="77777777" w:rsidTr="00157CF1">
        <w:trPr>
          <w:cantSplit/>
        </w:trPr>
        <w:tc>
          <w:tcPr>
            <w:tcW w:w="4410" w:type="dxa"/>
          </w:tcPr>
          <w:p w14:paraId="3902A04B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8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4CC25A1" w14:textId="5C76B779" w:rsidR="002374AB" w:rsidRPr="0039086C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2374AB" w:rsidRPr="00BA4C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42C3B" w:rsidRPr="00390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80" w:type="dxa"/>
          </w:tcPr>
          <w:p w14:paraId="16CC56CD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82AAAA0" w14:textId="5D6BD71E" w:rsidR="002374AB" w:rsidRPr="0039086C" w:rsidRDefault="00FE33A6" w:rsidP="00BA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542C3B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374AB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42C3B" w:rsidRPr="00BA4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57E07FC9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A931CAE" w14:textId="20F969A0" w:rsidR="002374AB" w:rsidRPr="0039086C" w:rsidRDefault="00FE33A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42C3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374A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2C3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80" w:type="dxa"/>
          </w:tcPr>
          <w:p w14:paraId="58C0372C" w14:textId="77777777" w:rsidR="002374AB" w:rsidRPr="0039086C" w:rsidRDefault="002374AB" w:rsidP="0023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116567" w14:textId="47B0C1C7" w:rsidR="002374AB" w:rsidRPr="004B0750" w:rsidRDefault="00FE33A6" w:rsidP="00AA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542C3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374A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42C3B" w:rsidRPr="00AA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</w:tr>
    </w:tbl>
    <w:p w14:paraId="506411A2" w14:textId="77777777" w:rsidR="001321E3" w:rsidRPr="0039086C" w:rsidRDefault="001321E3" w:rsidP="001321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80"/>
        <w:gridCol w:w="1170"/>
        <w:gridCol w:w="180"/>
        <w:gridCol w:w="1170"/>
        <w:gridCol w:w="181"/>
        <w:gridCol w:w="1169"/>
      </w:tblGrid>
      <w:tr w:rsidR="001321E3" w:rsidRPr="0039086C" w14:paraId="0A537CF5" w14:textId="77777777" w:rsidTr="006B0344">
        <w:trPr>
          <w:cantSplit/>
          <w:trHeight w:val="416"/>
        </w:trPr>
        <w:tc>
          <w:tcPr>
            <w:tcW w:w="4410" w:type="dxa"/>
            <w:vAlign w:val="bottom"/>
            <w:hideMark/>
          </w:tcPr>
          <w:p w14:paraId="2A05430D" w14:textId="6A2B7001" w:rsidR="001321E3" w:rsidRPr="0039086C" w:rsidRDefault="001321E3" w:rsidP="0070315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908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390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3908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610" w:type="dxa"/>
            <w:gridSpan w:val="3"/>
            <w:vAlign w:val="bottom"/>
          </w:tcPr>
          <w:p w14:paraId="26EA2357" w14:textId="77777777" w:rsidR="001321E3" w:rsidRPr="0039086C" w:rsidRDefault="001321E3" w:rsidP="0070315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9086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F5A7D5E" w14:textId="77777777" w:rsidR="001321E3" w:rsidRPr="0039086C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D888B44" w14:textId="77777777" w:rsidR="001321E3" w:rsidRPr="0039086C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B7721" w:rsidRPr="0039086C" w14:paraId="4E8DE124" w14:textId="77777777" w:rsidTr="006B0344">
        <w:trPr>
          <w:cantSplit/>
        </w:trPr>
        <w:tc>
          <w:tcPr>
            <w:tcW w:w="4410" w:type="dxa"/>
            <w:vAlign w:val="bottom"/>
          </w:tcPr>
          <w:p w14:paraId="3FED80E5" w14:textId="19362E4F" w:rsidR="00513BF6" w:rsidRPr="0039086C" w:rsidRDefault="003170C3" w:rsidP="00513BF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0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3908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390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390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E33A6" w:rsidRPr="00FE3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390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3908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1576AC62" w14:textId="22114BD5" w:rsidR="009B7721" w:rsidRPr="0039086C" w:rsidRDefault="00FE33A6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E33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542C3B" w:rsidRPr="003908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0" w:type="dxa"/>
            <w:vAlign w:val="bottom"/>
          </w:tcPr>
          <w:p w14:paraId="04BFE141" w14:textId="77777777" w:rsidR="009B7721" w:rsidRPr="0039086C" w:rsidRDefault="009B7721" w:rsidP="009B772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313030" w14:textId="12D28BD8" w:rsidR="009B7721" w:rsidRPr="0039086C" w:rsidRDefault="00FE33A6" w:rsidP="009B772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E33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542C3B" w:rsidRPr="003908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80" w:type="dxa"/>
          </w:tcPr>
          <w:p w14:paraId="0A127669" w14:textId="77777777" w:rsidR="009B7721" w:rsidRPr="0039086C" w:rsidRDefault="009B7721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554CE0" w14:textId="1BD8997D" w:rsidR="009B7721" w:rsidRPr="0039086C" w:rsidRDefault="00FE33A6" w:rsidP="009B7721">
            <w:pPr>
              <w:spacing w:line="240" w:lineRule="auto"/>
              <w:ind w:left="14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E33A6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542C3B" w:rsidRPr="0039086C">
              <w:rPr>
                <w:rFonts w:asciiTheme="majorBidi" w:hAnsiTheme="majorBidi" w:cstheme="majorBidi"/>
                <w:bCs/>
                <w:sz w:val="30"/>
                <w:szCs w:val="30"/>
              </w:rPr>
              <w:t>568</w:t>
            </w:r>
          </w:p>
        </w:tc>
        <w:tc>
          <w:tcPr>
            <w:tcW w:w="181" w:type="dxa"/>
            <w:vAlign w:val="bottom"/>
          </w:tcPr>
          <w:p w14:paraId="4072DFBA" w14:textId="77777777" w:rsidR="009B7721" w:rsidRPr="0039086C" w:rsidRDefault="009B7721" w:rsidP="009B77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1FDBED0" w14:textId="0F00F579" w:rsidR="009B7721" w:rsidRPr="0039086C" w:rsidRDefault="00FE33A6" w:rsidP="009B772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E33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542C3B" w:rsidRPr="003908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567</w:t>
            </w:r>
          </w:p>
        </w:tc>
      </w:tr>
      <w:tr w:rsidR="001321E3" w:rsidRPr="0039086C" w14:paraId="4DA03A40" w14:textId="77777777" w:rsidTr="006B0344">
        <w:trPr>
          <w:cantSplit/>
        </w:trPr>
        <w:tc>
          <w:tcPr>
            <w:tcW w:w="4410" w:type="dxa"/>
            <w:vAlign w:val="bottom"/>
            <w:hideMark/>
          </w:tcPr>
          <w:p w14:paraId="34030908" w14:textId="77777777" w:rsidR="001321E3" w:rsidRPr="0039086C" w:rsidRDefault="001321E3" w:rsidP="001321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737E4168" w14:textId="77777777" w:rsidR="001321E3" w:rsidRPr="0039086C" w:rsidRDefault="001321E3" w:rsidP="001321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08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2CD7" w:rsidRPr="0039086C" w14:paraId="454C0E15" w14:textId="77777777" w:rsidTr="006B0344">
        <w:trPr>
          <w:cantSplit/>
        </w:trPr>
        <w:tc>
          <w:tcPr>
            <w:tcW w:w="4410" w:type="dxa"/>
          </w:tcPr>
          <w:p w14:paraId="16E792AD" w14:textId="4C250AAA" w:rsidR="00EE2CD7" w:rsidRPr="0039086C" w:rsidRDefault="00EE2CD7" w:rsidP="00EE2CD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CF2C021" w14:textId="7D31443A" w:rsidR="00EE2CD7" w:rsidRPr="0039086C" w:rsidRDefault="00FE33A6" w:rsidP="006B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62F45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80" w:type="dxa"/>
          </w:tcPr>
          <w:p w14:paraId="17C17E31" w14:textId="77777777" w:rsidR="00EE2CD7" w:rsidRPr="0039086C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512ED39" w14:textId="76342FC1" w:rsidR="00EE2CD7" w:rsidRPr="0039086C" w:rsidRDefault="00542C3B" w:rsidP="006B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170C3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086C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2239239" w14:textId="77777777" w:rsidR="00EE2CD7" w:rsidRPr="0039086C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9AD91E9" w14:textId="02BF160A" w:rsidR="00EE2CD7" w:rsidRPr="0039086C" w:rsidRDefault="00FE33A6" w:rsidP="00BF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12645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39086C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1" w:type="dxa"/>
          </w:tcPr>
          <w:p w14:paraId="72C38590" w14:textId="77777777" w:rsidR="00EE2CD7" w:rsidRPr="0039086C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51E7D10F" w14:textId="0FDC2EDE" w:rsidR="00EE2CD7" w:rsidRPr="0039086C" w:rsidRDefault="00542C3B" w:rsidP="00BF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08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170C3" w:rsidRPr="00390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086C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21B95D64" w14:textId="77777777" w:rsidR="00680119" w:rsidRPr="00A30656" w:rsidRDefault="00680119" w:rsidP="001D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55"/>
        <w:rPr>
          <w:rFonts w:ascii="Angsana New" w:hAnsi="Angsana New"/>
          <w:bCs/>
          <w:sz w:val="16"/>
          <w:szCs w:val="16"/>
          <w:cs/>
        </w:rPr>
        <w:sectPr w:rsidR="00680119" w:rsidRPr="00A30656" w:rsidSect="00BF596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4" w:chapStyle="1"/>
          <w:cols w:space="720"/>
          <w:titlePg/>
          <w:docGrid w:linePitch="245"/>
        </w:sectPr>
      </w:pPr>
    </w:p>
    <w:p w14:paraId="434EAD08" w14:textId="0A738E07" w:rsidR="00680119" w:rsidRPr="00FB764D" w:rsidRDefault="0096319B" w:rsidP="006801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B764D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</w:t>
      </w:r>
      <w:r w:rsidRPr="00FB764D">
        <w:rPr>
          <w:rFonts w:ascii="Angsana New" w:hAnsi="Angsana New" w:hint="cs"/>
          <w:bCs/>
          <w:sz w:val="30"/>
          <w:szCs w:val="30"/>
          <w:cs/>
        </w:rPr>
        <w:t>บริษัทร่วมและ</w:t>
      </w:r>
      <w:r w:rsidRPr="00FB764D">
        <w:rPr>
          <w:rFonts w:ascii="Angsana New" w:hAnsi="Angsana New"/>
          <w:bCs/>
          <w:sz w:val="30"/>
          <w:szCs w:val="30"/>
          <w:cs/>
        </w:rPr>
        <w:t>การร่วมค้า</w:t>
      </w:r>
    </w:p>
    <w:p w14:paraId="3C50F03C" w14:textId="77777777" w:rsidR="00680119" w:rsidRPr="00D91200" w:rsidRDefault="00680119" w:rsidP="00CA229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F9DB88" w14:textId="430E10BD" w:rsidR="00680119" w:rsidRPr="00065490" w:rsidRDefault="0096319B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65490">
        <w:rPr>
          <w:rFonts w:ascii="Angsana New" w:hAnsi="Angsana New"/>
          <w:sz w:val="30"/>
          <w:szCs w:val="30"/>
          <w:cs/>
        </w:rPr>
        <w:t>เงินลงทุนใน</w:t>
      </w:r>
      <w:r w:rsidRPr="00065490"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Pr="00065490">
        <w:rPr>
          <w:rFonts w:ascii="Angsana New" w:hAnsi="Angsana New"/>
          <w:sz w:val="30"/>
          <w:szCs w:val="30"/>
          <w:cs/>
        </w:rPr>
        <w:t>การร่วมค้า</w:t>
      </w:r>
      <w:r w:rsidR="00680119" w:rsidRPr="00065490">
        <w:rPr>
          <w:rFonts w:ascii="Angsana New" w:hAnsi="Angsana New"/>
          <w:sz w:val="30"/>
          <w:szCs w:val="30"/>
          <w:rtl/>
          <w:cs/>
        </w:rPr>
        <w:t xml:space="preserve"> </w:t>
      </w:r>
      <w:r w:rsidR="003170C3" w:rsidRPr="003748DE">
        <w:rPr>
          <w:rFonts w:ascii="Angsana New" w:hAnsi="Angsana New"/>
          <w:sz w:val="30"/>
          <w:szCs w:val="30"/>
          <w:cs/>
        </w:rPr>
        <w:t>ณ</w:t>
      </w:r>
      <w:r w:rsidR="003170C3"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="003170C3"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FE33A6" w:rsidRPr="00FE33A6">
        <w:rPr>
          <w:rFonts w:ascii="Angsana New" w:hAnsi="Angsana New"/>
          <w:sz w:val="30"/>
          <w:szCs w:val="30"/>
        </w:rPr>
        <w:t>30</w:t>
      </w:r>
      <w:r w:rsidR="003170C3" w:rsidRPr="0045378B">
        <w:rPr>
          <w:rFonts w:ascii="Angsana New" w:hAnsi="Angsana New"/>
          <w:sz w:val="30"/>
          <w:szCs w:val="30"/>
        </w:rPr>
        <w:t xml:space="preserve"> </w:t>
      </w:r>
      <w:r w:rsidR="003170C3" w:rsidRPr="0045378B">
        <w:rPr>
          <w:rFonts w:ascii="Angsana New" w:hAnsi="Angsana New"/>
          <w:sz w:val="30"/>
          <w:szCs w:val="30"/>
          <w:cs/>
        </w:rPr>
        <w:t>ม</w:t>
      </w:r>
      <w:r w:rsidR="003170C3">
        <w:rPr>
          <w:rFonts w:ascii="Angsana New" w:hAnsi="Angsana New" w:hint="cs"/>
          <w:sz w:val="30"/>
          <w:szCs w:val="30"/>
          <w:cs/>
        </w:rPr>
        <w:t>ิถุนายน</w:t>
      </w:r>
      <w:r w:rsidR="003170C3" w:rsidRPr="0045378B">
        <w:rPr>
          <w:rFonts w:ascii="Angsana New" w:hAnsi="Angsana New"/>
          <w:sz w:val="30"/>
          <w:szCs w:val="30"/>
          <w:cs/>
        </w:rPr>
        <w:t xml:space="preserve">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568</w:t>
      </w:r>
      <w:r w:rsidR="0045378B" w:rsidRPr="00065490">
        <w:rPr>
          <w:rFonts w:ascii="Angsana New" w:hAnsi="Angsana New"/>
          <w:sz w:val="30"/>
          <w:szCs w:val="30"/>
        </w:rPr>
        <w:t xml:space="preserve"> </w:t>
      </w:r>
      <w:r w:rsidR="00AB7224" w:rsidRPr="00065490">
        <w:rPr>
          <w:rFonts w:ascii="Angsana New" w:hAnsi="Angsana New"/>
          <w:sz w:val="30"/>
          <w:szCs w:val="30"/>
          <w:cs/>
        </w:rPr>
        <w:t xml:space="preserve">และ </w:t>
      </w:r>
      <w:r w:rsidR="00FE33A6" w:rsidRPr="00FE33A6">
        <w:rPr>
          <w:rFonts w:ascii="Angsana New" w:hAnsi="Angsana New"/>
          <w:sz w:val="30"/>
          <w:szCs w:val="30"/>
        </w:rPr>
        <w:t>31</w:t>
      </w:r>
      <w:r w:rsidR="00AB7224" w:rsidRPr="00065490">
        <w:rPr>
          <w:rFonts w:ascii="Angsana New" w:hAnsi="Angsana New"/>
          <w:sz w:val="30"/>
          <w:szCs w:val="30"/>
        </w:rPr>
        <w:t xml:space="preserve"> </w:t>
      </w:r>
      <w:r w:rsidR="00AB7224" w:rsidRPr="00065490">
        <w:rPr>
          <w:rFonts w:ascii="Angsana New" w:hAnsi="Angsana New"/>
          <w:sz w:val="30"/>
          <w:szCs w:val="30"/>
          <w:cs/>
        </w:rPr>
        <w:t xml:space="preserve">ธันวาคม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567</w:t>
      </w:r>
      <w:r w:rsidR="00AB7224" w:rsidRPr="00065490">
        <w:rPr>
          <w:rFonts w:ascii="Angsana New" w:hAnsi="Angsana New"/>
          <w:sz w:val="30"/>
          <w:szCs w:val="30"/>
        </w:rPr>
        <w:t xml:space="preserve"> </w:t>
      </w:r>
      <w:r w:rsidR="00AB7224" w:rsidRPr="00065490">
        <w:rPr>
          <w:rFonts w:ascii="Angsana New" w:hAnsi="Angsana New" w:hint="cs"/>
          <w:sz w:val="30"/>
          <w:szCs w:val="30"/>
          <w:cs/>
        </w:rPr>
        <w:t>และ</w:t>
      </w:r>
      <w:r w:rsidR="00680119" w:rsidRPr="00065490">
        <w:rPr>
          <w:rFonts w:ascii="Angsana New" w:hAnsi="Angsana New"/>
          <w:sz w:val="30"/>
          <w:szCs w:val="30"/>
          <w:cs/>
        </w:rPr>
        <w:t>เงินปันผลรับสำหรับ</w:t>
      </w:r>
      <w:r w:rsidR="003170C3" w:rsidRPr="003748DE">
        <w:rPr>
          <w:rFonts w:ascii="Angsana New" w:hAnsi="Angsana New" w:hint="cs"/>
          <w:sz w:val="30"/>
          <w:szCs w:val="30"/>
          <w:cs/>
        </w:rPr>
        <w:t>งวด</w:t>
      </w:r>
      <w:r w:rsidR="003170C3">
        <w:rPr>
          <w:rFonts w:ascii="Angsana New" w:hAnsi="Angsana New" w:hint="cs"/>
          <w:sz w:val="30"/>
          <w:szCs w:val="30"/>
          <w:cs/>
        </w:rPr>
        <w:t>หก</w:t>
      </w:r>
      <w:r w:rsidR="003170C3" w:rsidRPr="009433A9">
        <w:rPr>
          <w:rFonts w:ascii="Angsana New" w:hAnsi="Angsana New" w:hint="cs"/>
          <w:sz w:val="30"/>
          <w:szCs w:val="30"/>
          <w:cs/>
        </w:rPr>
        <w:t>เดือน</w:t>
      </w:r>
      <w:r w:rsidR="003170C3"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E33A6" w:rsidRPr="00FE33A6">
        <w:rPr>
          <w:rFonts w:ascii="Angsana New" w:hAnsi="Angsana New"/>
          <w:sz w:val="30"/>
          <w:szCs w:val="30"/>
        </w:rPr>
        <w:t>30</w:t>
      </w:r>
      <w:r w:rsidR="003170C3" w:rsidRPr="0045378B">
        <w:rPr>
          <w:rFonts w:ascii="Angsana New" w:hAnsi="Angsana New"/>
          <w:sz w:val="30"/>
          <w:szCs w:val="30"/>
        </w:rPr>
        <w:t xml:space="preserve"> </w:t>
      </w:r>
      <w:r w:rsidR="003170C3">
        <w:rPr>
          <w:rFonts w:ascii="Angsana New" w:hAnsi="Angsana New" w:hint="cs"/>
          <w:sz w:val="30"/>
          <w:szCs w:val="30"/>
          <w:cs/>
        </w:rPr>
        <w:t>มิถุนายน</w:t>
      </w:r>
      <w:r w:rsidR="003170C3">
        <w:rPr>
          <w:rFonts w:ascii="Angsana New" w:hAnsi="Angsana New"/>
          <w:sz w:val="30"/>
          <w:szCs w:val="30"/>
        </w:rPr>
        <w:t xml:space="preserve"> </w:t>
      </w:r>
      <w:r w:rsidR="00680119" w:rsidRPr="00065490">
        <w:rPr>
          <w:rFonts w:ascii="Angsana New" w:hAnsi="Angsana New"/>
          <w:sz w:val="30"/>
          <w:szCs w:val="30"/>
          <w:cs/>
        </w:rPr>
        <w:t>มีดังนี้</w:t>
      </w:r>
      <w:r w:rsidR="00680119" w:rsidRPr="00065490">
        <w:rPr>
          <w:rFonts w:ascii="Angsana New" w:hAnsi="Angsana New"/>
          <w:sz w:val="30"/>
          <w:szCs w:val="30"/>
        </w:rPr>
        <w:t xml:space="preserve"> </w:t>
      </w:r>
    </w:p>
    <w:p w14:paraId="289FEB26" w14:textId="77777777" w:rsidR="005644D0" w:rsidRPr="00D91200" w:rsidRDefault="005644D0" w:rsidP="0006549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50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340"/>
        <w:gridCol w:w="900"/>
        <w:gridCol w:w="720"/>
        <w:gridCol w:w="180"/>
        <w:gridCol w:w="72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3"/>
        <w:gridCol w:w="807"/>
        <w:gridCol w:w="180"/>
        <w:gridCol w:w="819"/>
        <w:gridCol w:w="10"/>
      </w:tblGrid>
      <w:tr w:rsidR="005644D0" w:rsidRPr="00B76231" w14:paraId="0E379606" w14:textId="77777777" w:rsidTr="00096608">
        <w:trPr>
          <w:gridAfter w:val="1"/>
          <w:wAfter w:w="10" w:type="dxa"/>
          <w:cantSplit/>
          <w:tblHeader/>
        </w:trPr>
        <w:tc>
          <w:tcPr>
            <w:tcW w:w="2430" w:type="dxa"/>
          </w:tcPr>
          <w:p w14:paraId="1A0CD032" w14:textId="77777777" w:rsidR="005644D0" w:rsidRPr="00B76231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9" w:type="dxa"/>
            <w:gridSpan w:val="20"/>
            <w:vAlign w:val="bottom"/>
          </w:tcPr>
          <w:p w14:paraId="789BDB43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76231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5644D0" w:rsidRPr="00A30656" w14:paraId="3F31A8B4" w14:textId="77777777" w:rsidTr="00096608">
        <w:trPr>
          <w:cantSplit/>
          <w:tblHeader/>
        </w:trPr>
        <w:tc>
          <w:tcPr>
            <w:tcW w:w="2430" w:type="dxa"/>
          </w:tcPr>
          <w:p w14:paraId="05832140" w14:textId="77777777" w:rsidR="005644D0" w:rsidRPr="00B76231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129F4927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3C619CA" w14:textId="77777777" w:rsidR="005644D0" w:rsidRPr="00B76231" w:rsidRDefault="005644D0" w:rsidP="00096608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61D80BD5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4AE616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3"/>
          </w:tcPr>
          <w:p w14:paraId="2C69AF90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D80EB6B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  <w:r w:rsidRPr="00B76231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05D46C59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414D4B34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D4ADE8F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C48F787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64CDF3F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มูลค่าตาม</w:t>
            </w:r>
          </w:p>
          <w:p w14:paraId="6E1D2842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วิธีส่วนได้เสีย</w:t>
            </w:r>
            <w:r w:rsidRPr="00B76231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3" w:type="dxa"/>
          </w:tcPr>
          <w:p w14:paraId="6F9E6AE7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</w:tcPr>
          <w:p w14:paraId="3B13FB37" w14:textId="77777777" w:rsidR="00E2608C" w:rsidRPr="00B76231" w:rsidRDefault="005644D0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30EEF" w:rsidRPr="00B76231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38C02AAB" w14:textId="51B6B34F" w:rsidR="005644D0" w:rsidRPr="00B76231" w:rsidRDefault="0060298A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>หก</w:t>
            </w:r>
            <w:r w:rsidR="00330EEF" w:rsidRPr="00B76231">
              <w:rPr>
                <w:rFonts w:ascii="Angsana New" w:hAnsi="Angsana New" w:hint="cs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3170C3" w:rsidRPr="00A30656" w14:paraId="3BA9E2E0" w14:textId="77777777" w:rsidTr="00E57FD3">
        <w:trPr>
          <w:cantSplit/>
          <w:tblHeader/>
        </w:trPr>
        <w:tc>
          <w:tcPr>
            <w:tcW w:w="2430" w:type="dxa"/>
          </w:tcPr>
          <w:p w14:paraId="6F21DF46" w14:textId="77777777" w:rsidR="003170C3" w:rsidRPr="00B76231" w:rsidRDefault="003170C3" w:rsidP="00A30656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017F7120" w14:textId="77777777" w:rsidR="003170C3" w:rsidRPr="00B76231" w:rsidRDefault="003170C3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123934C" w14:textId="77777777" w:rsidR="003170C3" w:rsidRPr="00B76231" w:rsidRDefault="003170C3" w:rsidP="00A3065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CFA804A" w14:textId="1009CE8F" w:rsidR="003170C3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167" w:hanging="90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3170C3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611897B8" w14:textId="77777777" w:rsidR="003170C3" w:rsidRPr="00B76231" w:rsidRDefault="003170C3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705F28" w14:textId="106DE889" w:rsidR="003170C3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3170C3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41EED066" w14:textId="0B019115" w:rsidR="003170C3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3170C3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01BDA0C4" w14:textId="77777777" w:rsidR="003170C3" w:rsidRPr="00B76231" w:rsidRDefault="003170C3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423FA22" w14:textId="476A134C" w:rsidR="003170C3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3170C3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33FE802" w14:textId="77777777" w:rsidR="003170C3" w:rsidRPr="00B76231" w:rsidRDefault="003170C3" w:rsidP="00A3065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C95BF4" w14:textId="1AB7880C" w:rsidR="003170C3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3170C3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6ED9835E" w14:textId="77777777" w:rsidR="003170C3" w:rsidRPr="00B76231" w:rsidRDefault="003170C3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58572A" w14:textId="0A7BCF82" w:rsidR="003170C3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3170C3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F14CD81" w14:textId="77777777" w:rsidR="003170C3" w:rsidRPr="00B76231" w:rsidRDefault="003170C3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9D4E001" w14:textId="5283D33D" w:rsidR="003170C3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3170C3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56A27841" w14:textId="77777777" w:rsidR="003170C3" w:rsidRPr="00B76231" w:rsidRDefault="003170C3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D6F409B" w14:textId="430234C3" w:rsidR="003170C3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3170C3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  <w:vAlign w:val="bottom"/>
          </w:tcPr>
          <w:p w14:paraId="400E4DB4" w14:textId="77777777" w:rsidR="003170C3" w:rsidRPr="00B76231" w:rsidRDefault="003170C3" w:rsidP="00A3065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  <w:vAlign w:val="bottom"/>
          </w:tcPr>
          <w:p w14:paraId="242BB420" w14:textId="4062AC95" w:rsidR="003170C3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3170C3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</w:tr>
      <w:tr w:rsidR="00A30656" w:rsidRPr="00A30656" w14:paraId="33A8DFBB" w14:textId="77777777" w:rsidTr="00096608">
        <w:trPr>
          <w:cantSplit/>
          <w:tblHeader/>
        </w:trPr>
        <w:tc>
          <w:tcPr>
            <w:tcW w:w="2430" w:type="dxa"/>
          </w:tcPr>
          <w:p w14:paraId="7F718E80" w14:textId="77777777" w:rsidR="00A30656" w:rsidRPr="00B76231" w:rsidRDefault="00A30656" w:rsidP="00A30656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4274D09E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6740AA7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CC9668E" w14:textId="597D1B78" w:rsidR="00A30656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5705723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1CBB5CD" w14:textId="4DFB494A" w:rsidR="00A30656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567</w:t>
            </w:r>
          </w:p>
        </w:tc>
        <w:tc>
          <w:tcPr>
            <w:tcW w:w="720" w:type="dxa"/>
            <w:vAlign w:val="bottom"/>
          </w:tcPr>
          <w:p w14:paraId="0F0A5C62" w14:textId="370807BE" w:rsidR="00A30656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B86C617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C6A1376" w14:textId="744016B3" w:rsidR="00A30656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567</w:t>
            </w:r>
          </w:p>
        </w:tc>
        <w:tc>
          <w:tcPr>
            <w:tcW w:w="180" w:type="dxa"/>
            <w:vAlign w:val="bottom"/>
          </w:tcPr>
          <w:p w14:paraId="2C7944B3" w14:textId="77777777" w:rsidR="00A30656" w:rsidRPr="00B76231" w:rsidRDefault="00A30656" w:rsidP="00A3065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34D4EA9" w14:textId="60AE2A5B" w:rsidR="00A30656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7CF75C0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CE4FDBF" w14:textId="358CF403" w:rsidR="00A30656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567</w:t>
            </w:r>
          </w:p>
        </w:tc>
        <w:tc>
          <w:tcPr>
            <w:tcW w:w="180" w:type="dxa"/>
            <w:vAlign w:val="bottom"/>
          </w:tcPr>
          <w:p w14:paraId="37E76EAA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48D4746" w14:textId="0FE60E98" w:rsidR="00A30656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AF42842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3B97865" w14:textId="014BCC45" w:rsidR="00A30656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567</w:t>
            </w:r>
          </w:p>
        </w:tc>
        <w:tc>
          <w:tcPr>
            <w:tcW w:w="183" w:type="dxa"/>
            <w:vAlign w:val="bottom"/>
          </w:tcPr>
          <w:p w14:paraId="7D4C7D73" w14:textId="77777777" w:rsidR="00A30656" w:rsidRPr="00B76231" w:rsidRDefault="00A30656" w:rsidP="00A3065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A759EE8" w14:textId="0DA82253" w:rsidR="00A30656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D5E2D7C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103A39E" w14:textId="693E9C82" w:rsidR="00A30656" w:rsidRPr="00B76231" w:rsidRDefault="00FE33A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567</w:t>
            </w:r>
          </w:p>
        </w:tc>
      </w:tr>
      <w:tr w:rsidR="008C7A58" w:rsidRPr="00A30656" w14:paraId="44369734" w14:textId="77777777" w:rsidTr="00096608">
        <w:trPr>
          <w:cantSplit/>
          <w:trHeight w:val="270"/>
        </w:trPr>
        <w:tc>
          <w:tcPr>
            <w:tcW w:w="2430" w:type="dxa"/>
          </w:tcPr>
          <w:p w14:paraId="709BE22C" w14:textId="77777777" w:rsidR="008C7A58" w:rsidRPr="00B76231" w:rsidRDefault="008C7A58" w:rsidP="008C7A5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14:paraId="274098A3" w14:textId="77777777" w:rsidR="008C7A58" w:rsidRPr="00B76231" w:rsidRDefault="008C7A58" w:rsidP="008C7A5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42C795B" w14:textId="77777777" w:rsidR="008C7A58" w:rsidRPr="00B76231" w:rsidRDefault="008C7A58" w:rsidP="008C7A5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69389796" w14:textId="77777777" w:rsidR="008C7A58" w:rsidRPr="00B76231" w:rsidRDefault="008C7A58" w:rsidP="008C7A58">
            <w:pPr>
              <w:spacing w:line="240" w:lineRule="auto"/>
              <w:ind w:hanging="2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76231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59" w:type="dxa"/>
            <w:gridSpan w:val="16"/>
          </w:tcPr>
          <w:p w14:paraId="3B1C3553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8C7A58" w:rsidRPr="00A30656" w14:paraId="6928CD5A" w14:textId="77777777" w:rsidTr="00096608">
        <w:trPr>
          <w:cantSplit/>
          <w:trHeight w:val="270"/>
        </w:trPr>
        <w:tc>
          <w:tcPr>
            <w:tcW w:w="2430" w:type="dxa"/>
          </w:tcPr>
          <w:p w14:paraId="7D538EDD" w14:textId="77777777" w:rsidR="008C7A58" w:rsidRPr="00B76231" w:rsidRDefault="008C7A58" w:rsidP="008C7A5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099CA07C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8C5739C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9F11B37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1ADC3E8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241543B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F4910B5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112CF36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79A43430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B731318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78B04AB8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E2F6E3B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1CA48ACD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F6DAB3E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5D4F6262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497E22FE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07113881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</w:rPr>
            </w:pPr>
          </w:p>
        </w:tc>
        <w:tc>
          <w:tcPr>
            <w:tcW w:w="183" w:type="dxa"/>
          </w:tcPr>
          <w:p w14:paraId="3AB15241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07" w:type="dxa"/>
          </w:tcPr>
          <w:p w14:paraId="3FAD5397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76CA8BC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</w:tcPr>
          <w:p w14:paraId="1E922F2E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4B612D" w:rsidRPr="00A30656" w14:paraId="46FAFFC2" w14:textId="77777777" w:rsidTr="00C45479">
        <w:trPr>
          <w:cantSplit/>
          <w:trHeight w:val="270"/>
        </w:trPr>
        <w:tc>
          <w:tcPr>
            <w:tcW w:w="2430" w:type="dxa"/>
          </w:tcPr>
          <w:p w14:paraId="5D5AE723" w14:textId="77777777" w:rsidR="004B612D" w:rsidRPr="00B76231" w:rsidRDefault="004B612D" w:rsidP="004B612D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บริษัท กรีนเอิร์ธพาวเวอร์</w:t>
            </w:r>
            <w:r w:rsidRPr="00B76231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B76231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76231">
              <w:rPr>
                <w:rFonts w:ascii="Angsana New" w:hAnsi="Angsana New"/>
                <w:sz w:val="20"/>
                <w:szCs w:val="20"/>
              </w:rPr>
              <w:t>)</w:t>
            </w:r>
            <w:r w:rsidRPr="00B76231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40" w:type="dxa"/>
            <w:vAlign w:val="bottom"/>
          </w:tcPr>
          <w:p w14:paraId="036203B5" w14:textId="77777777" w:rsidR="004B612D" w:rsidRPr="00B76231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6234EFFF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3E80126" w14:textId="243C52D7" w:rsidR="004B612D" w:rsidRPr="00B76231" w:rsidRDefault="00FE33A6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680DDC8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8C9065D" w14:textId="4F62451E" w:rsidR="004B612D" w:rsidRPr="00B76231" w:rsidRDefault="00FE33A6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03060D48" w14:textId="04CBB7CE" w:rsidR="004B612D" w:rsidRPr="00C45479" w:rsidRDefault="00FE33A6" w:rsidP="004B612D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D71A66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D71A66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A38416D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B32A3E6" w14:textId="23F16FE2" w:rsidR="004B612D" w:rsidRPr="00C45479" w:rsidRDefault="00FE33A6" w:rsidP="004B612D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60C6B353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DA7242" w14:textId="4112EB51" w:rsidR="004B612D" w:rsidRPr="00C45479" w:rsidRDefault="00542C3B" w:rsidP="0043310C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542C3B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D71A66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542C3B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745E3886" w14:textId="77777777" w:rsidR="004B612D" w:rsidRPr="00B76231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AB51C2" w14:textId="723E4138" w:rsidR="004B612D" w:rsidRPr="00B76231" w:rsidRDefault="00542C3B" w:rsidP="0058020A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42C3B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4B612D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542C3B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106C5AAB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DF07C6" w14:textId="6E14E123" w:rsidR="004B612D" w:rsidRPr="00C45479" w:rsidRDefault="00FE33A6" w:rsidP="004B612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D71A66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21</w:t>
            </w:r>
            <w:r w:rsidR="000772E9">
              <w:rPr>
                <w:rFonts w:ascii="Angsana New" w:hAnsi="Angsana New"/>
                <w:sz w:val="20"/>
                <w:lang w:val="en-US" w:bidi="th-TH"/>
              </w:rPr>
              <w:t>0</w:t>
            </w:r>
            <w:r w:rsidR="00D71A66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0772E9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0772E9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239EC81" w14:textId="77777777" w:rsidR="004B612D" w:rsidRPr="00B76231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32E5D4" w14:textId="6CCC821B" w:rsidR="004B612D" w:rsidRPr="00B76231" w:rsidRDefault="00FE33A6" w:rsidP="00F36B8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96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3</w:t>
            </w:r>
          </w:p>
        </w:tc>
        <w:tc>
          <w:tcPr>
            <w:tcW w:w="183" w:type="dxa"/>
            <w:vAlign w:val="bottom"/>
          </w:tcPr>
          <w:p w14:paraId="02A7F579" w14:textId="77777777" w:rsidR="004B612D" w:rsidRPr="00B76231" w:rsidRDefault="004B612D" w:rsidP="004B612D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080D563" w14:textId="674DA79B" w:rsidR="004B612D" w:rsidRPr="00C45479" w:rsidRDefault="00D71A66" w:rsidP="004B612D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86F3CF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944298D" w14:textId="1890FC39" w:rsidR="004B612D" w:rsidRPr="00B76231" w:rsidRDefault="00A30656" w:rsidP="00C45479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A30656" w14:paraId="21ADDF8C" w14:textId="77777777" w:rsidTr="00C45479">
        <w:trPr>
          <w:cantSplit/>
          <w:trHeight w:val="270"/>
        </w:trPr>
        <w:tc>
          <w:tcPr>
            <w:tcW w:w="2430" w:type="dxa"/>
          </w:tcPr>
          <w:p w14:paraId="7B1EA056" w14:textId="77777777" w:rsidR="004B612D" w:rsidRPr="00D91200" w:rsidRDefault="004B612D" w:rsidP="004B612D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60FA0444" w14:textId="77777777" w:rsidR="004B612D" w:rsidRPr="00D91200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829CCF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C6B7EC" w14:textId="77777777" w:rsidR="004B612D" w:rsidRPr="00D91200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8AA2FD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A9B9DFA" w14:textId="77777777" w:rsidR="004B612D" w:rsidRPr="00D91200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F08400A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8D664C" w14:textId="77777777" w:rsidR="004B612D" w:rsidRPr="00D91200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D9A40F6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BADE8F" w14:textId="77777777" w:rsidR="004B612D" w:rsidRPr="00D91200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F8C879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2FB076" w14:textId="77777777" w:rsidR="004B612D" w:rsidRPr="00D91200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9164ED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D9AB91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97C0DB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523"/>
                <w:tab w:val="decimal" w:pos="6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CE499B" w14:textId="77777777" w:rsidR="004B612D" w:rsidRPr="00D91200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EA940E" w14:textId="77777777" w:rsidR="004B612D" w:rsidRPr="00D91200" w:rsidRDefault="004B612D" w:rsidP="00F36B8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23EA145" w14:textId="77777777" w:rsidR="004B612D" w:rsidRPr="00D91200" w:rsidRDefault="004B612D" w:rsidP="004B612D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7BDB926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749B8D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68806BA1" w14:textId="77777777" w:rsidR="004B612D" w:rsidRPr="00D91200" w:rsidRDefault="004B612D" w:rsidP="004B612D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B612D" w:rsidRPr="00A30656" w14:paraId="702A5A4F" w14:textId="77777777" w:rsidTr="00C45479">
        <w:trPr>
          <w:cantSplit/>
        </w:trPr>
        <w:tc>
          <w:tcPr>
            <w:tcW w:w="2430" w:type="dxa"/>
          </w:tcPr>
          <w:p w14:paraId="263280EE" w14:textId="77777777" w:rsidR="004B612D" w:rsidRPr="00B76231" w:rsidRDefault="004B612D" w:rsidP="004B612D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40" w:type="dxa"/>
            <w:vAlign w:val="bottom"/>
          </w:tcPr>
          <w:p w14:paraId="7A8900ED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F57576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A82954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463FED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70F3AB7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E4C7399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FB6475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849DF54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09790C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775B1E6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36BE04" w14:textId="77777777" w:rsidR="004B612D" w:rsidRPr="00B76231" w:rsidRDefault="004B612D" w:rsidP="004B612D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42463CA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548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150908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087125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E94806" w14:textId="77777777" w:rsidR="004B612D" w:rsidRPr="00B76231" w:rsidRDefault="004B612D" w:rsidP="004B612D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77CCEC5" w14:textId="77777777" w:rsidR="004B612D" w:rsidRPr="00B76231" w:rsidRDefault="004B612D" w:rsidP="00F36B8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A152513" w14:textId="77777777" w:rsidR="004B612D" w:rsidRPr="00B76231" w:rsidRDefault="004B612D" w:rsidP="004B612D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83C04A6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B175D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000C3A6F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A30656" w:rsidRPr="00A30656" w14:paraId="4E35E734" w14:textId="77777777" w:rsidTr="00C45479">
        <w:trPr>
          <w:cantSplit/>
        </w:trPr>
        <w:tc>
          <w:tcPr>
            <w:tcW w:w="2430" w:type="dxa"/>
          </w:tcPr>
          <w:p w14:paraId="17669529" w14:textId="77777777" w:rsidR="00A30656" w:rsidRPr="00B76231" w:rsidRDefault="00A30656" w:rsidP="00A30656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40" w:type="dxa"/>
            <w:vAlign w:val="bottom"/>
          </w:tcPr>
          <w:p w14:paraId="55750BCD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5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B76231">
              <w:rPr>
                <w:rFonts w:ascii="Angsana New" w:hAnsi="Angsana New"/>
                <w:sz w:val="20"/>
                <w:cs/>
                <w:lang w:val="en-US" w:bidi="th-TH"/>
              </w:rPr>
              <w:t>บ</w:t>
            </w: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900" w:type="dxa"/>
            <w:vAlign w:val="bottom"/>
          </w:tcPr>
          <w:p w14:paraId="0652A360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B523C92" w14:textId="49EAB723" w:rsidR="00A30656" w:rsidRPr="00B76231" w:rsidRDefault="00542C3B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42C3B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FE33A6" w:rsidRPr="00FE33A6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CEA6457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7181308" w14:textId="7C6177FA" w:rsidR="00A30656" w:rsidRPr="00B76231" w:rsidRDefault="00542C3B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42C3B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FE33A6" w:rsidRPr="00FE33A6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720" w:type="dxa"/>
            <w:vAlign w:val="bottom"/>
          </w:tcPr>
          <w:p w14:paraId="119EE0F1" w14:textId="758C3DE8" w:rsidR="00A30656" w:rsidRPr="00C45479" w:rsidRDefault="00FE33A6" w:rsidP="00A30656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 w:hanging="4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D71A66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17283886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D0D1E47" w14:textId="69CA9EF6" w:rsidR="00A30656" w:rsidRPr="00C45479" w:rsidRDefault="00FE33A6" w:rsidP="00A30656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A30656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7B4F936F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6D7FD17" w14:textId="432744A2" w:rsidR="00A30656" w:rsidRPr="00C45479" w:rsidRDefault="00FE33A6" w:rsidP="00A30656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79</w:t>
            </w:r>
            <w:r w:rsidR="00D71A66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031</w:t>
            </w:r>
          </w:p>
        </w:tc>
        <w:tc>
          <w:tcPr>
            <w:tcW w:w="180" w:type="dxa"/>
            <w:vAlign w:val="bottom"/>
          </w:tcPr>
          <w:p w14:paraId="17152743" w14:textId="77777777" w:rsidR="00A30656" w:rsidRPr="00B76231" w:rsidRDefault="00A30656" w:rsidP="00A30656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18FE8E5" w14:textId="6E375E19" w:rsidR="00A30656" w:rsidRPr="00B76231" w:rsidRDefault="00FE33A6" w:rsidP="00A30656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79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031</w:t>
            </w:r>
          </w:p>
        </w:tc>
        <w:tc>
          <w:tcPr>
            <w:tcW w:w="180" w:type="dxa"/>
            <w:vAlign w:val="bottom"/>
          </w:tcPr>
          <w:p w14:paraId="28E64B78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5EA0FDD" w14:textId="0459C4E8" w:rsidR="00A30656" w:rsidRPr="00C45479" w:rsidRDefault="00FE33A6" w:rsidP="00A3065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89</w:t>
            </w:r>
            <w:r w:rsidR="00D71A66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313</w:t>
            </w:r>
          </w:p>
        </w:tc>
        <w:tc>
          <w:tcPr>
            <w:tcW w:w="180" w:type="dxa"/>
            <w:vAlign w:val="bottom"/>
          </w:tcPr>
          <w:p w14:paraId="1F6F5FE3" w14:textId="2DFBD7CC" w:rsidR="00A30656" w:rsidRPr="00B76231" w:rsidRDefault="00A30656" w:rsidP="00A30656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BE4FB3" w14:textId="729D2A84" w:rsidR="00A30656" w:rsidRPr="00B76231" w:rsidRDefault="00FE33A6" w:rsidP="009A3C5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87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988</w:t>
            </w:r>
          </w:p>
        </w:tc>
        <w:tc>
          <w:tcPr>
            <w:tcW w:w="183" w:type="dxa"/>
            <w:vAlign w:val="bottom"/>
          </w:tcPr>
          <w:p w14:paraId="36043D66" w14:textId="77777777" w:rsidR="00A30656" w:rsidRPr="00B76231" w:rsidRDefault="00A30656" w:rsidP="00A30656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BB454CF" w14:textId="2923C166" w:rsidR="00A30656" w:rsidRPr="00C45479" w:rsidRDefault="00D71A6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26727A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4E026DAA" w14:textId="21BBA626" w:rsidR="00A30656" w:rsidRPr="00B76231" w:rsidRDefault="00A30656" w:rsidP="00C45479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76231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A3C55" w:rsidRPr="00A30656" w14:paraId="31800CC1" w14:textId="77777777" w:rsidTr="00C45479">
        <w:trPr>
          <w:cantSplit/>
        </w:trPr>
        <w:tc>
          <w:tcPr>
            <w:tcW w:w="2430" w:type="dxa"/>
          </w:tcPr>
          <w:p w14:paraId="1CEF9D7D" w14:textId="4D5C39C2" w:rsidR="009A3C55" w:rsidRPr="00B76231" w:rsidRDefault="009A3C55" w:rsidP="009A3C5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40" w:type="dxa"/>
            <w:vAlign w:val="bottom"/>
          </w:tcPr>
          <w:p w14:paraId="2F798DC4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65406B5F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3640D2D" w14:textId="697CC438" w:rsidR="009A3C55" w:rsidRPr="00B76231" w:rsidRDefault="00FE33A6" w:rsidP="009A3C55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40</w:t>
            </w:r>
            <w:r w:rsidR="00D71A66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605A663D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112BC6" w14:textId="4A7763E2" w:rsidR="009A3C55" w:rsidRPr="00B76231" w:rsidRDefault="00FE33A6" w:rsidP="009A3C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40</w:t>
            </w:r>
            <w:r w:rsidR="009A3C55" w:rsidRPr="00B76231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38C8F6D7" w14:textId="23CDC71F" w:rsidR="009A3C55" w:rsidRPr="00C45479" w:rsidRDefault="00542C3B" w:rsidP="009A3C55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42C3B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D71A66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FE33A6"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542C3B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FE33A6"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0B25A85" w14:textId="77777777" w:rsidR="009A3C55" w:rsidRPr="00C45479" w:rsidRDefault="009A3C55" w:rsidP="009A3C5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5474D93" w14:textId="09FBC20B" w:rsidR="009A3C55" w:rsidRPr="00C45479" w:rsidRDefault="00542C3B" w:rsidP="009A3C55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42C3B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9A3C55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FE33A6"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542C3B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FE33A6"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B77CF27" w14:textId="77777777" w:rsidR="009A3C55" w:rsidRPr="00C45479" w:rsidRDefault="009A3C55" w:rsidP="009A3C5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52E155" w14:textId="65C20738" w:rsidR="009A3C55" w:rsidRPr="00C45479" w:rsidRDefault="00FE33A6" w:rsidP="009A3C5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24</w:t>
            </w:r>
            <w:r w:rsidR="00D71A66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57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C9B75BC" w14:textId="77777777" w:rsidR="009A3C55" w:rsidRPr="00B76231" w:rsidRDefault="009A3C55" w:rsidP="009A3C5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0090E1" w14:textId="76E39D59" w:rsidR="009A3C55" w:rsidRPr="00B76231" w:rsidRDefault="00FE33A6" w:rsidP="009A3C5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24</w:t>
            </w:r>
            <w:r w:rsidR="009A3C55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57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7C2CA93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E24425" w14:textId="47B12BD8" w:rsidR="009A3C55" w:rsidRPr="00C45479" w:rsidRDefault="00FE33A6" w:rsidP="009A3C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10</w:t>
            </w:r>
            <w:r w:rsidR="00D71A66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66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15D08A7" w14:textId="77777777" w:rsidR="009A3C55" w:rsidRPr="00B76231" w:rsidRDefault="009A3C55" w:rsidP="009A3C5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218D89" w14:textId="2FB761E9" w:rsidR="009A3C55" w:rsidRPr="00B76231" w:rsidRDefault="00FE33A6" w:rsidP="009A3C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12</w:t>
            </w:r>
            <w:r w:rsidR="009A3C55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183" w:type="dxa"/>
            <w:vAlign w:val="bottom"/>
          </w:tcPr>
          <w:p w14:paraId="473FBAAE" w14:textId="77777777" w:rsidR="009A3C55" w:rsidRPr="00B76231" w:rsidRDefault="009A3C55" w:rsidP="009A3C55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72E97874" w14:textId="5BBF2298" w:rsidR="009A3C55" w:rsidRPr="00C45479" w:rsidRDefault="00D71A66" w:rsidP="009A3C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BEF2C8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  <w:vAlign w:val="bottom"/>
          </w:tcPr>
          <w:p w14:paraId="157480DB" w14:textId="0C3D1C1B" w:rsidR="009A3C55" w:rsidRPr="00B76231" w:rsidRDefault="009A3C55" w:rsidP="009A3C55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76231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A30656" w:rsidRPr="00A30656" w14:paraId="3403C9EB" w14:textId="77777777" w:rsidTr="00C45479">
        <w:trPr>
          <w:cantSplit/>
        </w:trPr>
        <w:tc>
          <w:tcPr>
            <w:tcW w:w="2430" w:type="dxa"/>
          </w:tcPr>
          <w:p w14:paraId="2FBB7013" w14:textId="77777777" w:rsidR="00A30656" w:rsidRPr="00B76231" w:rsidRDefault="00A30656" w:rsidP="00A30656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44C75E66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7D4333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87D4B0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CF769FC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AA9C0BC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D53E47B" w14:textId="77777777" w:rsidR="00A30656" w:rsidRPr="00C45479" w:rsidRDefault="00A30656" w:rsidP="00A30656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712A02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E657B12" w14:textId="77777777" w:rsidR="00A30656" w:rsidRPr="00C45479" w:rsidRDefault="00A30656" w:rsidP="00A30656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F548E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9E89" w14:textId="5F44887C" w:rsidR="00A30656" w:rsidRPr="00C45479" w:rsidRDefault="00FE33A6" w:rsidP="00A30656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403</w:t>
            </w:r>
            <w:r w:rsidR="00D71A66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02</w:t>
            </w:r>
          </w:p>
        </w:tc>
        <w:tc>
          <w:tcPr>
            <w:tcW w:w="180" w:type="dxa"/>
            <w:vAlign w:val="bottom"/>
          </w:tcPr>
          <w:p w14:paraId="3E8DA42B" w14:textId="77777777" w:rsidR="00A30656" w:rsidRPr="00B76231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DA83" w14:textId="0121063B" w:rsidR="00A30656" w:rsidRPr="00B76231" w:rsidRDefault="00FE33A6" w:rsidP="00A30656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403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02</w:t>
            </w:r>
          </w:p>
        </w:tc>
        <w:tc>
          <w:tcPr>
            <w:tcW w:w="180" w:type="dxa"/>
            <w:vAlign w:val="bottom"/>
          </w:tcPr>
          <w:p w14:paraId="58CECC13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7D1BE" w14:textId="43210AE0" w:rsidR="00A30656" w:rsidRPr="00C45479" w:rsidRDefault="00FE33A6" w:rsidP="00A30656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99</w:t>
            </w:r>
            <w:r w:rsidR="00D71A66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975</w:t>
            </w:r>
          </w:p>
        </w:tc>
        <w:tc>
          <w:tcPr>
            <w:tcW w:w="180" w:type="dxa"/>
            <w:vAlign w:val="bottom"/>
          </w:tcPr>
          <w:p w14:paraId="5FB61B85" w14:textId="77777777" w:rsidR="00A30656" w:rsidRPr="00B76231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AB1AE" w14:textId="6202FE04" w:rsidR="00A30656" w:rsidRPr="00B76231" w:rsidRDefault="00FE33A6" w:rsidP="00854B4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400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59</w:t>
            </w:r>
          </w:p>
        </w:tc>
        <w:tc>
          <w:tcPr>
            <w:tcW w:w="183" w:type="dxa"/>
            <w:vAlign w:val="bottom"/>
          </w:tcPr>
          <w:p w14:paraId="148F3D6D" w14:textId="77777777" w:rsidR="00A30656" w:rsidRPr="00B76231" w:rsidRDefault="00A30656" w:rsidP="00A30656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3093" w14:textId="4E9F186E" w:rsidR="00A30656" w:rsidRPr="00C45479" w:rsidRDefault="00D71A6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38572A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49EFB" w14:textId="0C7E468E" w:rsidR="00A30656" w:rsidRPr="00C45479" w:rsidRDefault="00A30656" w:rsidP="00C45479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A30656" w:rsidRPr="00A30656" w14:paraId="35E25CCD" w14:textId="77777777" w:rsidTr="00C45479">
        <w:trPr>
          <w:cantSplit/>
        </w:trPr>
        <w:tc>
          <w:tcPr>
            <w:tcW w:w="2430" w:type="dxa"/>
          </w:tcPr>
          <w:p w14:paraId="187625A0" w14:textId="77777777" w:rsidR="00A30656" w:rsidRPr="00B76231" w:rsidRDefault="00A30656" w:rsidP="00A30656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78E38FB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2C9E17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8B9DF4E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B86C0E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716422F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BF5CA89" w14:textId="77777777" w:rsidR="00A30656" w:rsidRPr="00C45479" w:rsidRDefault="00A30656" w:rsidP="00A30656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7ABDB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38D258" w14:textId="77777777" w:rsidR="00A30656" w:rsidRPr="00C45479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EA2F05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81A9D5F" w14:textId="60703442" w:rsidR="00A30656" w:rsidRPr="00C45479" w:rsidRDefault="00FE33A6" w:rsidP="00A30656">
            <w:pPr>
              <w:pStyle w:val="acctfourfigures"/>
              <w:tabs>
                <w:tab w:val="clear" w:pos="765"/>
                <w:tab w:val="left" w:pos="316"/>
              </w:tabs>
              <w:spacing w:line="240" w:lineRule="auto"/>
              <w:ind w:right="-8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D71A66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3</w:t>
            </w:r>
            <w:r w:rsidR="00542C3B" w:rsidRPr="00542C3B">
              <w:rPr>
                <w:rFonts w:ascii="Angsana New" w:hAnsi="Angsana New"/>
                <w:b/>
                <w:bCs/>
                <w:sz w:val="20"/>
                <w:lang w:val="en-US" w:bidi="th-TH"/>
              </w:rPr>
              <w:t>6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2</w:t>
            </w:r>
            <w:r w:rsidR="00D71A66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0141516" w14:textId="77777777" w:rsidR="00A30656" w:rsidRPr="00B76231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D79C316" w14:textId="2CD44248" w:rsidR="00A30656" w:rsidRPr="00B76231" w:rsidRDefault="00FE33A6" w:rsidP="00A30656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123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A30656" w:rsidRPr="00B76231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3</w:t>
            </w:r>
            <w:r w:rsidR="00542C3B" w:rsidRPr="00542C3B">
              <w:rPr>
                <w:rFonts w:ascii="Angsana New" w:hAnsi="Angsana New"/>
                <w:b/>
                <w:bCs/>
                <w:sz w:val="20"/>
                <w:lang w:val="en-US" w:bidi="th-TH"/>
              </w:rPr>
              <w:t>6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2</w:t>
            </w:r>
            <w:r w:rsidR="00A30656" w:rsidRPr="00B76231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33DF185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A673C94" w14:textId="0586C1FA" w:rsidR="00A30656" w:rsidRPr="00C45479" w:rsidRDefault="00FE33A6" w:rsidP="00A30656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D71A66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b/>
                <w:bCs/>
                <w:sz w:val="20"/>
                <w:lang w:val="en-US" w:bidi="th-TH"/>
              </w:rPr>
              <w:t>6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0772E9">
              <w:rPr>
                <w:rFonts w:ascii="Angsana New" w:hAnsi="Angsana New"/>
                <w:b/>
                <w:bCs/>
                <w:sz w:val="20"/>
                <w:lang w:val="en-US" w:bidi="th-TH"/>
              </w:rPr>
              <w:t>0</w:t>
            </w:r>
            <w:r w:rsidR="00D71A66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0772E9">
              <w:rPr>
                <w:rFonts w:ascii="Angsana New" w:hAnsi="Angsana New"/>
                <w:b/>
                <w:bCs/>
                <w:sz w:val="20"/>
                <w:lang w:val="en-US" w:bidi="th-TH"/>
              </w:rPr>
              <w:t>21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58BDBA0" w14:textId="77777777" w:rsidR="00A30656" w:rsidRPr="00B76231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1754525" w14:textId="16D39A0D" w:rsidR="00A30656" w:rsidRPr="00B76231" w:rsidRDefault="00FE33A6" w:rsidP="009A3C55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A30656" w:rsidRPr="00B76231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b/>
                <w:bCs/>
                <w:sz w:val="20"/>
                <w:lang w:val="en-US" w:bidi="th-TH"/>
              </w:rPr>
              <w:t>65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2</w:t>
            </w:r>
            <w:r w:rsidR="00A30656" w:rsidRPr="00B76231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322</w:t>
            </w:r>
          </w:p>
        </w:tc>
        <w:tc>
          <w:tcPr>
            <w:tcW w:w="183" w:type="dxa"/>
            <w:vAlign w:val="bottom"/>
          </w:tcPr>
          <w:p w14:paraId="7AEA62DF" w14:textId="77777777" w:rsidR="00A30656" w:rsidRPr="00B76231" w:rsidRDefault="00A30656" w:rsidP="00A30656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0CDFFB54" w14:textId="48790D6D" w:rsidR="00A30656" w:rsidRPr="00C45479" w:rsidRDefault="00D71A6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B971CD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double" w:sz="4" w:space="0" w:color="auto"/>
            </w:tcBorders>
            <w:vAlign w:val="bottom"/>
          </w:tcPr>
          <w:p w14:paraId="704F865C" w14:textId="3C14748C" w:rsidR="00A30656" w:rsidRPr="00C45479" w:rsidRDefault="00A30656" w:rsidP="00C45479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4D86119A" w14:textId="3A347645" w:rsidR="00D2259E" w:rsidRPr="00A30656" w:rsidRDefault="00D2259E" w:rsidP="0068011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09AA1B1F" w14:textId="77777777" w:rsidR="00D2259E" w:rsidRPr="00A30656" w:rsidRDefault="00D22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A30656">
        <w:rPr>
          <w:rFonts w:ascii="Angsana New" w:hAnsi="Angsana New"/>
          <w:sz w:val="16"/>
          <w:szCs w:val="16"/>
        </w:rPr>
        <w:br w:type="page"/>
      </w:r>
    </w:p>
    <w:tbl>
      <w:tblPr>
        <w:tblW w:w="151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6"/>
        <w:gridCol w:w="2339"/>
        <w:gridCol w:w="900"/>
        <w:gridCol w:w="1080"/>
        <w:gridCol w:w="178"/>
        <w:gridCol w:w="978"/>
        <w:gridCol w:w="12"/>
        <w:gridCol w:w="168"/>
        <w:gridCol w:w="12"/>
        <w:gridCol w:w="900"/>
        <w:gridCol w:w="180"/>
        <w:gridCol w:w="978"/>
        <w:gridCol w:w="12"/>
        <w:gridCol w:w="168"/>
        <w:gridCol w:w="12"/>
        <w:gridCol w:w="990"/>
        <w:gridCol w:w="180"/>
        <w:gridCol w:w="978"/>
        <w:gridCol w:w="12"/>
        <w:gridCol w:w="166"/>
        <w:gridCol w:w="12"/>
        <w:gridCol w:w="990"/>
        <w:gridCol w:w="180"/>
        <w:gridCol w:w="978"/>
        <w:gridCol w:w="15"/>
      </w:tblGrid>
      <w:tr w:rsidR="005644D0" w:rsidRPr="00B76231" w14:paraId="6595350C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3C46FE51" w14:textId="77777777" w:rsidR="005644D0" w:rsidRPr="00B76231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3" w:type="dxa"/>
            <w:gridSpan w:val="23"/>
            <w:vAlign w:val="bottom"/>
          </w:tcPr>
          <w:p w14:paraId="0A97333C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5644D0" w:rsidRPr="00B76231" w14:paraId="388FA33F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28210CAA" w14:textId="77777777" w:rsidR="005644D0" w:rsidRPr="00B76231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9" w:type="dxa"/>
            <w:vAlign w:val="bottom"/>
          </w:tcPr>
          <w:p w14:paraId="16EFA08A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1EE8C41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  <w:p w14:paraId="37873CFB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2236" w:type="dxa"/>
            <w:gridSpan w:val="3"/>
          </w:tcPr>
          <w:p w14:paraId="5A3B38D5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003772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7C5BD1C0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gridSpan w:val="4"/>
          </w:tcPr>
          <w:p w14:paraId="698A9B93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057F34BE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C17046F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2160" w:type="dxa"/>
            <w:gridSpan w:val="4"/>
          </w:tcPr>
          <w:p w14:paraId="1A1204FF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056690D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</w:tcPr>
          <w:p w14:paraId="4E08FD53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160" w:type="dxa"/>
            <w:gridSpan w:val="4"/>
          </w:tcPr>
          <w:p w14:paraId="7DFC2CBF" w14:textId="1B71F71C" w:rsidR="00E2608C" w:rsidRPr="00B76231" w:rsidRDefault="00822F31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03E97" w:rsidRPr="00B76231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60D077C5" w14:textId="610D22EE" w:rsidR="005644D0" w:rsidRPr="00B76231" w:rsidRDefault="0060298A" w:rsidP="00E2608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>หก</w:t>
            </w:r>
            <w:r w:rsidR="00822F31" w:rsidRPr="00B76231">
              <w:rPr>
                <w:rFonts w:ascii="Angsana New" w:hAnsi="Angsana New" w:hint="cs"/>
                <w:sz w:val="20"/>
                <w:cs/>
                <w:lang w:bidi="th-TH"/>
              </w:rPr>
              <w:t xml:space="preserve">เดือนสิ้นสุดวันที่ </w:t>
            </w:r>
          </w:p>
        </w:tc>
      </w:tr>
      <w:tr w:rsidR="003170C3" w:rsidRPr="00A30656" w14:paraId="190A8FE6" w14:textId="77777777" w:rsidTr="003E551D">
        <w:trPr>
          <w:cantSplit/>
          <w:tblHeader/>
        </w:trPr>
        <w:tc>
          <w:tcPr>
            <w:tcW w:w="2716" w:type="dxa"/>
          </w:tcPr>
          <w:p w14:paraId="79768A31" w14:textId="77777777" w:rsidR="003170C3" w:rsidRPr="00B76231" w:rsidRDefault="003170C3" w:rsidP="004537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53A05FA1" w14:textId="77777777" w:rsidR="003170C3" w:rsidRPr="00B76231" w:rsidRDefault="003170C3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4A8177A2" w14:textId="77777777" w:rsidR="003170C3" w:rsidRPr="00B76231" w:rsidRDefault="003170C3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7CB8823" w14:textId="25E0D9B6" w:rsidR="003170C3" w:rsidRPr="00B76231" w:rsidRDefault="00FE33A6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3170C3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78" w:type="dxa"/>
            <w:vAlign w:val="bottom"/>
          </w:tcPr>
          <w:p w14:paraId="36327ED5" w14:textId="77777777" w:rsidR="003170C3" w:rsidRPr="00B76231" w:rsidRDefault="003170C3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02CEE1" w14:textId="0F862A8E" w:rsidR="003170C3" w:rsidRPr="00B76231" w:rsidRDefault="00FE33A6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3170C3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2AC779B6" w14:textId="77777777" w:rsidR="003170C3" w:rsidRPr="00B76231" w:rsidRDefault="003170C3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DDC1D7E" w14:textId="13E00D8D" w:rsidR="003170C3" w:rsidRPr="00B76231" w:rsidRDefault="00FE33A6" w:rsidP="00B762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3170C3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50641C73" w14:textId="77777777" w:rsidR="003170C3" w:rsidRPr="00B76231" w:rsidRDefault="003170C3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EB9FBF" w14:textId="327E486F" w:rsidR="003170C3" w:rsidRPr="00B76231" w:rsidRDefault="00FE33A6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3170C3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3F5C4DFC" w14:textId="77777777" w:rsidR="003170C3" w:rsidRPr="00B76231" w:rsidRDefault="003170C3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62CB080" w14:textId="6CF2D744" w:rsidR="003170C3" w:rsidRPr="00B76231" w:rsidRDefault="00FE33A6" w:rsidP="00B762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3170C3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0B7BF8CB" w14:textId="77777777" w:rsidR="003170C3" w:rsidRPr="00B76231" w:rsidRDefault="003170C3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123F86" w14:textId="1BD4E67D" w:rsidR="003170C3" w:rsidRPr="00B76231" w:rsidRDefault="00FE33A6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3170C3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411BEE84" w14:textId="77777777" w:rsidR="003170C3" w:rsidRPr="00B76231" w:rsidRDefault="003170C3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163" w:type="dxa"/>
            <w:gridSpan w:val="4"/>
            <w:vAlign w:val="bottom"/>
          </w:tcPr>
          <w:p w14:paraId="3F396CAA" w14:textId="42A4F979" w:rsidR="003170C3" w:rsidRPr="00B76231" w:rsidRDefault="00FE33A6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3170C3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</w:tr>
      <w:tr w:rsidR="0045378B" w:rsidRPr="00A30656" w14:paraId="7193E9B2" w14:textId="77777777" w:rsidTr="001803A2">
        <w:trPr>
          <w:cantSplit/>
          <w:tblHeader/>
        </w:trPr>
        <w:tc>
          <w:tcPr>
            <w:tcW w:w="2716" w:type="dxa"/>
          </w:tcPr>
          <w:p w14:paraId="453F31BD" w14:textId="77777777" w:rsidR="0045378B" w:rsidRPr="00B76231" w:rsidRDefault="0045378B" w:rsidP="004537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2463E891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27DDD267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3DD7717" w14:textId="476CE872" w:rsidR="0045378B" w:rsidRPr="00B76231" w:rsidRDefault="00FE33A6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22E4D46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575ECF" w14:textId="7B657CD5" w:rsidR="0045378B" w:rsidRPr="00B76231" w:rsidRDefault="00FE33A6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23DCDFA7" w14:textId="77777777" w:rsidR="0045378B" w:rsidRPr="00B76231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B7CC2D6" w14:textId="7782AD07" w:rsidR="0045378B" w:rsidRPr="00B76231" w:rsidRDefault="00FE33A6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C4B7C49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EBCFC3" w14:textId="68EB5049" w:rsidR="0045378B" w:rsidRPr="00B76231" w:rsidRDefault="00FE33A6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567</w:t>
            </w:r>
          </w:p>
        </w:tc>
        <w:tc>
          <w:tcPr>
            <w:tcW w:w="180" w:type="dxa"/>
            <w:gridSpan w:val="2"/>
            <w:vAlign w:val="bottom"/>
          </w:tcPr>
          <w:p w14:paraId="7F8E6479" w14:textId="77777777" w:rsidR="0045378B" w:rsidRPr="00B76231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4B160BC" w14:textId="478C7613" w:rsidR="0045378B" w:rsidRPr="00B76231" w:rsidRDefault="00FE33A6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3D8B9A0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562B34" w14:textId="2DEC237E" w:rsidR="0045378B" w:rsidRPr="00B76231" w:rsidRDefault="00FE33A6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567</w:t>
            </w:r>
          </w:p>
        </w:tc>
        <w:tc>
          <w:tcPr>
            <w:tcW w:w="178" w:type="dxa"/>
            <w:gridSpan w:val="2"/>
            <w:vAlign w:val="bottom"/>
          </w:tcPr>
          <w:p w14:paraId="70C4624C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8FBF9D7" w14:textId="28A0F144" w:rsidR="0045378B" w:rsidRPr="00B76231" w:rsidRDefault="00FE33A6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568</w:t>
            </w:r>
          </w:p>
        </w:tc>
        <w:tc>
          <w:tcPr>
            <w:tcW w:w="180" w:type="dxa"/>
            <w:vAlign w:val="bottom"/>
          </w:tcPr>
          <w:p w14:paraId="35AC8D3D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7B338B9" w14:textId="635257AB" w:rsidR="0045378B" w:rsidRPr="00B76231" w:rsidRDefault="00FE33A6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/>
              </w:rPr>
              <w:t>567</w:t>
            </w:r>
          </w:p>
        </w:tc>
      </w:tr>
      <w:tr w:rsidR="001321E3" w:rsidRPr="00B76231" w14:paraId="7B8100C5" w14:textId="77777777" w:rsidTr="001803A2">
        <w:trPr>
          <w:gridAfter w:val="1"/>
          <w:wAfter w:w="15" w:type="dxa"/>
          <w:cantSplit/>
          <w:trHeight w:val="270"/>
        </w:trPr>
        <w:tc>
          <w:tcPr>
            <w:tcW w:w="2716" w:type="dxa"/>
          </w:tcPr>
          <w:p w14:paraId="52793F5C" w14:textId="77777777" w:rsidR="001321E3" w:rsidRPr="00B76231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39" w:type="dxa"/>
          </w:tcPr>
          <w:p w14:paraId="10808344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388F30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36" w:type="dxa"/>
            <w:gridSpan w:val="3"/>
          </w:tcPr>
          <w:p w14:paraId="6DD9E2DA" w14:textId="77777777" w:rsidR="001321E3" w:rsidRPr="00B76231" w:rsidRDefault="001321E3" w:rsidP="001321E3">
            <w:pPr>
              <w:tabs>
                <w:tab w:val="left" w:pos="640"/>
                <w:tab w:val="left" w:pos="730"/>
                <w:tab w:val="left" w:pos="1535"/>
              </w:tabs>
              <w:spacing w:line="240" w:lineRule="auto"/>
              <w:ind w:right="555" w:firstLine="4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76231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5AE0AACC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748" w:type="dxa"/>
            <w:gridSpan w:val="16"/>
          </w:tcPr>
          <w:p w14:paraId="780539A2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1321E3" w:rsidRPr="00A30656" w14:paraId="68A4FD9D" w14:textId="77777777" w:rsidTr="001803A2">
        <w:trPr>
          <w:cantSplit/>
          <w:trHeight w:val="270"/>
        </w:trPr>
        <w:tc>
          <w:tcPr>
            <w:tcW w:w="2716" w:type="dxa"/>
          </w:tcPr>
          <w:p w14:paraId="1F078EC3" w14:textId="77777777" w:rsidR="001321E3" w:rsidRPr="00B76231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7FFC98CA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87E884D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3FC2D2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2E21CBC1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192804E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C511E55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F056F3B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E8907CB" w14:textId="77777777" w:rsidR="001321E3" w:rsidRPr="00B76231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19FCDD07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gridSpan w:val="2"/>
          </w:tcPr>
          <w:p w14:paraId="14B806C6" w14:textId="77777777" w:rsidR="001321E3" w:rsidRPr="00B76231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72E89A5E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076EA14" w14:textId="77777777" w:rsidR="001321E3" w:rsidRPr="00B76231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4CFEEAB0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gridSpan w:val="2"/>
          </w:tcPr>
          <w:p w14:paraId="6A7E5194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0B0C8D56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B96C54D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</w:tcPr>
          <w:p w14:paraId="621C097D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4B612D" w:rsidRPr="00C45479" w14:paraId="0BAB78E6" w14:textId="77777777" w:rsidTr="001803A2">
        <w:trPr>
          <w:cantSplit/>
          <w:trHeight w:val="270"/>
        </w:trPr>
        <w:tc>
          <w:tcPr>
            <w:tcW w:w="2716" w:type="dxa"/>
          </w:tcPr>
          <w:p w14:paraId="1CA25DE2" w14:textId="77777777" w:rsidR="004B612D" w:rsidRPr="00C45479" w:rsidRDefault="004B612D" w:rsidP="004B612D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C45479">
              <w:rPr>
                <w:rFonts w:ascii="Angsana New" w:hAnsi="Angsana New"/>
                <w:sz w:val="20"/>
                <w:szCs w:val="20"/>
              </w:rPr>
              <w:t>(</w:t>
            </w:r>
            <w:r w:rsidRPr="00C45479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C45479">
              <w:rPr>
                <w:rFonts w:ascii="Angsana New" w:hAnsi="Angsana New"/>
                <w:sz w:val="20"/>
                <w:szCs w:val="20"/>
              </w:rPr>
              <w:t>)</w:t>
            </w:r>
            <w:r w:rsidRPr="00C45479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39" w:type="dxa"/>
            <w:vAlign w:val="bottom"/>
          </w:tcPr>
          <w:p w14:paraId="1BF86585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235B5E8F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45479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347531E" w14:textId="2E073629" w:rsidR="004B612D" w:rsidRPr="00C45479" w:rsidRDefault="00FE33A6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78" w:type="dxa"/>
          </w:tcPr>
          <w:p w14:paraId="624C5E18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C2A167" w14:textId="7F3A18C8" w:rsidR="004B612D" w:rsidRPr="00C45479" w:rsidRDefault="00FE33A6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13B6BF5E" w14:textId="77777777" w:rsidR="004B612D" w:rsidRPr="00C45479" w:rsidRDefault="004B612D" w:rsidP="004B612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D82F8B" w14:textId="60EB4608" w:rsidR="004B612D" w:rsidRPr="00C45479" w:rsidRDefault="00FE33A6" w:rsidP="004B612D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21062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21062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54A4E2C1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9BD83C" w14:textId="0DEEDAF9" w:rsidR="004B612D" w:rsidRPr="00C45479" w:rsidRDefault="00FE33A6" w:rsidP="004B612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9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79C352A1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545ECB6" w14:textId="3B8E1F84" w:rsidR="004B612D" w:rsidRPr="00C45479" w:rsidRDefault="00542C3B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542C3B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210629">
              <w:rPr>
                <w:rFonts w:ascii="Angsana New" w:hAnsi="Angsana New"/>
                <w:sz w:val="20"/>
                <w:lang w:bidi="th-TH"/>
              </w:rPr>
              <w:t>,</w:t>
            </w:r>
            <w:r w:rsidRPr="00542C3B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7696F6A1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8069A3" w14:textId="7A58C58B" w:rsidR="004B612D" w:rsidRPr="00C45479" w:rsidRDefault="00542C3B" w:rsidP="0058020A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  <w:r w:rsidRPr="00542C3B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4B612D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Pr="00542C3B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78" w:type="dxa"/>
            <w:gridSpan w:val="2"/>
            <w:vAlign w:val="bottom"/>
          </w:tcPr>
          <w:p w14:paraId="1161627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00B374F" w14:textId="3B6EC6F2" w:rsidR="004B612D" w:rsidRPr="00C45479" w:rsidRDefault="00210629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55C7D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AE12DEB" w14:textId="139B8442" w:rsidR="004B612D" w:rsidRPr="00B20803" w:rsidRDefault="00F36B83" w:rsidP="00F36B8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20803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C45479" w14:paraId="22ACE6AC" w14:textId="77777777" w:rsidTr="001803A2">
        <w:trPr>
          <w:cantSplit/>
          <w:trHeight w:val="270"/>
        </w:trPr>
        <w:tc>
          <w:tcPr>
            <w:tcW w:w="2716" w:type="dxa"/>
          </w:tcPr>
          <w:p w14:paraId="6896C2B0" w14:textId="77777777" w:rsidR="004B612D" w:rsidRPr="00C45479" w:rsidRDefault="004B612D" w:rsidP="004B612D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7AB7DA49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3E287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A43AEC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0753EC8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F670B3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4E4809" w14:textId="77777777" w:rsidR="004B612D" w:rsidRPr="00C45479" w:rsidRDefault="004B612D" w:rsidP="004B612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2E6647" w14:textId="7F3FED9A" w:rsidR="004B612D" w:rsidRPr="00C45479" w:rsidRDefault="004B612D" w:rsidP="004B612D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right="-2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165F94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5D6391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C1915D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0F24E8A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BBCEFD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0084FE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8FAF03E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DDF70E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FB7430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CA50B3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4B612D" w:rsidRPr="00C45479" w14:paraId="18E2BC68" w14:textId="77777777" w:rsidTr="001803A2">
        <w:trPr>
          <w:cantSplit/>
        </w:trPr>
        <w:tc>
          <w:tcPr>
            <w:tcW w:w="2716" w:type="dxa"/>
          </w:tcPr>
          <w:p w14:paraId="4C49D1F1" w14:textId="77777777" w:rsidR="004B612D" w:rsidRPr="00C45479" w:rsidRDefault="004B612D" w:rsidP="004B612D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479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39" w:type="dxa"/>
            <w:vAlign w:val="bottom"/>
          </w:tcPr>
          <w:p w14:paraId="4707E1D8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6FE666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E6A31C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620C2AA8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CD65CC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C6F2C3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5C10C3" w14:textId="46B8231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FBCE4C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262210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F57B3C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28561D8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78C63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A1818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CF3613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FE5BC9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0FAD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E24126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4B612D" w:rsidRPr="00C45479" w14:paraId="1061B6B5" w14:textId="77777777" w:rsidTr="001803A2">
        <w:trPr>
          <w:cantSplit/>
        </w:trPr>
        <w:tc>
          <w:tcPr>
            <w:tcW w:w="2716" w:type="dxa"/>
          </w:tcPr>
          <w:p w14:paraId="4D62A418" w14:textId="77777777" w:rsidR="004B612D" w:rsidRPr="00C45479" w:rsidRDefault="004B612D" w:rsidP="004B612D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39" w:type="dxa"/>
            <w:vAlign w:val="bottom"/>
          </w:tcPr>
          <w:p w14:paraId="5C3DFD0A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00" w:type="dxa"/>
            <w:vAlign w:val="bottom"/>
          </w:tcPr>
          <w:p w14:paraId="51215E0B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821BE0A" w14:textId="1BA63F05" w:rsidR="004B612D" w:rsidRPr="00C45479" w:rsidRDefault="00542C3B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42C3B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FE33A6" w:rsidRPr="00FE33A6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11844AA5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305A96" w14:textId="61848800" w:rsidR="004B612D" w:rsidRPr="00C45479" w:rsidRDefault="00542C3B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42C3B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FE33A6" w:rsidRPr="00FE33A6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290FDA46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358898" w14:textId="0A36C1F3" w:rsidR="004B612D" w:rsidRPr="00C45479" w:rsidRDefault="00FE33A6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210629">
              <w:rPr>
                <w:rFonts w:ascii="Angsana New" w:hAnsi="Angsana New"/>
                <w:sz w:val="20"/>
                <w:lang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00C60EE8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368C09" w14:textId="370ECCAF" w:rsidR="004B612D" w:rsidRPr="00C45479" w:rsidRDefault="00FE33A6" w:rsidP="004B612D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gridSpan w:val="2"/>
            <w:vAlign w:val="bottom"/>
          </w:tcPr>
          <w:p w14:paraId="4CA70020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DBC9C2C" w14:textId="0D3AE0D4" w:rsidR="004B612D" w:rsidRPr="00C45479" w:rsidRDefault="00FE33A6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="00210629">
              <w:rPr>
                <w:rFonts w:ascii="Angsana New" w:hAnsi="Angsana New"/>
                <w:sz w:val="20"/>
                <w:lang w:bidi="th-TH"/>
              </w:rPr>
              <w:t>,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07C027F1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C907DD" w14:textId="6E1C4750" w:rsidR="004B612D" w:rsidRPr="00C45479" w:rsidRDefault="00FE33A6" w:rsidP="004B612D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="004B612D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78" w:type="dxa"/>
            <w:gridSpan w:val="2"/>
            <w:vAlign w:val="bottom"/>
          </w:tcPr>
          <w:p w14:paraId="483F95C8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61F418" w14:textId="23D306F6" w:rsidR="004B612D" w:rsidRPr="00C45479" w:rsidRDefault="00210629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DE1FC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675CDB7" w14:textId="64FDF012" w:rsidR="004B612D" w:rsidRPr="00B20803" w:rsidRDefault="004B612D" w:rsidP="004B612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20803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C45479" w14:paraId="0B7E43AB" w14:textId="77777777" w:rsidTr="001803A2">
        <w:trPr>
          <w:cantSplit/>
        </w:trPr>
        <w:tc>
          <w:tcPr>
            <w:tcW w:w="2716" w:type="dxa"/>
          </w:tcPr>
          <w:p w14:paraId="60888D72" w14:textId="20231780" w:rsidR="004B612D" w:rsidRPr="00C45479" w:rsidRDefault="004B612D" w:rsidP="004B612D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39" w:type="dxa"/>
            <w:vAlign w:val="bottom"/>
          </w:tcPr>
          <w:p w14:paraId="71A74373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38D3885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26224B4C" w14:textId="1CFC6DFB" w:rsidR="004B612D" w:rsidRPr="00C45479" w:rsidRDefault="00FE33A6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40</w:t>
            </w:r>
            <w:r w:rsidR="00210629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0CAF665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F61F9A" w14:textId="6733FBD7" w:rsidR="004B612D" w:rsidRPr="00C45479" w:rsidRDefault="00FE33A6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40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6027246B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AD1607" w14:textId="73EAC662" w:rsidR="004B612D" w:rsidRPr="00C45479" w:rsidRDefault="00542C3B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542C3B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210629">
              <w:rPr>
                <w:rFonts w:ascii="Angsana New" w:hAnsi="Angsana New"/>
                <w:sz w:val="20"/>
                <w:lang w:bidi="th-TH"/>
              </w:rPr>
              <w:t>,</w:t>
            </w:r>
            <w:r w:rsidR="00FE33A6"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542C3B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FE33A6"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0332FFBC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898612" w14:textId="1E1D032C" w:rsidR="004B612D" w:rsidRPr="00C45479" w:rsidRDefault="00542C3B" w:rsidP="004B612D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542C3B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FE33A6"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542C3B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FE33A6"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74E931E9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2CB287" w14:textId="200C8352" w:rsidR="004B612D" w:rsidRPr="00C45479" w:rsidRDefault="00FE33A6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210629">
              <w:rPr>
                <w:rFonts w:ascii="Angsana New" w:hAnsi="Angsana New"/>
                <w:sz w:val="20"/>
                <w:lang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55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AC9BAB0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0BBD04" w14:textId="4CF21E7C" w:rsidR="004B612D" w:rsidRPr="00C45479" w:rsidRDefault="00FE33A6" w:rsidP="004B612D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4B612D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55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78" w:type="dxa"/>
            <w:gridSpan w:val="2"/>
            <w:vAlign w:val="bottom"/>
          </w:tcPr>
          <w:p w14:paraId="055F1C72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D2FAA9" w14:textId="71BEC50F" w:rsidR="004B612D" w:rsidRPr="00C45479" w:rsidRDefault="00210629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E6F68B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B8D0179" w14:textId="1628AF3F" w:rsidR="004B612D" w:rsidRPr="00B20803" w:rsidRDefault="004B612D" w:rsidP="004B612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20803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C45479" w14:paraId="51ABF14F" w14:textId="77777777" w:rsidTr="001803A2">
        <w:trPr>
          <w:cantSplit/>
        </w:trPr>
        <w:tc>
          <w:tcPr>
            <w:tcW w:w="2716" w:type="dxa"/>
          </w:tcPr>
          <w:p w14:paraId="258FCBDA" w14:textId="77777777" w:rsidR="004B612D" w:rsidRPr="00C45479" w:rsidRDefault="004B612D" w:rsidP="004B612D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188C2A90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4498AE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62FA1E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42212D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A396F97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87AB125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EAC89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1EDF5D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6BD2B2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7EBD53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31D7A4" w14:textId="50BDF91F" w:rsidR="004B612D" w:rsidRPr="00C45479" w:rsidRDefault="00FE33A6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212</w:t>
            </w:r>
            <w:r w:rsidR="00210629">
              <w:rPr>
                <w:rFonts w:ascii="Angsana New" w:hAnsi="Angsana New"/>
                <w:sz w:val="20"/>
                <w:lang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67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52A9B26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E8EE237" w14:textId="59DF15DC" w:rsidR="004B612D" w:rsidRPr="00C45479" w:rsidRDefault="00FE33A6" w:rsidP="004B612D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sz w:val="20"/>
                <w:lang w:val="en-US" w:bidi="th-TH"/>
              </w:rPr>
              <w:t>212</w:t>
            </w:r>
            <w:r w:rsidR="004B612D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="00542C3B" w:rsidRPr="00542C3B">
              <w:rPr>
                <w:rFonts w:ascii="Angsana New" w:hAnsi="Angsana New"/>
                <w:sz w:val="20"/>
                <w:lang w:val="en-US" w:bidi="th-TH"/>
              </w:rPr>
              <w:t>67</w:t>
            </w:r>
            <w:r w:rsidRPr="00FE33A6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78" w:type="dxa"/>
            <w:gridSpan w:val="2"/>
            <w:vAlign w:val="bottom"/>
          </w:tcPr>
          <w:p w14:paraId="1A89108E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4CD062" w14:textId="3E9ACB68" w:rsidR="004B612D" w:rsidRPr="00C45479" w:rsidRDefault="00210629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E30D4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9822AAD" w14:textId="3D8AE679" w:rsidR="004B612D" w:rsidRPr="00B20803" w:rsidRDefault="004B612D" w:rsidP="004B612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20803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A30656" w14:paraId="5143C83B" w14:textId="77777777" w:rsidTr="001803A2">
        <w:trPr>
          <w:cantSplit/>
        </w:trPr>
        <w:tc>
          <w:tcPr>
            <w:tcW w:w="2716" w:type="dxa"/>
          </w:tcPr>
          <w:p w14:paraId="05F6C041" w14:textId="77777777" w:rsidR="004B612D" w:rsidRPr="00C45479" w:rsidRDefault="004B612D" w:rsidP="004B612D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39" w:type="dxa"/>
            <w:vAlign w:val="bottom"/>
          </w:tcPr>
          <w:p w14:paraId="663A3BE0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17FE67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A87A331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308C4640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6FC89D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6FEDD4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0399B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2D9239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4F4EC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8E0730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6AB55" w14:textId="59324A34" w:rsidR="004B612D" w:rsidRPr="00C45479" w:rsidRDefault="00FE33A6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210629">
              <w:rPr>
                <w:rFonts w:ascii="Angsana New" w:hAnsi="Angsana New"/>
                <w:b/>
                <w:bCs/>
                <w:sz w:val="20"/>
                <w:lang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542C3B" w:rsidRPr="00542C3B">
              <w:rPr>
                <w:rFonts w:ascii="Angsana New" w:hAnsi="Angsana New"/>
                <w:b/>
                <w:bCs/>
                <w:sz w:val="20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210629">
              <w:rPr>
                <w:rFonts w:ascii="Angsana New" w:hAnsi="Angsana New"/>
                <w:b/>
                <w:bCs/>
                <w:sz w:val="20"/>
                <w:lang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34</w:t>
            </w:r>
            <w:r w:rsidR="00542C3B" w:rsidRPr="00542C3B"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6D7AF1F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630E5" w14:textId="6432222B" w:rsidR="004B612D" w:rsidRPr="00C45479" w:rsidRDefault="00FE33A6" w:rsidP="004B612D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4B612D" w:rsidRPr="00C45479">
              <w:rPr>
                <w:rFonts w:ascii="Angsana New" w:hAnsi="Angsana New"/>
                <w:b/>
                <w:bCs/>
                <w:sz w:val="20"/>
                <w:lang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542C3B" w:rsidRPr="00542C3B">
              <w:rPr>
                <w:rFonts w:ascii="Angsana New" w:hAnsi="Angsana New"/>
                <w:b/>
                <w:bCs/>
                <w:sz w:val="20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4B612D" w:rsidRPr="00C45479">
              <w:rPr>
                <w:rFonts w:ascii="Angsana New" w:hAnsi="Angsana New"/>
                <w:b/>
                <w:bCs/>
                <w:sz w:val="20"/>
                <w:lang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0"/>
                <w:lang w:val="en-US" w:bidi="th-TH"/>
              </w:rPr>
              <w:t>34</w:t>
            </w:r>
            <w:r w:rsidR="00542C3B" w:rsidRPr="00542C3B"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78" w:type="dxa"/>
            <w:gridSpan w:val="2"/>
            <w:vAlign w:val="bottom"/>
          </w:tcPr>
          <w:p w14:paraId="2A6EAC1E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DB617" w14:textId="537A3177" w:rsidR="004B612D" w:rsidRPr="00C45479" w:rsidRDefault="00210629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CF7D3A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3F110" w14:textId="3DB05360" w:rsidR="004B612D" w:rsidRPr="00B76231" w:rsidRDefault="00F36B83" w:rsidP="00F36B8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53CC077A" w14:textId="5547ABBC" w:rsidR="005644D0" w:rsidRPr="00A30656" w:rsidRDefault="005644D0" w:rsidP="0068011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39943206" w14:textId="054FEB26" w:rsidR="005644D0" w:rsidRPr="00A30656" w:rsidRDefault="005644D0" w:rsidP="0068011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5FCB18C" w14:textId="2A343029" w:rsidR="005644D0" w:rsidRPr="00A30656" w:rsidRDefault="005644D0" w:rsidP="0068011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02687DAE" w14:textId="33171DCD" w:rsidR="00C815D9" w:rsidRPr="00A30656" w:rsidRDefault="00C815D9" w:rsidP="00C815D9">
      <w:pPr>
        <w:rPr>
          <w:rFonts w:ascii="Angsana New" w:hAnsi="Angsana New"/>
          <w:sz w:val="16"/>
          <w:szCs w:val="16"/>
        </w:rPr>
        <w:sectPr w:rsidR="00C815D9" w:rsidRPr="00A30656" w:rsidSect="0095740D">
          <w:pgSz w:w="16834" w:h="11909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8899931" w14:textId="6F9E318F" w:rsidR="00BF3DAB" w:rsidRPr="00B76231" w:rsidRDefault="00571348" w:rsidP="00174B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4" w:name="_Hlk109651150"/>
      <w:r w:rsidRPr="00B76231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E1BBEA5" w14:textId="77777777" w:rsidR="005644D0" w:rsidRPr="00B76231" w:rsidRDefault="005644D0" w:rsidP="005644D0">
      <w:pPr>
        <w:ind w:left="540"/>
        <w:rPr>
          <w:rFonts w:ascii="Angsana New" w:hAnsi="Angsana New"/>
          <w:bCs/>
          <w:sz w:val="30"/>
          <w:szCs w:val="30"/>
        </w:rPr>
      </w:pPr>
    </w:p>
    <w:p w14:paraId="496D955C" w14:textId="27D491BA" w:rsidR="005644D0" w:rsidRPr="00B76231" w:rsidRDefault="005644D0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B76231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</w:t>
      </w:r>
      <w:r w:rsidR="003170C3"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FE33A6" w:rsidRPr="00FE33A6">
        <w:rPr>
          <w:rFonts w:ascii="Angsana New" w:hAnsi="Angsana New"/>
          <w:sz w:val="30"/>
          <w:szCs w:val="30"/>
        </w:rPr>
        <w:t>30</w:t>
      </w:r>
      <w:r w:rsidR="003170C3" w:rsidRPr="00561E5A">
        <w:rPr>
          <w:rFonts w:ascii="Angsana New" w:hAnsi="Angsana New"/>
          <w:sz w:val="30"/>
          <w:szCs w:val="30"/>
        </w:rPr>
        <w:t xml:space="preserve"> </w:t>
      </w:r>
      <w:r w:rsidR="003170C3" w:rsidRPr="00561E5A">
        <w:rPr>
          <w:rFonts w:ascii="Angsana New" w:hAnsi="Angsana New"/>
          <w:sz w:val="30"/>
          <w:szCs w:val="30"/>
          <w:cs/>
        </w:rPr>
        <w:t>ม</w:t>
      </w:r>
      <w:r w:rsidR="003170C3">
        <w:rPr>
          <w:rFonts w:ascii="Angsana New" w:hAnsi="Angsana New" w:hint="cs"/>
          <w:sz w:val="30"/>
          <w:szCs w:val="30"/>
          <w:cs/>
        </w:rPr>
        <w:t>ิถุนายน</w:t>
      </w:r>
      <w:r w:rsidR="003170C3" w:rsidRPr="00561E5A">
        <w:rPr>
          <w:rFonts w:ascii="Angsana New" w:hAnsi="Angsana New"/>
          <w:sz w:val="30"/>
          <w:szCs w:val="30"/>
          <w:cs/>
        </w:rPr>
        <w:t xml:space="preserve">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568</w:t>
      </w:r>
      <w:r w:rsidR="00561E5A" w:rsidRPr="00B76231">
        <w:rPr>
          <w:rFonts w:ascii="Angsana New" w:hAnsi="Angsana New"/>
          <w:sz w:val="30"/>
          <w:szCs w:val="30"/>
        </w:rPr>
        <w:t xml:space="preserve"> </w:t>
      </w:r>
      <w:r w:rsidR="00561E5A" w:rsidRPr="00B76231">
        <w:rPr>
          <w:rFonts w:ascii="Angsana New" w:hAnsi="Angsana New"/>
          <w:sz w:val="30"/>
          <w:szCs w:val="30"/>
          <w:cs/>
        </w:rPr>
        <w:t xml:space="preserve">และ </w:t>
      </w:r>
      <w:r w:rsidR="00FE33A6" w:rsidRPr="00FE33A6">
        <w:rPr>
          <w:rFonts w:ascii="Angsana New" w:hAnsi="Angsana New"/>
          <w:sz w:val="30"/>
          <w:szCs w:val="30"/>
        </w:rPr>
        <w:t>31</w:t>
      </w:r>
      <w:r w:rsidR="00561E5A" w:rsidRPr="00B76231">
        <w:rPr>
          <w:rFonts w:ascii="Angsana New" w:hAnsi="Angsana New"/>
          <w:sz w:val="30"/>
          <w:szCs w:val="30"/>
        </w:rPr>
        <w:t xml:space="preserve"> </w:t>
      </w:r>
      <w:r w:rsidR="00561E5A" w:rsidRPr="00B76231">
        <w:rPr>
          <w:rFonts w:ascii="Angsana New" w:hAnsi="Angsana New"/>
          <w:sz w:val="30"/>
          <w:szCs w:val="30"/>
          <w:cs/>
        </w:rPr>
        <w:t xml:space="preserve">ธันวาคม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567</w:t>
      </w:r>
      <w:r w:rsidRPr="00B76231">
        <w:rPr>
          <w:rFonts w:ascii="Angsana New" w:hAnsi="Angsana New"/>
          <w:sz w:val="30"/>
          <w:szCs w:val="30"/>
        </w:rPr>
        <w:t xml:space="preserve"> </w:t>
      </w:r>
      <w:r w:rsidRPr="00B76231">
        <w:rPr>
          <w:rFonts w:ascii="Angsana New" w:hAnsi="Angsana New"/>
          <w:sz w:val="30"/>
          <w:szCs w:val="30"/>
          <w:cs/>
        </w:rPr>
        <w:t>และเงินปันผลรับ</w:t>
      </w:r>
      <w:r w:rsidRPr="00B76231">
        <w:rPr>
          <w:rFonts w:ascii="Angsana New" w:hAnsi="Angsana New" w:hint="cs"/>
          <w:sz w:val="30"/>
          <w:szCs w:val="30"/>
          <w:cs/>
        </w:rPr>
        <w:t>สำหรับงวด</w:t>
      </w:r>
      <w:r w:rsidR="003170C3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FE33A6" w:rsidRPr="00FE33A6">
        <w:rPr>
          <w:rFonts w:ascii="Angsana New" w:hAnsi="Angsana New"/>
          <w:sz w:val="30"/>
          <w:szCs w:val="30"/>
        </w:rPr>
        <w:t>30</w:t>
      </w:r>
      <w:r w:rsidR="003170C3" w:rsidRPr="00561E5A">
        <w:rPr>
          <w:rFonts w:ascii="Angsana New" w:hAnsi="Angsana New"/>
          <w:sz w:val="30"/>
          <w:szCs w:val="30"/>
        </w:rPr>
        <w:t xml:space="preserve"> </w:t>
      </w:r>
      <w:r w:rsidR="003170C3" w:rsidRPr="00561E5A">
        <w:rPr>
          <w:rFonts w:ascii="Angsana New" w:hAnsi="Angsana New"/>
          <w:sz w:val="30"/>
          <w:szCs w:val="30"/>
          <w:cs/>
        </w:rPr>
        <w:t>ม</w:t>
      </w:r>
      <w:r w:rsidR="003170C3">
        <w:rPr>
          <w:rFonts w:ascii="Angsana New" w:hAnsi="Angsana New" w:hint="cs"/>
          <w:sz w:val="30"/>
          <w:szCs w:val="30"/>
          <w:cs/>
        </w:rPr>
        <w:t>ิถุนายน</w:t>
      </w:r>
      <w:r w:rsidR="003170C3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B76231">
        <w:rPr>
          <w:rFonts w:ascii="Angsana New" w:hAnsi="Angsana New"/>
          <w:sz w:val="30"/>
          <w:szCs w:val="30"/>
          <w:cs/>
        </w:rPr>
        <w:t>มีดังนี้</w:t>
      </w:r>
    </w:p>
    <w:p w14:paraId="0C07C6F6" w14:textId="77777777" w:rsidR="005644D0" w:rsidRPr="00B76231" w:rsidRDefault="005644D0" w:rsidP="005644D0">
      <w:pPr>
        <w:ind w:left="540"/>
        <w:rPr>
          <w:rFonts w:ascii="Angsana New" w:hAnsi="Angsana New"/>
          <w:bCs/>
          <w:sz w:val="30"/>
          <w:szCs w:val="30"/>
        </w:rPr>
      </w:pPr>
    </w:p>
    <w:tbl>
      <w:tblPr>
        <w:tblW w:w="143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194"/>
      </w:tblGrid>
      <w:tr w:rsidR="005644D0" w:rsidRPr="00A30656" w14:paraId="019CB036" w14:textId="77777777" w:rsidTr="008A4122">
        <w:trPr>
          <w:cantSplit/>
          <w:tblHeader/>
        </w:trPr>
        <w:tc>
          <w:tcPr>
            <w:tcW w:w="4320" w:type="dxa"/>
          </w:tcPr>
          <w:p w14:paraId="21688B5C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014" w:type="dxa"/>
            <w:gridSpan w:val="15"/>
          </w:tcPr>
          <w:p w14:paraId="42B7008B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644D0" w:rsidRPr="00A30656" w14:paraId="6E471456" w14:textId="77777777" w:rsidTr="008A4122">
        <w:trPr>
          <w:cantSplit/>
          <w:tblHeader/>
        </w:trPr>
        <w:tc>
          <w:tcPr>
            <w:tcW w:w="4320" w:type="dxa"/>
          </w:tcPr>
          <w:p w14:paraId="7320C7AE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9943AA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51C5B3E3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2892F138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283CBE72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D62F1BB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17E0765E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1929A90D" w14:textId="23964876" w:rsidR="005644D0" w:rsidRPr="00B76231" w:rsidRDefault="005644D0" w:rsidP="001E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 w:rsidR="00A1306F" w:rsidRPr="00B7623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</w:tr>
      <w:tr w:rsidR="003170C3" w:rsidRPr="003170C3" w14:paraId="378E0333" w14:textId="77777777" w:rsidTr="00FD2929">
        <w:trPr>
          <w:cantSplit/>
          <w:tblHeader/>
        </w:trPr>
        <w:tc>
          <w:tcPr>
            <w:tcW w:w="4320" w:type="dxa"/>
          </w:tcPr>
          <w:p w14:paraId="37E4256C" w14:textId="77777777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67C7594" w14:textId="6642937B" w:rsidR="003170C3" w:rsidRPr="00B76231" w:rsidRDefault="00FE33A6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30</w:t>
            </w:r>
            <w:r w:rsidR="003170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170C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FB78456" w14:textId="77777777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5C9B5A" w14:textId="3BB1EE8C" w:rsidR="003170C3" w:rsidRPr="00B76231" w:rsidRDefault="00FE33A6" w:rsidP="003170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31</w:t>
            </w:r>
            <w:r w:rsidR="003170C3"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31C0A9CE" w14:textId="77777777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73F2312" w14:textId="460F0C55" w:rsidR="003170C3" w:rsidRPr="00B76231" w:rsidRDefault="00FE33A6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30</w:t>
            </w:r>
            <w:r w:rsidR="003170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170C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C313E35" w14:textId="77777777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82C5AD5" w14:textId="52D15E17" w:rsidR="003170C3" w:rsidRPr="00B76231" w:rsidRDefault="00FE33A6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31</w:t>
            </w:r>
            <w:r w:rsidR="003170C3"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08A58695" w14:textId="77777777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28B681" w14:textId="180D82F3" w:rsidR="003170C3" w:rsidRPr="00B76231" w:rsidRDefault="00FE33A6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30</w:t>
            </w:r>
            <w:r w:rsidR="003170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170C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1EE4B6E" w14:textId="77777777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D08943" w14:textId="1FBEFA78" w:rsidR="003170C3" w:rsidRPr="00B76231" w:rsidRDefault="00FE33A6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31</w:t>
            </w:r>
            <w:r w:rsidR="003170C3"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542EA20F" w14:textId="77777777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4EDAB63C" w14:textId="76E9A7BB" w:rsidR="003170C3" w:rsidRPr="00B76231" w:rsidRDefault="003170C3" w:rsidP="0031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167F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FE33A6" w:rsidRPr="00FE33A6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61E5A" w:rsidRPr="00A30656" w14:paraId="3504DB9C" w14:textId="77777777" w:rsidTr="00486628">
        <w:trPr>
          <w:cantSplit/>
          <w:tblHeader/>
        </w:trPr>
        <w:tc>
          <w:tcPr>
            <w:tcW w:w="4320" w:type="dxa"/>
          </w:tcPr>
          <w:p w14:paraId="5E1D887A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099F11" w14:textId="0D241E58" w:rsidR="00561E5A" w:rsidRPr="00B76231" w:rsidRDefault="00FE33A6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80" w:type="dxa"/>
            <w:vAlign w:val="bottom"/>
          </w:tcPr>
          <w:p w14:paraId="4228147C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6A6B390" w14:textId="26D1B202" w:rsidR="00561E5A" w:rsidRPr="00B76231" w:rsidRDefault="00FE33A6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80" w:type="dxa"/>
          </w:tcPr>
          <w:p w14:paraId="14435EFA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79F511E" w14:textId="79DE9064" w:rsidR="00561E5A" w:rsidRPr="00B76231" w:rsidRDefault="00FE33A6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80" w:type="dxa"/>
            <w:vAlign w:val="bottom"/>
          </w:tcPr>
          <w:p w14:paraId="35F7E3DC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ED416C" w14:textId="09AF0728" w:rsidR="00561E5A" w:rsidRPr="00B76231" w:rsidRDefault="00FE33A6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80" w:type="dxa"/>
          </w:tcPr>
          <w:p w14:paraId="05F37F31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9631BB2" w14:textId="4425D887" w:rsidR="00561E5A" w:rsidRPr="00B76231" w:rsidRDefault="00FE33A6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80" w:type="dxa"/>
            <w:vAlign w:val="bottom"/>
          </w:tcPr>
          <w:p w14:paraId="1A2A6289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12D505" w14:textId="774003F4" w:rsidR="00561E5A" w:rsidRPr="00B76231" w:rsidRDefault="00FE33A6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80" w:type="dxa"/>
          </w:tcPr>
          <w:p w14:paraId="588303F2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3B40AB" w14:textId="787AD60A" w:rsidR="00561E5A" w:rsidRPr="00B76231" w:rsidRDefault="00FE33A6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78" w:type="dxa"/>
            <w:vAlign w:val="bottom"/>
          </w:tcPr>
          <w:p w14:paraId="3D2CAD39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75FE3A05" w14:textId="080314C5" w:rsidR="00561E5A" w:rsidRPr="00B76231" w:rsidRDefault="00FE33A6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  <w:tr w:rsidR="00EE2CD7" w:rsidRPr="00A30656" w14:paraId="3B393AE6" w14:textId="77777777" w:rsidTr="004D3E98">
        <w:trPr>
          <w:cantSplit/>
          <w:trHeight w:val="254"/>
        </w:trPr>
        <w:tc>
          <w:tcPr>
            <w:tcW w:w="4320" w:type="dxa"/>
          </w:tcPr>
          <w:p w14:paraId="1669CB03" w14:textId="7FC27D71" w:rsidR="00EE2CD7" w:rsidRPr="00B76231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B762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340" w:type="dxa"/>
            <w:gridSpan w:val="3"/>
          </w:tcPr>
          <w:p w14:paraId="739DF5AC" w14:textId="77777777" w:rsidR="00EE2CD7" w:rsidRPr="00B76231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0DE6C18C" w14:textId="77777777" w:rsidR="00EE2CD7" w:rsidRPr="00B76231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494" w:type="dxa"/>
            <w:gridSpan w:val="11"/>
          </w:tcPr>
          <w:p w14:paraId="689BC749" w14:textId="77777777" w:rsidR="00EE2CD7" w:rsidRPr="00B76231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76B01" w:rsidRPr="00A30656" w14:paraId="59B62E41" w14:textId="77777777" w:rsidTr="008A4122">
        <w:trPr>
          <w:cantSplit/>
        </w:trPr>
        <w:tc>
          <w:tcPr>
            <w:tcW w:w="4320" w:type="dxa"/>
          </w:tcPr>
          <w:p w14:paraId="1D955B4E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05DC7956" w14:textId="3038D857" w:rsidR="00D76B01" w:rsidRPr="00B76231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100</w:t>
            </w:r>
            <w:r w:rsidR="009435FB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FE33A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76277BFB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CC3EAC" w14:textId="428E2CEC" w:rsidR="00D76B01" w:rsidRPr="00B76231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100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FE33A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D8D3B4E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E28EB9E" w14:textId="3A4BFDB2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200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2E3BC6E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5C08C00" w14:textId="760F5959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200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6C78CC8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7091A7" w14:textId="46DA1F50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200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9906199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2FD11B0" w14:textId="70660A56" w:rsidR="00D76B01" w:rsidRPr="00B76231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200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19C498E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BEA467" w14:textId="475270B4" w:rsidR="00D76B01" w:rsidRPr="00B76231" w:rsidRDefault="009435F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B5D8C3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2498669" w14:textId="1076AF4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6B01" w:rsidRPr="00A30656" w14:paraId="1390BFB3" w14:textId="77777777" w:rsidTr="008A4122">
        <w:trPr>
          <w:cantSplit/>
        </w:trPr>
        <w:tc>
          <w:tcPr>
            <w:tcW w:w="4320" w:type="dxa"/>
          </w:tcPr>
          <w:p w14:paraId="3D1951BA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0F611C72" w14:textId="444291EF" w:rsidR="00D76B01" w:rsidRPr="00B76231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  <w:r w:rsidR="009435FB">
              <w:rPr>
                <w:rFonts w:ascii="Angsana New" w:hAnsi="Angsana New"/>
                <w:sz w:val="28"/>
                <w:szCs w:val="28"/>
              </w:rPr>
              <w:t>.</w:t>
            </w: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B8D0D05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D3936DC" w14:textId="05386465" w:rsidR="00D76B01" w:rsidRPr="00B76231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6FA58AE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2D290558" w14:textId="059F68D9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103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</w:t>
            </w:r>
            <w:r w:rsidRPr="00FE33A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9BEDDA8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4A43F5" w14:textId="609EC133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103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</w:t>
            </w:r>
            <w:r w:rsidRPr="00FE33A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E1DE440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CA2158" w14:textId="0FE9CE37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103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</w:t>
            </w:r>
            <w:r w:rsidRPr="00FE33A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46E32B8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29C7929" w14:textId="5CA4141A" w:rsidR="00D76B01" w:rsidRPr="00B76231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103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</w:t>
            </w:r>
            <w:r w:rsidRPr="00FE33A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27E0FC34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D38165A" w14:textId="40BA96C9" w:rsidR="00D76B01" w:rsidRPr="00B76231" w:rsidRDefault="009435F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BBE7520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4A04557" w14:textId="342F016C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6B01" w:rsidRPr="00A30656" w14:paraId="3F64743A" w14:textId="77777777" w:rsidTr="008A4122">
        <w:trPr>
          <w:cantSplit/>
        </w:trPr>
        <w:tc>
          <w:tcPr>
            <w:tcW w:w="4320" w:type="dxa"/>
          </w:tcPr>
          <w:p w14:paraId="3316E622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1087715C" w14:textId="086D4C3E" w:rsidR="00D76B01" w:rsidRPr="00B76231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  <w:r w:rsidR="009435FB">
              <w:rPr>
                <w:rFonts w:ascii="Angsana New" w:hAnsi="Angsana New"/>
                <w:sz w:val="28"/>
                <w:szCs w:val="28"/>
              </w:rPr>
              <w:t>.</w:t>
            </w: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7148314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8F579FF" w14:textId="540CAECB" w:rsidR="00D76B01" w:rsidRPr="00B76231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C55FC68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9C11AA4" w14:textId="08DD4A35" w:rsidR="00D76B01" w:rsidRPr="001F2339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/>
                <w:sz w:val="28"/>
                <w:szCs w:val="28"/>
              </w:rPr>
              <w:t>65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="00FE33A6" w:rsidRPr="00FE33A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027DEF8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4A19E51" w14:textId="6DC60681" w:rsidR="00D76B01" w:rsidRPr="001F2339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/>
                <w:sz w:val="28"/>
                <w:szCs w:val="28"/>
              </w:rPr>
              <w:t>65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="00FE33A6" w:rsidRPr="00FE33A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57437B8A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E74F79" w14:textId="5DE9CCCF" w:rsidR="00D76B01" w:rsidRPr="001F2339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/>
                <w:sz w:val="28"/>
                <w:szCs w:val="28"/>
              </w:rPr>
              <w:t>66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="00FE33A6" w:rsidRPr="00FE33A6">
              <w:rPr>
                <w:rFonts w:ascii="Angsana New" w:hAnsi="Angsana New"/>
                <w:sz w:val="28"/>
                <w:szCs w:val="28"/>
              </w:rPr>
              <w:t>0</w:t>
            </w:r>
            <w:r w:rsidRPr="00542C3B">
              <w:rPr>
                <w:rFonts w:ascii="Angsana New" w:hAnsi="Angsana New"/>
                <w:sz w:val="28"/>
                <w:szCs w:val="28"/>
              </w:rPr>
              <w:t>5</w:t>
            </w:r>
            <w:r w:rsidR="00FE33A6" w:rsidRPr="00FE33A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EE0B5D8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DACCDA0" w14:textId="0C0E603C" w:rsidR="00D76B01" w:rsidRPr="00B76231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/>
                <w:sz w:val="28"/>
                <w:szCs w:val="28"/>
              </w:rPr>
              <w:t>66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="00FE33A6" w:rsidRPr="00FE33A6">
              <w:rPr>
                <w:rFonts w:ascii="Angsana New" w:hAnsi="Angsana New"/>
                <w:sz w:val="28"/>
                <w:szCs w:val="28"/>
              </w:rPr>
              <w:t>0</w:t>
            </w:r>
            <w:r w:rsidRPr="00542C3B">
              <w:rPr>
                <w:rFonts w:ascii="Angsana New" w:hAnsi="Angsana New"/>
                <w:sz w:val="28"/>
                <w:szCs w:val="28"/>
              </w:rPr>
              <w:t>5</w:t>
            </w:r>
            <w:r w:rsidR="00FE33A6" w:rsidRPr="00FE33A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495948C5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14978A6" w14:textId="51377E5A" w:rsidR="00D76B01" w:rsidRPr="00B76231" w:rsidRDefault="009435F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AA62BED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3F02912" w14:textId="0A5662C8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6B01" w:rsidRPr="00A30656" w14:paraId="7D3F19F8" w14:textId="77777777" w:rsidTr="008A4122">
        <w:trPr>
          <w:cantSplit/>
        </w:trPr>
        <w:tc>
          <w:tcPr>
            <w:tcW w:w="4320" w:type="dxa"/>
          </w:tcPr>
          <w:p w14:paraId="0BCBA300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E38E6E2" w14:textId="066EE8BD" w:rsidR="00D76B01" w:rsidRPr="00B76231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  <w:r w:rsidR="009435FB">
              <w:rPr>
                <w:rFonts w:ascii="Angsana New" w:hAnsi="Angsana New"/>
                <w:sz w:val="28"/>
                <w:szCs w:val="28"/>
              </w:rPr>
              <w:t>.</w:t>
            </w: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7FE2234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72DDE9" w14:textId="0CCA25BF" w:rsidR="00D76B01" w:rsidRPr="00B76231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40B81640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13A7096" w14:textId="3E18D26C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20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69FE1470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306E5" w14:textId="048D47B1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20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90C62D9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B38E8A4" w14:textId="3CC4E3A7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22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21418BD6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9E4351" w14:textId="038707FA" w:rsidR="00D76B01" w:rsidRPr="00B76231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22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54896B91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6F07E28" w14:textId="58F71AA9" w:rsidR="00D76B01" w:rsidRPr="00B76231" w:rsidRDefault="009435F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3248E43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C726FFC" w14:textId="2F183E44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6B01" w:rsidRPr="00A30656" w14:paraId="7D4BDA97" w14:textId="77777777" w:rsidTr="008A4122">
        <w:trPr>
          <w:cantSplit/>
        </w:trPr>
        <w:tc>
          <w:tcPr>
            <w:tcW w:w="4320" w:type="dxa"/>
          </w:tcPr>
          <w:p w14:paraId="78D43002" w14:textId="543374FD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 w:hint="cs"/>
                <w:sz w:val="28"/>
                <w:szCs w:val="28"/>
                <w:cs/>
              </w:rPr>
              <w:t>บริษัท ภูผา เทรนนิ่ง จำกัด</w:t>
            </w:r>
          </w:p>
        </w:tc>
        <w:tc>
          <w:tcPr>
            <w:tcW w:w="1080" w:type="dxa"/>
          </w:tcPr>
          <w:p w14:paraId="7F42B2BC" w14:textId="0EB3C1AC" w:rsidR="00D76B01" w:rsidRPr="00B76231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  <w:r w:rsidR="009435FB">
              <w:rPr>
                <w:rFonts w:ascii="Angsana New" w:hAnsi="Angsana New"/>
                <w:sz w:val="28"/>
                <w:szCs w:val="28"/>
              </w:rPr>
              <w:t>.</w:t>
            </w: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CCFD9CC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CE3388F" w14:textId="357B309A" w:rsidR="00D76B01" w:rsidRPr="00B76231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3FD8A70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0B49EEA" w14:textId="1A9ACEDB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13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75</w:t>
            </w:r>
            <w:r w:rsidRPr="00FE33A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C4141A4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E7FE0C3" w14:textId="1E419F90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13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75</w:t>
            </w:r>
            <w:r w:rsidRPr="00FE33A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5ADE4472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BF4BEAE" w14:textId="627EF423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13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75</w:t>
            </w:r>
            <w:r w:rsidRPr="00FE33A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743D6F4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09A1BE5" w14:textId="414C2940" w:rsidR="00D76B01" w:rsidRPr="00B76231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13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75</w:t>
            </w:r>
            <w:r w:rsidRPr="00FE33A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532CDE15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50A6D0" w14:textId="1AC6A8AD" w:rsidR="00D76B01" w:rsidRPr="00B76231" w:rsidRDefault="009435F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01C7BF0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3FCB8220" w14:textId="4AA0193F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6B01" w:rsidRPr="00A30656" w14:paraId="15F6938C" w14:textId="77777777" w:rsidTr="008A4122">
        <w:trPr>
          <w:cantSplit/>
        </w:trPr>
        <w:tc>
          <w:tcPr>
            <w:tcW w:w="4320" w:type="dxa"/>
          </w:tcPr>
          <w:p w14:paraId="620DD24F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4749F97D" w14:textId="5112F2AF" w:rsidR="00D76B01" w:rsidRPr="00B76231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  <w:r w:rsidR="009435FB">
              <w:rPr>
                <w:rFonts w:ascii="Angsana New" w:hAnsi="Angsana New"/>
                <w:sz w:val="28"/>
                <w:szCs w:val="28"/>
              </w:rPr>
              <w:t>.</w:t>
            </w: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7BF5139D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3FE5AC3" w14:textId="177986D0" w:rsidR="00D76B01" w:rsidRPr="00B76231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42C3B">
              <w:rPr>
                <w:rFonts w:ascii="Angsana New" w:hAnsi="Angsana New"/>
                <w:sz w:val="28"/>
                <w:szCs w:val="28"/>
              </w:rPr>
              <w:t>99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542C3B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80" w:type="dxa"/>
          </w:tcPr>
          <w:p w14:paraId="4FEC8D88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0FE7811" w14:textId="638F3E76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</w:t>
            </w:r>
            <w:r w:rsidRPr="00FE33A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7D50FFF6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86DC4" w14:textId="4154EEDE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</w:t>
            </w:r>
            <w:r w:rsidR="00D76B0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5</w:t>
            </w:r>
            <w:r w:rsidRPr="00FE33A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5217B32C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24176F3" w14:textId="66F27779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76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65</w:t>
            </w:r>
            <w:r w:rsidRPr="00FE33A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547D2B8E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0FCDA59" w14:textId="320AD231" w:rsidR="00D76B01" w:rsidRPr="00B76231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76</w:t>
            </w:r>
            <w:r w:rsidR="00D76B0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="00542C3B" w:rsidRPr="00542C3B">
              <w:rPr>
                <w:rFonts w:ascii="Angsana New" w:hAnsi="Angsana New"/>
                <w:sz w:val="28"/>
                <w:szCs w:val="28"/>
              </w:rPr>
              <w:t>65</w:t>
            </w:r>
            <w:r w:rsidRPr="00FE33A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5F517A85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D639A0" w14:textId="5241C22C" w:rsidR="00D76B01" w:rsidRPr="00B76231" w:rsidRDefault="009435F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C6D8BE3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19C585B" w14:textId="7E27490C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6B01" w:rsidRPr="00A30656" w14:paraId="4EE1F069" w14:textId="77777777" w:rsidTr="004D3E98">
        <w:trPr>
          <w:cantSplit/>
        </w:trPr>
        <w:tc>
          <w:tcPr>
            <w:tcW w:w="4320" w:type="dxa"/>
          </w:tcPr>
          <w:p w14:paraId="712352D1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32D1E60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F32BDB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E64874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0764016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38583CE" w14:textId="606D64D2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3A6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  <w:r w:rsidR="00542C3B" w:rsidRPr="00542C3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D76B01" w:rsidRPr="001F233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E33A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241E3A53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03661" w14:textId="26CF2678" w:rsidR="00D76B01" w:rsidRPr="001F2339" w:rsidRDefault="00FE33A6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FE33A6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  <w:r w:rsidR="00542C3B" w:rsidRPr="00542C3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D76B01" w:rsidRPr="001F233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42C3B" w:rsidRPr="00542C3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E33A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2122F1DE" w14:textId="77777777" w:rsidR="00D76B01" w:rsidRPr="001F2339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A5A831" w14:textId="2A0C339A" w:rsidR="00D76B01" w:rsidRPr="001F2339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542C3B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  <w:r w:rsidR="00FE33A6" w:rsidRPr="00FE33A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76B01" w:rsidRPr="00B7623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42C3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FE33A6" w:rsidRPr="00FE33A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542C3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23231C5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AC47D5" w14:textId="5976D02E" w:rsidR="00D76B01" w:rsidRPr="00B76231" w:rsidRDefault="00542C3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542C3B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  <w:r w:rsidR="00FE33A6" w:rsidRPr="00FE33A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76B01" w:rsidRPr="00B7623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42C3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FE33A6" w:rsidRPr="00FE33A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542C3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0E4C7433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127663" w14:textId="3FC2FD35" w:rsidR="00D76B01" w:rsidRPr="00B76231" w:rsidRDefault="009435FB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D546DBC" w14:textId="7777777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B02A0DD" w14:textId="12A0EA17" w:rsidR="00D76B01" w:rsidRPr="00B76231" w:rsidRDefault="00D76B01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D3E98" w:rsidRPr="00A30656" w14:paraId="7719E50B" w14:textId="77777777" w:rsidTr="004D3E98">
        <w:trPr>
          <w:cantSplit/>
        </w:trPr>
        <w:tc>
          <w:tcPr>
            <w:tcW w:w="4320" w:type="dxa"/>
          </w:tcPr>
          <w:p w14:paraId="347A376A" w14:textId="77777777" w:rsidR="004D3E98" w:rsidRPr="00B76231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ACB087" w14:textId="77777777" w:rsidR="004D3E98" w:rsidRPr="00B76231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EFD0EC6" w14:textId="77777777" w:rsidR="004D3E98" w:rsidRPr="00B76231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D2C92B4" w14:textId="77777777" w:rsidR="004D3E98" w:rsidRPr="00B76231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204D5E2" w14:textId="77777777" w:rsidR="004D3E98" w:rsidRPr="00B76231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E8E3EC8" w14:textId="77777777" w:rsidR="004D3E98" w:rsidRPr="00FE33A6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20B45E9" w14:textId="77777777" w:rsidR="004D3E98" w:rsidRPr="001F2339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85F1E2" w14:textId="77777777" w:rsidR="004D3E98" w:rsidRPr="00FE33A6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E9D36DA" w14:textId="77777777" w:rsidR="004D3E98" w:rsidRPr="001F2339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04E3B8A" w14:textId="77777777" w:rsidR="004D3E98" w:rsidRPr="00542C3B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44ED7CC" w14:textId="77777777" w:rsidR="004D3E98" w:rsidRPr="00B76231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B9B5EF" w14:textId="77777777" w:rsidR="004D3E98" w:rsidRPr="00542C3B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2853903" w14:textId="77777777" w:rsidR="004D3E98" w:rsidRPr="00B76231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E901DB" w14:textId="77777777" w:rsidR="004D3E98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4F8F944" w14:textId="77777777" w:rsidR="004D3E98" w:rsidRPr="00B76231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E7F5CD9" w14:textId="77777777" w:rsidR="004D3E98" w:rsidRPr="00B76231" w:rsidRDefault="004D3E98" w:rsidP="00D7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3E98" w:rsidRPr="00A30656" w14:paraId="6FFEED60" w14:textId="77777777" w:rsidTr="004D3E98">
        <w:trPr>
          <w:cantSplit/>
        </w:trPr>
        <w:tc>
          <w:tcPr>
            <w:tcW w:w="4320" w:type="dxa"/>
          </w:tcPr>
          <w:p w14:paraId="1DABAD36" w14:textId="30BF45BC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20B6C0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80FBE31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F001A7D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205328F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5C71693F" w14:textId="77777777" w:rsidR="004D3E98" w:rsidRPr="00FE33A6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5DF72CD" w14:textId="77777777" w:rsidR="004D3E98" w:rsidRPr="001F2339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843DEF0" w14:textId="77777777" w:rsidR="004D3E98" w:rsidRPr="00FE33A6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ECC8D6F" w14:textId="77777777" w:rsidR="004D3E98" w:rsidRPr="001F2339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85A928C" w14:textId="77777777" w:rsidR="004D3E98" w:rsidRPr="00542C3B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B4D9AE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60FB35E" w14:textId="77777777" w:rsidR="004D3E98" w:rsidRPr="00542C3B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360D7BE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5416F82" w14:textId="77777777" w:rsidR="004D3E98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A5FC61C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774011FC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3E98" w:rsidRPr="00A30656" w14:paraId="0B98C163" w14:textId="77777777" w:rsidTr="004D3E98">
        <w:trPr>
          <w:cantSplit/>
        </w:trPr>
        <w:tc>
          <w:tcPr>
            <w:tcW w:w="4320" w:type="dxa"/>
          </w:tcPr>
          <w:p w14:paraId="00932BE4" w14:textId="5156D564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907883F" w14:textId="04692902" w:rsidR="004D3E98" w:rsidRPr="004D3E98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029821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B92F4A7" w14:textId="34E305FA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FC097E0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2A8F4F82" w14:textId="77777777" w:rsidR="004D3E98" w:rsidRPr="00FE33A6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E9ED9D" w14:textId="77777777" w:rsidR="004D3E98" w:rsidRPr="001F2339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4D937F" w14:textId="77777777" w:rsidR="004D3E98" w:rsidRPr="00FE33A6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6206BD2" w14:textId="77777777" w:rsidR="004D3E98" w:rsidRPr="001F2339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4D5145B" w14:textId="77777777" w:rsidR="004D3E98" w:rsidRPr="00542C3B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D7AC252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97DA6C5" w14:textId="77777777" w:rsidR="004D3E98" w:rsidRPr="00542C3B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73AB62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482A3F1" w14:textId="77777777" w:rsidR="004D3E98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2D8507B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4F94694E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3E98" w:rsidRPr="00A30656" w14:paraId="554BFE35" w14:textId="77777777" w:rsidTr="004D3E98">
        <w:trPr>
          <w:cantSplit/>
        </w:trPr>
        <w:tc>
          <w:tcPr>
            <w:tcW w:w="4320" w:type="dxa"/>
          </w:tcPr>
          <w:p w14:paraId="1DFA2839" w14:textId="0B4548DB" w:rsidR="004D3E98" w:rsidRPr="004D3E98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0E5E5E1" w14:textId="77777777" w:rsidR="004D3E98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B0B40B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BF7D287" w14:textId="77777777" w:rsidR="004D3E98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545849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27CBE128" w14:textId="77777777" w:rsidR="004D3E98" w:rsidRPr="00FE33A6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3898017" w14:textId="77777777" w:rsidR="004D3E98" w:rsidRPr="001F2339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D03D3E9" w14:textId="77777777" w:rsidR="004D3E98" w:rsidRPr="00FE33A6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6E57E83" w14:textId="77777777" w:rsidR="004D3E98" w:rsidRPr="001F2339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D3364DE" w14:textId="77777777" w:rsidR="004D3E98" w:rsidRPr="00542C3B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7B18D77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18CC887" w14:textId="77777777" w:rsidR="004D3E98" w:rsidRPr="00542C3B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0F5A2A8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6DE90A" w14:textId="77777777" w:rsidR="004D3E98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591EE96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7A7AD50B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3E98" w:rsidRPr="00A30656" w14:paraId="45A599DF" w14:textId="77777777" w:rsidTr="004D3E98">
        <w:trPr>
          <w:cantSplit/>
        </w:trPr>
        <w:tc>
          <w:tcPr>
            <w:tcW w:w="4320" w:type="dxa"/>
          </w:tcPr>
          <w:p w14:paraId="11A42854" w14:textId="77777777" w:rsidR="004D3E98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ABDC41" w14:textId="77777777" w:rsidR="004D3E98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2D9D3B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5F59E54" w14:textId="77777777" w:rsidR="004D3E98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C7B157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19EB329F" w14:textId="77777777" w:rsidR="004D3E98" w:rsidRPr="00FE33A6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F01B355" w14:textId="77777777" w:rsidR="004D3E98" w:rsidRPr="001F2339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F49BF36" w14:textId="77777777" w:rsidR="004D3E98" w:rsidRPr="00FE33A6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B3953DB" w14:textId="77777777" w:rsidR="004D3E98" w:rsidRPr="001F2339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152DF36" w14:textId="77777777" w:rsidR="004D3E98" w:rsidRPr="00542C3B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49EE9E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653C843" w14:textId="77777777" w:rsidR="004D3E98" w:rsidRPr="00542C3B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7369A45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4C91113" w14:textId="77777777" w:rsidR="004D3E98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0A0CEBB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4427CB0D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6495F085" w14:textId="67391766" w:rsidR="005644D0" w:rsidRPr="00A30656" w:rsidRDefault="005644D0" w:rsidP="00DC1B32">
      <w:pPr>
        <w:ind w:left="540"/>
        <w:rPr>
          <w:rFonts w:ascii="Angsana New" w:hAnsi="Angsana New"/>
          <w:bCs/>
          <w:sz w:val="29"/>
          <w:szCs w:val="29"/>
        </w:rPr>
      </w:pPr>
    </w:p>
    <w:tbl>
      <w:tblPr>
        <w:tblW w:w="143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194"/>
      </w:tblGrid>
      <w:tr w:rsidR="004D3E98" w:rsidRPr="00A30656" w14:paraId="585ECFAE" w14:textId="77777777" w:rsidTr="00C746C7">
        <w:trPr>
          <w:cantSplit/>
          <w:tblHeader/>
        </w:trPr>
        <w:tc>
          <w:tcPr>
            <w:tcW w:w="4320" w:type="dxa"/>
          </w:tcPr>
          <w:p w14:paraId="594C5CD9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014" w:type="dxa"/>
            <w:gridSpan w:val="15"/>
          </w:tcPr>
          <w:p w14:paraId="6192D0BD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D3E98" w:rsidRPr="00A30656" w14:paraId="6998D8E1" w14:textId="77777777" w:rsidTr="00C746C7">
        <w:trPr>
          <w:cantSplit/>
          <w:tblHeader/>
        </w:trPr>
        <w:tc>
          <w:tcPr>
            <w:tcW w:w="4320" w:type="dxa"/>
          </w:tcPr>
          <w:p w14:paraId="48522B10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134AF163" w14:textId="68CBFDCB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</w:t>
            </w:r>
            <w:r w:rsidR="003A6D5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ทางอ้อม</w:t>
            </w:r>
          </w:p>
        </w:tc>
        <w:tc>
          <w:tcPr>
            <w:tcW w:w="180" w:type="dxa"/>
          </w:tcPr>
          <w:p w14:paraId="3D1B1E02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545B11A9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44C15F8E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497B9849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258E1039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56111D2B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 w:rsidRPr="00B7623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</w:tr>
      <w:tr w:rsidR="004D3E98" w:rsidRPr="003170C3" w14:paraId="7F8AF5EC" w14:textId="77777777" w:rsidTr="00C746C7">
        <w:trPr>
          <w:cantSplit/>
          <w:tblHeader/>
        </w:trPr>
        <w:tc>
          <w:tcPr>
            <w:tcW w:w="4320" w:type="dxa"/>
          </w:tcPr>
          <w:p w14:paraId="27C51CE9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F2E312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3FE0DDE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466DFCE" w14:textId="77777777" w:rsidR="004D3E98" w:rsidRPr="00B76231" w:rsidRDefault="004D3E98" w:rsidP="00C746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31</w:t>
            </w:r>
            <w:r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69A4B9B9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6F75F0E1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AA6DF8D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DAE8C9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31</w:t>
            </w:r>
            <w:r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7F212236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2A5E7D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577B867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CEA1CD6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31</w:t>
            </w:r>
            <w:r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4C611A47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4439FC25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167F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E33A6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D3E98" w:rsidRPr="00A30656" w14:paraId="3328484A" w14:textId="77777777" w:rsidTr="00C746C7">
        <w:trPr>
          <w:cantSplit/>
          <w:tblHeader/>
        </w:trPr>
        <w:tc>
          <w:tcPr>
            <w:tcW w:w="4320" w:type="dxa"/>
          </w:tcPr>
          <w:p w14:paraId="110960D0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D3CBA1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Pr="00542C3B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80" w:type="dxa"/>
            <w:vAlign w:val="bottom"/>
          </w:tcPr>
          <w:p w14:paraId="6B379E93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CB6B5B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Pr="00542C3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80" w:type="dxa"/>
          </w:tcPr>
          <w:p w14:paraId="49E268EF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0DE081BA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Pr="00542C3B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80" w:type="dxa"/>
            <w:vAlign w:val="bottom"/>
          </w:tcPr>
          <w:p w14:paraId="78DD7B6F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3D53A5F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Pr="00542C3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80" w:type="dxa"/>
          </w:tcPr>
          <w:p w14:paraId="062D41D5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432A66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Pr="00542C3B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80" w:type="dxa"/>
            <w:vAlign w:val="bottom"/>
          </w:tcPr>
          <w:p w14:paraId="58BE505D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1DDA4D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Pr="00542C3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80" w:type="dxa"/>
          </w:tcPr>
          <w:p w14:paraId="4C4C7FA2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DC94484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Pr="00542C3B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78" w:type="dxa"/>
            <w:vAlign w:val="bottom"/>
          </w:tcPr>
          <w:p w14:paraId="1D564D8D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12E9ECA6" w14:textId="77777777" w:rsidR="004D3E98" w:rsidRPr="00B76231" w:rsidRDefault="004D3E98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3A6">
              <w:rPr>
                <w:rFonts w:ascii="Angsana New" w:hAnsi="Angsana New"/>
                <w:sz w:val="28"/>
                <w:szCs w:val="28"/>
              </w:rPr>
              <w:t>2</w:t>
            </w:r>
            <w:r w:rsidRPr="00542C3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  <w:tr w:rsidR="004D3E98" w:rsidRPr="00A30656" w14:paraId="0E428E85" w14:textId="77777777" w:rsidTr="00C746C7">
        <w:trPr>
          <w:cantSplit/>
          <w:trHeight w:val="254"/>
        </w:trPr>
        <w:tc>
          <w:tcPr>
            <w:tcW w:w="4320" w:type="dxa"/>
          </w:tcPr>
          <w:p w14:paraId="2B6A0A43" w14:textId="7D322771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B762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2340" w:type="dxa"/>
            <w:gridSpan w:val="3"/>
          </w:tcPr>
          <w:p w14:paraId="1E187BD7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2C53B63B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494" w:type="dxa"/>
            <w:gridSpan w:val="11"/>
          </w:tcPr>
          <w:p w14:paraId="2282C815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4D3E98" w:rsidRPr="00A30656" w14:paraId="6D40CB3C" w14:textId="77777777" w:rsidTr="00C746C7">
        <w:trPr>
          <w:cantSplit/>
        </w:trPr>
        <w:tc>
          <w:tcPr>
            <w:tcW w:w="4320" w:type="dxa"/>
          </w:tcPr>
          <w:p w14:paraId="3E808469" w14:textId="3525BDB6" w:rsidR="004D3E98" w:rsidRPr="004D3E98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D3E9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ถือหุ้นโดยบริษัท สยามวาสโก จำกัด</w:t>
            </w:r>
          </w:p>
        </w:tc>
        <w:tc>
          <w:tcPr>
            <w:tcW w:w="1080" w:type="dxa"/>
          </w:tcPr>
          <w:p w14:paraId="636491A0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338D08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8B62094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E0CC235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A832912" w14:textId="77777777" w:rsidR="004D3E98" w:rsidRPr="001F2339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CB6BC2" w14:textId="77777777" w:rsidR="004D3E98" w:rsidRPr="001F2339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AF1D19D" w14:textId="77777777" w:rsidR="004D3E98" w:rsidRPr="001F2339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03293C" w14:textId="77777777" w:rsidR="004D3E98" w:rsidRPr="001F2339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651BB49" w14:textId="77777777" w:rsidR="004D3E98" w:rsidRPr="001F2339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8ACD37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FEF8DD3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209F22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85C021" w14:textId="77777777" w:rsidR="004D3E98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0289797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04C6162" w14:textId="77777777" w:rsidR="004D3E98" w:rsidRPr="00B76231" w:rsidRDefault="004D3E98" w:rsidP="004D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6D5E" w:rsidRPr="00A30656" w14:paraId="201EF6B1" w14:textId="77777777" w:rsidTr="00C746C7">
        <w:trPr>
          <w:cantSplit/>
        </w:trPr>
        <w:tc>
          <w:tcPr>
            <w:tcW w:w="4320" w:type="dxa"/>
          </w:tcPr>
          <w:p w14:paraId="2A624355" w14:textId="40BBF324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3E98">
              <w:rPr>
                <w:rFonts w:ascii="Angsana New" w:hAnsi="Angsana New"/>
                <w:sz w:val="28"/>
                <w:szCs w:val="28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080" w:type="dxa"/>
          </w:tcPr>
          <w:p w14:paraId="16BDE481" w14:textId="45D25263" w:rsidR="003A6D5E" w:rsidRPr="004D3E98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80" w:type="dxa"/>
          </w:tcPr>
          <w:p w14:paraId="0DF3ED6D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1E829CA" w14:textId="13F169A0" w:rsidR="003A6D5E" w:rsidRPr="006C2EDD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80" w:type="dxa"/>
          </w:tcPr>
          <w:p w14:paraId="22981741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FC0EF88" w14:textId="62E459C5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80" w:type="dxa"/>
          </w:tcPr>
          <w:p w14:paraId="67B202DB" w14:textId="7777777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3246C38" w14:textId="74564243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80" w:type="dxa"/>
          </w:tcPr>
          <w:p w14:paraId="17585FF6" w14:textId="7777777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4661C03" w14:textId="2DE18166" w:rsidR="003A6D5E" w:rsidRPr="001F2339" w:rsidRDefault="003A6D5E" w:rsidP="00E8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C4D690B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50C3AF8D" w14:textId="4938EFC4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3284EB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3221D42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EC970C6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10F84941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6D5E" w:rsidRPr="00A30656" w14:paraId="3000FC7E" w14:textId="77777777" w:rsidTr="00C746C7">
        <w:trPr>
          <w:cantSplit/>
        </w:trPr>
        <w:tc>
          <w:tcPr>
            <w:tcW w:w="4320" w:type="dxa"/>
          </w:tcPr>
          <w:p w14:paraId="5EEAA0FE" w14:textId="2BB132D8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3E98">
              <w:rPr>
                <w:rFonts w:ascii="Angsana New" w:hAnsi="Angsana New"/>
                <w:sz w:val="28"/>
                <w:szCs w:val="28"/>
                <w:cs/>
              </w:rPr>
              <w:t>บริษัท เอ็น ที เอนเนอจี ก๊าซ จำกัด</w:t>
            </w:r>
          </w:p>
        </w:tc>
        <w:tc>
          <w:tcPr>
            <w:tcW w:w="1080" w:type="dxa"/>
          </w:tcPr>
          <w:p w14:paraId="6A2F0F0E" w14:textId="0F02DC6C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99.98</w:t>
            </w:r>
          </w:p>
        </w:tc>
        <w:tc>
          <w:tcPr>
            <w:tcW w:w="180" w:type="dxa"/>
          </w:tcPr>
          <w:p w14:paraId="2A6183AC" w14:textId="77777777" w:rsidR="003A6D5E" w:rsidRPr="004D3E98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05336D" w14:textId="23C4E92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99.98</w:t>
            </w:r>
          </w:p>
        </w:tc>
        <w:tc>
          <w:tcPr>
            <w:tcW w:w="180" w:type="dxa"/>
          </w:tcPr>
          <w:p w14:paraId="3492C38D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D64C1E0" w14:textId="13788330" w:rsidR="003A6D5E" w:rsidRPr="00D953FC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180" w:type="dxa"/>
          </w:tcPr>
          <w:p w14:paraId="1D6E9D6C" w14:textId="7777777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799F334" w14:textId="623D08D1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180" w:type="dxa"/>
          </w:tcPr>
          <w:p w14:paraId="2813E9DC" w14:textId="7777777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EFF59D7" w14:textId="618E1392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265A6E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B68192E" w14:textId="1404DF0D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9AF725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B07FC9D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C72F963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1D62974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6D5E" w:rsidRPr="00A30656" w14:paraId="2BA1180A" w14:textId="77777777" w:rsidTr="00C746C7">
        <w:trPr>
          <w:cantSplit/>
        </w:trPr>
        <w:tc>
          <w:tcPr>
            <w:tcW w:w="4320" w:type="dxa"/>
          </w:tcPr>
          <w:p w14:paraId="30E32DD7" w14:textId="367B1C51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3E98">
              <w:rPr>
                <w:rFonts w:ascii="Angsana New" w:hAnsi="Angsana New"/>
                <w:sz w:val="28"/>
                <w:szCs w:val="28"/>
                <w:cs/>
              </w:rPr>
              <w:t>บริษัท เอ็มมี่ เอ็นจีวี จำกัด</w:t>
            </w:r>
          </w:p>
        </w:tc>
        <w:tc>
          <w:tcPr>
            <w:tcW w:w="1080" w:type="dxa"/>
          </w:tcPr>
          <w:p w14:paraId="16625033" w14:textId="67D82D0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99.98</w:t>
            </w:r>
          </w:p>
        </w:tc>
        <w:tc>
          <w:tcPr>
            <w:tcW w:w="180" w:type="dxa"/>
          </w:tcPr>
          <w:p w14:paraId="54AB65C1" w14:textId="77777777" w:rsidR="003A6D5E" w:rsidRPr="004D3E98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B83EA" w14:textId="01B052C0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99.98</w:t>
            </w:r>
          </w:p>
        </w:tc>
        <w:tc>
          <w:tcPr>
            <w:tcW w:w="180" w:type="dxa"/>
          </w:tcPr>
          <w:p w14:paraId="0DB089F1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8A8A589" w14:textId="144B115A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43,000</w:t>
            </w:r>
          </w:p>
        </w:tc>
        <w:tc>
          <w:tcPr>
            <w:tcW w:w="180" w:type="dxa"/>
          </w:tcPr>
          <w:p w14:paraId="08E36173" w14:textId="7777777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61E22BD" w14:textId="4CCF1B11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43,000</w:t>
            </w:r>
          </w:p>
        </w:tc>
        <w:tc>
          <w:tcPr>
            <w:tcW w:w="180" w:type="dxa"/>
          </w:tcPr>
          <w:p w14:paraId="1D277BB6" w14:textId="7777777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EC1C0CC" w14:textId="4A23ED94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A0E171E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999BEE7" w14:textId="500A7DF9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A3D7810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333D6FB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6CB1481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7DE70FA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6D5E" w:rsidRPr="00A30656" w14:paraId="24FD5A6B" w14:textId="77777777" w:rsidTr="00C746C7">
        <w:trPr>
          <w:cantSplit/>
        </w:trPr>
        <w:tc>
          <w:tcPr>
            <w:tcW w:w="4320" w:type="dxa"/>
          </w:tcPr>
          <w:p w14:paraId="5B3A6259" w14:textId="16D5E25E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3E98">
              <w:rPr>
                <w:rFonts w:ascii="Angsana New" w:hAnsi="Angsana New"/>
                <w:sz w:val="28"/>
                <w:szCs w:val="28"/>
                <w:cs/>
              </w:rPr>
              <w:t>บริษัท น้ำพอง เอ็นจีวี 2558 จำกัด</w:t>
            </w:r>
          </w:p>
        </w:tc>
        <w:tc>
          <w:tcPr>
            <w:tcW w:w="1080" w:type="dxa"/>
          </w:tcPr>
          <w:p w14:paraId="69DBDCC0" w14:textId="207FFBB4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80" w:type="dxa"/>
          </w:tcPr>
          <w:p w14:paraId="32B0AB96" w14:textId="77777777" w:rsidR="003A6D5E" w:rsidRPr="004D3E98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B35A4E" w14:textId="4F5616E6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80" w:type="dxa"/>
          </w:tcPr>
          <w:p w14:paraId="019C40C0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626CB421" w14:textId="5ED7E2E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97,001</w:t>
            </w:r>
          </w:p>
        </w:tc>
        <w:tc>
          <w:tcPr>
            <w:tcW w:w="180" w:type="dxa"/>
          </w:tcPr>
          <w:p w14:paraId="7F474089" w14:textId="7777777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B83B84F" w14:textId="2732858A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97,001</w:t>
            </w:r>
          </w:p>
        </w:tc>
        <w:tc>
          <w:tcPr>
            <w:tcW w:w="180" w:type="dxa"/>
          </w:tcPr>
          <w:p w14:paraId="3742A84F" w14:textId="7777777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33FB10C" w14:textId="3B2C53ED" w:rsidR="003A6D5E" w:rsidRPr="003A6D5E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D77E4BE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B8EF629" w14:textId="46692F6C" w:rsidR="003A6D5E" w:rsidRPr="003A6D5E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865205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A055C77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AB9021F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16931E47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6D5E" w:rsidRPr="00A30656" w14:paraId="35414875" w14:textId="77777777" w:rsidTr="00C746C7">
        <w:trPr>
          <w:cantSplit/>
        </w:trPr>
        <w:tc>
          <w:tcPr>
            <w:tcW w:w="4320" w:type="dxa"/>
          </w:tcPr>
          <w:p w14:paraId="26827F6F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75F8084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5D234D3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C4159A6" w14:textId="77777777" w:rsidR="003A6D5E" w:rsidRPr="006C2EDD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18E45C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FFD79F5" w14:textId="1A1653F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225,001</w:t>
            </w:r>
          </w:p>
        </w:tc>
        <w:tc>
          <w:tcPr>
            <w:tcW w:w="180" w:type="dxa"/>
          </w:tcPr>
          <w:p w14:paraId="4A3C925B" w14:textId="7777777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C78B8C" w14:textId="7F315442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225,001</w:t>
            </w:r>
          </w:p>
        </w:tc>
        <w:tc>
          <w:tcPr>
            <w:tcW w:w="180" w:type="dxa"/>
          </w:tcPr>
          <w:p w14:paraId="52412F35" w14:textId="7777777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BCEAAF" w14:textId="45B03C58" w:rsidR="003A6D5E" w:rsidRPr="003A6D5E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83FAAA" w14:textId="77777777" w:rsidR="003A6D5E" w:rsidRPr="003A6D5E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4235A" w14:textId="44941E13" w:rsidR="003A6D5E" w:rsidRPr="003A6D5E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3CF423" w14:textId="77777777" w:rsidR="003A6D5E" w:rsidRPr="003A6D5E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6E9E49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3BB1981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BCE5289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6C2EDD" w:rsidRPr="00A30656" w14:paraId="4C55F573" w14:textId="77777777" w:rsidTr="00C746C7">
        <w:trPr>
          <w:cantSplit/>
        </w:trPr>
        <w:tc>
          <w:tcPr>
            <w:tcW w:w="4320" w:type="dxa"/>
          </w:tcPr>
          <w:p w14:paraId="24857F8E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07B3644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1DD93B7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C78921F" w14:textId="77777777" w:rsidR="006C2EDD" w:rsidRPr="006C2EDD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8A8369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64E01CF2" w14:textId="77777777" w:rsidR="006C2EDD" w:rsidRPr="00FE33A6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4C36CE6" w14:textId="77777777" w:rsidR="006C2EDD" w:rsidRPr="001F2339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356621" w14:textId="77777777" w:rsidR="006C2EDD" w:rsidRPr="00FE33A6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39BF122" w14:textId="77777777" w:rsidR="006C2EDD" w:rsidRPr="001F2339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7E6377" w14:textId="77777777" w:rsidR="006C2EDD" w:rsidRPr="00542C3B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BBABC52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D78BCC" w14:textId="77777777" w:rsidR="006C2EDD" w:rsidRPr="00542C3B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91B149B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F2761E" w14:textId="77777777" w:rsidR="006C2EDD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6AA47BF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0D8F44FA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C2EDD" w:rsidRPr="00A30656" w14:paraId="51E31017" w14:textId="77777777" w:rsidTr="00C746C7">
        <w:trPr>
          <w:cantSplit/>
        </w:trPr>
        <w:tc>
          <w:tcPr>
            <w:tcW w:w="4320" w:type="dxa"/>
          </w:tcPr>
          <w:p w14:paraId="18B61352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B762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080" w:type="dxa"/>
          </w:tcPr>
          <w:p w14:paraId="1C1002C3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D46C1BE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E8353C5" w14:textId="77777777" w:rsidR="006C2EDD" w:rsidRPr="006C2EDD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315374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025B6D66" w14:textId="77777777" w:rsidR="006C2EDD" w:rsidRPr="00FE33A6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88096E2" w14:textId="77777777" w:rsidR="006C2EDD" w:rsidRPr="001F2339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82911C1" w14:textId="77777777" w:rsidR="006C2EDD" w:rsidRPr="00FE33A6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A9AE5AE" w14:textId="77777777" w:rsidR="006C2EDD" w:rsidRPr="001F2339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A2731" w14:textId="77777777" w:rsidR="006C2EDD" w:rsidRPr="00542C3B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A6E5A9E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69734BD" w14:textId="77777777" w:rsidR="006C2EDD" w:rsidRPr="00542C3B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1CF3297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4D4B555" w14:textId="77777777" w:rsidR="006C2EDD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F3D35A0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2A3F1A5C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C2EDD" w:rsidRPr="00A30656" w14:paraId="652130A2" w14:textId="77777777" w:rsidTr="00D91200">
        <w:trPr>
          <w:cantSplit/>
        </w:trPr>
        <w:tc>
          <w:tcPr>
            <w:tcW w:w="4320" w:type="dxa"/>
          </w:tcPr>
          <w:p w14:paraId="579BC175" w14:textId="38562AF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9120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ถือหุ้นโดยบริษัท คอนโทร์โน จำกัด</w:t>
            </w:r>
          </w:p>
        </w:tc>
        <w:tc>
          <w:tcPr>
            <w:tcW w:w="1080" w:type="dxa"/>
          </w:tcPr>
          <w:p w14:paraId="0D5986C4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E93B7D6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4007425" w14:textId="77777777" w:rsidR="006C2EDD" w:rsidRPr="006C2EDD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747C64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6FD4F712" w14:textId="77777777" w:rsidR="006C2EDD" w:rsidRPr="00FE33A6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8175936" w14:textId="77777777" w:rsidR="006C2EDD" w:rsidRPr="001F2339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2C64735" w14:textId="77777777" w:rsidR="006C2EDD" w:rsidRPr="00FE33A6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A686E2" w14:textId="77777777" w:rsidR="006C2EDD" w:rsidRPr="001F2339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E9162A5" w14:textId="77777777" w:rsidR="006C2EDD" w:rsidRPr="00542C3B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8225EA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DF550E7" w14:textId="77777777" w:rsidR="006C2EDD" w:rsidRPr="00542C3B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72DB863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0077B37" w14:textId="77777777" w:rsidR="006C2EDD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A0ED13B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257DC5FD" w14:textId="77777777" w:rsidR="006C2EDD" w:rsidRPr="00B76231" w:rsidRDefault="006C2EDD" w:rsidP="006C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A6D5E" w:rsidRPr="00A30656" w14:paraId="547FA194" w14:textId="77777777" w:rsidTr="00D91200">
        <w:trPr>
          <w:cantSplit/>
        </w:trPr>
        <w:tc>
          <w:tcPr>
            <w:tcW w:w="4320" w:type="dxa"/>
          </w:tcPr>
          <w:p w14:paraId="6EBF7656" w14:textId="509BD89B" w:rsidR="003A6D5E" w:rsidRPr="00D91200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91200">
              <w:rPr>
                <w:rFonts w:ascii="Angsana New" w:hAnsi="Angsana New"/>
                <w:sz w:val="28"/>
                <w:szCs w:val="28"/>
                <w:cs/>
              </w:rPr>
              <w:t>บริษัท สแกน เอิร์ธ พาวเวอร์ จำกัด</w:t>
            </w:r>
          </w:p>
        </w:tc>
        <w:tc>
          <w:tcPr>
            <w:tcW w:w="1080" w:type="dxa"/>
          </w:tcPr>
          <w:p w14:paraId="422BBBC0" w14:textId="1EFDD87F" w:rsidR="003A6D5E" w:rsidRPr="006C2EDD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91200">
              <w:rPr>
                <w:rFonts w:ascii="Angsana New" w:hAnsi="Angsana New"/>
                <w:sz w:val="28"/>
                <w:szCs w:val="28"/>
              </w:rPr>
              <w:t>99.9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2CE8DFE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92A098F" w14:textId="4572387E" w:rsidR="003A6D5E" w:rsidRPr="006C2EDD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91200">
              <w:rPr>
                <w:rFonts w:ascii="Angsana New" w:hAnsi="Angsana New"/>
                <w:sz w:val="28"/>
                <w:szCs w:val="28"/>
              </w:rPr>
              <w:t>99.9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0CBDAD50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63AE7AED" w14:textId="05D5A625" w:rsidR="003A6D5E" w:rsidRPr="009242FD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9242FD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80" w:type="dxa"/>
          </w:tcPr>
          <w:p w14:paraId="37AEBE06" w14:textId="7777777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5BCC38C" w14:textId="08AB12E0" w:rsidR="003A6D5E" w:rsidRPr="00FE33A6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2FD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80" w:type="dxa"/>
          </w:tcPr>
          <w:p w14:paraId="75A6A3C1" w14:textId="7777777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4E51169" w14:textId="0CD5B5D7" w:rsidR="003A6D5E" w:rsidRPr="009242FD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D9AB02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382389A" w14:textId="290DA0FE" w:rsidR="003A6D5E" w:rsidRPr="003A6D5E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C253B9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B12A9A3" w14:textId="22065D2E" w:rsidR="003A6D5E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602AC5A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5F9AE63D" w14:textId="6931811B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6D5E" w:rsidRPr="00A30656" w14:paraId="3C1D1355" w14:textId="77777777" w:rsidTr="00D91200">
        <w:trPr>
          <w:cantSplit/>
        </w:trPr>
        <w:tc>
          <w:tcPr>
            <w:tcW w:w="4320" w:type="dxa"/>
          </w:tcPr>
          <w:p w14:paraId="0EED25F0" w14:textId="7D7B2E89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1200">
              <w:rPr>
                <w:rFonts w:ascii="Angsana New" w:hAnsi="Angsana New"/>
                <w:sz w:val="28"/>
                <w:szCs w:val="28"/>
                <w:cs/>
              </w:rPr>
              <w:t>บริษัท สแกน แอดวานซ์ เพาเวอร์ จำกัด</w:t>
            </w:r>
          </w:p>
        </w:tc>
        <w:tc>
          <w:tcPr>
            <w:tcW w:w="1080" w:type="dxa"/>
          </w:tcPr>
          <w:p w14:paraId="3AD52B06" w14:textId="3406EA78" w:rsidR="003A6D5E" w:rsidRPr="004D3E98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91200">
              <w:rPr>
                <w:rFonts w:ascii="Angsana New" w:hAnsi="Angsana New"/>
                <w:sz w:val="28"/>
                <w:szCs w:val="28"/>
              </w:rPr>
              <w:t>68.92</w:t>
            </w:r>
          </w:p>
        </w:tc>
        <w:tc>
          <w:tcPr>
            <w:tcW w:w="180" w:type="dxa"/>
          </w:tcPr>
          <w:p w14:paraId="1EE05FEC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0CC92F0" w14:textId="4B59B7E4" w:rsidR="003A6D5E" w:rsidRPr="006C2EDD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91200">
              <w:rPr>
                <w:rFonts w:ascii="Angsana New" w:hAnsi="Angsana New"/>
                <w:sz w:val="28"/>
                <w:szCs w:val="28"/>
              </w:rPr>
              <w:t>68.92</w:t>
            </w:r>
          </w:p>
        </w:tc>
        <w:tc>
          <w:tcPr>
            <w:tcW w:w="180" w:type="dxa"/>
          </w:tcPr>
          <w:p w14:paraId="632DCF7C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F7DC121" w14:textId="4161C19E" w:rsidR="003A6D5E" w:rsidRPr="009242FD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242FD">
              <w:rPr>
                <w:rFonts w:ascii="Angsana New" w:hAnsi="Angsana New"/>
                <w:sz w:val="28"/>
                <w:szCs w:val="28"/>
              </w:rPr>
              <w:t>220,552</w:t>
            </w:r>
          </w:p>
        </w:tc>
        <w:tc>
          <w:tcPr>
            <w:tcW w:w="180" w:type="dxa"/>
          </w:tcPr>
          <w:p w14:paraId="4666FD35" w14:textId="7777777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0CBB95" w14:textId="1DA57C90" w:rsidR="003A6D5E" w:rsidRPr="00FE33A6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2FD">
              <w:rPr>
                <w:rFonts w:ascii="Angsana New" w:hAnsi="Angsana New"/>
                <w:sz w:val="28"/>
                <w:szCs w:val="28"/>
              </w:rPr>
              <w:t>220,552</w:t>
            </w:r>
          </w:p>
        </w:tc>
        <w:tc>
          <w:tcPr>
            <w:tcW w:w="180" w:type="dxa"/>
          </w:tcPr>
          <w:p w14:paraId="1B854176" w14:textId="77777777" w:rsidR="003A6D5E" w:rsidRPr="001F2339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2D08EF" w14:textId="0A60E634" w:rsidR="003A6D5E" w:rsidRPr="003A6D5E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BC9416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89F2FA" w14:textId="31FA1BEE" w:rsidR="003A6D5E" w:rsidRPr="003A6D5E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3B125A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3BBCA6" w14:textId="2B32C905" w:rsidR="003A6D5E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C0E2E4" w14:textId="77777777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9CD17F6" w14:textId="565680FC" w:rsidR="003A6D5E" w:rsidRPr="00B76231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6D5E" w:rsidRPr="00577522" w14:paraId="72C2BB13" w14:textId="77777777" w:rsidTr="00D91200">
        <w:trPr>
          <w:cantSplit/>
        </w:trPr>
        <w:tc>
          <w:tcPr>
            <w:tcW w:w="4320" w:type="dxa"/>
          </w:tcPr>
          <w:p w14:paraId="427B6AFC" w14:textId="6A5B15A5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5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13C42DDA" w14:textId="45A6A3E7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81FB1AD" w14:textId="77777777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2F01D81" w14:textId="3FC6B8A7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0A8A7AA" w14:textId="77777777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13521BE" w14:textId="3FDA93C7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522">
              <w:rPr>
                <w:rFonts w:ascii="Angsana New" w:hAnsi="Angsana New"/>
                <w:b/>
                <w:bCs/>
                <w:sz w:val="28"/>
                <w:szCs w:val="28"/>
              </w:rPr>
              <w:t>246,552</w:t>
            </w:r>
          </w:p>
        </w:tc>
        <w:tc>
          <w:tcPr>
            <w:tcW w:w="180" w:type="dxa"/>
          </w:tcPr>
          <w:p w14:paraId="3E5C289A" w14:textId="77777777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8E66B9" w14:textId="0262C291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522">
              <w:rPr>
                <w:rFonts w:ascii="Angsana New" w:hAnsi="Angsana New"/>
                <w:b/>
                <w:bCs/>
                <w:sz w:val="28"/>
                <w:szCs w:val="28"/>
              </w:rPr>
              <w:t>246,552</w:t>
            </w:r>
          </w:p>
        </w:tc>
        <w:tc>
          <w:tcPr>
            <w:tcW w:w="180" w:type="dxa"/>
          </w:tcPr>
          <w:p w14:paraId="2207ABB0" w14:textId="77777777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5248BF" w14:textId="44125B9E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6D5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BD77A4" w14:textId="77777777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A3A786" w14:textId="35797B59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6D5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5E6418" w14:textId="77777777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32D133" w14:textId="4F9F17EA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52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A905B54" w14:textId="77777777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0F0CA280" w14:textId="25655A14" w:rsidR="003A6D5E" w:rsidRPr="00577522" w:rsidRDefault="003A6D5E" w:rsidP="003A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52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A12BD3" w:rsidRPr="00A30656" w14:paraId="76251CE9" w14:textId="77777777" w:rsidTr="00D91200">
        <w:trPr>
          <w:cantSplit/>
        </w:trPr>
        <w:tc>
          <w:tcPr>
            <w:tcW w:w="4320" w:type="dxa"/>
          </w:tcPr>
          <w:p w14:paraId="338FB90C" w14:textId="77777777" w:rsidR="00A12BD3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BBABFA0" w14:textId="77777777" w:rsidR="00A12BD3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5634CB" w14:textId="77777777" w:rsidR="00A12BD3" w:rsidRPr="00B76231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4341728" w14:textId="77777777" w:rsidR="00A12BD3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6910FA" w14:textId="77777777" w:rsidR="00A12BD3" w:rsidRPr="00B76231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2BD308B" w14:textId="77777777" w:rsidR="00A12BD3" w:rsidRPr="00FE33A6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EFC29B9" w14:textId="77777777" w:rsidR="00A12BD3" w:rsidRPr="001F2339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AD98741" w14:textId="77777777" w:rsidR="00A12BD3" w:rsidRPr="00FE33A6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626BBED" w14:textId="77777777" w:rsidR="00A12BD3" w:rsidRPr="001F2339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0461D7" w14:textId="77777777" w:rsidR="00A12BD3" w:rsidRPr="00542C3B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2A60C6" w14:textId="77777777" w:rsidR="00A12BD3" w:rsidRPr="00B76231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CF8CE2" w14:textId="77777777" w:rsidR="00A12BD3" w:rsidRPr="00542C3B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75C84CE" w14:textId="77777777" w:rsidR="00A12BD3" w:rsidRPr="00B76231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5FB059" w14:textId="77777777" w:rsidR="00A12BD3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8FD142F" w14:textId="77777777" w:rsidR="00A12BD3" w:rsidRPr="00B76231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2FFC1E5A" w14:textId="77777777" w:rsidR="00A12BD3" w:rsidRPr="00B76231" w:rsidRDefault="00A12BD3" w:rsidP="00A1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1F77FDB2" w14:textId="77777777" w:rsidR="004D3E98" w:rsidRPr="004D3E98" w:rsidRDefault="004D3E98" w:rsidP="00DC1B32">
      <w:pPr>
        <w:ind w:left="540"/>
        <w:rPr>
          <w:rFonts w:ascii="Angsana New" w:hAnsi="Angsana New"/>
          <w:bCs/>
          <w:sz w:val="29"/>
          <w:szCs w:val="29"/>
          <w:cs/>
        </w:rPr>
      </w:pPr>
    </w:p>
    <w:p w14:paraId="4AEF6E98" w14:textId="77777777" w:rsidR="0069224B" w:rsidRPr="00A30656" w:rsidRDefault="0069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9"/>
          <w:szCs w:val="29"/>
          <w:cs/>
        </w:rPr>
      </w:pPr>
      <w:r w:rsidRPr="00A30656">
        <w:rPr>
          <w:rFonts w:ascii="Angsana New" w:hAnsi="Angsana New"/>
          <w:bCs/>
          <w:sz w:val="29"/>
          <w:szCs w:val="29"/>
          <w:cs/>
        </w:rPr>
        <w:br w:type="page"/>
      </w:r>
    </w:p>
    <w:p w14:paraId="4DFA1261" w14:textId="7049E4DA" w:rsidR="00D810FD" w:rsidRPr="00A30656" w:rsidRDefault="00D810FD" w:rsidP="00DC1B32">
      <w:pPr>
        <w:ind w:left="540"/>
        <w:rPr>
          <w:rFonts w:ascii="Angsana New" w:hAnsi="Angsana New"/>
          <w:bCs/>
          <w:sz w:val="29"/>
          <w:szCs w:val="29"/>
        </w:rPr>
        <w:sectPr w:rsidR="00D810FD" w:rsidRPr="00A30656" w:rsidSect="0095740D">
          <w:pgSz w:w="16834" w:h="11909" w:orient="landscape" w:code="9"/>
          <w:pgMar w:top="691" w:right="1152" w:bottom="576" w:left="1152" w:header="576" w:footer="720" w:gutter="0"/>
          <w:cols w:space="720"/>
          <w:docGrid w:linePitch="245"/>
        </w:sectPr>
      </w:pPr>
    </w:p>
    <w:p w14:paraId="4CC61404" w14:textId="584A50B3" w:rsidR="005E65C8" w:rsidRPr="00B76231" w:rsidRDefault="005E65C8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5" w:name="OLE_LINK1"/>
      <w:bookmarkEnd w:id="4"/>
      <w:r w:rsidRPr="00B76231">
        <w:rPr>
          <w:rFonts w:ascii="Angsana New" w:hAnsi="Angsana New" w:hint="cs"/>
          <w:bCs/>
          <w:sz w:val="30"/>
          <w:szCs w:val="30"/>
          <w:cs/>
        </w:rPr>
        <w:lastRenderedPageBreak/>
        <w:t>การดำเนินงานร่วมกัน</w:t>
      </w:r>
    </w:p>
    <w:p w14:paraId="6A3EDDB5" w14:textId="77777777" w:rsidR="00765C01" w:rsidRPr="00812533" w:rsidRDefault="00765C01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14"/>
          <w:szCs w:val="14"/>
        </w:rPr>
      </w:pPr>
    </w:p>
    <w:p w14:paraId="7F097814" w14:textId="7A82080B" w:rsidR="0013532B" w:rsidRDefault="006A5548" w:rsidP="00B5260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60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E33A6" w:rsidRPr="00FE33A6">
        <w:rPr>
          <w:rFonts w:asciiTheme="majorBidi" w:hAnsiTheme="majorBidi" w:cstheme="majorBidi"/>
          <w:sz w:val="30"/>
          <w:szCs w:val="30"/>
        </w:rPr>
        <w:t>4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E33A6" w:rsidRPr="00FE33A6">
        <w:rPr>
          <w:rFonts w:asciiTheme="majorBidi" w:hAnsiTheme="majorBidi" w:cstheme="majorBidi"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sz w:val="30"/>
          <w:szCs w:val="30"/>
        </w:rPr>
        <w:t>567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="00BE32EC" w:rsidRPr="00B52602">
        <w:rPr>
          <w:rFonts w:asciiTheme="majorBidi" w:hAnsiTheme="majorBidi" w:cstheme="majorBidi"/>
          <w:sz w:val="30"/>
          <w:szCs w:val="30"/>
          <w:cs/>
        </w:rPr>
        <w:t>กิจการร่วมค้า</w:t>
      </w:r>
      <w:r w:rsidR="00BE32EC"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กลุ่มร่วมทำงาน </w:t>
      </w:r>
      <w:r w:rsidRPr="00B52602">
        <w:rPr>
          <w:rFonts w:asciiTheme="majorBidi" w:hAnsiTheme="majorBidi" w:cstheme="majorBidi"/>
          <w:sz w:val="30"/>
          <w:szCs w:val="30"/>
        </w:rPr>
        <w:t xml:space="preserve">SCN-CHO </w:t>
      </w:r>
      <w:r w:rsidRPr="00B52602">
        <w:rPr>
          <w:rFonts w:asciiTheme="majorBidi" w:hAnsiTheme="majorBidi" w:cstheme="majorBidi"/>
          <w:sz w:val="30"/>
          <w:szCs w:val="30"/>
          <w:cs/>
        </w:rPr>
        <w:t>ได้ส่งหนังสือบอกเลิกสัญญาซื้อขายและซ่อมแซมบำรุงรักษารถยนต์โดยสารปรับอากาศใช้เชื้อเพลิงก๊าซธรรมชาติ (</w:t>
      </w:r>
      <w:r w:rsidRPr="00B52602">
        <w:rPr>
          <w:rFonts w:asciiTheme="majorBidi" w:hAnsiTheme="majorBidi" w:cstheme="majorBidi"/>
          <w:sz w:val="30"/>
          <w:szCs w:val="30"/>
        </w:rPr>
        <w:t xml:space="preserve">NGV)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E33A6" w:rsidRPr="00FE33A6">
        <w:rPr>
          <w:rFonts w:asciiTheme="majorBidi" w:hAnsiTheme="majorBidi" w:cstheme="majorBidi"/>
          <w:sz w:val="30"/>
          <w:szCs w:val="30"/>
        </w:rPr>
        <w:t>4</w:t>
      </w:r>
      <w:r w:rsidR="00542C3B" w:rsidRPr="00542C3B">
        <w:rPr>
          <w:rFonts w:asciiTheme="majorBidi" w:hAnsiTheme="majorBidi" w:cstheme="majorBidi"/>
          <w:sz w:val="30"/>
          <w:szCs w:val="30"/>
        </w:rPr>
        <w:t>89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>คัน กับองค์การขนส่งมวลชนกรุงเทพ</w:t>
      </w:r>
      <w:r w:rsidR="002542D1">
        <w:rPr>
          <w:rFonts w:asciiTheme="majorBidi" w:hAnsiTheme="majorBidi" w:cstheme="majorBidi" w:hint="cs"/>
          <w:sz w:val="30"/>
          <w:szCs w:val="30"/>
          <w:cs/>
        </w:rPr>
        <w:t xml:space="preserve"> (ขสมก.)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 อันเนื่องมาจากมีสาเหตุบางประการซึ่งทำให้</w:t>
      </w:r>
      <w:r w:rsidR="008743FA" w:rsidRPr="00B52602">
        <w:rPr>
          <w:rFonts w:asciiTheme="majorBidi" w:hAnsiTheme="majorBidi" w:cstheme="majorBidi"/>
          <w:sz w:val="30"/>
          <w:szCs w:val="30"/>
          <w:cs/>
        </w:rPr>
        <w:t>กิจการร่วมค้า</w:t>
      </w:r>
      <w:r w:rsidR="008743FA"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="008743FA" w:rsidRPr="00B52602">
        <w:rPr>
          <w:rFonts w:asciiTheme="majorBidi" w:hAnsiTheme="majorBidi" w:cstheme="majorBidi"/>
          <w:sz w:val="30"/>
          <w:szCs w:val="30"/>
          <w:cs/>
        </w:rPr>
        <w:t xml:space="preserve">กลุ่มร่วมทำงาน </w:t>
      </w:r>
      <w:r w:rsidR="008743FA" w:rsidRPr="00B52602">
        <w:rPr>
          <w:rFonts w:asciiTheme="majorBidi" w:hAnsiTheme="majorBidi" w:cstheme="majorBidi"/>
          <w:sz w:val="30"/>
          <w:szCs w:val="30"/>
        </w:rPr>
        <w:t>SCN-CHO</w:t>
      </w:r>
      <w:r w:rsidR="008743FA" w:rsidRPr="00B526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772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>ไม่สามารถดำเนินงานตามข้อกำหนดในสัญญาได้</w:t>
      </w:r>
      <w:r w:rsidR="00AB2324" w:rsidRPr="00B52602">
        <w:rPr>
          <w:rFonts w:asciiTheme="majorBidi" w:hAnsiTheme="majorBidi" w:cstheme="majorBidi"/>
          <w:sz w:val="30"/>
          <w:szCs w:val="30"/>
        </w:rPr>
        <w:t xml:space="preserve"> </w:t>
      </w:r>
    </w:p>
    <w:p w14:paraId="12207BBE" w14:textId="77777777" w:rsidR="0013532B" w:rsidRPr="00812533" w:rsidRDefault="0013532B" w:rsidP="00135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14"/>
          <w:szCs w:val="14"/>
        </w:rPr>
      </w:pPr>
    </w:p>
    <w:p w14:paraId="4314BF58" w14:textId="4752C148" w:rsidR="00765C01" w:rsidRDefault="00B52602" w:rsidP="00B554E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602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FE33A6" w:rsidRPr="00FE33A6">
        <w:rPr>
          <w:rFonts w:asciiTheme="majorBidi" w:hAnsiTheme="majorBidi" w:cstheme="majorBidi"/>
          <w:sz w:val="30"/>
          <w:szCs w:val="30"/>
        </w:rPr>
        <w:t>1</w:t>
      </w:r>
      <w:r w:rsidR="00542C3B" w:rsidRPr="00542C3B">
        <w:rPr>
          <w:rFonts w:asciiTheme="majorBidi" w:hAnsiTheme="majorBidi" w:cstheme="majorBidi"/>
          <w:sz w:val="30"/>
          <w:szCs w:val="30"/>
        </w:rPr>
        <w:t>5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FE33A6" w:rsidRPr="00FE33A6">
        <w:rPr>
          <w:rFonts w:asciiTheme="majorBidi" w:hAnsiTheme="majorBidi" w:cstheme="majorBidi"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sz w:val="30"/>
          <w:szCs w:val="30"/>
        </w:rPr>
        <w:t>567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>กลุ่มร่วมทำงานได้ดำเนินกระบวนการ</w:t>
      </w:r>
      <w:bookmarkStart w:id="6" w:name="_Hlk204348714"/>
      <w:r w:rsidRPr="00B52602">
        <w:rPr>
          <w:rFonts w:asciiTheme="majorBidi" w:hAnsiTheme="majorBidi" w:cstheme="majorBidi"/>
          <w:sz w:val="30"/>
          <w:szCs w:val="30"/>
          <w:cs/>
        </w:rPr>
        <w:t>ยื่นคำฟ้องต่อศาลปกครอง</w:t>
      </w:r>
      <w:bookmarkEnd w:id="6"/>
      <w:r w:rsidRPr="00B52602">
        <w:rPr>
          <w:rFonts w:asciiTheme="majorBidi" w:hAnsiTheme="majorBidi" w:cstheme="majorBidi"/>
          <w:sz w:val="30"/>
          <w:szCs w:val="30"/>
          <w:cs/>
        </w:rPr>
        <w:t>กลาง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="0013532B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คดีหมายเลขดำที่ </w:t>
      </w:r>
      <w:r w:rsidR="00FE33A6" w:rsidRPr="00FE33A6">
        <w:rPr>
          <w:rFonts w:asciiTheme="majorBidi" w:hAnsiTheme="majorBidi" w:cstheme="majorBidi"/>
          <w:sz w:val="30"/>
          <w:szCs w:val="30"/>
        </w:rPr>
        <w:t>14</w:t>
      </w:r>
      <w:r w:rsidR="00542C3B" w:rsidRPr="00542C3B">
        <w:rPr>
          <w:rFonts w:asciiTheme="majorBidi" w:hAnsiTheme="majorBidi" w:cstheme="majorBidi"/>
          <w:sz w:val="30"/>
          <w:szCs w:val="30"/>
        </w:rPr>
        <w:t>8</w:t>
      </w:r>
      <w:r w:rsidR="00FE33A6" w:rsidRPr="00FE33A6">
        <w:rPr>
          <w:rFonts w:asciiTheme="majorBidi" w:hAnsiTheme="majorBidi" w:cstheme="majorBidi"/>
          <w:sz w:val="30"/>
          <w:szCs w:val="30"/>
        </w:rPr>
        <w:t>2</w:t>
      </w:r>
      <w:r w:rsidRPr="00B52602">
        <w:rPr>
          <w:rFonts w:asciiTheme="majorBidi" w:hAnsiTheme="majorBidi" w:cstheme="majorBidi"/>
          <w:sz w:val="30"/>
          <w:szCs w:val="30"/>
        </w:rPr>
        <w:t>/</w:t>
      </w:r>
      <w:r w:rsidR="00FE33A6" w:rsidRPr="00FE33A6">
        <w:rPr>
          <w:rFonts w:asciiTheme="majorBidi" w:hAnsiTheme="majorBidi" w:cstheme="majorBidi"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sz w:val="30"/>
          <w:szCs w:val="30"/>
        </w:rPr>
        <w:t>567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เพื่อเรียกให้ ขสมก. คืนเงินหลักประกันการปฎิบัติตามสัญญาจำนวน </w:t>
      </w:r>
      <w:r w:rsidR="00FE33A6" w:rsidRPr="00FE33A6">
        <w:rPr>
          <w:rFonts w:asciiTheme="majorBidi" w:hAnsiTheme="majorBidi" w:cstheme="majorBidi"/>
          <w:sz w:val="30"/>
          <w:szCs w:val="30"/>
        </w:rPr>
        <w:t>42</w:t>
      </w:r>
      <w:r w:rsidR="00542C3B" w:rsidRPr="00542C3B">
        <w:rPr>
          <w:rFonts w:asciiTheme="majorBidi" w:hAnsiTheme="majorBidi" w:cstheme="majorBidi"/>
          <w:sz w:val="30"/>
          <w:szCs w:val="30"/>
        </w:rPr>
        <w:t>6</w:t>
      </w:r>
      <w:r w:rsidRPr="00B52602">
        <w:rPr>
          <w:rFonts w:asciiTheme="majorBidi" w:hAnsiTheme="majorBidi" w:cstheme="majorBidi"/>
          <w:sz w:val="30"/>
          <w:szCs w:val="30"/>
        </w:rPr>
        <w:t>.</w:t>
      </w:r>
      <w:r w:rsidR="00FE33A6" w:rsidRPr="00FE33A6">
        <w:rPr>
          <w:rFonts w:asciiTheme="majorBidi" w:hAnsiTheme="majorBidi" w:cstheme="majorBidi"/>
          <w:sz w:val="30"/>
          <w:szCs w:val="30"/>
        </w:rPr>
        <w:t>0</w:t>
      </w:r>
      <w:r w:rsidR="00542C3B" w:rsidRPr="00542C3B">
        <w:rPr>
          <w:rFonts w:asciiTheme="majorBidi" w:hAnsiTheme="majorBidi" w:cstheme="majorBidi"/>
          <w:sz w:val="30"/>
          <w:szCs w:val="30"/>
        </w:rPr>
        <w:t>8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ล้านบาทและชำระค่าเสียหายต่าง ๆ ซึ่งรวมเงินหลักประกันดังกล่าวแล้วเป็นจำนวนเงินรวม </w:t>
      </w:r>
      <w:r w:rsidR="00FE33A6" w:rsidRPr="00FE33A6">
        <w:rPr>
          <w:rFonts w:asciiTheme="majorBidi" w:hAnsiTheme="majorBidi" w:cstheme="majorBidi"/>
          <w:sz w:val="30"/>
          <w:szCs w:val="30"/>
        </w:rPr>
        <w:t>1</w:t>
      </w:r>
      <w:r w:rsidRPr="00B52602">
        <w:rPr>
          <w:rFonts w:asciiTheme="majorBidi" w:hAnsiTheme="majorBidi" w:cstheme="majorBidi"/>
          <w:sz w:val="30"/>
          <w:szCs w:val="30"/>
        </w:rPr>
        <w:t>,</w:t>
      </w:r>
      <w:r w:rsidR="00FE33A6" w:rsidRPr="00FE33A6">
        <w:rPr>
          <w:rFonts w:asciiTheme="majorBidi" w:hAnsiTheme="majorBidi" w:cstheme="majorBidi"/>
          <w:sz w:val="30"/>
          <w:szCs w:val="30"/>
        </w:rPr>
        <w:t>301</w:t>
      </w:r>
      <w:r w:rsidRPr="00B52602">
        <w:rPr>
          <w:rFonts w:asciiTheme="majorBidi" w:hAnsiTheme="majorBidi" w:cstheme="majorBidi"/>
          <w:sz w:val="30"/>
          <w:szCs w:val="30"/>
        </w:rPr>
        <w:t>.</w:t>
      </w:r>
      <w:r w:rsidR="00FE33A6" w:rsidRPr="00FE33A6">
        <w:rPr>
          <w:rFonts w:asciiTheme="majorBidi" w:hAnsiTheme="majorBidi" w:cstheme="majorBidi"/>
          <w:sz w:val="30"/>
          <w:szCs w:val="30"/>
        </w:rPr>
        <w:t>0</w:t>
      </w:r>
      <w:r w:rsidR="00542C3B" w:rsidRPr="00542C3B">
        <w:rPr>
          <w:rFonts w:asciiTheme="majorBidi" w:hAnsiTheme="majorBidi" w:cstheme="majorBidi"/>
          <w:sz w:val="30"/>
          <w:szCs w:val="30"/>
        </w:rPr>
        <w:t>7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>ล้านบาท พร้อมดอกเบี้ยตามกฎหมาย</w:t>
      </w:r>
      <w:r w:rsidRPr="00B526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FE58B42" w14:textId="77777777" w:rsidR="00B554E8" w:rsidRPr="003A2D4E" w:rsidRDefault="00B554E8" w:rsidP="00B554E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2"/>
          <w:szCs w:val="12"/>
        </w:rPr>
      </w:pPr>
    </w:p>
    <w:p w14:paraId="6F1B0D9B" w14:textId="2C0E4102" w:rsidR="00B554E8" w:rsidRPr="0013532B" w:rsidRDefault="00BE3625" w:rsidP="00B554E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602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FE33A6" w:rsidRPr="00FE33A6">
        <w:rPr>
          <w:rFonts w:asciiTheme="majorBidi" w:hAnsiTheme="majorBidi" w:cstheme="majorBidi"/>
          <w:sz w:val="30"/>
          <w:szCs w:val="30"/>
        </w:rPr>
        <w:t>1</w:t>
      </w:r>
      <w:r w:rsidR="00542C3B" w:rsidRPr="00542C3B">
        <w:rPr>
          <w:rFonts w:asciiTheme="majorBidi" w:hAnsiTheme="majorBidi" w:cstheme="majorBidi"/>
          <w:sz w:val="30"/>
          <w:szCs w:val="30"/>
        </w:rPr>
        <w:t>9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="00255A1B">
        <w:rPr>
          <w:rFonts w:asciiTheme="majorBidi" w:hAnsiTheme="majorBidi" w:cstheme="majorBidi" w:hint="cs"/>
          <w:sz w:val="30"/>
          <w:szCs w:val="30"/>
          <w:cs/>
        </w:rPr>
        <w:t>พฤษภา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FE33A6" w:rsidRPr="00FE33A6">
        <w:rPr>
          <w:rFonts w:asciiTheme="majorBidi" w:hAnsiTheme="majorBidi" w:cstheme="majorBidi"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sz w:val="30"/>
          <w:szCs w:val="30"/>
        </w:rPr>
        <w:t>568</w:t>
      </w:r>
      <w:r w:rsidR="00434339">
        <w:rPr>
          <w:rFonts w:asciiTheme="majorBidi" w:hAnsiTheme="majorBidi" w:cstheme="majorBidi"/>
          <w:sz w:val="30"/>
          <w:szCs w:val="30"/>
        </w:rPr>
        <w:t xml:space="preserve"> </w:t>
      </w:r>
      <w:r w:rsidR="00F6254F">
        <w:rPr>
          <w:rFonts w:asciiTheme="majorBidi" w:hAnsiTheme="majorBidi" w:cstheme="majorBidi" w:hint="cs"/>
          <w:sz w:val="30"/>
          <w:szCs w:val="30"/>
          <w:cs/>
        </w:rPr>
        <w:t>ขสมก</w:t>
      </w:r>
      <w:r w:rsidR="00F6254F">
        <w:rPr>
          <w:rFonts w:asciiTheme="majorBidi" w:hAnsiTheme="majorBidi" w:cstheme="majorBidi"/>
          <w:sz w:val="30"/>
          <w:szCs w:val="30"/>
        </w:rPr>
        <w:t>.</w:t>
      </w:r>
      <w:r w:rsidR="00F6254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F6254F" w:rsidRPr="00B52602">
        <w:rPr>
          <w:rFonts w:asciiTheme="majorBidi" w:hAnsiTheme="majorBidi" w:cstheme="majorBidi"/>
          <w:sz w:val="30"/>
          <w:szCs w:val="30"/>
          <w:cs/>
        </w:rPr>
        <w:t>ยื่นคำ</w:t>
      </w:r>
      <w:r w:rsidR="005F6B8C">
        <w:rPr>
          <w:rFonts w:asciiTheme="majorBidi" w:hAnsiTheme="majorBidi" w:cstheme="majorBidi" w:hint="cs"/>
          <w:sz w:val="30"/>
          <w:szCs w:val="30"/>
          <w:cs/>
        </w:rPr>
        <w:t>ให้การ</w:t>
      </w:r>
      <w:r w:rsidR="00F6254F" w:rsidRPr="00B52602">
        <w:rPr>
          <w:rFonts w:asciiTheme="majorBidi" w:hAnsiTheme="majorBidi" w:cstheme="majorBidi"/>
          <w:sz w:val="30"/>
          <w:szCs w:val="30"/>
          <w:cs/>
        </w:rPr>
        <w:t>ต่อศาลปกครอง</w:t>
      </w:r>
      <w:r w:rsidR="006F76BB">
        <w:rPr>
          <w:rFonts w:asciiTheme="majorBidi" w:hAnsiTheme="majorBidi" w:cstheme="majorBidi" w:hint="cs"/>
          <w:sz w:val="30"/>
          <w:szCs w:val="30"/>
          <w:cs/>
        </w:rPr>
        <w:t>กลาง</w:t>
      </w:r>
      <w:r w:rsidR="00C3444F">
        <w:rPr>
          <w:rFonts w:asciiTheme="majorBidi" w:hAnsiTheme="majorBidi" w:cstheme="majorBidi" w:hint="cs"/>
          <w:sz w:val="30"/>
          <w:szCs w:val="30"/>
          <w:cs/>
        </w:rPr>
        <w:t xml:space="preserve">แล้ว </w:t>
      </w:r>
      <w:r w:rsidR="00B554E8" w:rsidRPr="0013532B">
        <w:rPr>
          <w:rFonts w:asciiTheme="majorBidi" w:hAnsiTheme="majorBidi" w:cstheme="majorBidi" w:hint="cs"/>
          <w:sz w:val="30"/>
          <w:szCs w:val="30"/>
          <w:cs/>
        </w:rPr>
        <w:t>ปัจจุบันอยู่ระหว่าง</w:t>
      </w:r>
      <w:r w:rsidR="00B27E49">
        <w:rPr>
          <w:rFonts w:asciiTheme="majorBidi" w:hAnsiTheme="majorBidi" w:cstheme="majorBidi" w:hint="cs"/>
          <w:sz w:val="30"/>
          <w:szCs w:val="30"/>
          <w:cs/>
        </w:rPr>
        <w:t>เจ้าพนัก</w:t>
      </w:r>
      <w:r w:rsidR="0082596C">
        <w:rPr>
          <w:rFonts w:asciiTheme="majorBidi" w:hAnsiTheme="majorBidi" w:cstheme="majorBidi" w:hint="cs"/>
          <w:sz w:val="30"/>
          <w:szCs w:val="30"/>
          <w:cs/>
        </w:rPr>
        <w:t>งาน</w:t>
      </w:r>
      <w:r w:rsidR="00090D9D">
        <w:rPr>
          <w:rFonts w:asciiTheme="majorBidi" w:hAnsiTheme="majorBidi" w:cstheme="majorBidi" w:hint="cs"/>
          <w:sz w:val="30"/>
          <w:szCs w:val="30"/>
          <w:cs/>
        </w:rPr>
        <w:t>คดี</w:t>
      </w:r>
      <w:r w:rsidR="00B0412B">
        <w:rPr>
          <w:rFonts w:asciiTheme="majorBidi" w:hAnsiTheme="majorBidi" w:cstheme="majorBidi" w:hint="cs"/>
          <w:sz w:val="30"/>
          <w:szCs w:val="30"/>
          <w:cs/>
        </w:rPr>
        <w:t>ปกครอง</w:t>
      </w:r>
      <w:r w:rsidR="006F76BB">
        <w:rPr>
          <w:rFonts w:asciiTheme="majorBidi" w:hAnsiTheme="majorBidi" w:cstheme="majorBidi" w:hint="cs"/>
          <w:sz w:val="30"/>
          <w:szCs w:val="30"/>
          <w:cs/>
        </w:rPr>
        <w:t>กลาง</w:t>
      </w:r>
      <w:r w:rsidR="00B0412B">
        <w:rPr>
          <w:rFonts w:asciiTheme="majorBidi" w:hAnsiTheme="majorBidi" w:cstheme="majorBidi" w:hint="cs"/>
          <w:sz w:val="30"/>
          <w:szCs w:val="30"/>
          <w:cs/>
        </w:rPr>
        <w:t>ตรวจทาน</w:t>
      </w:r>
      <w:r w:rsidR="00B554E8" w:rsidRPr="0013532B">
        <w:rPr>
          <w:rFonts w:asciiTheme="majorBidi" w:hAnsiTheme="majorBidi" w:cstheme="majorBidi" w:hint="cs"/>
          <w:sz w:val="30"/>
          <w:szCs w:val="30"/>
          <w:cs/>
        </w:rPr>
        <w:t>คำให้การ</w:t>
      </w:r>
    </w:p>
    <w:p w14:paraId="2348652D" w14:textId="3B634C50" w:rsidR="00FA3358" w:rsidRPr="00B24F48" w:rsidRDefault="00FA3358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0"/>
          <w:szCs w:val="20"/>
          <w:cs/>
        </w:rPr>
      </w:pPr>
    </w:p>
    <w:p w14:paraId="0BE1D6E8" w14:textId="009E1CDE" w:rsidR="00297A37" w:rsidRPr="00B76231" w:rsidRDefault="00297A37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B76231">
        <w:rPr>
          <w:rFonts w:ascii="Angsana New" w:hAnsi="Angsana New"/>
          <w:bCs/>
          <w:sz w:val="30"/>
          <w:szCs w:val="30"/>
          <w:cs/>
        </w:rPr>
        <w:t>ที่ดิน อาคารและอุปกรณ์</w:t>
      </w:r>
    </w:p>
    <w:p w14:paraId="50755672" w14:textId="77777777" w:rsidR="005644D0" w:rsidRPr="00812533" w:rsidRDefault="005644D0" w:rsidP="00B76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14"/>
          <w:szCs w:val="14"/>
        </w:rPr>
      </w:pP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18"/>
        <w:gridCol w:w="1350"/>
        <w:gridCol w:w="180"/>
        <w:gridCol w:w="1692"/>
      </w:tblGrid>
      <w:tr w:rsidR="00FA759C" w:rsidRPr="00A30656" w14:paraId="5665955B" w14:textId="77777777" w:rsidTr="00DA0DF7">
        <w:trPr>
          <w:cantSplit/>
          <w:tblHeader/>
        </w:trPr>
        <w:tc>
          <w:tcPr>
            <w:tcW w:w="6318" w:type="dxa"/>
            <w:vAlign w:val="bottom"/>
          </w:tcPr>
          <w:p w14:paraId="408235DF" w14:textId="37A8110E" w:rsidR="00FA759C" w:rsidRPr="00B76231" w:rsidRDefault="003170C3" w:rsidP="003A7AAE">
            <w:pPr>
              <w:pStyle w:val="acctfourfigures"/>
              <w:tabs>
                <w:tab w:val="left" w:pos="720"/>
              </w:tabs>
              <w:spacing w:line="240" w:lineRule="auto"/>
              <w:ind w:left="193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E1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7E1E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7E1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7E1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E33A6" w:rsidRPr="00FE3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E1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E1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Pr="007E1E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  <w:r w:rsidRPr="007E1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E33A6" w:rsidRPr="00FE3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542C3B" w:rsidRPr="007E1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350" w:type="dxa"/>
            <w:vAlign w:val="bottom"/>
          </w:tcPr>
          <w:p w14:paraId="2993A356" w14:textId="77777777" w:rsidR="00FA759C" w:rsidRPr="00B76231" w:rsidRDefault="00FA759C" w:rsidP="00FA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FEDED31" w14:textId="77777777" w:rsidR="00FA759C" w:rsidRPr="00B76231" w:rsidRDefault="00FA759C" w:rsidP="00FA75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92" w:type="dxa"/>
            <w:vAlign w:val="bottom"/>
          </w:tcPr>
          <w:p w14:paraId="05B12734" w14:textId="77777777" w:rsidR="00FA759C" w:rsidRPr="00B76231" w:rsidRDefault="00FA759C" w:rsidP="00FA759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762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839A46B" w14:textId="77777777" w:rsidR="00FA759C" w:rsidRPr="00B76231" w:rsidRDefault="00FA759C" w:rsidP="00FA759C">
            <w:pPr>
              <w:pStyle w:val="acctmergecolhdg"/>
              <w:spacing w:line="240" w:lineRule="auto"/>
              <w:ind w:right="-12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762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FA759C" w:rsidRPr="00A30656" w14:paraId="54A58934" w14:textId="77777777" w:rsidTr="00956DDD">
        <w:trPr>
          <w:cantSplit/>
        </w:trPr>
        <w:tc>
          <w:tcPr>
            <w:tcW w:w="6318" w:type="dxa"/>
          </w:tcPr>
          <w:p w14:paraId="121FA0E6" w14:textId="77777777" w:rsidR="00FA759C" w:rsidRPr="00B76231" w:rsidRDefault="00FA759C" w:rsidP="00FA759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22" w:type="dxa"/>
            <w:gridSpan w:val="3"/>
            <w:shd w:val="clear" w:color="auto" w:fill="auto"/>
          </w:tcPr>
          <w:p w14:paraId="6FD4E015" w14:textId="77777777" w:rsidR="00FA759C" w:rsidRPr="00B76231" w:rsidRDefault="00FA759C" w:rsidP="00FA75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762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44AF" w:rsidRPr="00A30656" w14:paraId="59A19167" w14:textId="77777777" w:rsidTr="00956DDD">
        <w:trPr>
          <w:cantSplit/>
        </w:trPr>
        <w:tc>
          <w:tcPr>
            <w:tcW w:w="6318" w:type="dxa"/>
          </w:tcPr>
          <w:p w14:paraId="6D8D683B" w14:textId="4CC3E007" w:rsidR="00F944AF" w:rsidRPr="00B76231" w:rsidRDefault="00F944AF" w:rsidP="00F944AF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B76231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และการโอนเข้า</w:t>
            </w:r>
            <w:r w:rsidRPr="00B762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2CF05A09" w14:textId="3F4CB1C9" w:rsidR="00F944AF" w:rsidRPr="001B78C8" w:rsidRDefault="00FE33A6" w:rsidP="00F944A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53E29" w:rsidRPr="001B78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BBADFF1" w14:textId="77777777" w:rsidR="00F944AF" w:rsidRPr="00B76231" w:rsidRDefault="00F944AF" w:rsidP="00F944A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B2DDDC4" w14:textId="2880A813" w:rsidR="00F944AF" w:rsidRPr="00B76231" w:rsidRDefault="00542C3B" w:rsidP="00F944AF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F944AF" w:rsidRPr="00A30656" w14:paraId="7DC536D8" w14:textId="77777777" w:rsidTr="00956DDD">
        <w:trPr>
          <w:cantSplit/>
        </w:trPr>
        <w:tc>
          <w:tcPr>
            <w:tcW w:w="6318" w:type="dxa"/>
          </w:tcPr>
          <w:p w14:paraId="44AA1A43" w14:textId="31A55511" w:rsidR="00F944AF" w:rsidRPr="00B76231" w:rsidRDefault="00F944AF" w:rsidP="00F944AF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5D437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จำหน่ายและการ</w:t>
            </w: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โอนออก </w:t>
            </w:r>
            <w:r w:rsidRPr="00B762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4CBE54D4" w14:textId="0A30024F" w:rsidR="00F944AF" w:rsidRPr="001B78C8" w:rsidRDefault="00753E29" w:rsidP="00F944A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8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B78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Pr="001B78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CC936B6" w14:textId="77777777" w:rsidR="00F944AF" w:rsidRPr="00B76231" w:rsidRDefault="00F944AF" w:rsidP="00F944A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E44BAF6" w14:textId="043B3FD4" w:rsidR="00F944AF" w:rsidRPr="00B76231" w:rsidRDefault="00753E29" w:rsidP="00F944AF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63BFC02" w14:textId="763FC8E4" w:rsidR="005644D0" w:rsidRPr="00812533" w:rsidRDefault="005644D0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Cs/>
          <w:sz w:val="12"/>
          <w:szCs w:val="12"/>
        </w:rPr>
      </w:pPr>
    </w:p>
    <w:p w14:paraId="71415920" w14:textId="60F3A6E6" w:rsidR="00A72734" w:rsidRPr="00B76231" w:rsidRDefault="00A72734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762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กลุ่มบริษัทและบริษัทรับรู้ค่าเสื่อมราคาของที่ดิน อาคารและอุปกรณ์ไม่รวมสินทรัพย์สิทธิการใช้สำหรับ</w:t>
      </w:r>
      <w:r w:rsidR="009B274C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B76231">
        <w:rPr>
          <w:rFonts w:asciiTheme="majorBidi" w:hAnsiTheme="majorBidi" w:cstheme="majorBidi"/>
          <w:sz w:val="30"/>
          <w:szCs w:val="30"/>
          <w:cs/>
        </w:rPr>
        <w:t>งวด</w:t>
      </w:r>
      <w:r w:rsidR="00480F42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A1AD2">
        <w:rPr>
          <w:rFonts w:asciiTheme="majorBidi" w:hAnsiTheme="majorBidi" w:cstheme="majorBidi" w:hint="cs"/>
          <w:sz w:val="30"/>
          <w:szCs w:val="30"/>
          <w:cs/>
        </w:rPr>
        <w:t>เ</w:t>
      </w:r>
      <w:r w:rsidR="00EE2CD7" w:rsidRPr="00B76231">
        <w:rPr>
          <w:rFonts w:ascii="Angsana New" w:hAnsi="Angsana New"/>
          <w:sz w:val="30"/>
          <w:szCs w:val="30"/>
          <w:cs/>
        </w:rPr>
        <w:t>ดือนสิ้นสุดวันที่</w:t>
      </w:r>
      <w:r w:rsidR="000B7843" w:rsidRPr="00B76231">
        <w:rPr>
          <w:rFonts w:ascii="Angsana New" w:hAnsi="Angsana New" w:hint="cs"/>
          <w:sz w:val="30"/>
          <w:szCs w:val="30"/>
          <w:cs/>
        </w:rPr>
        <w:t xml:space="preserve"> </w:t>
      </w:r>
      <w:r w:rsidR="00FE33A6" w:rsidRPr="00FE33A6">
        <w:rPr>
          <w:rFonts w:asciiTheme="majorBidi" w:hAnsiTheme="majorBidi" w:cstheme="majorBidi"/>
          <w:sz w:val="30"/>
          <w:szCs w:val="30"/>
        </w:rPr>
        <w:t>30</w:t>
      </w:r>
      <w:r w:rsidR="003170C3" w:rsidRPr="002F3B04">
        <w:rPr>
          <w:rFonts w:asciiTheme="majorBidi" w:hAnsiTheme="majorBidi" w:cstheme="majorBidi"/>
          <w:sz w:val="30"/>
          <w:szCs w:val="30"/>
        </w:rPr>
        <w:t xml:space="preserve"> </w:t>
      </w:r>
      <w:r w:rsidR="003170C3" w:rsidRPr="002F3B0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FE33A6" w:rsidRPr="00FE33A6">
        <w:rPr>
          <w:rFonts w:asciiTheme="majorBidi" w:hAnsiTheme="majorBidi" w:cstheme="majorBidi"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sz w:val="30"/>
          <w:szCs w:val="30"/>
        </w:rPr>
        <w:t>568</w:t>
      </w:r>
      <w:r w:rsidR="000B7843" w:rsidRPr="00B762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44AF">
        <w:rPr>
          <w:rFonts w:asciiTheme="majorBidi" w:hAnsiTheme="majorBidi" w:cstheme="majorBidi"/>
          <w:sz w:val="30"/>
          <w:szCs w:val="30"/>
          <w:cs/>
        </w:rPr>
        <w:t>จำนว</w:t>
      </w:r>
      <w:r w:rsidR="00222375" w:rsidRPr="00F944AF">
        <w:rPr>
          <w:rFonts w:asciiTheme="majorBidi" w:hAnsiTheme="majorBidi" w:cstheme="majorBidi" w:hint="cs"/>
          <w:sz w:val="30"/>
          <w:szCs w:val="30"/>
          <w:cs/>
        </w:rPr>
        <w:t>น</w:t>
      </w:r>
      <w:r w:rsidR="00FC3954" w:rsidRPr="00F944AF">
        <w:rPr>
          <w:rFonts w:asciiTheme="majorBidi" w:hAnsiTheme="majorBidi" w:cstheme="majorBidi"/>
          <w:sz w:val="30"/>
          <w:szCs w:val="30"/>
        </w:rPr>
        <w:t xml:space="preserve"> </w:t>
      </w:r>
      <w:r w:rsidR="00FE33A6" w:rsidRPr="00FE33A6">
        <w:rPr>
          <w:rFonts w:asciiTheme="majorBidi" w:hAnsiTheme="majorBidi" w:cstheme="majorBidi"/>
          <w:sz w:val="30"/>
          <w:szCs w:val="30"/>
        </w:rPr>
        <w:t>3</w:t>
      </w:r>
      <w:r w:rsidR="00542C3B" w:rsidRPr="00542C3B">
        <w:rPr>
          <w:rFonts w:asciiTheme="majorBidi" w:hAnsiTheme="majorBidi" w:cstheme="majorBidi"/>
          <w:sz w:val="30"/>
          <w:szCs w:val="30"/>
        </w:rPr>
        <w:t>6</w:t>
      </w:r>
      <w:r w:rsidR="00C3704B">
        <w:rPr>
          <w:rFonts w:asciiTheme="majorBidi" w:hAnsiTheme="majorBidi" w:cstheme="majorBidi"/>
          <w:sz w:val="30"/>
          <w:szCs w:val="30"/>
        </w:rPr>
        <w:t>.</w:t>
      </w:r>
      <w:r w:rsidR="00542C3B" w:rsidRPr="00542C3B">
        <w:rPr>
          <w:rFonts w:asciiTheme="majorBidi" w:hAnsiTheme="majorBidi" w:cstheme="majorBidi"/>
          <w:sz w:val="30"/>
          <w:szCs w:val="30"/>
        </w:rPr>
        <w:t>85</w:t>
      </w:r>
      <w:r w:rsidR="00FC3954" w:rsidRPr="00F944AF">
        <w:rPr>
          <w:rFonts w:asciiTheme="majorBidi" w:hAnsiTheme="majorBidi" w:cstheme="majorBidi"/>
          <w:sz w:val="30"/>
          <w:szCs w:val="30"/>
        </w:rPr>
        <w:t xml:space="preserve"> </w:t>
      </w:r>
      <w:r w:rsidRPr="00F944AF">
        <w:rPr>
          <w:rFonts w:asciiTheme="majorBidi" w:hAnsiTheme="majorBidi" w:cstheme="majorBidi"/>
          <w:sz w:val="30"/>
          <w:szCs w:val="30"/>
          <w:cs/>
        </w:rPr>
        <w:t>ล้าน</w:t>
      </w:r>
      <w:r w:rsidRPr="00B76231">
        <w:rPr>
          <w:rFonts w:asciiTheme="majorBidi" w:hAnsiTheme="majorBidi" w:cstheme="majorBidi"/>
          <w:sz w:val="30"/>
          <w:szCs w:val="30"/>
          <w:cs/>
        </w:rPr>
        <w:t>บาท และจำนว</w:t>
      </w:r>
      <w:r w:rsidR="00222375" w:rsidRPr="00B76231">
        <w:rPr>
          <w:rFonts w:asciiTheme="majorBidi" w:hAnsiTheme="majorBidi" w:cstheme="majorBidi" w:hint="cs"/>
          <w:sz w:val="30"/>
          <w:szCs w:val="30"/>
          <w:cs/>
        </w:rPr>
        <w:t>น</w:t>
      </w:r>
      <w:r w:rsidR="00753E29">
        <w:rPr>
          <w:rFonts w:asciiTheme="majorBidi" w:hAnsiTheme="majorBidi" w:cstheme="majorBidi"/>
          <w:sz w:val="30"/>
          <w:szCs w:val="30"/>
        </w:rPr>
        <w:t xml:space="preserve"> </w:t>
      </w:r>
      <w:r w:rsidR="00FE33A6" w:rsidRPr="00FE33A6">
        <w:rPr>
          <w:rFonts w:asciiTheme="majorBidi" w:hAnsiTheme="majorBidi" w:cstheme="majorBidi"/>
          <w:sz w:val="30"/>
          <w:szCs w:val="30"/>
        </w:rPr>
        <w:t>1</w:t>
      </w:r>
      <w:r w:rsidR="00542C3B" w:rsidRPr="00542C3B">
        <w:rPr>
          <w:rFonts w:asciiTheme="majorBidi" w:hAnsiTheme="majorBidi" w:cstheme="majorBidi"/>
          <w:sz w:val="30"/>
          <w:szCs w:val="30"/>
        </w:rPr>
        <w:t>9</w:t>
      </w:r>
      <w:r w:rsidR="00753E29">
        <w:rPr>
          <w:rFonts w:asciiTheme="majorBidi" w:hAnsiTheme="majorBidi" w:cstheme="majorBidi"/>
          <w:sz w:val="30"/>
          <w:szCs w:val="30"/>
        </w:rPr>
        <w:t>.</w:t>
      </w:r>
      <w:r w:rsidR="00542C3B" w:rsidRPr="00542C3B">
        <w:rPr>
          <w:rFonts w:asciiTheme="majorBidi" w:hAnsiTheme="majorBidi" w:cstheme="majorBidi"/>
          <w:sz w:val="30"/>
          <w:szCs w:val="30"/>
        </w:rPr>
        <w:t>76</w:t>
      </w:r>
      <w:r w:rsidR="00FC3954" w:rsidRPr="00B76231">
        <w:rPr>
          <w:rFonts w:asciiTheme="majorBidi" w:hAnsiTheme="majorBidi" w:cstheme="majorBidi"/>
          <w:sz w:val="30"/>
          <w:szCs w:val="30"/>
        </w:rPr>
        <w:t xml:space="preserve"> </w:t>
      </w:r>
      <w:r w:rsidRPr="00B7623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38D789E8" w14:textId="77777777" w:rsidR="006C06DD" w:rsidRPr="00812533" w:rsidRDefault="006C06DD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  <w:highlight w:val="yellow"/>
        </w:rPr>
      </w:pPr>
    </w:p>
    <w:p w14:paraId="09060C0A" w14:textId="259D3CC2" w:rsidR="002430EB" w:rsidRDefault="003170C3" w:rsidP="007A5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5E3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E33A6" w:rsidRPr="00FE33A6">
        <w:rPr>
          <w:rFonts w:asciiTheme="majorBidi" w:hAnsiTheme="majorBidi" w:cstheme="majorBidi"/>
          <w:sz w:val="30"/>
          <w:szCs w:val="30"/>
        </w:rPr>
        <w:t>30</w:t>
      </w:r>
      <w:r w:rsidRPr="007A5E33">
        <w:rPr>
          <w:rFonts w:asciiTheme="majorBidi" w:hAnsiTheme="majorBidi" w:cstheme="majorBidi"/>
          <w:sz w:val="30"/>
          <w:szCs w:val="30"/>
        </w:rPr>
        <w:t xml:space="preserve"> </w:t>
      </w:r>
      <w:r w:rsidRPr="007A5E33">
        <w:rPr>
          <w:rFonts w:asciiTheme="majorBidi" w:hAnsiTheme="majorBidi" w:cstheme="majorBidi"/>
          <w:sz w:val="30"/>
          <w:szCs w:val="30"/>
          <w:cs/>
        </w:rPr>
        <w:t>ม</w:t>
      </w:r>
      <w:r w:rsidRPr="007A5E33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7A5E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33A6" w:rsidRPr="00FE33A6">
        <w:rPr>
          <w:rFonts w:asciiTheme="majorBidi" w:hAnsiTheme="majorBidi" w:cstheme="majorBidi"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sz w:val="30"/>
          <w:szCs w:val="30"/>
        </w:rPr>
        <w:t>568</w:t>
      </w:r>
      <w:r w:rsidR="00F36B83" w:rsidRPr="00D02C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30EB" w:rsidRPr="007A5E3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อาคารและอุปกรณ์ของกลุ่มบริษัทมูลค่าสุทธิตามบัญชีจำนวน</w:t>
      </w:r>
      <w:r w:rsidR="00E25796" w:rsidRPr="007A5E33">
        <w:rPr>
          <w:rFonts w:asciiTheme="majorBidi" w:hAnsiTheme="majorBidi" w:cstheme="majorBidi"/>
          <w:sz w:val="30"/>
          <w:szCs w:val="30"/>
        </w:rPr>
        <w:t xml:space="preserve"> </w:t>
      </w:r>
      <w:r w:rsidR="00542C3B" w:rsidRPr="007A5E33">
        <w:rPr>
          <w:rFonts w:asciiTheme="majorBidi" w:hAnsiTheme="majorBidi" w:cstheme="majorBidi"/>
          <w:sz w:val="30"/>
          <w:szCs w:val="30"/>
        </w:rPr>
        <w:t>595</w:t>
      </w:r>
      <w:r w:rsidR="00C3704B" w:rsidRPr="007A5E33">
        <w:rPr>
          <w:rFonts w:asciiTheme="majorBidi" w:hAnsiTheme="majorBidi" w:cstheme="majorBidi"/>
          <w:sz w:val="30"/>
          <w:szCs w:val="30"/>
        </w:rPr>
        <w:t>.</w:t>
      </w:r>
      <w:r w:rsidR="00FE33A6" w:rsidRPr="00FE33A6">
        <w:rPr>
          <w:rFonts w:asciiTheme="majorBidi" w:hAnsiTheme="majorBidi" w:cstheme="majorBidi"/>
          <w:sz w:val="30"/>
          <w:szCs w:val="30"/>
        </w:rPr>
        <w:t>1</w:t>
      </w:r>
      <w:r w:rsidR="00542C3B" w:rsidRPr="007A5E33">
        <w:rPr>
          <w:rFonts w:asciiTheme="majorBidi" w:hAnsiTheme="majorBidi" w:cstheme="majorBidi"/>
          <w:sz w:val="30"/>
          <w:szCs w:val="30"/>
        </w:rPr>
        <w:t>6</w:t>
      </w:r>
      <w:r w:rsidR="00EE2CD7" w:rsidRPr="007A5E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30EB" w:rsidRPr="007A5E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430EB" w:rsidRPr="00D02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CAD" w:rsidRPr="00D02C24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="002430EB" w:rsidRPr="007A5E3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430EB" w:rsidRPr="007A5E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542C3B" w:rsidRPr="007A5E33">
        <w:rPr>
          <w:rFonts w:asciiTheme="majorBidi" w:hAnsiTheme="majorBidi" w:cstheme="majorBidi"/>
          <w:i/>
          <w:iCs/>
          <w:sz w:val="30"/>
          <w:szCs w:val="30"/>
        </w:rPr>
        <w:t>567</w:t>
      </w:r>
      <w:r w:rsidR="002430EB" w:rsidRPr="007A5E3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A2055" w:rsidRPr="007A5E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2C3B" w:rsidRPr="007A5E3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22</w:t>
      </w:r>
      <w:r w:rsidR="000168D7" w:rsidRPr="007A5E3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0168D7" w:rsidRPr="007A5E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30EB" w:rsidRPr="007A5E3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430EB" w:rsidRPr="007A5E33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2430EB" w:rsidRPr="007A5E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2759" w:rsidRPr="00D02C24">
        <w:rPr>
          <w:rFonts w:asciiTheme="majorBidi" w:hAnsiTheme="majorBidi" w:cstheme="majorBidi"/>
          <w:sz w:val="30"/>
          <w:szCs w:val="30"/>
          <w:cs/>
        </w:rPr>
        <w:t>ใช้ในการ</w:t>
      </w:r>
      <w:r w:rsidR="002430EB" w:rsidRPr="00D02C24">
        <w:rPr>
          <w:rFonts w:asciiTheme="majorBidi" w:hAnsiTheme="majorBidi" w:cstheme="majorBidi"/>
          <w:sz w:val="30"/>
          <w:szCs w:val="30"/>
          <w:cs/>
        </w:rPr>
        <w:t>ค้ำประกันวงเงินสินเชื่อ วงเงินเบิกเกินบัญชี</w:t>
      </w:r>
      <w:r w:rsidR="00FD5468" w:rsidRPr="00D02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30EB" w:rsidRPr="00D02C24">
        <w:rPr>
          <w:rFonts w:asciiTheme="majorBidi" w:hAnsiTheme="majorBidi" w:cstheme="majorBidi"/>
          <w:sz w:val="30"/>
          <w:szCs w:val="30"/>
          <w:cs/>
        </w:rPr>
        <w:t>วงเงินกู้ยืม</w:t>
      </w:r>
      <w:r w:rsidR="00793200">
        <w:rPr>
          <w:rFonts w:asciiTheme="majorBidi" w:hAnsiTheme="majorBidi" w:cstheme="majorBidi" w:hint="cs"/>
          <w:sz w:val="30"/>
          <w:szCs w:val="30"/>
          <w:cs/>
        </w:rPr>
        <w:t>และหุ้นกู้</w:t>
      </w:r>
      <w:r w:rsidR="002430EB" w:rsidRPr="00D02C24">
        <w:rPr>
          <w:rFonts w:asciiTheme="majorBidi" w:hAnsiTheme="majorBidi" w:cstheme="majorBidi"/>
          <w:sz w:val="30"/>
          <w:szCs w:val="30"/>
          <w:cs/>
        </w:rPr>
        <w:t>ของ</w:t>
      </w:r>
      <w:r w:rsidR="007A223B" w:rsidRPr="00D02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30EB" w:rsidRPr="00D02C24">
        <w:rPr>
          <w:rFonts w:asciiTheme="majorBidi" w:hAnsiTheme="majorBidi" w:cstheme="majorBidi"/>
          <w:sz w:val="30"/>
          <w:szCs w:val="30"/>
          <w:cs/>
        </w:rPr>
        <w:t>กลุ่มบริษัทกับสถาบันการเงินในประเทศหลายแห่ง</w:t>
      </w:r>
    </w:p>
    <w:p w14:paraId="48C8E53F" w14:textId="77777777" w:rsidR="001104EF" w:rsidRPr="00812533" w:rsidRDefault="001104EF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5"/>
    <w:p w14:paraId="0759DBBC" w14:textId="70FFAB80" w:rsidR="00016D17" w:rsidRPr="00CD7A2E" w:rsidRDefault="008D721A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CD7A2E">
        <w:rPr>
          <w:rFonts w:asciiTheme="majorBidi" w:hAnsiTheme="majorBidi" w:cstheme="majorBidi" w:hint="cs"/>
          <w:bCs/>
          <w:sz w:val="30"/>
          <w:szCs w:val="30"/>
          <w:cs/>
        </w:rPr>
        <w:t>หนี้สินที่มีภาระดอกเบี้ย</w:t>
      </w:r>
    </w:p>
    <w:p w14:paraId="387A9EDE" w14:textId="77777777" w:rsidR="00277B7E" w:rsidRPr="00812533" w:rsidRDefault="00277B7E" w:rsidP="00B60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77B883FA" w14:textId="50A7205E" w:rsidR="005508C1" w:rsidRPr="00CD7A2E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เงินกู้ยืมระยะสั้นจากสถาบันการเงิน</w:t>
      </w:r>
    </w:p>
    <w:p w14:paraId="5C666ABD" w14:textId="45A2DBBD" w:rsidR="00CD7A2E" w:rsidRDefault="003170C3" w:rsidP="00CD7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480F42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FE33A6" w:rsidRPr="00FE33A6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480F4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80F42">
        <w:rPr>
          <w:rFonts w:asciiTheme="majorBidi" w:hAnsiTheme="majorBidi"/>
          <w:spacing w:val="-2"/>
          <w:sz w:val="30"/>
          <w:szCs w:val="30"/>
          <w:cs/>
        </w:rPr>
        <w:t>ม</w:t>
      </w:r>
      <w:r w:rsidRPr="00480F42">
        <w:rPr>
          <w:rFonts w:asciiTheme="majorBidi" w:hAnsiTheme="majorBidi" w:hint="cs"/>
          <w:spacing w:val="-2"/>
          <w:sz w:val="30"/>
          <w:szCs w:val="30"/>
          <w:cs/>
        </w:rPr>
        <w:t>ิถุนายน</w:t>
      </w:r>
      <w:r w:rsidRPr="00480F4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FE33A6" w:rsidRPr="00FE33A6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spacing w:val="-2"/>
          <w:sz w:val="30"/>
          <w:szCs w:val="30"/>
        </w:rPr>
        <w:t>568</w:t>
      </w:r>
      <w:r w:rsidR="00F36B83" w:rsidRPr="00480F4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D7E8E" w:rsidRPr="00480F4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</w:t>
      </w:r>
      <w:r w:rsidR="00C26110" w:rsidRPr="00480F4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1D25E4" w:rsidRPr="00480F42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="00D5638C" w:rsidRPr="00480F42">
        <w:rPr>
          <w:rFonts w:asciiTheme="majorBidi" w:hAnsiTheme="majorBidi" w:cstheme="majorBidi"/>
          <w:spacing w:val="-2"/>
          <w:sz w:val="30"/>
          <w:szCs w:val="30"/>
          <w:cs/>
        </w:rPr>
        <w:t>สัญญากู้ยืม</w:t>
      </w:r>
      <w:r w:rsidR="00B859AF" w:rsidRPr="00480F42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D5638C" w:rsidRPr="00480F42">
        <w:rPr>
          <w:rFonts w:asciiTheme="majorBidi" w:hAnsiTheme="majorBidi" w:cstheme="majorBidi"/>
          <w:spacing w:val="-2"/>
          <w:sz w:val="30"/>
          <w:szCs w:val="30"/>
          <w:cs/>
        </w:rPr>
        <w:t>ระยะสั้นจากสถาบันการเงิน</w:t>
      </w:r>
      <w:r w:rsidR="00B859AF" w:rsidRPr="00480F42">
        <w:rPr>
          <w:rFonts w:asciiTheme="majorBidi" w:hAnsiTheme="majorBidi" w:cstheme="majorBidi"/>
          <w:spacing w:val="-2"/>
          <w:sz w:val="30"/>
          <w:szCs w:val="30"/>
          <w:cs/>
        </w:rPr>
        <w:t>ในประเทศหลายแห่ง</w:t>
      </w:r>
      <w:r w:rsidR="00B859AF" w:rsidRPr="00CD7A2E">
        <w:rPr>
          <w:rFonts w:asciiTheme="majorBidi" w:hAnsiTheme="majorBidi" w:cstheme="majorBidi"/>
          <w:spacing w:val="4"/>
          <w:sz w:val="30"/>
          <w:szCs w:val="30"/>
          <w:cs/>
        </w:rPr>
        <w:t>เป็น</w:t>
      </w:r>
      <w:r w:rsidR="00D5638C" w:rsidRPr="00CD7A2E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753E2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E33A6" w:rsidRPr="00FE33A6">
        <w:rPr>
          <w:rFonts w:asciiTheme="majorBidi" w:hAnsiTheme="majorBidi" w:cstheme="majorBidi"/>
          <w:spacing w:val="4"/>
          <w:sz w:val="30"/>
          <w:szCs w:val="30"/>
        </w:rPr>
        <w:t>1</w:t>
      </w:r>
      <w:r w:rsidR="00753E29">
        <w:rPr>
          <w:rFonts w:asciiTheme="majorBidi" w:hAnsiTheme="majorBidi" w:cstheme="majorBidi"/>
          <w:spacing w:val="4"/>
          <w:sz w:val="30"/>
          <w:szCs w:val="30"/>
        </w:rPr>
        <w:t>,</w:t>
      </w:r>
      <w:r w:rsidR="00FE33A6" w:rsidRPr="00FE33A6">
        <w:rPr>
          <w:rFonts w:asciiTheme="majorBidi" w:hAnsiTheme="majorBidi" w:cstheme="majorBidi"/>
          <w:spacing w:val="4"/>
          <w:sz w:val="30"/>
          <w:szCs w:val="30"/>
        </w:rPr>
        <w:t>414</w:t>
      </w:r>
      <w:r w:rsidR="00753E29">
        <w:rPr>
          <w:rFonts w:asciiTheme="majorBidi" w:hAnsiTheme="majorBidi" w:cstheme="majorBidi"/>
          <w:spacing w:val="4"/>
          <w:sz w:val="30"/>
          <w:szCs w:val="30"/>
        </w:rPr>
        <w:t>.</w:t>
      </w:r>
      <w:r w:rsidR="00FE33A6" w:rsidRPr="00FE33A6">
        <w:rPr>
          <w:rFonts w:asciiTheme="majorBidi" w:hAnsiTheme="majorBidi" w:cstheme="majorBidi"/>
          <w:spacing w:val="4"/>
          <w:sz w:val="30"/>
          <w:szCs w:val="30"/>
        </w:rPr>
        <w:t>43</w:t>
      </w:r>
      <w:r w:rsidR="00AA3835" w:rsidRPr="00CD7A2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5397F" w:rsidRPr="00CD7A2E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ล้านบาทและ</w:t>
      </w:r>
      <w:r w:rsidR="002E2682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FE33A6" w:rsidRPr="00FE33A6">
        <w:rPr>
          <w:rFonts w:asciiTheme="majorBidi" w:hAnsiTheme="majorBidi" w:cstheme="majorBidi"/>
          <w:sz w:val="30"/>
          <w:szCs w:val="30"/>
        </w:rPr>
        <w:t>1</w:t>
      </w:r>
      <w:r w:rsidR="00753E29">
        <w:rPr>
          <w:rFonts w:asciiTheme="majorBidi" w:hAnsiTheme="majorBidi" w:cstheme="majorBidi"/>
          <w:sz w:val="30"/>
          <w:szCs w:val="30"/>
        </w:rPr>
        <w:t>,</w:t>
      </w:r>
      <w:r w:rsidR="00FE33A6" w:rsidRPr="00FE33A6">
        <w:rPr>
          <w:rFonts w:asciiTheme="majorBidi" w:hAnsiTheme="majorBidi" w:cstheme="majorBidi"/>
          <w:sz w:val="30"/>
          <w:szCs w:val="30"/>
        </w:rPr>
        <w:t>3</w:t>
      </w:r>
      <w:r w:rsidR="00542C3B" w:rsidRPr="00542C3B">
        <w:rPr>
          <w:rFonts w:asciiTheme="majorBidi" w:hAnsiTheme="majorBidi" w:cstheme="majorBidi"/>
          <w:sz w:val="30"/>
          <w:szCs w:val="30"/>
        </w:rPr>
        <w:t>8</w:t>
      </w:r>
      <w:r w:rsidR="00FE33A6" w:rsidRPr="00FE33A6">
        <w:rPr>
          <w:rFonts w:asciiTheme="majorBidi" w:hAnsiTheme="majorBidi" w:cstheme="majorBidi"/>
          <w:sz w:val="30"/>
          <w:szCs w:val="30"/>
        </w:rPr>
        <w:t>4</w:t>
      </w:r>
      <w:r w:rsidR="00753E29">
        <w:rPr>
          <w:rFonts w:asciiTheme="majorBidi" w:hAnsiTheme="majorBidi" w:cstheme="majorBidi"/>
          <w:sz w:val="30"/>
          <w:szCs w:val="30"/>
        </w:rPr>
        <w:t>.</w:t>
      </w:r>
      <w:r w:rsidR="00542C3B" w:rsidRPr="00542C3B">
        <w:rPr>
          <w:rFonts w:asciiTheme="majorBidi" w:hAnsiTheme="majorBidi" w:cstheme="majorBidi"/>
          <w:sz w:val="30"/>
          <w:szCs w:val="30"/>
        </w:rPr>
        <w:t>89</w:t>
      </w:r>
      <w:r w:rsidR="00AA3835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B859AF" w:rsidRPr="00CD7A2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82B24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582B24" w:rsidRPr="00CD7A2E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281CAD" w:rsidRPr="00CD7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81CAD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i/>
          <w:iCs/>
          <w:sz w:val="30"/>
          <w:szCs w:val="30"/>
        </w:rPr>
        <w:t>567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B5621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542C3B" w:rsidRPr="00542C3B">
        <w:rPr>
          <w:rFonts w:asciiTheme="majorBidi" w:hAnsiTheme="majorBidi" w:cstheme="majorBidi"/>
          <w:i/>
          <w:iCs/>
          <w:sz w:val="30"/>
          <w:szCs w:val="30"/>
        </w:rPr>
        <w:t>96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02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733BD" w:rsidRPr="00CD7A2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="00C43B2D" w:rsidRPr="00CD7A2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542C3B" w:rsidRPr="00542C3B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42C3B" w:rsidRPr="00542C3B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3B2D" w:rsidRPr="00CD7A2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43B2D" w:rsidRPr="00CD7A2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859AF" w:rsidRPr="00CD7A2E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C442D2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FE33A6" w:rsidRPr="00FE33A6">
        <w:rPr>
          <w:rFonts w:asciiTheme="majorBidi" w:hAnsiTheme="majorBidi" w:cstheme="majorBidi"/>
          <w:sz w:val="30"/>
          <w:szCs w:val="30"/>
        </w:rPr>
        <w:t>4</w:t>
      </w:r>
      <w:r w:rsidR="00753E29">
        <w:rPr>
          <w:rFonts w:asciiTheme="majorBidi" w:hAnsiTheme="majorBidi" w:cstheme="majorBidi"/>
          <w:sz w:val="30"/>
          <w:szCs w:val="30"/>
        </w:rPr>
        <w:t>.</w:t>
      </w:r>
      <w:r w:rsidR="00FE33A6" w:rsidRPr="00FE33A6">
        <w:rPr>
          <w:rFonts w:asciiTheme="majorBidi" w:hAnsiTheme="majorBidi" w:cstheme="majorBidi"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sz w:val="30"/>
          <w:szCs w:val="30"/>
        </w:rPr>
        <w:t>5</w:t>
      </w:r>
      <w:r w:rsidR="000D0BDF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7A65D8" w:rsidRPr="00CD7A2E">
        <w:rPr>
          <w:rFonts w:asciiTheme="majorBidi" w:hAnsiTheme="majorBidi" w:cstheme="majorBidi" w:hint="cs"/>
          <w:sz w:val="30"/>
          <w:szCs w:val="30"/>
          <w:cs/>
        </w:rPr>
        <w:t>ต่</w:t>
      </w:r>
      <w:r w:rsidR="0016581B" w:rsidRPr="00CD7A2E">
        <w:rPr>
          <w:rFonts w:asciiTheme="majorBidi" w:hAnsiTheme="majorBidi" w:cstheme="majorBidi"/>
          <w:spacing w:val="4"/>
          <w:sz w:val="30"/>
          <w:szCs w:val="30"/>
          <w:cs/>
        </w:rPr>
        <w:t>อปี</w:t>
      </w:r>
      <w:r w:rsidR="00942D5F" w:rsidRPr="00CD7A2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42D5F" w:rsidRPr="00CD7A2E">
        <w:rPr>
          <w:rFonts w:asciiTheme="majorBidi" w:hAnsiTheme="majorBidi" w:cstheme="majorBidi" w:hint="cs"/>
          <w:spacing w:val="4"/>
          <w:sz w:val="30"/>
          <w:szCs w:val="30"/>
          <w:cs/>
        </w:rPr>
        <w:t>ถึง</w:t>
      </w:r>
      <w:r w:rsidR="00F815B6" w:rsidRPr="00CD7A2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815B6" w:rsidRPr="00CD7A2E">
        <w:rPr>
          <w:rFonts w:asciiTheme="majorBidi" w:hAnsiTheme="majorBidi" w:cstheme="majorBidi"/>
          <w:spacing w:val="4"/>
          <w:sz w:val="30"/>
          <w:szCs w:val="30"/>
        </w:rPr>
        <w:t xml:space="preserve">MLR </w:t>
      </w:r>
      <w:r w:rsidR="00F815B6" w:rsidRPr="00CD7A2E">
        <w:rPr>
          <w:rFonts w:asciiTheme="majorBidi" w:hAnsiTheme="majorBidi"/>
          <w:spacing w:val="4"/>
          <w:sz w:val="30"/>
          <w:szCs w:val="30"/>
          <w:cs/>
        </w:rPr>
        <w:t xml:space="preserve">บวกด้วยร้อยละ </w:t>
      </w:r>
      <w:r w:rsidR="00FE33A6" w:rsidRPr="00FE33A6">
        <w:rPr>
          <w:rFonts w:asciiTheme="majorBidi" w:hAnsiTheme="majorBidi"/>
          <w:spacing w:val="4"/>
          <w:sz w:val="30"/>
          <w:szCs w:val="30"/>
        </w:rPr>
        <w:t>1</w:t>
      </w:r>
      <w:r w:rsidR="00753E29">
        <w:rPr>
          <w:rFonts w:asciiTheme="majorBidi" w:hAnsiTheme="majorBidi"/>
          <w:spacing w:val="4"/>
          <w:sz w:val="30"/>
          <w:szCs w:val="30"/>
        </w:rPr>
        <w:t xml:space="preserve"> </w:t>
      </w:r>
      <w:r w:rsidR="00F815B6" w:rsidRPr="00CD7A2E">
        <w:rPr>
          <w:rFonts w:asciiTheme="majorBidi" w:hAnsiTheme="majorBidi"/>
          <w:spacing w:val="4"/>
          <w:sz w:val="30"/>
          <w:szCs w:val="30"/>
          <w:cs/>
        </w:rPr>
        <w:t>ต่อปี</w:t>
      </w:r>
      <w:r w:rsidR="00281CAD" w:rsidRPr="00CD7A2E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FE33A6" w:rsidRPr="00FE33A6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="00281CAD"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FE33A6" w:rsidRPr="00FE33A6">
        <w:rPr>
          <w:rFonts w:asciiTheme="majorBidi" w:hAnsiTheme="majorBidi" w:cstheme="majorBidi"/>
          <w:i/>
          <w:iCs/>
          <w:spacing w:val="4"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i/>
          <w:iCs/>
          <w:spacing w:val="4"/>
          <w:sz w:val="30"/>
          <w:szCs w:val="30"/>
        </w:rPr>
        <w:t>567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ร้อยละ</w:t>
      </w:r>
      <w:r w:rsidR="000B017A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FE33A6" w:rsidRPr="00FE33A6">
        <w:rPr>
          <w:rFonts w:asciiTheme="majorBidi" w:hAnsiTheme="majorBidi" w:cstheme="majorBidi"/>
          <w:i/>
          <w:iCs/>
          <w:spacing w:val="4"/>
          <w:sz w:val="30"/>
          <w:szCs w:val="30"/>
        </w:rPr>
        <w:t>4</w:t>
      </w:r>
      <w:r w:rsidR="00135F40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FE33A6" w:rsidRPr="00FE33A6">
        <w:rPr>
          <w:rFonts w:asciiTheme="majorBidi" w:hAnsiTheme="majorBidi" w:cstheme="majorBidi"/>
          <w:i/>
          <w:iCs/>
          <w:spacing w:val="4"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0B017A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0B017A" w:rsidRPr="00CD7A2E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ต่อปี ถึงร้อยละ </w:t>
      </w:r>
      <w:r w:rsidR="00542C3B" w:rsidRPr="00542C3B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C442D2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542C3B" w:rsidRPr="00542C3B">
        <w:rPr>
          <w:rFonts w:asciiTheme="majorBidi" w:hAnsiTheme="majorBidi" w:cstheme="majorBidi"/>
          <w:i/>
          <w:iCs/>
          <w:spacing w:val="4"/>
          <w:sz w:val="30"/>
          <w:szCs w:val="30"/>
        </w:rPr>
        <w:t>77</w:t>
      </w:r>
      <w:r w:rsidR="0021092F" w:rsidRPr="00CD7A2E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CD7A2E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02A12" w:rsidRPr="00CD7A2E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เงินกู้ยืมระยะสั้นนี้มีหลักประกัน</w:t>
      </w:r>
      <w:r w:rsidR="00CD7A2E"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</w:p>
    <w:p w14:paraId="2522F565" w14:textId="5E0C951D" w:rsidR="007C76B0" w:rsidRPr="00CD7A2E" w:rsidRDefault="007C76B0" w:rsidP="000269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7A2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5F98A954" w14:textId="190BA285" w:rsidR="00A90F58" w:rsidRPr="00CD7A2E" w:rsidRDefault="003170C3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E33A6" w:rsidRPr="00FE33A6">
        <w:rPr>
          <w:rFonts w:asciiTheme="majorBidi" w:hAnsiTheme="majorBidi" w:cstheme="majorBidi"/>
          <w:sz w:val="30"/>
          <w:szCs w:val="30"/>
        </w:rPr>
        <w:t>30</w:t>
      </w:r>
      <w:r w:rsidRPr="000B142C">
        <w:rPr>
          <w:rFonts w:asciiTheme="majorBidi" w:hAnsiTheme="majorBidi" w:cstheme="majorBidi"/>
          <w:sz w:val="30"/>
          <w:szCs w:val="30"/>
        </w:rPr>
        <w:t xml:space="preserve"> </w:t>
      </w:r>
      <w:r w:rsidRPr="000B142C">
        <w:rPr>
          <w:rFonts w:asciiTheme="majorBidi" w:hAnsiTheme="majorBidi"/>
          <w:sz w:val="30"/>
          <w:szCs w:val="30"/>
          <w:cs/>
        </w:rPr>
        <w:t>ม</w:t>
      </w:r>
      <w:r>
        <w:rPr>
          <w:rFonts w:asciiTheme="majorBidi" w:hAnsiTheme="majorBidi" w:hint="cs"/>
          <w:sz w:val="30"/>
          <w:szCs w:val="30"/>
          <w:cs/>
        </w:rPr>
        <w:t>ิถุนายน</w:t>
      </w:r>
      <w:r w:rsidRPr="000B142C">
        <w:rPr>
          <w:rFonts w:asciiTheme="majorBidi" w:hAnsiTheme="majorBidi"/>
          <w:sz w:val="30"/>
          <w:szCs w:val="30"/>
          <w:cs/>
        </w:rPr>
        <w:t xml:space="preserve"> </w:t>
      </w:r>
      <w:r w:rsidR="00FE33A6" w:rsidRPr="00FE33A6">
        <w:rPr>
          <w:rFonts w:asciiTheme="majorBidi" w:hAnsiTheme="majorBidi" w:cstheme="majorBidi"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sz w:val="30"/>
          <w:szCs w:val="30"/>
        </w:rPr>
        <w:t>568</w:t>
      </w:r>
      <w:r w:rsidR="00C26110" w:rsidRPr="00CD7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6FE6" w:rsidRPr="00CD7A2E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C26110" w:rsidRPr="00CD7A2E">
        <w:rPr>
          <w:rFonts w:asciiTheme="majorBidi" w:hAnsiTheme="majorBidi" w:cstheme="majorBidi"/>
          <w:sz w:val="30"/>
          <w:szCs w:val="30"/>
          <w:cs/>
        </w:rPr>
        <w:t>บริษัทมีสัญญากู้ยืมเงินระยะยาวจากสถาบันการเงินในประเทศหลา</w:t>
      </w:r>
      <w:r w:rsidR="006E1EC3" w:rsidRPr="00CD7A2E">
        <w:rPr>
          <w:rFonts w:asciiTheme="majorBidi" w:hAnsiTheme="majorBidi" w:cstheme="majorBidi"/>
          <w:sz w:val="30"/>
          <w:szCs w:val="30"/>
          <w:cs/>
        </w:rPr>
        <w:t>ย</w:t>
      </w:r>
      <w:r w:rsidR="00C26110" w:rsidRPr="00CD7A2E">
        <w:rPr>
          <w:rFonts w:asciiTheme="majorBidi" w:hAnsiTheme="majorBidi" w:cstheme="majorBidi"/>
          <w:sz w:val="30"/>
          <w:szCs w:val="30"/>
          <w:cs/>
        </w:rPr>
        <w:t>แห่ง</w:t>
      </w:r>
      <w:r w:rsidR="006E1EC3" w:rsidRPr="00CD7A2E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="009A7488" w:rsidRPr="00CD7A2E">
        <w:rPr>
          <w:rFonts w:asciiTheme="majorBidi" w:hAnsiTheme="majorBidi" w:cstheme="majorBidi"/>
          <w:sz w:val="30"/>
          <w:szCs w:val="30"/>
          <w:cs/>
        </w:rPr>
        <w:t>เพื่อใช้ในการดำเนินงานซื้อเครื่องจักร และก่อสร้างอาคารโรงงาน</w:t>
      </w:r>
      <w:r w:rsidR="00C26110" w:rsidRPr="00CD7A2E">
        <w:rPr>
          <w:rFonts w:asciiTheme="majorBidi" w:hAnsiTheme="majorBidi" w:cstheme="majorBidi"/>
          <w:sz w:val="30"/>
          <w:szCs w:val="30"/>
          <w:cs/>
        </w:rPr>
        <w:t>เป็น</w:t>
      </w:r>
      <w:r w:rsidR="007C76B0" w:rsidRPr="00CD7A2E">
        <w:rPr>
          <w:rFonts w:asciiTheme="majorBidi" w:hAnsiTheme="majorBidi" w:cstheme="majorBidi"/>
          <w:sz w:val="30"/>
          <w:szCs w:val="30"/>
          <w:cs/>
        </w:rPr>
        <w:t>จำนวน</w:t>
      </w:r>
      <w:r w:rsidR="00922D84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FE33A6" w:rsidRPr="00FE33A6">
        <w:rPr>
          <w:rFonts w:asciiTheme="majorBidi" w:hAnsiTheme="majorBidi" w:cstheme="majorBidi"/>
          <w:sz w:val="30"/>
          <w:szCs w:val="30"/>
        </w:rPr>
        <w:t>3</w:t>
      </w:r>
      <w:r w:rsidR="00542C3B" w:rsidRPr="00542C3B">
        <w:rPr>
          <w:rFonts w:asciiTheme="majorBidi" w:hAnsiTheme="majorBidi" w:cstheme="majorBidi"/>
          <w:sz w:val="30"/>
          <w:szCs w:val="30"/>
        </w:rPr>
        <w:t>5</w:t>
      </w:r>
      <w:r w:rsidR="00FE33A6" w:rsidRPr="00FE33A6">
        <w:rPr>
          <w:rFonts w:asciiTheme="majorBidi" w:hAnsiTheme="majorBidi" w:cstheme="majorBidi"/>
          <w:sz w:val="30"/>
          <w:szCs w:val="30"/>
        </w:rPr>
        <w:t>0</w:t>
      </w:r>
      <w:r w:rsidR="00C400F1">
        <w:rPr>
          <w:rFonts w:asciiTheme="majorBidi" w:hAnsiTheme="majorBidi" w:cstheme="majorBidi"/>
          <w:sz w:val="30"/>
          <w:szCs w:val="30"/>
        </w:rPr>
        <w:t>.</w:t>
      </w:r>
      <w:r w:rsidR="00FE33A6" w:rsidRPr="00FE33A6">
        <w:rPr>
          <w:rFonts w:asciiTheme="majorBidi" w:hAnsiTheme="majorBidi" w:cstheme="majorBidi"/>
          <w:sz w:val="30"/>
          <w:szCs w:val="30"/>
        </w:rPr>
        <w:t>24</w:t>
      </w:r>
      <w:r w:rsidR="00E32A96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7C76B0" w:rsidRPr="00CD7A2E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61295D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FE33A6" w:rsidRPr="00FE33A6">
        <w:rPr>
          <w:rFonts w:asciiTheme="majorBidi" w:hAnsiTheme="majorBidi" w:cstheme="majorBidi"/>
          <w:sz w:val="30"/>
          <w:szCs w:val="30"/>
        </w:rPr>
        <w:t>1</w:t>
      </w:r>
      <w:r w:rsidR="00542C3B" w:rsidRPr="00542C3B">
        <w:rPr>
          <w:rFonts w:asciiTheme="majorBidi" w:hAnsiTheme="majorBidi" w:cstheme="majorBidi"/>
          <w:sz w:val="30"/>
          <w:szCs w:val="30"/>
        </w:rPr>
        <w:t>79</w:t>
      </w:r>
      <w:r w:rsidR="00C400F1">
        <w:rPr>
          <w:rFonts w:asciiTheme="majorBidi" w:hAnsiTheme="majorBidi" w:cstheme="majorBidi"/>
          <w:sz w:val="30"/>
          <w:szCs w:val="30"/>
        </w:rPr>
        <w:t>.</w:t>
      </w:r>
      <w:r w:rsidR="00FE33A6" w:rsidRPr="00FE33A6">
        <w:rPr>
          <w:rFonts w:asciiTheme="majorBidi" w:hAnsiTheme="majorBidi" w:cstheme="majorBidi"/>
          <w:sz w:val="30"/>
          <w:szCs w:val="30"/>
        </w:rPr>
        <w:t>4</w:t>
      </w:r>
      <w:r w:rsidR="00542C3B" w:rsidRPr="00542C3B">
        <w:rPr>
          <w:rFonts w:asciiTheme="majorBidi" w:hAnsiTheme="majorBidi" w:cstheme="majorBidi"/>
          <w:sz w:val="30"/>
          <w:szCs w:val="30"/>
        </w:rPr>
        <w:t>8</w:t>
      </w:r>
      <w:r w:rsidR="000D7679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7C76B0" w:rsidRPr="00CD7A2E">
        <w:rPr>
          <w:rFonts w:asciiTheme="majorBidi" w:hAnsiTheme="majorBidi" w:cstheme="majorBidi"/>
          <w:spacing w:val="-10"/>
          <w:sz w:val="30"/>
          <w:szCs w:val="30"/>
          <w:cs/>
        </w:rPr>
        <w:t>ล้านบาท</w:t>
      </w:r>
      <w:r w:rsidR="007C76B0" w:rsidRPr="00CD7A2E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="007C76B0" w:rsidRPr="00CD7A2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76B0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i/>
          <w:iCs/>
          <w:sz w:val="30"/>
          <w:szCs w:val="30"/>
        </w:rPr>
        <w:t>567</w:t>
      </w:r>
      <w:r w:rsidR="007C76B0" w:rsidRPr="00CD7A2E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542C3B" w:rsidRPr="00542C3B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8615F5" w:rsidRPr="00CD7A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42C3B" w:rsidRPr="00542C3B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B142C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C08E9" w:rsidRPr="00CD7A2E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CE41E1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242</w:t>
      </w:r>
      <w:r w:rsidR="00363B35" w:rsidRPr="00CD7A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42C3B" w:rsidRPr="00542C3B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7C76B0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="007C76B0" w:rsidRPr="00CD7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6110" w:rsidRPr="00CD7A2E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</w:t>
      </w:r>
      <w:r w:rsidR="000876EA" w:rsidRPr="00CD7A2E">
        <w:rPr>
          <w:rFonts w:asciiTheme="majorBidi" w:hAnsiTheme="majorBidi" w:cstheme="majorBidi"/>
          <w:sz w:val="30"/>
          <w:szCs w:val="30"/>
          <w:cs/>
        </w:rPr>
        <w:t>ยเท่ากับที่ระบุในสัญญา</w:t>
      </w:r>
      <w:r w:rsidR="00754E77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9A7488" w:rsidRPr="00CD7A2E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เงินกู้ยืมระยะยาวของกลุ่มบริษัท</w:t>
      </w:r>
      <w:r w:rsidR="00DE64A2" w:rsidRPr="00CD7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7488" w:rsidRPr="00CD7A2E">
        <w:rPr>
          <w:rFonts w:asciiTheme="majorBidi" w:hAnsiTheme="majorBidi" w:cstheme="majorBidi"/>
          <w:sz w:val="30"/>
          <w:szCs w:val="30"/>
          <w:cs/>
        </w:rPr>
        <w:t>ค้ำประกันโดยอสังหาริมทรัพย์เพื่อการลงทุน และที่ดิน อาคารและอุปกรณ์ของกลุ่มบริษัท</w:t>
      </w:r>
    </w:p>
    <w:p w14:paraId="7121FE6C" w14:textId="77777777" w:rsidR="003F440C" w:rsidRPr="00CD7A2E" w:rsidRDefault="003F440C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C5425" w14:textId="35282108" w:rsidR="008D721A" w:rsidRPr="00CD7A2E" w:rsidRDefault="008D721A" w:rsidP="008D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7A2E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</w:t>
      </w:r>
    </w:p>
    <w:p w14:paraId="00EF7DFC" w14:textId="10392354" w:rsidR="002178F7" w:rsidRPr="00CD7A2E" w:rsidRDefault="003170C3" w:rsidP="00217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E33A6" w:rsidRPr="00FE33A6">
        <w:rPr>
          <w:rFonts w:asciiTheme="majorBidi" w:hAnsiTheme="majorBidi" w:cstheme="majorBidi"/>
          <w:sz w:val="30"/>
          <w:szCs w:val="30"/>
        </w:rPr>
        <w:t>30</w:t>
      </w:r>
      <w:r w:rsidRPr="000B142C">
        <w:rPr>
          <w:rFonts w:asciiTheme="majorBidi" w:hAnsiTheme="majorBidi" w:cstheme="majorBidi"/>
          <w:sz w:val="30"/>
          <w:szCs w:val="30"/>
        </w:rPr>
        <w:t xml:space="preserve"> </w:t>
      </w:r>
      <w:r w:rsidRPr="000B142C">
        <w:rPr>
          <w:rFonts w:asciiTheme="majorBidi" w:hAnsiTheme="majorBidi"/>
          <w:sz w:val="30"/>
          <w:szCs w:val="30"/>
          <w:cs/>
        </w:rPr>
        <w:t>ม</w:t>
      </w:r>
      <w:r>
        <w:rPr>
          <w:rFonts w:asciiTheme="majorBidi" w:hAnsiTheme="majorBidi" w:hint="cs"/>
          <w:sz w:val="30"/>
          <w:szCs w:val="30"/>
          <w:cs/>
        </w:rPr>
        <w:t>ิถุนายน</w:t>
      </w:r>
      <w:r w:rsidRPr="000B142C">
        <w:rPr>
          <w:rFonts w:asciiTheme="majorBidi" w:hAnsiTheme="majorBidi"/>
          <w:sz w:val="30"/>
          <w:szCs w:val="30"/>
          <w:cs/>
        </w:rPr>
        <w:t xml:space="preserve"> </w:t>
      </w:r>
      <w:r w:rsidR="00FE33A6" w:rsidRPr="00FE33A6">
        <w:rPr>
          <w:rFonts w:asciiTheme="majorBidi" w:hAnsiTheme="majorBidi" w:cstheme="majorBidi"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sz w:val="30"/>
          <w:szCs w:val="30"/>
        </w:rPr>
        <w:t>568</w:t>
      </w:r>
      <w:r w:rsidR="002178F7" w:rsidRPr="00CD7A2E">
        <w:rPr>
          <w:rFonts w:asciiTheme="majorBidi" w:hAnsiTheme="majorBidi" w:cstheme="majorBidi"/>
          <w:sz w:val="30"/>
          <w:szCs w:val="30"/>
          <w:cs/>
        </w:rPr>
        <w:t xml:space="preserve"> บริษัทมียอดคงเหลือจากการออกหุ้นกู้ระบุชื่อผู้ถือประเภทไม่ด้อยสิทธิ มีหลักประกัน</w:t>
      </w:r>
      <w:r w:rsidR="00D31168" w:rsidRPr="00CD7A2E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2178F7" w:rsidRPr="00CD7A2E">
        <w:rPr>
          <w:rFonts w:asciiTheme="majorBidi" w:hAnsiTheme="majorBidi" w:cstheme="majorBidi"/>
          <w:sz w:val="30"/>
          <w:szCs w:val="30"/>
          <w:cs/>
        </w:rPr>
        <w:t>โดยมีรายละเอียดดังนี้</w:t>
      </w:r>
    </w:p>
    <w:p w14:paraId="7EC0D1EF" w14:textId="77777777" w:rsidR="002178F7" w:rsidRPr="00CD7A2E" w:rsidRDefault="002178F7" w:rsidP="002178F7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90" w:type="dxa"/>
        <w:tblInd w:w="567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178F7" w:rsidRPr="00CD7A2E" w14:paraId="019811AF" w14:textId="77777777" w:rsidTr="002178F7">
        <w:tc>
          <w:tcPr>
            <w:tcW w:w="3510" w:type="dxa"/>
          </w:tcPr>
          <w:p w14:paraId="4642B02A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076D27AF" w14:textId="633E2287" w:rsidR="002178F7" w:rsidRPr="0026219C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8</w:t>
            </w:r>
            <w:r w:rsidRPr="002621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219C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568</w:t>
            </w:r>
          </w:p>
        </w:tc>
      </w:tr>
      <w:tr w:rsidR="002178F7" w:rsidRPr="00CD7A2E" w14:paraId="07504616" w14:textId="77777777" w:rsidTr="002178F7">
        <w:tc>
          <w:tcPr>
            <w:tcW w:w="3510" w:type="dxa"/>
          </w:tcPr>
          <w:p w14:paraId="41EB2763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7552DF5F" w14:textId="69F5ECD3" w:rsidR="002178F7" w:rsidRPr="0026219C" w:rsidRDefault="00542C3B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2C3B">
              <w:rPr>
                <w:rFonts w:ascii="Angsana New" w:hAnsi="Angsana New"/>
                <w:sz w:val="30"/>
                <w:szCs w:val="30"/>
              </w:rPr>
              <w:t>5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0</w:t>
            </w:r>
            <w:r w:rsidR="002E6614" w:rsidRPr="0026219C">
              <w:rPr>
                <w:rFonts w:ascii="Angsana New" w:hAnsi="Angsana New"/>
                <w:sz w:val="30"/>
                <w:szCs w:val="30"/>
              </w:rPr>
              <w:t>,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000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หน่วย หน่วยละ 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1</w:t>
            </w:r>
            <w:r w:rsidR="002178F7" w:rsidRPr="0026219C">
              <w:rPr>
                <w:rFonts w:ascii="Angsana New" w:hAnsi="Angsana New"/>
                <w:sz w:val="30"/>
                <w:szCs w:val="30"/>
              </w:rPr>
              <w:t>,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000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178F7" w:rsidRPr="00CD7A2E" w14:paraId="5CB11368" w14:textId="77777777" w:rsidTr="002178F7">
        <w:tc>
          <w:tcPr>
            <w:tcW w:w="3510" w:type="dxa"/>
          </w:tcPr>
          <w:p w14:paraId="2D9D7629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0CCAD744" w14:textId="062D0BB2" w:rsidR="002178F7" w:rsidRPr="0026219C" w:rsidRDefault="00542C3B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2C3B">
              <w:rPr>
                <w:rFonts w:ascii="Angsana New" w:hAnsi="Angsana New"/>
                <w:sz w:val="30"/>
                <w:szCs w:val="30"/>
              </w:rPr>
              <w:t>5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0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178F7" w:rsidRPr="00CD7A2E" w14:paraId="6264BE3E" w14:textId="77777777" w:rsidTr="002178F7">
        <w:tc>
          <w:tcPr>
            <w:tcW w:w="3510" w:type="dxa"/>
          </w:tcPr>
          <w:p w14:paraId="10427678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มูลค่าหุ้นกู้ที่ออกและจำหน่าย</w:t>
            </w:r>
          </w:p>
        </w:tc>
        <w:tc>
          <w:tcPr>
            <w:tcW w:w="5580" w:type="dxa"/>
          </w:tcPr>
          <w:p w14:paraId="60C78C78" w14:textId="6E571904" w:rsidR="002178F7" w:rsidRPr="0026219C" w:rsidRDefault="00FE33A6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24</w:t>
            </w:r>
            <w:r w:rsidR="002178F7" w:rsidRPr="0026219C">
              <w:rPr>
                <w:rFonts w:ascii="Angsana New" w:hAnsi="Angsana New"/>
                <w:sz w:val="30"/>
                <w:szCs w:val="30"/>
              </w:rPr>
              <w:t>.</w:t>
            </w:r>
            <w:r w:rsidRPr="00FE33A6">
              <w:rPr>
                <w:rFonts w:ascii="Angsana New" w:hAnsi="Angsana New"/>
                <w:sz w:val="30"/>
                <w:szCs w:val="30"/>
              </w:rPr>
              <w:t>30</w:t>
            </w:r>
            <w:r w:rsidR="002178F7" w:rsidRPr="002621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78F7" w:rsidRPr="0026219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2178F7" w:rsidRPr="00CD7A2E" w14:paraId="1339FD72" w14:textId="77777777" w:rsidTr="002178F7">
        <w:tc>
          <w:tcPr>
            <w:tcW w:w="3510" w:type="dxa"/>
          </w:tcPr>
          <w:p w14:paraId="4DE34AE1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23BC8B55" w14:textId="494280FD" w:rsidR="002178F7" w:rsidRPr="0026219C" w:rsidRDefault="00FE33A6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1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6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8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5638" w:rsidRPr="0026219C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2178F7" w:rsidRPr="00CD7A2E" w14:paraId="7159E67F" w14:textId="77777777" w:rsidTr="002178F7">
        <w:tc>
          <w:tcPr>
            <w:tcW w:w="3510" w:type="dxa"/>
          </w:tcPr>
          <w:p w14:paraId="32BCAF6B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0BA26DC5" w14:textId="4C475731" w:rsidR="002178F7" w:rsidRPr="0026219C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7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178F7" w:rsidRPr="00CD7A2E" w14:paraId="607C550A" w14:textId="77777777" w:rsidTr="002178F7">
        <w:tc>
          <w:tcPr>
            <w:tcW w:w="3510" w:type="dxa"/>
          </w:tcPr>
          <w:p w14:paraId="20EC7E5D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2BB882BD" w14:textId="43ADCA00" w:rsidR="002178F7" w:rsidRPr="0026219C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3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</w:tbl>
    <w:p w14:paraId="0561ACA7" w14:textId="77777777" w:rsidR="008D721A" w:rsidRPr="00CD7A2E" w:rsidRDefault="008D721A" w:rsidP="008D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3CEE38" w14:textId="7CF44C2C" w:rsidR="00D31168" w:rsidRPr="00CD7A2E" w:rsidRDefault="003170C3" w:rsidP="00D3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E33A6" w:rsidRPr="00FE33A6">
        <w:rPr>
          <w:rFonts w:asciiTheme="majorBidi" w:hAnsiTheme="majorBidi" w:cstheme="majorBidi"/>
          <w:sz w:val="30"/>
          <w:szCs w:val="30"/>
        </w:rPr>
        <w:t>30</w:t>
      </w:r>
      <w:r w:rsidRPr="000B142C">
        <w:rPr>
          <w:rFonts w:asciiTheme="majorBidi" w:hAnsiTheme="majorBidi" w:cstheme="majorBidi"/>
          <w:sz w:val="30"/>
          <w:szCs w:val="30"/>
        </w:rPr>
        <w:t xml:space="preserve"> </w:t>
      </w:r>
      <w:r w:rsidRPr="000B142C">
        <w:rPr>
          <w:rFonts w:asciiTheme="majorBidi" w:hAnsiTheme="majorBidi"/>
          <w:sz w:val="30"/>
          <w:szCs w:val="30"/>
          <w:cs/>
        </w:rPr>
        <w:t>ม</w:t>
      </w:r>
      <w:r>
        <w:rPr>
          <w:rFonts w:asciiTheme="majorBidi" w:hAnsiTheme="majorBidi" w:hint="cs"/>
          <w:sz w:val="30"/>
          <w:szCs w:val="30"/>
          <w:cs/>
        </w:rPr>
        <w:t>ิถุนายน</w:t>
      </w:r>
      <w:r w:rsidRPr="000B142C">
        <w:rPr>
          <w:rFonts w:asciiTheme="majorBidi" w:hAnsiTheme="majorBidi"/>
          <w:sz w:val="30"/>
          <w:szCs w:val="30"/>
          <w:cs/>
        </w:rPr>
        <w:t xml:space="preserve"> </w:t>
      </w:r>
      <w:r w:rsidR="00FE33A6" w:rsidRPr="00FE33A6">
        <w:rPr>
          <w:rFonts w:asciiTheme="majorBidi" w:hAnsiTheme="majorBidi" w:cstheme="majorBidi"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sz w:val="30"/>
          <w:szCs w:val="30"/>
        </w:rPr>
        <w:t>568</w:t>
      </w:r>
      <w:r w:rsidR="00D31168" w:rsidRPr="00CD7A2E">
        <w:rPr>
          <w:rFonts w:asciiTheme="majorBidi" w:hAnsiTheme="majorBidi" w:cstheme="majorBidi"/>
          <w:sz w:val="30"/>
          <w:szCs w:val="30"/>
          <w:cs/>
        </w:rPr>
        <w:t xml:space="preserve"> บริษัทมียอดคงเหลือจากการออกหุ้นกู้ระบุชื่อผู้ถือประเภทไม่ด้อยสิทธิ </w:t>
      </w:r>
      <w:r w:rsidR="00D31168" w:rsidRPr="00CD7A2E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D31168" w:rsidRPr="00CD7A2E">
        <w:rPr>
          <w:rFonts w:asciiTheme="majorBidi" w:hAnsiTheme="majorBidi" w:cstheme="majorBidi"/>
          <w:sz w:val="30"/>
          <w:szCs w:val="30"/>
          <w:cs/>
        </w:rPr>
        <w:t>มีหลักประกัน     โดยมีรายละเอียดดังนี้</w:t>
      </w:r>
    </w:p>
    <w:p w14:paraId="3BFA9272" w14:textId="570A3A41" w:rsidR="002E6614" w:rsidRPr="00CD7A2E" w:rsidRDefault="002E6614" w:rsidP="002E6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90" w:type="dxa"/>
        <w:tblInd w:w="567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178F7" w:rsidRPr="00CD7A2E" w14:paraId="59E18849" w14:textId="77777777" w:rsidTr="00EC6DCA">
        <w:tc>
          <w:tcPr>
            <w:tcW w:w="3510" w:type="dxa"/>
          </w:tcPr>
          <w:p w14:paraId="7075AD7A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6D8D1EBF" w14:textId="6563218B" w:rsidR="002178F7" w:rsidRPr="0026219C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8</w:t>
            </w:r>
            <w:r w:rsidRPr="002621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5638" w:rsidRPr="0026219C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568</w:t>
            </w:r>
          </w:p>
        </w:tc>
      </w:tr>
      <w:tr w:rsidR="002178F7" w:rsidRPr="00CD7A2E" w14:paraId="5C6980BD" w14:textId="77777777" w:rsidTr="002E6614">
        <w:tc>
          <w:tcPr>
            <w:tcW w:w="3510" w:type="dxa"/>
          </w:tcPr>
          <w:p w14:paraId="3C363EF2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0819AF5F" w14:textId="77EA882E" w:rsidR="002178F7" w:rsidRPr="0026219C" w:rsidRDefault="00FE33A6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100</w:t>
            </w:r>
            <w:r w:rsidR="002178F7" w:rsidRPr="0026219C">
              <w:rPr>
                <w:rFonts w:ascii="Angsana New" w:hAnsi="Angsana New"/>
                <w:sz w:val="30"/>
                <w:szCs w:val="30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</w:rPr>
              <w:t>000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หน่วย หน่วยละ </w:t>
            </w:r>
            <w:r w:rsidRPr="00FE33A6">
              <w:rPr>
                <w:rFonts w:ascii="Angsana New" w:hAnsi="Angsana New"/>
                <w:sz w:val="30"/>
                <w:szCs w:val="30"/>
              </w:rPr>
              <w:t>1</w:t>
            </w:r>
            <w:r w:rsidR="002178F7" w:rsidRPr="0026219C">
              <w:rPr>
                <w:rFonts w:ascii="Angsana New" w:hAnsi="Angsana New"/>
                <w:sz w:val="30"/>
                <w:szCs w:val="30"/>
              </w:rPr>
              <w:t>,</w:t>
            </w:r>
            <w:r w:rsidRPr="00FE33A6">
              <w:rPr>
                <w:rFonts w:ascii="Angsana New" w:hAnsi="Angsana New"/>
                <w:sz w:val="30"/>
                <w:szCs w:val="30"/>
              </w:rPr>
              <w:t>000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178F7" w:rsidRPr="00CD7A2E" w14:paraId="02280C76" w14:textId="77777777" w:rsidTr="002E6614">
        <w:tc>
          <w:tcPr>
            <w:tcW w:w="3510" w:type="dxa"/>
          </w:tcPr>
          <w:p w14:paraId="567CB976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09E3C5CD" w14:textId="26C68D1C" w:rsidR="002178F7" w:rsidRPr="0026219C" w:rsidRDefault="00FE33A6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100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178F7" w:rsidRPr="00CD7A2E" w14:paraId="2990F553" w14:textId="77777777" w:rsidTr="00EC6DCA">
        <w:tc>
          <w:tcPr>
            <w:tcW w:w="3510" w:type="dxa"/>
          </w:tcPr>
          <w:p w14:paraId="5572CD2E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มูลค่าหุ้นกู้ที่ออกและจำหน่าย</w:t>
            </w:r>
          </w:p>
        </w:tc>
        <w:tc>
          <w:tcPr>
            <w:tcW w:w="5580" w:type="dxa"/>
          </w:tcPr>
          <w:p w14:paraId="30362E0A" w14:textId="06436077" w:rsidR="002178F7" w:rsidRPr="0026219C" w:rsidRDefault="00542C3B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2C3B">
              <w:rPr>
                <w:rFonts w:ascii="Angsana New" w:hAnsi="Angsana New"/>
                <w:sz w:val="30"/>
                <w:szCs w:val="30"/>
              </w:rPr>
              <w:t>5</w:t>
            </w:r>
            <w:r w:rsidR="000B5638" w:rsidRPr="0026219C">
              <w:rPr>
                <w:rFonts w:ascii="Angsana New" w:hAnsi="Angsana New"/>
                <w:sz w:val="30"/>
                <w:szCs w:val="30"/>
              </w:rPr>
              <w:t>.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30</w:t>
            </w:r>
            <w:r w:rsidR="002178F7" w:rsidRPr="002621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78F7" w:rsidRPr="0026219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2178F7" w:rsidRPr="00CD7A2E" w14:paraId="67CABA32" w14:textId="77777777" w:rsidTr="00EC6DCA">
        <w:tc>
          <w:tcPr>
            <w:tcW w:w="3510" w:type="dxa"/>
          </w:tcPr>
          <w:p w14:paraId="392033C4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236EAC0A" w14:textId="009CF01E" w:rsidR="002178F7" w:rsidRPr="0026219C" w:rsidRDefault="00FE33A6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3A6">
              <w:rPr>
                <w:rFonts w:ascii="Angsana New" w:hAnsi="Angsana New"/>
                <w:sz w:val="30"/>
                <w:szCs w:val="30"/>
              </w:rPr>
              <w:t>11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8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5638" w:rsidRPr="0026219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2178F7" w:rsidRPr="002621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2178F7" w:rsidRPr="00CD7A2E" w14:paraId="4222E528" w14:textId="77777777" w:rsidTr="00EC6DCA">
        <w:tc>
          <w:tcPr>
            <w:tcW w:w="3510" w:type="dxa"/>
          </w:tcPr>
          <w:p w14:paraId="675603B4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69D8EDAD" w14:textId="67EF3A5F" w:rsidR="002178F7" w:rsidRPr="0026219C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7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2</w:t>
            </w:r>
            <w:r w:rsidR="00542C3B" w:rsidRPr="00542C3B">
              <w:rPr>
                <w:rFonts w:ascii="Angsana New" w:hAnsi="Angsana New"/>
                <w:sz w:val="30"/>
                <w:szCs w:val="30"/>
              </w:rPr>
              <w:t>5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178F7" w:rsidRPr="00CD7A2E" w14:paraId="6E6FF8D6" w14:textId="77777777" w:rsidTr="00EC6DCA">
        <w:tc>
          <w:tcPr>
            <w:tcW w:w="3510" w:type="dxa"/>
          </w:tcPr>
          <w:p w14:paraId="4FBE0B2B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48BF5014" w14:textId="43D174F9" w:rsidR="002178F7" w:rsidRPr="0026219C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="00FE33A6" w:rsidRPr="00FE33A6">
              <w:rPr>
                <w:rFonts w:ascii="Angsana New" w:hAnsi="Angsana New"/>
                <w:sz w:val="30"/>
                <w:szCs w:val="30"/>
              </w:rPr>
              <w:t>3</w:t>
            </w:r>
            <w:r w:rsidRPr="0026219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</w:tbl>
    <w:p w14:paraId="4E3A16CD" w14:textId="05963715" w:rsidR="00CD7A2E" w:rsidRDefault="00CD7A2E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CBC3B1" w14:textId="77777777" w:rsidR="00CD7A2E" w:rsidRDefault="00CD7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9D855E2" w14:textId="6B30E7D0" w:rsidR="005508C1" w:rsidRPr="00CD7A2E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7A2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วงเงินสินเชื่อ</w:t>
      </w:r>
    </w:p>
    <w:p w14:paraId="5664FFAF" w14:textId="14566DC4" w:rsidR="000F5205" w:rsidRPr="00CD7A2E" w:rsidRDefault="003170C3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E33A6" w:rsidRPr="00FE33A6">
        <w:rPr>
          <w:rFonts w:asciiTheme="majorBidi" w:hAnsiTheme="majorBidi" w:cstheme="majorBidi"/>
          <w:sz w:val="30"/>
          <w:szCs w:val="30"/>
        </w:rPr>
        <w:t>30</w:t>
      </w:r>
      <w:r w:rsidRPr="000B142C">
        <w:rPr>
          <w:rFonts w:asciiTheme="majorBidi" w:hAnsiTheme="majorBidi" w:cstheme="majorBidi"/>
          <w:sz w:val="30"/>
          <w:szCs w:val="30"/>
        </w:rPr>
        <w:t xml:space="preserve"> </w:t>
      </w:r>
      <w:r w:rsidRPr="000B142C">
        <w:rPr>
          <w:rFonts w:asciiTheme="majorBidi" w:hAnsiTheme="majorBidi"/>
          <w:sz w:val="30"/>
          <w:szCs w:val="30"/>
          <w:cs/>
        </w:rPr>
        <w:t>ม</w:t>
      </w:r>
      <w:r>
        <w:rPr>
          <w:rFonts w:asciiTheme="majorBidi" w:hAnsiTheme="majorBidi" w:hint="cs"/>
          <w:sz w:val="30"/>
          <w:szCs w:val="30"/>
          <w:cs/>
        </w:rPr>
        <w:t>ิถุนายน</w:t>
      </w:r>
      <w:r w:rsidRPr="000B142C">
        <w:rPr>
          <w:rFonts w:asciiTheme="majorBidi" w:hAnsiTheme="majorBidi"/>
          <w:sz w:val="30"/>
          <w:szCs w:val="30"/>
          <w:cs/>
        </w:rPr>
        <w:t xml:space="preserve"> </w:t>
      </w:r>
      <w:r w:rsidR="00FE33A6" w:rsidRPr="00FE33A6">
        <w:rPr>
          <w:rFonts w:asciiTheme="majorBidi" w:hAnsiTheme="majorBidi" w:cstheme="majorBidi"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sz w:val="30"/>
          <w:szCs w:val="30"/>
        </w:rPr>
        <w:t>568</w:t>
      </w:r>
      <w:r w:rsidR="000F5205" w:rsidRPr="00CD7A2E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กลุ่มบริษัทและบริษัทมีวงเงินสินเชื่อที่ยังไม่ได้เบิกใช้เป็นจำนวนเงิน </w:t>
      </w:r>
      <w:r w:rsidR="00B51419">
        <w:rPr>
          <w:rFonts w:asciiTheme="majorBidi" w:hAnsiTheme="majorBidi" w:cstheme="majorBidi"/>
          <w:sz w:val="30"/>
          <w:szCs w:val="30"/>
        </w:rPr>
        <w:t>739.32</w:t>
      </w:r>
      <w:r w:rsidR="00E32A96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0F5205" w:rsidRPr="00CD7A2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7017E">
        <w:rPr>
          <w:rFonts w:asciiTheme="majorBidi" w:hAnsiTheme="majorBidi" w:cstheme="majorBidi"/>
          <w:sz w:val="30"/>
          <w:szCs w:val="30"/>
        </w:rPr>
        <w:t xml:space="preserve">  </w:t>
      </w:r>
      <w:r w:rsidR="000F5205" w:rsidRPr="00CD7A2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42C3B" w:rsidRPr="00542C3B">
        <w:rPr>
          <w:rFonts w:asciiTheme="majorBidi" w:hAnsiTheme="majorBidi" w:cstheme="majorBidi"/>
          <w:sz w:val="30"/>
          <w:szCs w:val="30"/>
        </w:rPr>
        <w:t>585</w:t>
      </w:r>
      <w:r w:rsidR="00260598">
        <w:rPr>
          <w:rFonts w:asciiTheme="majorBidi" w:hAnsiTheme="majorBidi" w:cstheme="majorBidi"/>
          <w:sz w:val="30"/>
          <w:szCs w:val="30"/>
        </w:rPr>
        <w:t>.</w:t>
      </w:r>
      <w:r w:rsidR="00542C3B" w:rsidRPr="00542C3B">
        <w:rPr>
          <w:rFonts w:asciiTheme="majorBidi" w:hAnsiTheme="majorBidi" w:cstheme="majorBidi"/>
          <w:sz w:val="30"/>
          <w:szCs w:val="30"/>
        </w:rPr>
        <w:t>7</w:t>
      </w:r>
      <w:r w:rsidR="00FE33A6" w:rsidRPr="00FE33A6">
        <w:rPr>
          <w:rFonts w:asciiTheme="majorBidi" w:hAnsiTheme="majorBidi" w:cstheme="majorBidi"/>
          <w:sz w:val="30"/>
          <w:szCs w:val="30"/>
        </w:rPr>
        <w:t>2</w:t>
      </w:r>
      <w:r w:rsidR="00F529E9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0F5205" w:rsidRPr="00CD7A2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F5205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F5205" w:rsidRPr="00CD7A2E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0F5205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E364C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E364C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542C3B" w:rsidRPr="00542C3B">
        <w:rPr>
          <w:rFonts w:asciiTheme="majorBidi" w:hAnsiTheme="majorBidi" w:cstheme="majorBidi"/>
          <w:i/>
          <w:iCs/>
          <w:sz w:val="30"/>
          <w:szCs w:val="30"/>
        </w:rPr>
        <w:t>56</w:t>
      </w:r>
      <w:bookmarkStart w:id="7" w:name="_Hlk141177982"/>
      <w:r w:rsidR="00542C3B" w:rsidRPr="00542C3B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0F5205" w:rsidRPr="00CD7A2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B017A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2C3B" w:rsidRPr="00542C3B">
        <w:rPr>
          <w:rFonts w:asciiTheme="majorBidi" w:hAnsiTheme="majorBidi" w:cstheme="majorBidi"/>
          <w:i/>
          <w:iCs/>
          <w:sz w:val="30"/>
          <w:szCs w:val="30"/>
        </w:rPr>
        <w:t>675</w:t>
      </w:r>
      <w:r w:rsidR="00512F63" w:rsidRPr="00CD7A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542C3B" w:rsidRPr="00542C3B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0B017A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7"/>
      <w:r w:rsidR="000B017A" w:rsidRPr="00CD7A2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0F5205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542C3B" w:rsidRPr="00542C3B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4129DE" w:rsidRPr="00CD7A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E33A6" w:rsidRPr="00FE33A6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0B142C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F5205" w:rsidRPr="00CD7A2E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61289C29" w14:textId="77777777" w:rsidR="00C153B0" w:rsidRPr="00D91200" w:rsidRDefault="00C153B0" w:rsidP="00D912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004C7354" w14:textId="77777777" w:rsidR="003820A1" w:rsidRDefault="003820A1" w:rsidP="003820A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ทุนเรือนหุ้น</w:t>
      </w:r>
    </w:p>
    <w:p w14:paraId="67075BBE" w14:textId="77777777" w:rsidR="003820A1" w:rsidRPr="00264283" w:rsidRDefault="003820A1" w:rsidP="00382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266"/>
        <w:gridCol w:w="994"/>
        <w:gridCol w:w="265"/>
        <w:gridCol w:w="995"/>
        <w:gridCol w:w="265"/>
        <w:gridCol w:w="992"/>
        <w:gridCol w:w="265"/>
        <w:gridCol w:w="908"/>
      </w:tblGrid>
      <w:tr w:rsidR="003820A1" w:rsidRPr="00225E3B" w14:paraId="04B366F3" w14:textId="77777777" w:rsidTr="004D1B19">
        <w:trPr>
          <w:tblHeader/>
        </w:trPr>
        <w:tc>
          <w:tcPr>
            <w:tcW w:w="3960" w:type="dxa"/>
          </w:tcPr>
          <w:p w14:paraId="091D7043" w14:textId="77777777" w:rsidR="003820A1" w:rsidRPr="00225E3B" w:rsidRDefault="003820A1" w:rsidP="004D1B19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968730F" w14:textId="77777777" w:rsidR="003820A1" w:rsidRPr="00225E3B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6" w:type="dxa"/>
          </w:tcPr>
          <w:p w14:paraId="4712F38B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160752" w14:textId="4448B57D" w:rsidR="003820A1" w:rsidRPr="00225E3B" w:rsidRDefault="00FE33A6" w:rsidP="004D1B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265" w:type="dxa"/>
            <w:shd w:val="clear" w:color="auto" w:fill="auto"/>
          </w:tcPr>
          <w:p w14:paraId="112396E1" w14:textId="77777777" w:rsidR="003820A1" w:rsidRPr="00225E3B" w:rsidRDefault="003820A1" w:rsidP="004D1B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5FF129" w14:textId="78A4669B" w:rsidR="003820A1" w:rsidRPr="00225E3B" w:rsidRDefault="00FE33A6" w:rsidP="004D1B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3820A1" w:rsidRPr="00225E3B" w14:paraId="0CC0ABDD" w14:textId="77777777" w:rsidTr="004D1B19">
        <w:trPr>
          <w:tblHeader/>
        </w:trPr>
        <w:tc>
          <w:tcPr>
            <w:tcW w:w="3960" w:type="dxa"/>
          </w:tcPr>
          <w:p w14:paraId="71811C77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12DF72C" w14:textId="77777777" w:rsidR="003820A1" w:rsidRPr="00225E3B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6" w:type="dxa"/>
          </w:tcPr>
          <w:p w14:paraId="5B7002DD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32AB4BF" w14:textId="77777777" w:rsidR="003820A1" w:rsidRPr="00225E3B" w:rsidRDefault="003820A1" w:rsidP="004D1B19">
            <w:pPr>
              <w:ind w:left="-108" w:right="-13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4864EE3C" w14:textId="77777777" w:rsidR="003820A1" w:rsidRPr="00225E3B" w:rsidRDefault="003820A1" w:rsidP="004D1B1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63144E89" w14:textId="77777777" w:rsidR="003820A1" w:rsidRPr="00225E3B" w:rsidRDefault="003820A1" w:rsidP="004D1B19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1D15B656" w14:textId="77777777" w:rsidR="003820A1" w:rsidRPr="00225E3B" w:rsidRDefault="003820A1" w:rsidP="004D1B1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500CF8A" w14:textId="77777777" w:rsidR="003820A1" w:rsidRPr="00225E3B" w:rsidRDefault="003820A1" w:rsidP="004D1B19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6B26DA37" w14:textId="77777777" w:rsidR="003820A1" w:rsidRPr="00225E3B" w:rsidRDefault="003820A1" w:rsidP="004D1B1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C8E5E33" w14:textId="77777777" w:rsidR="003820A1" w:rsidRPr="00225E3B" w:rsidRDefault="003820A1" w:rsidP="004D1B19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3820A1" w:rsidRPr="00225E3B" w14:paraId="023F4AAD" w14:textId="77777777" w:rsidTr="004D1B19">
        <w:trPr>
          <w:tblHeader/>
        </w:trPr>
        <w:tc>
          <w:tcPr>
            <w:tcW w:w="3960" w:type="dxa"/>
          </w:tcPr>
          <w:p w14:paraId="568DEEE3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E125DBF" w14:textId="77777777" w:rsidR="003820A1" w:rsidRPr="00225E3B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6" w:type="dxa"/>
          </w:tcPr>
          <w:p w14:paraId="41A335B7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2D507257" w14:textId="77777777" w:rsidR="003820A1" w:rsidRPr="00225E3B" w:rsidRDefault="003820A1" w:rsidP="004D1B1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225E3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225E3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820A1" w:rsidRPr="00225E3B" w14:paraId="4BFBB070" w14:textId="77777777" w:rsidTr="004D1B19">
        <w:tc>
          <w:tcPr>
            <w:tcW w:w="3960" w:type="dxa"/>
          </w:tcPr>
          <w:p w14:paraId="512084DF" w14:textId="77777777" w:rsidR="003820A1" w:rsidRPr="00225E3B" w:rsidRDefault="003820A1" w:rsidP="004D1B19">
            <w:pPr>
              <w:pStyle w:val="BodyText"/>
              <w:spacing w:after="0"/>
              <w:ind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6796376D" w14:textId="77777777" w:rsidR="003820A1" w:rsidRPr="00225E3B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8D94E55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139EBE6A" w14:textId="77777777" w:rsidR="003820A1" w:rsidRPr="00225E3B" w:rsidRDefault="003820A1" w:rsidP="004D1B1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820A1" w:rsidRPr="00225E3B" w14:paraId="532C4A63" w14:textId="77777777" w:rsidTr="004D1B19">
        <w:tc>
          <w:tcPr>
            <w:tcW w:w="3960" w:type="dxa"/>
          </w:tcPr>
          <w:p w14:paraId="11ACA0EA" w14:textId="5DAB6FE2" w:rsidR="003820A1" w:rsidRPr="00225E3B" w:rsidRDefault="003820A1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26A5FDE3" w14:textId="69413874" w:rsidR="003820A1" w:rsidRPr="00225E3B" w:rsidRDefault="00FE33A6" w:rsidP="004D1B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3820A1" w:rsidRPr="00225E3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542C3B" w:rsidRPr="00542C3B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4909AEE1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386B72C" w14:textId="0D6A298E" w:rsidR="003820A1" w:rsidRPr="00225E3B" w:rsidRDefault="00FE33A6" w:rsidP="004D1B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820A1" w:rsidRPr="00685D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3820A1" w:rsidRPr="00685D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14:paraId="322DC6C3" w14:textId="77777777" w:rsidR="003820A1" w:rsidRPr="00225E3B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</w:tcPr>
          <w:p w14:paraId="212EEE06" w14:textId="5E5141CB" w:rsidR="003820A1" w:rsidRPr="00225E3B" w:rsidRDefault="00542C3B" w:rsidP="004043D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542C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 w:rsidR="003820A1" w:rsidRPr="00685D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265" w:type="dxa"/>
          </w:tcPr>
          <w:p w14:paraId="206E2516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C918CB7" w14:textId="02AD0774" w:rsidR="003820A1" w:rsidRPr="00E32725" w:rsidRDefault="00FE33A6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820A1" w:rsidRPr="00E327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  <w:r w:rsidR="003820A1" w:rsidRPr="00E327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36D02C83" w14:textId="77777777" w:rsidR="003820A1" w:rsidRPr="00E32725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6B4863DF" w14:textId="099AAB60" w:rsidR="003820A1" w:rsidRPr="00E32725" w:rsidRDefault="00542C3B" w:rsidP="00BF596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542C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820A1" w:rsidRPr="00E327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820A1" w:rsidRPr="00225E3B" w14:paraId="006C00BA" w14:textId="77777777" w:rsidTr="004D1B19">
        <w:tc>
          <w:tcPr>
            <w:tcW w:w="3960" w:type="dxa"/>
          </w:tcPr>
          <w:p w14:paraId="652E92DA" w14:textId="77777777" w:rsidR="003820A1" w:rsidRPr="00225E3B" w:rsidRDefault="003820A1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10" w:type="dxa"/>
          </w:tcPr>
          <w:p w14:paraId="46C49BB2" w14:textId="6419D318" w:rsidR="003820A1" w:rsidRPr="00225E3B" w:rsidRDefault="00FE33A6" w:rsidP="004D1B1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3820A1" w:rsidRPr="00225E3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542C3B" w:rsidRPr="00542C3B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7F95E815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4F56777" w14:textId="4A83BE35" w:rsidR="003820A1" w:rsidRPr="00E11480" w:rsidRDefault="00FE33A6" w:rsidP="004043D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</w:t>
            </w:r>
            <w:r w:rsidR="003820A1" w:rsidRPr="00E1148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42C3B" w:rsidRPr="00542C3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5" w:type="dxa"/>
          </w:tcPr>
          <w:p w14:paraId="458F0131" w14:textId="77777777" w:rsidR="003820A1" w:rsidRPr="00E11480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1A2DA126" w14:textId="3A9C5A38" w:rsidR="003820A1" w:rsidRPr="00E11480" w:rsidRDefault="00FE33A6" w:rsidP="004D1B1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820A1" w:rsidRPr="00E1148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65" w:type="dxa"/>
          </w:tcPr>
          <w:p w14:paraId="638BFB4E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C34CAA3" w14:textId="10A6F52E" w:rsidR="003820A1" w:rsidRPr="00E32725" w:rsidRDefault="00FE33A6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412</w:t>
            </w:r>
            <w:r w:rsidR="003820A1" w:rsidRPr="00E3272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</w:t>
            </w:r>
            <w:r w:rsidR="00542C3B" w:rsidRPr="00542C3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5" w:type="dxa"/>
          </w:tcPr>
          <w:p w14:paraId="604E86E3" w14:textId="77777777" w:rsidR="003820A1" w:rsidRPr="00E32725" w:rsidRDefault="003820A1" w:rsidP="003820A1">
            <w:pPr>
              <w:pStyle w:val="30"/>
              <w:tabs>
                <w:tab w:val="clear" w:pos="360"/>
                <w:tab w:val="clear" w:pos="720"/>
                <w:tab w:val="decimal" w:pos="742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3F998ABB" w14:textId="799A250A" w:rsidR="003820A1" w:rsidRPr="00E32725" w:rsidRDefault="00FE33A6" w:rsidP="004043D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</w:t>
            </w:r>
            <w:r w:rsidR="00542C3B" w:rsidRPr="00542C3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3820A1" w:rsidRPr="00E3272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114</w:t>
            </w:r>
          </w:p>
        </w:tc>
      </w:tr>
      <w:tr w:rsidR="003820A1" w:rsidRPr="00225E3B" w14:paraId="6E2FCB97" w14:textId="77777777" w:rsidTr="004D1B19">
        <w:tc>
          <w:tcPr>
            <w:tcW w:w="3960" w:type="dxa"/>
          </w:tcPr>
          <w:p w14:paraId="4A649C69" w14:textId="77777777" w:rsidR="003820A1" w:rsidRPr="00225E3B" w:rsidRDefault="003820A1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810" w:type="dxa"/>
          </w:tcPr>
          <w:p w14:paraId="10D154DF" w14:textId="7AA350B4" w:rsidR="003820A1" w:rsidRPr="00225E3B" w:rsidRDefault="00FE33A6" w:rsidP="004D1B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820A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49B19D18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DE47065" w14:textId="7B4CF50E" w:rsidR="003820A1" w:rsidRPr="00225E3B" w:rsidRDefault="00E11480" w:rsidP="00E1148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</w:tcPr>
          <w:p w14:paraId="7FB8A1E3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9278171" w14:textId="5D59CB09" w:rsidR="003820A1" w:rsidRPr="00E11480" w:rsidRDefault="00E11480" w:rsidP="00E1148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114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Pr="00E114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Pr="00E114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2B9DAF2F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565D76" w14:textId="755F0083" w:rsidR="003820A1" w:rsidRPr="00E32725" w:rsidRDefault="003820A1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911"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27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14:paraId="1B4C6B56" w14:textId="77777777" w:rsidR="003820A1" w:rsidRPr="00E32725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5DBE7232" w14:textId="17AE0411" w:rsidR="003820A1" w:rsidRPr="00E32725" w:rsidRDefault="003820A1" w:rsidP="00E3272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E327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820A1" w:rsidRPr="00225E3B" w14:paraId="7C2CDB0C" w14:textId="77777777" w:rsidTr="004D1B19">
        <w:tc>
          <w:tcPr>
            <w:tcW w:w="3960" w:type="dxa"/>
          </w:tcPr>
          <w:p w14:paraId="3AA2617B" w14:textId="18384337" w:rsidR="003820A1" w:rsidRDefault="003820A1" w:rsidP="004D1B19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และ </w:t>
            </w:r>
            <w:r w:rsidR="00FE33A6" w:rsidRPr="00FE33A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25E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25E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25E3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2828ED1" w14:textId="77777777" w:rsidR="003820A1" w:rsidRPr="00225E3B" w:rsidRDefault="003820A1" w:rsidP="004D1B19">
            <w:pPr>
              <w:tabs>
                <w:tab w:val="left" w:pos="372"/>
              </w:tabs>
              <w:ind w:lef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65ADA750" w14:textId="77777777" w:rsidR="003820A1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F89B87" w14:textId="6397199F" w:rsidR="003820A1" w:rsidRPr="00225E3B" w:rsidRDefault="00FE33A6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3820A1" w:rsidRPr="00225E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="00542C3B" w:rsidRPr="00542C3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4973775D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70525" w14:textId="1C483275" w:rsidR="003820A1" w:rsidRPr="00E11480" w:rsidRDefault="00FE33A6" w:rsidP="004D1B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3820A1" w:rsidRPr="00E114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="00542C3B" w:rsidRPr="00542C3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3820A1" w:rsidRPr="00E114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65" w:type="dxa"/>
          </w:tcPr>
          <w:p w14:paraId="214D5EE5" w14:textId="77777777" w:rsidR="003820A1" w:rsidRPr="00E11480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303E33CF" w14:textId="77777777" w:rsidR="003820A1" w:rsidRPr="00E11480" w:rsidRDefault="003820A1" w:rsidP="004D1B1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D566404" w14:textId="771C2513" w:rsidR="003820A1" w:rsidRPr="00E11480" w:rsidRDefault="00542C3B" w:rsidP="004D1B1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42C3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86</w:t>
            </w:r>
            <w:r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3820A1" w:rsidRPr="00E114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="00FE33A6"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5" w:type="dxa"/>
          </w:tcPr>
          <w:p w14:paraId="5647C2CC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8E1AE" w14:textId="438BA8B5" w:rsidR="003820A1" w:rsidRPr="0028795D" w:rsidRDefault="00FE33A6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820A1" w:rsidRPr="00287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3820A1" w:rsidRPr="00287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14:paraId="61C69452" w14:textId="77777777" w:rsidR="003820A1" w:rsidRPr="0028795D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389B7671" w14:textId="77777777" w:rsidR="003820A1" w:rsidRPr="0028795D" w:rsidRDefault="003820A1" w:rsidP="003820A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7B4AB5C9" w14:textId="302DEE3F" w:rsidR="003820A1" w:rsidRPr="0028795D" w:rsidRDefault="00542C3B" w:rsidP="003820A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2C3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866</w:t>
            </w:r>
            <w:r w:rsidR="003820A1" w:rsidRPr="002879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="00FE33A6"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</w:tr>
      <w:tr w:rsidR="003820A1" w:rsidRPr="00CD72E6" w14:paraId="00C43A30" w14:textId="77777777" w:rsidTr="004D1B19">
        <w:tc>
          <w:tcPr>
            <w:tcW w:w="3960" w:type="dxa"/>
          </w:tcPr>
          <w:p w14:paraId="5FDC6573" w14:textId="77777777" w:rsidR="003820A1" w:rsidRPr="00264283" w:rsidRDefault="003820A1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52CE3FD" w14:textId="77777777" w:rsidR="003820A1" w:rsidRPr="00264283" w:rsidRDefault="003820A1" w:rsidP="004D1B1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6333A60" w14:textId="77777777" w:rsidR="003820A1" w:rsidRPr="00264283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36534A12" w14:textId="77777777" w:rsidR="003820A1" w:rsidRPr="00264283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44D5C2C" w14:textId="77777777" w:rsidR="003820A1" w:rsidRPr="00264283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16D5D057" w14:textId="77777777" w:rsidR="003820A1" w:rsidRPr="00264283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23A6509B" w14:textId="77777777" w:rsidR="003820A1" w:rsidRPr="00264283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E6F0A39" w14:textId="77777777" w:rsidR="003820A1" w:rsidRPr="00264283" w:rsidRDefault="003820A1" w:rsidP="004043D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4E80439" w14:textId="77777777" w:rsidR="003820A1" w:rsidRPr="00264283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13F6DE8B" w14:textId="77777777" w:rsidR="003820A1" w:rsidRPr="00264283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20A1" w:rsidRPr="00225E3B" w14:paraId="0C06B4B5" w14:textId="77777777" w:rsidTr="004D1B19">
        <w:tc>
          <w:tcPr>
            <w:tcW w:w="3960" w:type="dxa"/>
          </w:tcPr>
          <w:p w14:paraId="02F9060E" w14:textId="77777777" w:rsidR="003820A1" w:rsidRPr="00225E3B" w:rsidRDefault="003820A1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2669E68F" w14:textId="77777777" w:rsidR="003820A1" w:rsidRPr="00225E3B" w:rsidRDefault="003820A1" w:rsidP="004D1B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7BEC603" w14:textId="77777777" w:rsidR="003820A1" w:rsidRPr="00225E3B" w:rsidRDefault="003820A1" w:rsidP="004D1B1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7CBF4C45" w14:textId="77777777" w:rsidR="003820A1" w:rsidRPr="00225E3B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1DE003B" w14:textId="77777777" w:rsidR="003820A1" w:rsidRPr="00225E3B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4CBBB95D" w14:textId="77777777" w:rsidR="003820A1" w:rsidRPr="00225E3B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8C30E22" w14:textId="77777777" w:rsidR="003820A1" w:rsidRPr="00225E3B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E021707" w14:textId="77777777" w:rsidR="003820A1" w:rsidRPr="00225E3B" w:rsidRDefault="003820A1" w:rsidP="004043D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13A37DE" w14:textId="77777777" w:rsidR="003820A1" w:rsidRPr="00225E3B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</w:tcPr>
          <w:p w14:paraId="717E0EB2" w14:textId="77777777" w:rsidR="003820A1" w:rsidRPr="00225E3B" w:rsidRDefault="003820A1" w:rsidP="004D1B19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20A1" w:rsidRPr="00225E3B" w14:paraId="36184461" w14:textId="77777777" w:rsidTr="004D1B19">
        <w:tc>
          <w:tcPr>
            <w:tcW w:w="3960" w:type="dxa"/>
          </w:tcPr>
          <w:p w14:paraId="784F48E9" w14:textId="45BDD7F8" w:rsidR="003820A1" w:rsidRPr="00225E3B" w:rsidRDefault="003820A1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14AD0596" w14:textId="1375F904" w:rsidR="003820A1" w:rsidRPr="00225E3B" w:rsidRDefault="00FE33A6" w:rsidP="004D1B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820A1" w:rsidRPr="00225E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4CBC178B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66E01758" w14:textId="61EC65CC" w:rsidR="003820A1" w:rsidRPr="00E11480" w:rsidRDefault="00FE33A6" w:rsidP="004D1B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820A1" w:rsidRPr="00E114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="003820A1" w:rsidRPr="00E114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5" w:type="dxa"/>
          </w:tcPr>
          <w:p w14:paraId="3DEC81BB" w14:textId="77777777" w:rsidR="003820A1" w:rsidRPr="00E11480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</w:tcPr>
          <w:p w14:paraId="3539B8F4" w14:textId="1257BB64" w:rsidR="003820A1" w:rsidRPr="00E11480" w:rsidRDefault="00542C3B" w:rsidP="004D1B1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542C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542C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820A1" w:rsidRPr="00E114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2C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65" w:type="dxa"/>
          </w:tcPr>
          <w:p w14:paraId="02793034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E3AD9E8" w14:textId="377F3900" w:rsidR="003820A1" w:rsidRPr="0028795D" w:rsidRDefault="00FE33A6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820A1" w:rsidRPr="00287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="003820A1" w:rsidRPr="00287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32C6A121" w14:textId="77777777" w:rsidR="003820A1" w:rsidRPr="0028795D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09204589" w14:textId="02B5AC6B" w:rsidR="003820A1" w:rsidRPr="0028795D" w:rsidRDefault="00542C3B" w:rsidP="004D1B1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2C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3820A1" w:rsidRPr="002879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820A1" w:rsidRPr="00225E3B" w14:paraId="20CFFB25" w14:textId="77777777" w:rsidTr="004D1B19">
        <w:tc>
          <w:tcPr>
            <w:tcW w:w="3960" w:type="dxa"/>
          </w:tcPr>
          <w:p w14:paraId="5C040C23" w14:textId="77777777" w:rsidR="003820A1" w:rsidRPr="00225E3B" w:rsidRDefault="003820A1" w:rsidP="004D1B1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หุ้นทุนออกให้ตามสิทธิ</w:t>
            </w:r>
          </w:p>
        </w:tc>
        <w:tc>
          <w:tcPr>
            <w:tcW w:w="810" w:type="dxa"/>
          </w:tcPr>
          <w:p w14:paraId="22527ED2" w14:textId="24B72F89" w:rsidR="003820A1" w:rsidRPr="00225E3B" w:rsidRDefault="00FE33A6" w:rsidP="004D1B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820A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51D80B8A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83F9162" w14:textId="1DA9A228" w:rsidR="003820A1" w:rsidRPr="00E11480" w:rsidRDefault="00542C3B" w:rsidP="004D1B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5" w:type="dxa"/>
          </w:tcPr>
          <w:p w14:paraId="69B95E26" w14:textId="77777777" w:rsidR="003820A1" w:rsidRPr="00E11480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75DDA2F" w14:textId="312D7AA1" w:rsidR="003820A1" w:rsidRPr="00E11480" w:rsidRDefault="00FE33A6" w:rsidP="004D1B1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5" w:type="dxa"/>
          </w:tcPr>
          <w:p w14:paraId="3687F2A6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8749F47" w14:textId="29FAE93C" w:rsidR="003820A1" w:rsidRPr="0028795D" w:rsidRDefault="00FE33A6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3820A1" w:rsidRPr="00287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5" w:type="dxa"/>
          </w:tcPr>
          <w:p w14:paraId="4D0F1985" w14:textId="77777777" w:rsidR="003820A1" w:rsidRPr="0028795D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5752DC08" w14:textId="7E74A8C9" w:rsidR="003820A1" w:rsidRPr="0028795D" w:rsidRDefault="00542C3B" w:rsidP="004043D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3820A1" w:rsidRPr="00287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858</w:t>
            </w:r>
          </w:p>
        </w:tc>
      </w:tr>
      <w:tr w:rsidR="003820A1" w:rsidRPr="005A75E3" w14:paraId="79C271BD" w14:textId="77777777" w:rsidTr="004D1B19">
        <w:tc>
          <w:tcPr>
            <w:tcW w:w="3960" w:type="dxa"/>
          </w:tcPr>
          <w:p w14:paraId="65E284EB" w14:textId="3A821D6B" w:rsidR="003820A1" w:rsidRDefault="003820A1" w:rsidP="004D1B19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และ </w:t>
            </w:r>
            <w:r w:rsidR="00FE33A6" w:rsidRPr="00FE33A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25E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25E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25E3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E121A57" w14:textId="77777777" w:rsidR="003820A1" w:rsidRPr="00225E3B" w:rsidRDefault="003820A1" w:rsidP="004D1B19">
            <w:pPr>
              <w:tabs>
                <w:tab w:val="left" w:pos="372"/>
              </w:tabs>
              <w:ind w:lef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578955D1" w14:textId="77777777" w:rsidR="003820A1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AAE2770" w14:textId="148BFFB5" w:rsidR="003820A1" w:rsidRPr="00225E3B" w:rsidRDefault="00FE33A6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820A1"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162BDED6" w14:textId="77777777" w:rsidR="003820A1" w:rsidRPr="00225E3B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C1087D8" w14:textId="77777777" w:rsidR="003820A1" w:rsidRPr="00E11480" w:rsidRDefault="003820A1" w:rsidP="004D1B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138239E" w14:textId="625F044B" w:rsidR="003820A1" w:rsidRPr="00E11480" w:rsidRDefault="00FE33A6" w:rsidP="004D1B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3820A1" w:rsidRPr="00E114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3820A1" w:rsidRPr="00E114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65" w:type="dxa"/>
          </w:tcPr>
          <w:p w14:paraId="31BB1614" w14:textId="77777777" w:rsidR="003820A1" w:rsidRPr="00E11480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14AC126" w14:textId="77777777" w:rsidR="003820A1" w:rsidRPr="00E11480" w:rsidRDefault="003820A1" w:rsidP="004D1B1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BE0BE5F" w14:textId="642CF1C9" w:rsidR="003820A1" w:rsidRPr="00E11480" w:rsidRDefault="00542C3B" w:rsidP="004D1B1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42C3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FE33A6" w:rsidRPr="00FE33A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542C3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3820A1" w:rsidRPr="00E114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5" w:type="dxa"/>
          </w:tcPr>
          <w:p w14:paraId="57F42E2F" w14:textId="77777777" w:rsidR="003820A1" w:rsidRPr="00225E3B" w:rsidRDefault="003820A1" w:rsidP="004D1B1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D9C9B96" w14:textId="77777777" w:rsidR="003820A1" w:rsidRPr="0028795D" w:rsidRDefault="003820A1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C09B385" w14:textId="68635326" w:rsidR="003820A1" w:rsidRPr="0028795D" w:rsidRDefault="00FE33A6" w:rsidP="004043DD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820A1" w:rsidRPr="00287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</w:t>
            </w:r>
            <w:r w:rsidR="003820A1" w:rsidRPr="00287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5" w:type="dxa"/>
          </w:tcPr>
          <w:p w14:paraId="6B38A99D" w14:textId="77777777" w:rsidR="003820A1" w:rsidRPr="0028795D" w:rsidRDefault="003820A1" w:rsidP="004D1B19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77CFE3FE" w14:textId="77777777" w:rsidR="003820A1" w:rsidRPr="0028795D" w:rsidRDefault="003820A1" w:rsidP="004D1B1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6A8021" w14:textId="5B6DEA20" w:rsidR="003820A1" w:rsidRPr="0028795D" w:rsidRDefault="00542C3B" w:rsidP="004D1B1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3820A1" w:rsidRPr="00287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</w:tr>
    </w:tbl>
    <w:p w14:paraId="7E0E6838" w14:textId="77777777" w:rsidR="006D2B4E" w:rsidRPr="00264283" w:rsidRDefault="006D2B4E" w:rsidP="006D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4752DE0B" w14:textId="4AC26A2E" w:rsidR="006D2B4E" w:rsidRDefault="006D2B4E" w:rsidP="006D2B4E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2B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E33A6" w:rsidRPr="00FE33A6">
        <w:rPr>
          <w:rFonts w:ascii="Angsana New" w:hAnsi="Angsana New"/>
          <w:sz w:val="30"/>
          <w:szCs w:val="30"/>
        </w:rPr>
        <w:t>23</w:t>
      </w:r>
      <w:r w:rsidRPr="006D2B4E">
        <w:rPr>
          <w:rFonts w:ascii="Angsana New" w:hAnsi="Angsana New"/>
          <w:sz w:val="30"/>
          <w:szCs w:val="30"/>
          <w:cs/>
        </w:rPr>
        <w:t xml:space="preserve"> เมษายน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568</w:t>
      </w:r>
      <w:r w:rsidRPr="006D2B4E">
        <w:rPr>
          <w:rFonts w:ascii="Angsana New" w:hAnsi="Angsana New"/>
          <w:sz w:val="30"/>
          <w:szCs w:val="30"/>
          <w:cs/>
        </w:rPr>
        <w:t xml:space="preserve"> ที่ประชุมผู้ถือหุ้นมีมติอนุมัติ</w:t>
      </w:r>
      <w:r>
        <w:rPr>
          <w:rFonts w:ascii="Angsana New" w:hAnsi="Angsana New" w:hint="cs"/>
          <w:sz w:val="30"/>
          <w:szCs w:val="30"/>
          <w:cs/>
        </w:rPr>
        <w:t>การลดทุนจดทะเบียน</w:t>
      </w:r>
      <w:r w:rsidRPr="006D2B4E">
        <w:rPr>
          <w:rFonts w:ascii="Angsana New" w:hAnsi="Angsana New"/>
          <w:sz w:val="30"/>
          <w:szCs w:val="30"/>
          <w:cs/>
        </w:rPr>
        <w:t xml:space="preserve">ของบริษัทจากทุนจดทะเบียนเดิม </w:t>
      </w:r>
      <w:r w:rsidR="00542C3B" w:rsidRPr="00542C3B">
        <w:rPr>
          <w:rFonts w:ascii="Angsana New" w:hAnsi="Angsana New"/>
          <w:sz w:val="30"/>
          <w:szCs w:val="30"/>
        </w:rPr>
        <w:t>866</w:t>
      </w:r>
      <w:r w:rsidRPr="006D2B4E">
        <w:rPr>
          <w:rFonts w:ascii="Angsana New" w:hAnsi="Angsana New"/>
          <w:sz w:val="30"/>
          <w:szCs w:val="30"/>
        </w:rPr>
        <w:t>,</w:t>
      </w:r>
      <w:r w:rsidR="00FE33A6" w:rsidRPr="00FE33A6">
        <w:rPr>
          <w:rFonts w:ascii="Angsana New" w:hAnsi="Angsana New"/>
          <w:sz w:val="30"/>
          <w:szCs w:val="30"/>
        </w:rPr>
        <w:t>113</w:t>
      </w:r>
      <w:r w:rsidRPr="006D2B4E">
        <w:rPr>
          <w:rFonts w:ascii="Angsana New" w:hAnsi="Angsana New"/>
          <w:sz w:val="30"/>
          <w:szCs w:val="30"/>
        </w:rPr>
        <w:t>,</w:t>
      </w:r>
      <w:r w:rsidR="00542C3B" w:rsidRPr="00542C3B">
        <w:rPr>
          <w:rFonts w:ascii="Angsana New" w:hAnsi="Angsana New"/>
          <w:sz w:val="30"/>
          <w:szCs w:val="30"/>
        </w:rPr>
        <w:t>67</w:t>
      </w:r>
      <w:r w:rsidR="00FE33A6" w:rsidRPr="00FE33A6">
        <w:rPr>
          <w:rFonts w:ascii="Angsana New" w:hAnsi="Angsana New"/>
          <w:sz w:val="30"/>
          <w:szCs w:val="30"/>
        </w:rPr>
        <w:t>3</w:t>
      </w:r>
      <w:r w:rsidRPr="006D2B4E">
        <w:rPr>
          <w:rFonts w:ascii="Angsana New" w:hAnsi="Angsana New"/>
          <w:sz w:val="30"/>
          <w:szCs w:val="30"/>
          <w:cs/>
        </w:rPr>
        <w:t xml:space="preserve"> บาท เป็น </w:t>
      </w:r>
      <w:r w:rsidR="00542C3B" w:rsidRPr="00542C3B">
        <w:rPr>
          <w:rFonts w:ascii="Angsana New" w:hAnsi="Angsana New"/>
          <w:sz w:val="30"/>
          <w:szCs w:val="30"/>
        </w:rPr>
        <w:t>666</w:t>
      </w:r>
      <w:r w:rsidRPr="006D2B4E">
        <w:rPr>
          <w:rFonts w:ascii="Angsana New" w:hAnsi="Angsana New"/>
          <w:sz w:val="30"/>
          <w:szCs w:val="30"/>
        </w:rPr>
        <w:t>,</w:t>
      </w:r>
      <w:r w:rsidR="00542C3B" w:rsidRPr="00542C3B">
        <w:rPr>
          <w:rFonts w:ascii="Angsana New" w:hAnsi="Angsana New"/>
          <w:sz w:val="30"/>
          <w:szCs w:val="30"/>
        </w:rPr>
        <w:t>858</w:t>
      </w:r>
      <w:r w:rsidRPr="006D2B4E">
        <w:rPr>
          <w:rFonts w:ascii="Angsana New" w:hAnsi="Angsana New"/>
          <w:sz w:val="30"/>
          <w:szCs w:val="30"/>
        </w:rPr>
        <w:t>,</w:t>
      </w:r>
      <w:r w:rsidR="00FE33A6" w:rsidRPr="00FE33A6">
        <w:rPr>
          <w:rFonts w:ascii="Angsana New" w:hAnsi="Angsana New"/>
          <w:sz w:val="30"/>
          <w:szCs w:val="30"/>
        </w:rPr>
        <w:t>3</w:t>
      </w:r>
      <w:r w:rsidR="00542C3B" w:rsidRPr="00542C3B">
        <w:rPr>
          <w:rFonts w:ascii="Angsana New" w:hAnsi="Angsana New"/>
          <w:sz w:val="30"/>
          <w:szCs w:val="30"/>
        </w:rPr>
        <w:t>99</w:t>
      </w:r>
      <w:r w:rsidRPr="006D2B4E">
        <w:rPr>
          <w:rFonts w:ascii="Angsana New" w:hAnsi="Angsana New"/>
          <w:sz w:val="30"/>
          <w:szCs w:val="30"/>
          <w:cs/>
        </w:rPr>
        <w:t xml:space="preserve"> บาท</w:t>
      </w:r>
      <w:r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โดยลดหุ้นสามัญจดทะเบียนที่ยังไม่ได้จำหน่าย จำนวน </w:t>
      </w:r>
      <w:r w:rsidR="00FE33A6" w:rsidRPr="00FE33A6">
        <w:rPr>
          <w:rFonts w:ascii="Angsana New" w:hAnsi="Angsana New"/>
          <w:sz w:val="30"/>
          <w:szCs w:val="30"/>
        </w:rPr>
        <w:t>3</w:t>
      </w:r>
      <w:r w:rsidR="00542C3B" w:rsidRPr="00542C3B">
        <w:rPr>
          <w:rFonts w:ascii="Angsana New" w:hAnsi="Angsana New"/>
          <w:sz w:val="30"/>
          <w:szCs w:val="30"/>
        </w:rPr>
        <w:t>98</w:t>
      </w:r>
      <w:r w:rsidRPr="006D2B4E">
        <w:rPr>
          <w:rFonts w:ascii="Angsana New" w:hAnsi="Angsana New"/>
          <w:sz w:val="30"/>
          <w:szCs w:val="30"/>
        </w:rPr>
        <w:t>,</w:t>
      </w:r>
      <w:r w:rsidR="00542C3B" w:rsidRPr="00542C3B">
        <w:rPr>
          <w:rFonts w:ascii="Angsana New" w:hAnsi="Angsana New"/>
          <w:sz w:val="30"/>
          <w:szCs w:val="30"/>
        </w:rPr>
        <w:t>5</w:t>
      </w:r>
      <w:r w:rsidR="00FE33A6" w:rsidRPr="00FE33A6">
        <w:rPr>
          <w:rFonts w:ascii="Angsana New" w:hAnsi="Angsana New"/>
          <w:sz w:val="30"/>
          <w:szCs w:val="30"/>
        </w:rPr>
        <w:t>10</w:t>
      </w:r>
      <w:r w:rsidRPr="006D2B4E">
        <w:rPr>
          <w:rFonts w:ascii="Angsana New" w:hAnsi="Angsana New"/>
          <w:sz w:val="30"/>
          <w:szCs w:val="30"/>
        </w:rPr>
        <w:t>,</w:t>
      </w:r>
      <w:r w:rsidR="00542C3B" w:rsidRPr="00542C3B">
        <w:rPr>
          <w:rFonts w:ascii="Angsana New" w:hAnsi="Angsana New"/>
          <w:sz w:val="30"/>
          <w:szCs w:val="30"/>
        </w:rPr>
        <w:t>5</w:t>
      </w:r>
      <w:r w:rsidR="00FE33A6" w:rsidRPr="00FE33A6">
        <w:rPr>
          <w:rFonts w:ascii="Angsana New" w:hAnsi="Angsana New"/>
          <w:sz w:val="30"/>
          <w:szCs w:val="30"/>
        </w:rPr>
        <w:t>4</w:t>
      </w:r>
      <w:r w:rsidR="00542C3B" w:rsidRPr="00542C3B">
        <w:rPr>
          <w:rFonts w:ascii="Angsana New" w:hAnsi="Angsana New"/>
          <w:sz w:val="30"/>
          <w:szCs w:val="30"/>
        </w:rPr>
        <w:t>8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FE33A6" w:rsidRPr="00FE33A6">
        <w:rPr>
          <w:rFonts w:ascii="Angsana New" w:hAnsi="Angsana New"/>
          <w:sz w:val="30"/>
          <w:szCs w:val="30"/>
        </w:rPr>
        <w:t>0</w:t>
      </w:r>
      <w:r w:rsidRPr="006D2B4E">
        <w:rPr>
          <w:rFonts w:ascii="Angsana New" w:hAnsi="Angsana New"/>
          <w:sz w:val="30"/>
          <w:szCs w:val="30"/>
        </w:rPr>
        <w:t>.</w:t>
      </w:r>
      <w:r w:rsidR="00542C3B" w:rsidRPr="00542C3B">
        <w:rPr>
          <w:rFonts w:ascii="Angsana New" w:hAnsi="Angsana New"/>
          <w:sz w:val="30"/>
          <w:szCs w:val="30"/>
        </w:rPr>
        <w:t>5</w:t>
      </w:r>
      <w:r w:rsidR="00FE33A6" w:rsidRPr="00FE33A6">
        <w:rPr>
          <w:rFonts w:ascii="Angsana New" w:hAnsi="Angsana New"/>
          <w:sz w:val="30"/>
          <w:szCs w:val="30"/>
        </w:rPr>
        <w:t>0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บาท ซี่งเป็นหุ้นคงเหลือจากการรองรับการใช้สิทธิตามใบสำคัญแสดงสิทธิที่จะซื้อหุ้นสามัญของบริษัท ครั้งที่ </w:t>
      </w:r>
      <w:r w:rsidR="00FE33A6" w:rsidRPr="00FE33A6">
        <w:rPr>
          <w:rFonts w:ascii="Angsana New" w:hAnsi="Angsana New"/>
          <w:sz w:val="30"/>
          <w:szCs w:val="30"/>
        </w:rPr>
        <w:t>3</w:t>
      </w:r>
      <w:r w:rsidRPr="006D2B4E">
        <w:rPr>
          <w:rFonts w:ascii="Angsana New" w:hAnsi="Angsana New"/>
          <w:sz w:val="30"/>
          <w:szCs w:val="30"/>
        </w:rPr>
        <w:t xml:space="preserve"> (“SCN-W</w:t>
      </w:r>
      <w:r w:rsidR="00FE33A6" w:rsidRPr="00FE33A6">
        <w:rPr>
          <w:rFonts w:ascii="Angsana New" w:hAnsi="Angsana New"/>
          <w:sz w:val="30"/>
          <w:szCs w:val="30"/>
        </w:rPr>
        <w:t>3</w:t>
      </w:r>
      <w:r w:rsidRPr="006D2B4E">
        <w:rPr>
          <w:rFonts w:ascii="Angsana New" w:hAnsi="Angsana New"/>
          <w:sz w:val="30"/>
          <w:szCs w:val="30"/>
        </w:rPr>
        <w:t xml:space="preserve">”) </w:t>
      </w:r>
      <w:r w:rsidRPr="006D2B4E">
        <w:rPr>
          <w:rFonts w:ascii="Angsana New" w:hAnsi="Angsana New"/>
          <w:sz w:val="30"/>
          <w:szCs w:val="30"/>
          <w:cs/>
        </w:rPr>
        <w:t xml:space="preserve">ซึ่งหมดอายุระยะเวลาใช้สิทธิแล้วเมื่อวันที่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6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567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โดยบริษัทได้จดทะเบียนลดทุนกับกระทรวงพาณิชย์เมื่อวันที่ </w:t>
      </w:r>
      <w:r w:rsidR="00FE33A6" w:rsidRPr="00FE33A6">
        <w:rPr>
          <w:rFonts w:ascii="Angsana New" w:hAnsi="Angsana New"/>
          <w:sz w:val="30"/>
          <w:szCs w:val="30"/>
        </w:rPr>
        <w:t>24</w:t>
      </w:r>
      <w:r w:rsidRPr="006D2B4E">
        <w:rPr>
          <w:rFonts w:ascii="Angsana New" w:hAnsi="Angsana New"/>
          <w:sz w:val="30"/>
          <w:szCs w:val="30"/>
        </w:rPr>
        <w:t xml:space="preserve"> </w:t>
      </w:r>
      <w:r w:rsidRPr="006D2B4E">
        <w:rPr>
          <w:rFonts w:ascii="Angsana New" w:hAnsi="Angsana New"/>
          <w:sz w:val="30"/>
          <w:szCs w:val="30"/>
          <w:cs/>
        </w:rPr>
        <w:t xml:space="preserve">เมษายน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568</w:t>
      </w:r>
    </w:p>
    <w:p w14:paraId="663E748B" w14:textId="77777777" w:rsidR="006D2B4E" w:rsidRPr="00264283" w:rsidRDefault="006D2B4E" w:rsidP="006D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7217FC25" w14:textId="34275889" w:rsidR="003820A1" w:rsidRPr="001521E6" w:rsidRDefault="006D2B4E" w:rsidP="006D2B4E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2B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E33A6" w:rsidRPr="00FE33A6">
        <w:rPr>
          <w:rFonts w:ascii="Angsana New" w:hAnsi="Angsana New"/>
          <w:sz w:val="30"/>
          <w:szCs w:val="30"/>
        </w:rPr>
        <w:t>23</w:t>
      </w:r>
      <w:r w:rsidRPr="006D2B4E">
        <w:rPr>
          <w:rFonts w:ascii="Angsana New" w:hAnsi="Angsana New"/>
          <w:sz w:val="30"/>
          <w:szCs w:val="30"/>
          <w:cs/>
        </w:rPr>
        <w:t xml:space="preserve"> เมษายน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568</w:t>
      </w:r>
      <w:r w:rsidRPr="006D2B4E">
        <w:rPr>
          <w:rFonts w:ascii="Angsana New" w:hAnsi="Angsana New"/>
          <w:sz w:val="30"/>
          <w:szCs w:val="30"/>
          <w:cs/>
        </w:rPr>
        <w:t xml:space="preserve"> ที่ประชุมผู้ถือหุ้นมีมติอนุมัติการเพิ่มทุนจดทะเบียนจากทุนจดทะเบียน </w:t>
      </w:r>
      <w:r w:rsidR="00542C3B" w:rsidRPr="00542C3B">
        <w:rPr>
          <w:rFonts w:ascii="Angsana New" w:hAnsi="Angsana New"/>
          <w:sz w:val="30"/>
          <w:szCs w:val="30"/>
        </w:rPr>
        <w:t>666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542C3B" w:rsidRPr="00542C3B">
        <w:rPr>
          <w:rFonts w:ascii="Angsana New" w:hAnsi="Angsana New"/>
          <w:sz w:val="30"/>
          <w:szCs w:val="30"/>
        </w:rPr>
        <w:t>858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FE33A6" w:rsidRPr="00FE33A6">
        <w:rPr>
          <w:rFonts w:ascii="Angsana New" w:hAnsi="Angsana New"/>
          <w:sz w:val="30"/>
          <w:szCs w:val="30"/>
        </w:rPr>
        <w:t>3</w:t>
      </w:r>
      <w:r w:rsidR="00542C3B" w:rsidRPr="00542C3B">
        <w:rPr>
          <w:rFonts w:ascii="Angsana New" w:hAnsi="Angsana New"/>
          <w:sz w:val="30"/>
          <w:szCs w:val="30"/>
        </w:rPr>
        <w:t>99</w:t>
      </w:r>
      <w:r w:rsidRPr="006D2B4E">
        <w:rPr>
          <w:rFonts w:ascii="Angsana New" w:hAnsi="Angsana New"/>
          <w:sz w:val="30"/>
          <w:szCs w:val="30"/>
          <w:cs/>
        </w:rPr>
        <w:t xml:space="preserve"> บาท เป็น </w:t>
      </w:r>
      <w:r w:rsidR="00542C3B" w:rsidRPr="00542C3B">
        <w:rPr>
          <w:rFonts w:ascii="Angsana New" w:hAnsi="Angsana New"/>
          <w:sz w:val="30"/>
          <w:szCs w:val="30"/>
        </w:rPr>
        <w:t>869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FE33A6" w:rsidRPr="00FE33A6">
        <w:rPr>
          <w:rFonts w:ascii="Angsana New" w:hAnsi="Angsana New"/>
          <w:sz w:val="30"/>
          <w:szCs w:val="30"/>
        </w:rPr>
        <w:t>144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542C3B" w:rsidRPr="00542C3B">
        <w:rPr>
          <w:rFonts w:ascii="Angsana New" w:hAnsi="Angsana New"/>
          <w:sz w:val="30"/>
          <w:szCs w:val="30"/>
        </w:rPr>
        <w:t>5</w:t>
      </w:r>
      <w:r w:rsidR="00FE33A6" w:rsidRPr="00FE33A6">
        <w:rPr>
          <w:rFonts w:ascii="Angsana New" w:hAnsi="Angsana New"/>
          <w:sz w:val="30"/>
          <w:szCs w:val="30"/>
        </w:rPr>
        <w:t>32</w:t>
      </w:r>
      <w:r w:rsidRPr="006D2B4E">
        <w:rPr>
          <w:rFonts w:ascii="Angsana New" w:hAnsi="Angsana New"/>
          <w:sz w:val="30"/>
          <w:szCs w:val="30"/>
          <w:cs/>
        </w:rPr>
        <w:t xml:space="preserve"> บาท โดยการออกหุ้นสามัญเพิ่มทุนใหม่จำนวนไม่เกิน </w:t>
      </w:r>
      <w:r w:rsidR="00FE33A6" w:rsidRPr="00FE33A6">
        <w:rPr>
          <w:rFonts w:ascii="Angsana New" w:hAnsi="Angsana New"/>
          <w:sz w:val="30"/>
          <w:szCs w:val="30"/>
        </w:rPr>
        <w:t>404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542C3B" w:rsidRPr="00542C3B">
        <w:rPr>
          <w:rFonts w:ascii="Angsana New" w:hAnsi="Angsana New"/>
          <w:sz w:val="30"/>
          <w:szCs w:val="30"/>
        </w:rPr>
        <w:t>57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Pr="006D2B4E">
        <w:rPr>
          <w:rFonts w:ascii="Angsana New" w:hAnsi="Angsana New"/>
          <w:sz w:val="30"/>
          <w:szCs w:val="30"/>
          <w:cs/>
        </w:rPr>
        <w:t>,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66</w:t>
      </w:r>
      <w:r w:rsidRPr="006D2B4E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FE33A6" w:rsidRPr="00FE33A6">
        <w:rPr>
          <w:rFonts w:ascii="Angsana New" w:hAnsi="Angsana New"/>
          <w:sz w:val="30"/>
          <w:szCs w:val="30"/>
        </w:rPr>
        <w:t>0</w:t>
      </w:r>
      <w:r w:rsidRPr="006D2B4E">
        <w:rPr>
          <w:rFonts w:ascii="Angsana New" w:hAnsi="Angsana New"/>
          <w:sz w:val="30"/>
          <w:szCs w:val="30"/>
          <w:cs/>
        </w:rPr>
        <w:t>.</w:t>
      </w:r>
      <w:r w:rsidR="00542C3B" w:rsidRPr="00542C3B">
        <w:rPr>
          <w:rFonts w:ascii="Angsana New" w:hAnsi="Angsana New"/>
          <w:sz w:val="30"/>
          <w:szCs w:val="30"/>
        </w:rPr>
        <w:t>5</w:t>
      </w:r>
      <w:r w:rsidR="00FE33A6" w:rsidRPr="00FE33A6">
        <w:rPr>
          <w:rFonts w:ascii="Angsana New" w:hAnsi="Angsana New"/>
          <w:sz w:val="30"/>
          <w:szCs w:val="30"/>
        </w:rPr>
        <w:t>0</w:t>
      </w:r>
      <w:r w:rsidRPr="006D2B4E">
        <w:rPr>
          <w:rFonts w:ascii="Angsana New" w:hAnsi="Angsana New"/>
          <w:sz w:val="30"/>
          <w:szCs w:val="30"/>
          <w:cs/>
        </w:rPr>
        <w:t xml:space="preserve"> บาท โดยบริษัทได้จดทะเบียนเพิ่มทุนกับกระทรวงพาณิชย์เมื่อวันที่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</w:t>
      </w:r>
      <w:r w:rsidRPr="006D2B4E">
        <w:rPr>
          <w:rFonts w:ascii="Angsana New" w:hAnsi="Angsana New"/>
          <w:sz w:val="30"/>
          <w:szCs w:val="30"/>
          <w:cs/>
        </w:rPr>
        <w:t xml:space="preserve"> เมษายน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568</w:t>
      </w:r>
    </w:p>
    <w:p w14:paraId="4020EEEF" w14:textId="77777777" w:rsidR="006D2B4E" w:rsidRPr="00264283" w:rsidRDefault="006D2B4E" w:rsidP="006D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  <w:bookmarkStart w:id="8" w:name="_Hlk204691493"/>
    </w:p>
    <w:p w14:paraId="6191080B" w14:textId="2F74A9E4" w:rsidR="006D2B4E" w:rsidRPr="006D2B4E" w:rsidRDefault="006D2B4E" w:rsidP="006D2B4E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  <w:r w:rsidRPr="00542C3B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เมื่อวันที่ </w:t>
      </w:r>
      <w:r w:rsidR="00FE33A6" w:rsidRPr="00FE33A6">
        <w:rPr>
          <w:rFonts w:ascii="Angsana New" w:hAnsi="Angsana New"/>
          <w:spacing w:val="-6"/>
          <w:sz w:val="30"/>
          <w:szCs w:val="30"/>
        </w:rPr>
        <w:t>23</w:t>
      </w:r>
      <w:r w:rsidRPr="00542C3B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="00FE33A6" w:rsidRPr="00FE33A6">
        <w:rPr>
          <w:rFonts w:ascii="Angsana New" w:hAnsi="Angsana New"/>
          <w:spacing w:val="-6"/>
          <w:sz w:val="30"/>
          <w:szCs w:val="30"/>
        </w:rPr>
        <w:t>2</w:t>
      </w:r>
      <w:r w:rsidR="00542C3B" w:rsidRPr="00542C3B">
        <w:rPr>
          <w:rFonts w:ascii="Angsana New" w:hAnsi="Angsana New"/>
          <w:spacing w:val="-6"/>
          <w:sz w:val="30"/>
          <w:szCs w:val="30"/>
        </w:rPr>
        <w:t>568</w:t>
      </w:r>
      <w:r w:rsidRPr="00542C3B">
        <w:rPr>
          <w:rFonts w:ascii="Angsana New" w:hAnsi="Angsana New"/>
          <w:spacing w:val="-6"/>
          <w:sz w:val="30"/>
          <w:szCs w:val="30"/>
          <w:cs/>
        </w:rPr>
        <w:t xml:space="preserve"> ที่ประชุมผู้ถือหุ้นมีมติอนุมัติการจัดสรรหุ้นสามัญเพิ่มทุนของบริษัทจำนวน </w:t>
      </w:r>
      <w:r w:rsidR="00FE33A6" w:rsidRPr="00FE33A6">
        <w:rPr>
          <w:rFonts w:ascii="Angsana New" w:hAnsi="Angsana New"/>
          <w:spacing w:val="-6"/>
          <w:sz w:val="30"/>
          <w:szCs w:val="30"/>
        </w:rPr>
        <w:t>404</w:t>
      </w:r>
      <w:r w:rsidRPr="00542C3B">
        <w:rPr>
          <w:rFonts w:ascii="Angsana New" w:hAnsi="Angsana New"/>
          <w:spacing w:val="-6"/>
          <w:sz w:val="30"/>
          <w:szCs w:val="30"/>
          <w:cs/>
        </w:rPr>
        <w:t>,</w:t>
      </w:r>
      <w:r w:rsidR="00542C3B" w:rsidRPr="00542C3B">
        <w:rPr>
          <w:rFonts w:ascii="Angsana New" w:hAnsi="Angsana New"/>
          <w:spacing w:val="-6"/>
          <w:sz w:val="30"/>
          <w:szCs w:val="30"/>
        </w:rPr>
        <w:t>57</w:t>
      </w:r>
      <w:r w:rsidR="00FE33A6" w:rsidRPr="00FE33A6">
        <w:rPr>
          <w:rFonts w:ascii="Angsana New" w:hAnsi="Angsana New"/>
          <w:spacing w:val="-6"/>
          <w:sz w:val="30"/>
          <w:szCs w:val="30"/>
        </w:rPr>
        <w:t>2</w:t>
      </w:r>
      <w:r w:rsidRPr="00542C3B">
        <w:rPr>
          <w:rFonts w:ascii="Angsana New" w:hAnsi="Angsana New"/>
          <w:spacing w:val="-6"/>
          <w:sz w:val="30"/>
          <w:szCs w:val="30"/>
          <w:cs/>
        </w:rPr>
        <w:t>,</w:t>
      </w:r>
      <w:r w:rsidR="00FE33A6" w:rsidRPr="00FE33A6">
        <w:rPr>
          <w:rFonts w:ascii="Angsana New" w:hAnsi="Angsana New"/>
          <w:spacing w:val="-6"/>
          <w:sz w:val="30"/>
          <w:szCs w:val="30"/>
        </w:rPr>
        <w:t>2</w:t>
      </w:r>
      <w:r w:rsidR="00542C3B" w:rsidRPr="00542C3B">
        <w:rPr>
          <w:rFonts w:ascii="Angsana New" w:hAnsi="Angsana New"/>
          <w:spacing w:val="-6"/>
          <w:sz w:val="30"/>
          <w:szCs w:val="30"/>
        </w:rPr>
        <w:t>66</w:t>
      </w:r>
      <w:r w:rsidRPr="00542C3B">
        <w:rPr>
          <w:rFonts w:ascii="Angsana New" w:hAnsi="Angsana New"/>
          <w:spacing w:val="-6"/>
          <w:sz w:val="30"/>
          <w:szCs w:val="30"/>
          <w:cs/>
        </w:rPr>
        <w:t xml:space="preserve"> หุ้น</w:t>
      </w:r>
      <w:r w:rsidRPr="006D2B4E">
        <w:rPr>
          <w:rFonts w:ascii="Angsana New" w:hAnsi="Angsana New"/>
          <w:sz w:val="30"/>
          <w:szCs w:val="30"/>
          <w:cs/>
        </w:rPr>
        <w:t xml:space="preserve"> มูลค่าที่ตราไว้หุ้นละ </w:t>
      </w:r>
      <w:r w:rsidR="00FE33A6" w:rsidRPr="00FE33A6">
        <w:rPr>
          <w:rFonts w:ascii="Angsana New" w:hAnsi="Angsana New"/>
          <w:sz w:val="30"/>
          <w:szCs w:val="30"/>
        </w:rPr>
        <w:t>0</w:t>
      </w:r>
      <w:r w:rsidRPr="006D2B4E">
        <w:rPr>
          <w:rFonts w:ascii="Angsana New" w:hAnsi="Angsana New"/>
          <w:sz w:val="30"/>
          <w:szCs w:val="30"/>
          <w:cs/>
        </w:rPr>
        <w:t>.</w:t>
      </w:r>
      <w:r w:rsidR="00542C3B" w:rsidRPr="00542C3B">
        <w:rPr>
          <w:rFonts w:ascii="Angsana New" w:hAnsi="Angsana New"/>
          <w:sz w:val="30"/>
          <w:szCs w:val="30"/>
        </w:rPr>
        <w:t>5</w:t>
      </w:r>
      <w:r w:rsidR="00FE33A6" w:rsidRPr="00FE33A6">
        <w:rPr>
          <w:rFonts w:ascii="Angsana New" w:hAnsi="Angsana New"/>
          <w:sz w:val="30"/>
          <w:szCs w:val="30"/>
        </w:rPr>
        <w:t>0</w:t>
      </w:r>
      <w:r w:rsidRPr="006D2B4E">
        <w:rPr>
          <w:rFonts w:ascii="Angsana New" w:hAnsi="Angsana New"/>
          <w:sz w:val="30"/>
          <w:szCs w:val="30"/>
          <w:cs/>
        </w:rPr>
        <w:t xml:space="preserve"> บาท เพื่อเสนอขายให้แก่ผู้ถือหุ้นเดิมตามสัดส่วนการถือหุ้น (</w:t>
      </w:r>
      <w:r w:rsidRPr="006D2B4E">
        <w:rPr>
          <w:rFonts w:ascii="Angsana New" w:hAnsi="Angsana New"/>
          <w:sz w:val="30"/>
          <w:szCs w:val="30"/>
        </w:rPr>
        <w:t xml:space="preserve">Right Offering) </w:t>
      </w:r>
      <w:r w:rsidR="00542C3B">
        <w:rPr>
          <w:rFonts w:ascii="Angsana New" w:hAnsi="Angsana New"/>
          <w:sz w:val="30"/>
          <w:szCs w:val="30"/>
        </w:rPr>
        <w:t xml:space="preserve">                    </w:t>
      </w:r>
      <w:r w:rsidRPr="00542C3B">
        <w:rPr>
          <w:rFonts w:ascii="Angsana New" w:hAnsi="Angsana New"/>
          <w:spacing w:val="-6"/>
          <w:sz w:val="30"/>
          <w:szCs w:val="30"/>
          <w:cs/>
        </w:rPr>
        <w:t xml:space="preserve">ในอัตราส่วน </w:t>
      </w:r>
      <w:r w:rsidR="00FE33A6" w:rsidRPr="00FE33A6">
        <w:rPr>
          <w:rFonts w:ascii="Angsana New" w:hAnsi="Angsana New"/>
          <w:spacing w:val="-6"/>
          <w:sz w:val="30"/>
          <w:szCs w:val="30"/>
        </w:rPr>
        <w:t>3</w:t>
      </w:r>
      <w:r w:rsidRPr="00542C3B">
        <w:rPr>
          <w:rFonts w:ascii="Angsana New" w:hAnsi="Angsana New"/>
          <w:spacing w:val="-6"/>
          <w:sz w:val="30"/>
          <w:szCs w:val="30"/>
          <w:cs/>
        </w:rPr>
        <w:t xml:space="preserve"> หุ้นสามัญเดิมต่อ </w:t>
      </w:r>
      <w:r w:rsidR="00FE33A6" w:rsidRPr="00FE33A6">
        <w:rPr>
          <w:rFonts w:ascii="Angsana New" w:hAnsi="Angsana New"/>
          <w:spacing w:val="-6"/>
          <w:sz w:val="30"/>
          <w:szCs w:val="30"/>
        </w:rPr>
        <w:t>1</w:t>
      </w:r>
      <w:r w:rsidRPr="00542C3B">
        <w:rPr>
          <w:rFonts w:ascii="Angsana New" w:hAnsi="Angsana New"/>
          <w:spacing w:val="-6"/>
          <w:sz w:val="30"/>
          <w:szCs w:val="30"/>
          <w:cs/>
        </w:rPr>
        <w:t xml:space="preserve"> หุ้นสามัญใหม่ ที่ราคาเสนอขายหุ้นละ </w:t>
      </w:r>
      <w:r w:rsidR="00FE33A6" w:rsidRPr="00FE33A6">
        <w:rPr>
          <w:rFonts w:ascii="Angsana New" w:hAnsi="Angsana New"/>
          <w:spacing w:val="-6"/>
          <w:sz w:val="30"/>
          <w:szCs w:val="30"/>
        </w:rPr>
        <w:t>0</w:t>
      </w:r>
      <w:r w:rsidRPr="00542C3B">
        <w:rPr>
          <w:rFonts w:ascii="Angsana New" w:hAnsi="Angsana New"/>
          <w:spacing w:val="-6"/>
          <w:sz w:val="30"/>
          <w:szCs w:val="30"/>
          <w:cs/>
        </w:rPr>
        <w:t>.</w:t>
      </w:r>
      <w:r w:rsidR="00542C3B" w:rsidRPr="00542C3B">
        <w:rPr>
          <w:rFonts w:ascii="Angsana New" w:hAnsi="Angsana New"/>
          <w:spacing w:val="-6"/>
          <w:sz w:val="30"/>
          <w:szCs w:val="30"/>
        </w:rPr>
        <w:t>5</w:t>
      </w:r>
      <w:r w:rsidR="00FE33A6" w:rsidRPr="00FE33A6">
        <w:rPr>
          <w:rFonts w:ascii="Angsana New" w:hAnsi="Angsana New"/>
          <w:spacing w:val="-6"/>
          <w:sz w:val="30"/>
          <w:szCs w:val="30"/>
        </w:rPr>
        <w:t>0</w:t>
      </w:r>
      <w:r w:rsidRPr="00542C3B">
        <w:rPr>
          <w:rFonts w:ascii="Angsana New" w:hAnsi="Angsana New"/>
          <w:spacing w:val="-6"/>
          <w:sz w:val="30"/>
          <w:szCs w:val="30"/>
          <w:cs/>
        </w:rPr>
        <w:t xml:space="preserve"> บาท มูลค่ารวมไม่เกิน </w:t>
      </w:r>
      <w:r w:rsidR="00FE33A6" w:rsidRPr="00FE33A6">
        <w:rPr>
          <w:rFonts w:ascii="Angsana New" w:hAnsi="Angsana New"/>
          <w:spacing w:val="-6"/>
          <w:sz w:val="30"/>
          <w:szCs w:val="30"/>
        </w:rPr>
        <w:t>202</w:t>
      </w:r>
      <w:r w:rsidRPr="00542C3B">
        <w:rPr>
          <w:rFonts w:ascii="Angsana New" w:hAnsi="Angsana New"/>
          <w:spacing w:val="-6"/>
          <w:sz w:val="30"/>
          <w:szCs w:val="30"/>
          <w:cs/>
        </w:rPr>
        <w:t>,</w:t>
      </w:r>
      <w:r w:rsidR="00FE33A6" w:rsidRPr="00FE33A6">
        <w:rPr>
          <w:rFonts w:ascii="Angsana New" w:hAnsi="Angsana New"/>
          <w:spacing w:val="-6"/>
          <w:sz w:val="30"/>
          <w:szCs w:val="30"/>
        </w:rPr>
        <w:t>2</w:t>
      </w:r>
      <w:r w:rsidR="00542C3B" w:rsidRPr="00542C3B">
        <w:rPr>
          <w:rFonts w:ascii="Angsana New" w:hAnsi="Angsana New"/>
          <w:spacing w:val="-6"/>
          <w:sz w:val="30"/>
          <w:szCs w:val="30"/>
        </w:rPr>
        <w:t>86</w:t>
      </w:r>
      <w:r w:rsidRPr="00542C3B">
        <w:rPr>
          <w:rFonts w:ascii="Angsana New" w:hAnsi="Angsana New"/>
          <w:spacing w:val="-6"/>
          <w:sz w:val="30"/>
          <w:szCs w:val="30"/>
          <w:cs/>
        </w:rPr>
        <w:t>,</w:t>
      </w:r>
      <w:r w:rsidR="00FE33A6" w:rsidRPr="00FE33A6">
        <w:rPr>
          <w:rFonts w:ascii="Angsana New" w:hAnsi="Angsana New"/>
          <w:spacing w:val="-6"/>
          <w:sz w:val="30"/>
          <w:szCs w:val="30"/>
        </w:rPr>
        <w:t>133</w:t>
      </w:r>
      <w:r w:rsidRPr="00542C3B">
        <w:rPr>
          <w:rFonts w:ascii="Angsana New" w:hAnsi="Angsana New"/>
          <w:spacing w:val="-6"/>
          <w:sz w:val="30"/>
          <w:szCs w:val="30"/>
          <w:cs/>
        </w:rPr>
        <w:t xml:space="preserve"> บาท </w:t>
      </w:r>
      <w:r w:rsidRPr="006D2B4E">
        <w:rPr>
          <w:rFonts w:ascii="Angsana New" w:hAnsi="Angsana New"/>
          <w:sz w:val="30"/>
          <w:szCs w:val="30"/>
          <w:cs/>
        </w:rPr>
        <w:t xml:space="preserve">โดยกำหนดให้วันกําหนดรายชื่อผู้ถือหุ้นที่มีสิทธิได้รับการจัดสรรและเสนอขายหุ้นสามัญเพิ่มทุนเป็นวันที่ </w:t>
      </w:r>
      <w:r w:rsidR="00542C3B">
        <w:rPr>
          <w:rFonts w:ascii="Angsana New" w:hAnsi="Angsana New"/>
          <w:sz w:val="30"/>
          <w:szCs w:val="30"/>
        </w:rPr>
        <w:t xml:space="preserve">            </w:t>
      </w:r>
      <w:r w:rsidR="007818DB">
        <w:rPr>
          <w:rFonts w:ascii="Angsana New" w:hAnsi="Angsana New"/>
          <w:sz w:val="30"/>
          <w:szCs w:val="30"/>
        </w:rPr>
        <w:t xml:space="preserve"> </w:t>
      </w:r>
      <w:r w:rsidR="00FE33A6" w:rsidRPr="00FE33A6">
        <w:rPr>
          <w:rFonts w:ascii="Angsana New" w:hAnsi="Angsana New"/>
          <w:spacing w:val="-6"/>
          <w:sz w:val="30"/>
          <w:szCs w:val="30"/>
        </w:rPr>
        <w:t>30</w:t>
      </w:r>
      <w:r w:rsidRPr="00AD54CE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="00FE33A6" w:rsidRPr="00FE33A6">
        <w:rPr>
          <w:rFonts w:ascii="Angsana New" w:hAnsi="Angsana New"/>
          <w:spacing w:val="-6"/>
          <w:sz w:val="30"/>
          <w:szCs w:val="30"/>
        </w:rPr>
        <w:t>2</w:t>
      </w:r>
      <w:r w:rsidR="00542C3B" w:rsidRPr="00AD54CE">
        <w:rPr>
          <w:rFonts w:ascii="Angsana New" w:hAnsi="Angsana New"/>
          <w:spacing w:val="-6"/>
          <w:sz w:val="30"/>
          <w:szCs w:val="30"/>
        </w:rPr>
        <w:t>568</w:t>
      </w:r>
      <w:r w:rsidR="00835FEF" w:rsidRPr="00AD54C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A346F" w:rsidRPr="00AD54CE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A96833">
        <w:rPr>
          <w:rFonts w:ascii="Angsana New" w:hAnsi="Angsana New"/>
          <w:spacing w:val="-6"/>
          <w:sz w:val="30"/>
          <w:szCs w:val="30"/>
        </w:rPr>
        <w:t xml:space="preserve"> </w:t>
      </w:r>
      <w:r w:rsidR="00835FEF" w:rsidRPr="00AD54CE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FE33A6" w:rsidRPr="00FE33A6">
        <w:rPr>
          <w:rFonts w:ascii="Angsana New" w:hAnsi="Angsana New"/>
          <w:spacing w:val="-6"/>
          <w:sz w:val="30"/>
          <w:szCs w:val="30"/>
        </w:rPr>
        <w:t>30</w:t>
      </w:r>
      <w:r w:rsidR="00835FEF" w:rsidRPr="00AD54CE">
        <w:rPr>
          <w:rFonts w:ascii="Angsana New" w:hAnsi="Angsana New"/>
          <w:spacing w:val="-6"/>
          <w:sz w:val="30"/>
          <w:szCs w:val="30"/>
        </w:rPr>
        <w:t xml:space="preserve"> </w:t>
      </w:r>
      <w:r w:rsidR="00835FEF" w:rsidRPr="00AD54CE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FE33A6" w:rsidRPr="00FE33A6">
        <w:rPr>
          <w:rFonts w:ascii="Angsana New" w:hAnsi="Angsana New"/>
          <w:spacing w:val="-6"/>
          <w:sz w:val="30"/>
          <w:szCs w:val="30"/>
        </w:rPr>
        <w:t>2</w:t>
      </w:r>
      <w:r w:rsidR="00835FEF" w:rsidRPr="00AD54CE">
        <w:rPr>
          <w:rFonts w:ascii="Angsana New" w:hAnsi="Angsana New"/>
          <w:spacing w:val="-6"/>
          <w:sz w:val="30"/>
          <w:szCs w:val="30"/>
        </w:rPr>
        <w:t xml:space="preserve">568 </w:t>
      </w:r>
      <w:r w:rsidR="00A20AED" w:rsidRPr="00AD54CE">
        <w:rPr>
          <w:rFonts w:ascii="Angsana New" w:hAnsi="Angsana New" w:hint="cs"/>
          <w:spacing w:val="-6"/>
          <w:sz w:val="30"/>
          <w:szCs w:val="30"/>
          <w:cs/>
        </w:rPr>
        <w:t>มีผู้ใช้สิทธิ</w:t>
      </w:r>
      <w:r w:rsidR="00835FEF" w:rsidRPr="00AD54CE">
        <w:rPr>
          <w:rFonts w:ascii="Angsana New" w:hAnsi="Angsana New" w:hint="cs"/>
          <w:spacing w:val="-6"/>
          <w:sz w:val="30"/>
          <w:szCs w:val="30"/>
          <w:cs/>
        </w:rPr>
        <w:t>ดังกล่าวแล้วทั้งสิ้น</w:t>
      </w:r>
      <w:r w:rsidR="00A20AED" w:rsidRPr="00AD54CE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A20AED" w:rsidRPr="00AD54CE">
        <w:rPr>
          <w:rFonts w:ascii="Angsana New" w:hAnsi="Angsana New"/>
          <w:spacing w:val="-6"/>
          <w:sz w:val="30"/>
          <w:szCs w:val="30"/>
        </w:rPr>
        <w:t>5,</w:t>
      </w:r>
      <w:r w:rsidR="00FE33A6" w:rsidRPr="00FE33A6">
        <w:rPr>
          <w:rFonts w:ascii="Angsana New" w:hAnsi="Angsana New"/>
          <w:spacing w:val="-6"/>
          <w:sz w:val="30"/>
          <w:szCs w:val="30"/>
        </w:rPr>
        <w:t>241</w:t>
      </w:r>
      <w:r w:rsidR="00A20AED" w:rsidRPr="00AD54CE">
        <w:rPr>
          <w:rFonts w:ascii="Angsana New" w:hAnsi="Angsana New"/>
          <w:spacing w:val="-6"/>
          <w:sz w:val="30"/>
          <w:szCs w:val="30"/>
        </w:rPr>
        <w:t xml:space="preserve"> </w:t>
      </w:r>
      <w:r w:rsidR="00A20AED" w:rsidRPr="00AD54CE">
        <w:rPr>
          <w:rFonts w:ascii="Angsana New" w:hAnsi="Angsana New" w:hint="cs"/>
          <w:spacing w:val="-6"/>
          <w:sz w:val="30"/>
          <w:szCs w:val="30"/>
          <w:cs/>
        </w:rPr>
        <w:t xml:space="preserve">หุ้น มูลค่ารวม </w:t>
      </w:r>
      <w:r w:rsidR="00FE33A6" w:rsidRPr="00FE33A6">
        <w:rPr>
          <w:rFonts w:ascii="Angsana New" w:hAnsi="Angsana New"/>
          <w:spacing w:val="-6"/>
          <w:sz w:val="30"/>
          <w:szCs w:val="30"/>
        </w:rPr>
        <w:t>2</w:t>
      </w:r>
      <w:r w:rsidR="00A20AED" w:rsidRPr="00AD54CE">
        <w:rPr>
          <w:rFonts w:ascii="Angsana New" w:hAnsi="Angsana New"/>
          <w:spacing w:val="-6"/>
          <w:sz w:val="30"/>
          <w:szCs w:val="30"/>
        </w:rPr>
        <w:t>,6</w:t>
      </w:r>
      <w:r w:rsidR="00FE33A6" w:rsidRPr="00FE33A6">
        <w:rPr>
          <w:rFonts w:ascii="Angsana New" w:hAnsi="Angsana New"/>
          <w:spacing w:val="-6"/>
          <w:sz w:val="30"/>
          <w:szCs w:val="30"/>
        </w:rPr>
        <w:t>20</w:t>
      </w:r>
      <w:r w:rsidR="00A20AED" w:rsidRPr="00AD54CE">
        <w:rPr>
          <w:rFonts w:ascii="Angsana New" w:hAnsi="Angsana New"/>
          <w:spacing w:val="-6"/>
          <w:sz w:val="30"/>
          <w:szCs w:val="30"/>
        </w:rPr>
        <w:t>.5</w:t>
      </w:r>
      <w:r w:rsidR="00FE33A6" w:rsidRPr="00FE33A6">
        <w:rPr>
          <w:rFonts w:ascii="Angsana New" w:hAnsi="Angsana New"/>
          <w:spacing w:val="-6"/>
          <w:sz w:val="30"/>
          <w:szCs w:val="30"/>
        </w:rPr>
        <w:t>0</w:t>
      </w:r>
      <w:r w:rsidR="00A20AED" w:rsidRPr="00AD54CE">
        <w:rPr>
          <w:rFonts w:ascii="Angsana New" w:hAnsi="Angsana New"/>
          <w:spacing w:val="-6"/>
          <w:sz w:val="30"/>
          <w:szCs w:val="30"/>
        </w:rPr>
        <w:t xml:space="preserve"> </w:t>
      </w:r>
      <w:r w:rsidR="00A20AED" w:rsidRPr="00AD54CE">
        <w:rPr>
          <w:rFonts w:ascii="Angsana New" w:hAnsi="Angsana New" w:hint="cs"/>
          <w:spacing w:val="-6"/>
          <w:sz w:val="30"/>
          <w:szCs w:val="30"/>
          <w:cs/>
        </w:rPr>
        <w:t>บาท</w:t>
      </w:r>
    </w:p>
    <w:bookmarkEnd w:id="8"/>
    <w:p w14:paraId="50A463C6" w14:textId="77777777" w:rsidR="003820A1" w:rsidRPr="00D91200" w:rsidRDefault="003820A1" w:rsidP="00D91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0A541CEC" w14:textId="5916B4BD" w:rsidR="00626AEE" w:rsidRPr="00CD7A2E" w:rsidRDefault="002D4EF1" w:rsidP="007804B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D7A2E"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2A559D" w:rsidRPr="00CD7A2E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CD7A2E" w:rsidRDefault="00C70F92" w:rsidP="000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  <w:cs/>
        </w:rPr>
      </w:pPr>
    </w:p>
    <w:p w14:paraId="1F3C2641" w14:textId="020BFF1C" w:rsidR="00064DED" w:rsidRPr="0037017E" w:rsidRDefault="00064DED" w:rsidP="00D0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017E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FE33A6" w:rsidRPr="00FE33A6">
        <w:rPr>
          <w:rFonts w:asciiTheme="majorBidi" w:hAnsiTheme="majorBidi" w:cstheme="majorBidi"/>
          <w:sz w:val="30"/>
          <w:szCs w:val="30"/>
        </w:rPr>
        <w:t>4</w:t>
      </w:r>
      <w:r w:rsidRPr="0037017E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197CE00E" w14:textId="4DBE855A" w:rsidR="001465B4" w:rsidRPr="00CD7A2E" w:rsidRDefault="001465B4" w:rsidP="00D91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51EF76AD" w14:textId="0F50A683" w:rsidR="00064DED" w:rsidRPr="00CD7A2E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D7A2E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CD7A2E" w:rsidRDefault="00064DED" w:rsidP="00395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CD7A2E" w14:paraId="49158658" w14:textId="77777777" w:rsidTr="006E35F5">
        <w:trPr>
          <w:cantSplit/>
          <w:trHeight w:val="1829"/>
        </w:trPr>
        <w:tc>
          <w:tcPr>
            <w:tcW w:w="1440" w:type="dxa"/>
          </w:tcPr>
          <w:p w14:paraId="5B0A8DDD" w14:textId="0559C77D" w:rsidR="00064DED" w:rsidRPr="00CD7A2E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CD7A2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FE33A6" w:rsidRPr="00FE33A6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1605C6CC" w:rsidR="006E35F5" w:rsidRPr="00CD7A2E" w:rsidRDefault="00064DED" w:rsidP="006E35F5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CD7A2E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CD7A2E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ธุรกิจบริการปรับปรุงคุณภาพก๊าซธรรมชาติ (</w:t>
            </w:r>
            <w:r w:rsidRPr="00CD7A2E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 w:rsidR="004A33B7" w:rsidRPr="00CD7A2E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="00422C39" w:rsidRPr="00CD7A2E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CD7A2E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5E36CF89" w:rsidR="00064DED" w:rsidRPr="00CD7A2E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CD7A2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FE33A6" w:rsidRPr="00FE33A6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CD7A2E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CD7A2E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 w:rsidRPr="00CD7A2E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CD7A2E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CD7A2E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CD7A2E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CD7A2E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4C356491" w:rsidR="00064DED" w:rsidRPr="00CD7A2E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CD7A2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FE33A6" w:rsidRPr="00FE33A6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75C5C36B" w:rsidR="00064DED" w:rsidRPr="00CD7A2E" w:rsidRDefault="00064DED" w:rsidP="00C4000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CD7A2E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3C3D5B" w:rsidRPr="00CD7A2E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ธุรกิจผลิตและจำหน่ายกระแสไฟฟ้าจากพลังงานแสงอาทิตย์</w:t>
            </w:r>
          </w:p>
        </w:tc>
      </w:tr>
      <w:tr w:rsidR="00AB43AE" w:rsidRPr="00CD7A2E" w14:paraId="07A3EA98" w14:textId="77777777" w:rsidTr="006E35F5">
        <w:trPr>
          <w:cantSplit/>
          <w:trHeight w:val="542"/>
        </w:trPr>
        <w:tc>
          <w:tcPr>
            <w:tcW w:w="1440" w:type="dxa"/>
          </w:tcPr>
          <w:p w14:paraId="53196725" w14:textId="2B81C822" w:rsidR="00AB43AE" w:rsidRPr="00CD7A2E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CD7A2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FE33A6" w:rsidRPr="00FE33A6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CD7A2E" w:rsidRDefault="00326C0D" w:rsidP="00AB43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1104EF" w14:paraId="18814C9A" w14:textId="77777777" w:rsidTr="006E35F5">
        <w:trPr>
          <w:cantSplit/>
          <w:trHeight w:val="533"/>
        </w:trPr>
        <w:tc>
          <w:tcPr>
            <w:tcW w:w="1440" w:type="dxa"/>
          </w:tcPr>
          <w:p w14:paraId="6E2F357E" w14:textId="77777777" w:rsidR="00AB43AE" w:rsidRPr="00AE0DD0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AE0DD0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AE0DD0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DD0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5272E5FF" w14:textId="72366493" w:rsidR="00AE1CE7" w:rsidRPr="00A30656" w:rsidRDefault="00AE1CE7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9"/>
          <w:szCs w:val="29"/>
        </w:rPr>
        <w:sectPr w:rsidR="00AE1CE7" w:rsidRPr="00A30656" w:rsidSect="0095740D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47088F3" w14:textId="77E8E4C8" w:rsidR="00633C25" w:rsidRDefault="000A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6231">
        <w:rPr>
          <w:rFonts w:ascii="Angsana New" w:hAnsi="Angsana New"/>
          <w:sz w:val="30"/>
          <w:szCs w:val="30"/>
          <w:cs/>
        </w:rPr>
        <w:lastRenderedPageBreak/>
        <w:t>ข้อมูล</w:t>
      </w:r>
      <w:r w:rsidR="00B71C72">
        <w:rPr>
          <w:rFonts w:ascii="Angsana New" w:hAnsi="Angsana New" w:hint="cs"/>
          <w:sz w:val="30"/>
          <w:szCs w:val="30"/>
          <w:cs/>
        </w:rPr>
        <w:t>เกี่ยวกับส่วนงานที่รายงาน</w:t>
      </w:r>
      <w:r w:rsidRPr="00B76231">
        <w:rPr>
          <w:rFonts w:ascii="Angsana New" w:hAnsi="Angsana New"/>
          <w:sz w:val="30"/>
          <w:szCs w:val="30"/>
          <w:cs/>
        </w:rPr>
        <w:t>สำหรับงวด</w:t>
      </w:r>
      <w:r w:rsidR="0060298A">
        <w:rPr>
          <w:rFonts w:ascii="Angsana New" w:hAnsi="Angsana New" w:hint="cs"/>
          <w:sz w:val="30"/>
          <w:szCs w:val="30"/>
          <w:cs/>
        </w:rPr>
        <w:t>หก</w:t>
      </w:r>
      <w:r w:rsidRPr="00B7623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E33A6" w:rsidRPr="00FE33A6">
        <w:rPr>
          <w:rFonts w:ascii="Angsana New" w:hAnsi="Angsana New"/>
          <w:sz w:val="30"/>
          <w:szCs w:val="30"/>
        </w:rPr>
        <w:t>30</w:t>
      </w:r>
      <w:r w:rsidR="0060298A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807EE7">
        <w:rPr>
          <w:rFonts w:ascii="Angsana New" w:hAnsi="Angsana New" w:hint="cs"/>
          <w:sz w:val="30"/>
          <w:szCs w:val="30"/>
          <w:cs/>
        </w:rPr>
        <w:t xml:space="preserve">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568</w:t>
      </w:r>
      <w:r w:rsidR="00807EE7">
        <w:rPr>
          <w:rFonts w:ascii="Angsana New" w:hAnsi="Angsana New"/>
          <w:sz w:val="30"/>
          <w:szCs w:val="30"/>
        </w:rPr>
        <w:t xml:space="preserve"> </w:t>
      </w:r>
      <w:r w:rsidR="00807EE7">
        <w:rPr>
          <w:rFonts w:ascii="Angsana New" w:hAnsi="Angsana New" w:hint="cs"/>
          <w:sz w:val="30"/>
          <w:szCs w:val="30"/>
          <w:cs/>
        </w:rPr>
        <w:t xml:space="preserve">และ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567</w:t>
      </w:r>
      <w:r w:rsidR="003128E3" w:rsidRPr="00B76231">
        <w:rPr>
          <w:rFonts w:ascii="Angsana New" w:hAnsi="Angsana New" w:hint="cs"/>
          <w:sz w:val="30"/>
          <w:szCs w:val="30"/>
          <w:cs/>
        </w:rPr>
        <w:t xml:space="preserve"> </w:t>
      </w:r>
      <w:r w:rsidRPr="00B76231">
        <w:rPr>
          <w:rFonts w:ascii="Angsana New" w:hAnsi="Angsana New"/>
          <w:sz w:val="30"/>
          <w:szCs w:val="30"/>
          <w:cs/>
        </w:rPr>
        <w:t>มีดังนี้</w:t>
      </w:r>
    </w:p>
    <w:p w14:paraId="5BE7711E" w14:textId="77777777" w:rsidR="00D91200" w:rsidRPr="00D91200" w:rsidRDefault="00D91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15464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610"/>
        <w:gridCol w:w="540"/>
        <w:gridCol w:w="247"/>
        <w:gridCol w:w="558"/>
        <w:gridCol w:w="238"/>
        <w:gridCol w:w="573"/>
        <w:gridCol w:w="236"/>
        <w:gridCol w:w="583"/>
        <w:gridCol w:w="268"/>
        <w:gridCol w:w="544"/>
        <w:gridCol w:w="242"/>
        <w:gridCol w:w="570"/>
        <w:gridCol w:w="236"/>
        <w:gridCol w:w="575"/>
        <w:gridCol w:w="236"/>
        <w:gridCol w:w="579"/>
        <w:gridCol w:w="236"/>
        <w:gridCol w:w="565"/>
        <w:gridCol w:w="237"/>
        <w:gridCol w:w="575"/>
        <w:gridCol w:w="236"/>
        <w:gridCol w:w="664"/>
        <w:gridCol w:w="240"/>
        <w:gridCol w:w="652"/>
        <w:gridCol w:w="236"/>
        <w:gridCol w:w="518"/>
        <w:gridCol w:w="236"/>
        <w:gridCol w:w="486"/>
        <w:gridCol w:w="240"/>
        <w:gridCol w:w="630"/>
        <w:gridCol w:w="243"/>
        <w:gridCol w:w="611"/>
        <w:gridCol w:w="16"/>
        <w:gridCol w:w="8"/>
      </w:tblGrid>
      <w:tr w:rsidR="00F86099" w:rsidRPr="00B76231" w14:paraId="64C93306" w14:textId="77777777" w:rsidTr="00255AD2">
        <w:trPr>
          <w:gridAfter w:val="2"/>
          <w:wAfter w:w="24" w:type="dxa"/>
          <w:trHeight w:val="225"/>
          <w:tblHeader/>
        </w:trPr>
        <w:tc>
          <w:tcPr>
            <w:tcW w:w="2610" w:type="dxa"/>
            <w:noWrap/>
          </w:tcPr>
          <w:p w14:paraId="310C792F" w14:textId="77777777" w:rsidR="00F86099" w:rsidRPr="005F54A7" w:rsidRDefault="00F86099" w:rsidP="006F6398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2830" w:type="dxa"/>
            <w:gridSpan w:val="31"/>
          </w:tcPr>
          <w:p w14:paraId="4691DC9C" w14:textId="77777777" w:rsidR="00F86099" w:rsidRPr="00B76231" w:rsidRDefault="00F86099" w:rsidP="006F63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B76231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B76231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F85CB0" w:rsidRPr="00A30656" w14:paraId="037C284E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blHeader/>
        </w:trPr>
        <w:tc>
          <w:tcPr>
            <w:tcW w:w="2610" w:type="dxa"/>
            <w:vAlign w:val="bottom"/>
          </w:tcPr>
          <w:p w14:paraId="15B74BAB" w14:textId="27392A4D" w:rsidR="00F86099" w:rsidRPr="005F54A7" w:rsidRDefault="007F6763" w:rsidP="007F676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</w:pPr>
            <w:r w:rsidRPr="005F54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</w:t>
            </w:r>
            <w:r w:rsidRPr="005F54A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หก</w:t>
            </w:r>
            <w:r w:rsidRPr="005F54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เดือนสิ้นสุด</w:t>
            </w:r>
            <w:r w:rsidRPr="005F54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</w:tc>
        <w:tc>
          <w:tcPr>
            <w:tcW w:w="1345" w:type="dxa"/>
            <w:gridSpan w:val="3"/>
          </w:tcPr>
          <w:p w14:paraId="33DE9479" w14:textId="16CE6EB0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8" w:type="dxa"/>
          </w:tcPr>
          <w:p w14:paraId="7CF2A604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2" w:type="dxa"/>
            <w:gridSpan w:val="3"/>
          </w:tcPr>
          <w:p w14:paraId="03D7F346" w14:textId="310BB189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68" w:type="dxa"/>
          </w:tcPr>
          <w:p w14:paraId="0E9C75D0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6" w:type="dxa"/>
            <w:gridSpan w:val="3"/>
          </w:tcPr>
          <w:p w14:paraId="23605494" w14:textId="0CF9C366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41996517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0" w:type="dxa"/>
            <w:gridSpan w:val="3"/>
          </w:tcPr>
          <w:p w14:paraId="34C80D74" w14:textId="4AB74B1F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79B8FCC5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77" w:type="dxa"/>
            <w:gridSpan w:val="3"/>
          </w:tcPr>
          <w:p w14:paraId="48C60568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6FCA39B9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56" w:type="dxa"/>
            <w:gridSpan w:val="3"/>
          </w:tcPr>
          <w:p w14:paraId="3C157155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1DA99EED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240" w:type="dxa"/>
            <w:gridSpan w:val="3"/>
          </w:tcPr>
          <w:p w14:paraId="0F42A3CC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40" w:type="dxa"/>
          </w:tcPr>
          <w:p w14:paraId="0A927758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00" w:type="dxa"/>
            <w:gridSpan w:val="4"/>
          </w:tcPr>
          <w:p w14:paraId="2FF92138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0C433B" w:rsidRPr="00A30656" w14:paraId="44BBBF43" w14:textId="77777777" w:rsidTr="00255AD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610" w:type="dxa"/>
            <w:vAlign w:val="bottom"/>
            <w:hideMark/>
          </w:tcPr>
          <w:p w14:paraId="4FD17B54" w14:textId="2EB36F58" w:rsidR="000C433B" w:rsidRPr="005F54A7" w:rsidRDefault="007F6763" w:rsidP="00D540B1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eastAsia="en-GB"/>
              </w:rPr>
            </w:pPr>
            <w:r w:rsidRPr="005F54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="00FE33A6" w:rsidRPr="00FE33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30</w:t>
            </w:r>
            <w:r w:rsidRPr="005F54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5F54A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มิถุนายน</w:t>
            </w:r>
          </w:p>
        </w:tc>
        <w:tc>
          <w:tcPr>
            <w:tcW w:w="540" w:type="dxa"/>
          </w:tcPr>
          <w:p w14:paraId="539C8815" w14:textId="196397F0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568</w:t>
            </w:r>
          </w:p>
        </w:tc>
        <w:tc>
          <w:tcPr>
            <w:tcW w:w="247" w:type="dxa"/>
          </w:tcPr>
          <w:p w14:paraId="371D6718" w14:textId="77777777" w:rsidR="000C433B" w:rsidRPr="00B76231" w:rsidRDefault="000C433B" w:rsidP="000C433B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347650A4" w14:textId="56B93A07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567</w:t>
            </w:r>
          </w:p>
        </w:tc>
        <w:tc>
          <w:tcPr>
            <w:tcW w:w="238" w:type="dxa"/>
          </w:tcPr>
          <w:p w14:paraId="3A006FEE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D219091" w14:textId="1EEDFDDC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568</w:t>
            </w:r>
          </w:p>
        </w:tc>
        <w:tc>
          <w:tcPr>
            <w:tcW w:w="236" w:type="dxa"/>
          </w:tcPr>
          <w:p w14:paraId="6BB3E231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DBD99FA" w14:textId="02F61081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567</w:t>
            </w:r>
          </w:p>
        </w:tc>
        <w:tc>
          <w:tcPr>
            <w:tcW w:w="268" w:type="dxa"/>
          </w:tcPr>
          <w:p w14:paraId="1DC8FBD7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31A2F313" w14:textId="24EC47E7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568</w:t>
            </w:r>
          </w:p>
        </w:tc>
        <w:tc>
          <w:tcPr>
            <w:tcW w:w="242" w:type="dxa"/>
          </w:tcPr>
          <w:p w14:paraId="5353E5CF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7BCE223" w14:textId="69077770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567</w:t>
            </w:r>
          </w:p>
        </w:tc>
        <w:tc>
          <w:tcPr>
            <w:tcW w:w="236" w:type="dxa"/>
          </w:tcPr>
          <w:p w14:paraId="643C3660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0642CCA" w14:textId="20F84F91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568</w:t>
            </w:r>
          </w:p>
        </w:tc>
        <w:tc>
          <w:tcPr>
            <w:tcW w:w="236" w:type="dxa"/>
          </w:tcPr>
          <w:p w14:paraId="4E1722B7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351D3E91" w14:textId="3AE9730E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567</w:t>
            </w:r>
          </w:p>
        </w:tc>
        <w:tc>
          <w:tcPr>
            <w:tcW w:w="236" w:type="dxa"/>
          </w:tcPr>
          <w:p w14:paraId="3DF609E2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90EFEC9" w14:textId="0D2D2842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568</w:t>
            </w:r>
          </w:p>
        </w:tc>
        <w:tc>
          <w:tcPr>
            <w:tcW w:w="237" w:type="dxa"/>
          </w:tcPr>
          <w:p w14:paraId="7F515329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6B56C0E" w14:textId="567C96FF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567</w:t>
            </w:r>
          </w:p>
        </w:tc>
        <w:tc>
          <w:tcPr>
            <w:tcW w:w="236" w:type="dxa"/>
          </w:tcPr>
          <w:p w14:paraId="68FF1CCA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118446B" w14:textId="60D78ABF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568</w:t>
            </w:r>
          </w:p>
        </w:tc>
        <w:tc>
          <w:tcPr>
            <w:tcW w:w="240" w:type="dxa"/>
          </w:tcPr>
          <w:p w14:paraId="6B057D28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197B3322" w14:textId="41848E61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567</w:t>
            </w:r>
          </w:p>
        </w:tc>
        <w:tc>
          <w:tcPr>
            <w:tcW w:w="236" w:type="dxa"/>
          </w:tcPr>
          <w:p w14:paraId="266567E2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4FF549A" w14:textId="45BDB901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568</w:t>
            </w:r>
          </w:p>
        </w:tc>
        <w:tc>
          <w:tcPr>
            <w:tcW w:w="236" w:type="dxa"/>
          </w:tcPr>
          <w:p w14:paraId="125D82B9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6A54C3FA" w14:textId="38C30D45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567</w:t>
            </w:r>
          </w:p>
        </w:tc>
        <w:tc>
          <w:tcPr>
            <w:tcW w:w="240" w:type="dxa"/>
          </w:tcPr>
          <w:p w14:paraId="50EF4A5A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752F8F1" w14:textId="25555F2B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568</w:t>
            </w:r>
          </w:p>
        </w:tc>
        <w:tc>
          <w:tcPr>
            <w:tcW w:w="243" w:type="dxa"/>
          </w:tcPr>
          <w:p w14:paraId="552517C8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5" w:type="dxa"/>
            <w:gridSpan w:val="3"/>
          </w:tcPr>
          <w:p w14:paraId="3AB4CA25" w14:textId="010F545C" w:rsidR="000C433B" w:rsidRPr="00B76231" w:rsidRDefault="00FE33A6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567</w:t>
            </w:r>
          </w:p>
        </w:tc>
      </w:tr>
      <w:tr w:rsidR="00F86099" w:rsidRPr="00B76231" w14:paraId="20FADA76" w14:textId="77777777" w:rsidTr="00255AD2">
        <w:tblPrEx>
          <w:tblLook w:val="01E0" w:firstRow="1" w:lastRow="1" w:firstColumn="1" w:lastColumn="1" w:noHBand="0" w:noVBand="0"/>
        </w:tblPrEx>
        <w:trPr>
          <w:gridAfter w:val="2"/>
          <w:wAfter w:w="24" w:type="dxa"/>
          <w:tblHeader/>
        </w:trPr>
        <w:tc>
          <w:tcPr>
            <w:tcW w:w="2610" w:type="dxa"/>
            <w:vAlign w:val="bottom"/>
          </w:tcPr>
          <w:p w14:paraId="71A554AA" w14:textId="77777777" w:rsidR="00F86099" w:rsidRPr="00B76231" w:rsidRDefault="00F86099" w:rsidP="006F63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2830" w:type="dxa"/>
            <w:gridSpan w:val="31"/>
          </w:tcPr>
          <w:p w14:paraId="6EADEA1A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B76231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7F6763" w:rsidRPr="00A30656" w14:paraId="40E6D7C3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529BB3D0" w14:textId="77777777" w:rsidR="007F6763" w:rsidRPr="00B76231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540" w:type="dxa"/>
            <w:vAlign w:val="bottom"/>
          </w:tcPr>
          <w:p w14:paraId="3A4E0F53" w14:textId="7A7A9E05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433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230</w:t>
            </w:r>
          </w:p>
        </w:tc>
        <w:tc>
          <w:tcPr>
            <w:tcW w:w="247" w:type="dxa"/>
            <w:vAlign w:val="bottom"/>
          </w:tcPr>
          <w:p w14:paraId="5FAEB80B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CD7767B" w14:textId="6A2EF0D2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4</w:t>
            </w:r>
            <w:r w:rsidR="00542C3B" w:rsidRPr="00542C3B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75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8" w:type="dxa"/>
            <w:vAlign w:val="bottom"/>
          </w:tcPr>
          <w:p w14:paraId="00E92986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0BEAAF2F" w14:textId="519909F5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54F45B6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D323FD5" w14:textId="57C1AB02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</w:t>
            </w:r>
          </w:p>
        </w:tc>
        <w:tc>
          <w:tcPr>
            <w:tcW w:w="268" w:type="dxa"/>
            <w:vAlign w:val="bottom"/>
          </w:tcPr>
          <w:p w14:paraId="5BC78EF7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11C4899A" w14:textId="7A1E3407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65</w:t>
            </w:r>
          </w:p>
        </w:tc>
        <w:tc>
          <w:tcPr>
            <w:tcW w:w="242" w:type="dxa"/>
            <w:vAlign w:val="bottom"/>
          </w:tcPr>
          <w:p w14:paraId="3BDF93B1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0B31B05D" w14:textId="7F8E1C79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01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0C47A912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42DBD61" w14:textId="5982815B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</w:p>
        </w:tc>
        <w:tc>
          <w:tcPr>
            <w:tcW w:w="236" w:type="dxa"/>
            <w:vAlign w:val="bottom"/>
          </w:tcPr>
          <w:p w14:paraId="59C701A9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42979EEA" w14:textId="3E203C09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69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6" w:type="dxa"/>
          </w:tcPr>
          <w:p w14:paraId="4DB84DC6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28C8BCF" w14:textId="43BF2926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37" w:type="dxa"/>
          </w:tcPr>
          <w:p w14:paraId="54DC46BC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1927F87" w14:textId="0B6EB878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124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0C3320BC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07B72BD" w14:textId="055413ED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423</w:t>
            </w:r>
          </w:p>
        </w:tc>
        <w:tc>
          <w:tcPr>
            <w:tcW w:w="240" w:type="dxa"/>
            <w:vAlign w:val="bottom"/>
          </w:tcPr>
          <w:p w14:paraId="3AED771B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42FF145C" w14:textId="505CAC26" w:rsidR="007F6763" w:rsidRPr="00EB3E6A" w:rsidRDefault="00542C3B" w:rsidP="007F676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89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</w:t>
            </w:r>
          </w:p>
        </w:tc>
        <w:tc>
          <w:tcPr>
            <w:tcW w:w="236" w:type="dxa"/>
            <w:vAlign w:val="bottom"/>
          </w:tcPr>
          <w:p w14:paraId="4EBCE72F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FFDE724" w14:textId="4D6AE271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992D98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3176C7B5" w14:textId="1B246D38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</w:tcPr>
          <w:p w14:paraId="34D83A07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636FF20" w14:textId="13B509BD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423</w:t>
            </w:r>
          </w:p>
        </w:tc>
        <w:tc>
          <w:tcPr>
            <w:tcW w:w="243" w:type="dxa"/>
          </w:tcPr>
          <w:p w14:paraId="66E64DA2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2C3D25FB" w14:textId="13E8B42E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89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</w:t>
            </w:r>
          </w:p>
        </w:tc>
      </w:tr>
      <w:tr w:rsidR="007F6763" w:rsidRPr="00A30656" w14:paraId="753E8916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72F03BEA" w14:textId="77777777" w:rsidR="007F6763" w:rsidRPr="00DF2E12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05376551" w14:textId="3394A866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47" w:type="dxa"/>
            <w:vAlign w:val="bottom"/>
          </w:tcPr>
          <w:p w14:paraId="393677B8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799B9685" w14:textId="692A5DED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8" w:type="dxa"/>
            <w:vAlign w:val="bottom"/>
          </w:tcPr>
          <w:p w14:paraId="60EA73DC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D6BAF64" w14:textId="771FD949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7345B75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3EA55FF6" w14:textId="273EBBF9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695F2CA4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03408C56" w14:textId="13F413C5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2" w:type="dxa"/>
            <w:vAlign w:val="bottom"/>
          </w:tcPr>
          <w:p w14:paraId="5E548347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6B3D11EF" w14:textId="684856A8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20E5F82F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316EEE61" w14:textId="108D80C8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02</w:t>
            </w:r>
          </w:p>
        </w:tc>
        <w:tc>
          <w:tcPr>
            <w:tcW w:w="236" w:type="dxa"/>
            <w:vAlign w:val="bottom"/>
          </w:tcPr>
          <w:p w14:paraId="07BBC7C6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9EBA3D0" w14:textId="44354422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6FF834D5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200FBA27" w14:textId="446954E5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7" w:type="dxa"/>
          </w:tcPr>
          <w:p w14:paraId="16653DDE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5031D01" w14:textId="37EA5335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758</w:t>
            </w:r>
          </w:p>
        </w:tc>
        <w:tc>
          <w:tcPr>
            <w:tcW w:w="236" w:type="dxa"/>
            <w:vAlign w:val="bottom"/>
          </w:tcPr>
          <w:p w14:paraId="237C8169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A7D6F02" w14:textId="57CF193F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40" w:type="dxa"/>
          </w:tcPr>
          <w:p w14:paraId="3918A613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01A7F49B" w14:textId="0B43BA3E" w:rsidR="007F6763" w:rsidRPr="00EB3E6A" w:rsidRDefault="00542C3B" w:rsidP="007F676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</w:t>
            </w:r>
          </w:p>
        </w:tc>
        <w:tc>
          <w:tcPr>
            <w:tcW w:w="236" w:type="dxa"/>
            <w:vAlign w:val="bottom"/>
          </w:tcPr>
          <w:p w14:paraId="235F9FA6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267C65C5" w14:textId="42C56C48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0D58F9F8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14:paraId="297A4E30" w14:textId="772524C1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240" w:lineRule="auto"/>
              <w:ind w:left="-86" w:right="-96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54165447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7ABF8E6" w14:textId="5ACE4B95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3" w:type="dxa"/>
          </w:tcPr>
          <w:p w14:paraId="1B7894A1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7BEAAEBD" w14:textId="15FAE91E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7F6763" w:rsidRPr="00A30656" w14:paraId="56657515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7B1DF7B7" w14:textId="7E2B4D67" w:rsidR="007F6763" w:rsidRPr="00DF2E12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47B528E2" w14:textId="05529E2D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969</w:t>
            </w:r>
          </w:p>
        </w:tc>
        <w:tc>
          <w:tcPr>
            <w:tcW w:w="247" w:type="dxa"/>
          </w:tcPr>
          <w:p w14:paraId="0BEE3441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14:paraId="4C576666" w14:textId="612ABAF9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38" w:type="dxa"/>
          </w:tcPr>
          <w:p w14:paraId="50002727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14:paraId="30EAE3AD" w14:textId="1BDFCB32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E2D3BE4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14:paraId="685F5DB6" w14:textId="5C1626E7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</w:t>
            </w:r>
          </w:p>
        </w:tc>
        <w:tc>
          <w:tcPr>
            <w:tcW w:w="268" w:type="dxa"/>
          </w:tcPr>
          <w:p w14:paraId="2D9AFEB0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</w:tcPr>
          <w:p w14:paraId="2E296B2C" w14:textId="7D213CC1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59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42" w:type="dxa"/>
          </w:tcPr>
          <w:p w14:paraId="06014A89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14:paraId="7A950B2F" w14:textId="0A576231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65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42DB0ABA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683756C3" w14:textId="09837D7D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36" w:type="dxa"/>
          </w:tcPr>
          <w:p w14:paraId="2E0864D6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14:paraId="13113219" w14:textId="297917AB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203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95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15BBA015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14:paraId="59F9058B" w14:textId="277C592E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044</w:t>
            </w:r>
          </w:p>
        </w:tc>
        <w:tc>
          <w:tcPr>
            <w:tcW w:w="237" w:type="dxa"/>
          </w:tcPr>
          <w:p w14:paraId="41567D03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2E06BBED" w14:textId="77943E44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86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536432C9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5FD31FE" w14:textId="2048B933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785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696</w:t>
            </w:r>
          </w:p>
        </w:tc>
        <w:tc>
          <w:tcPr>
            <w:tcW w:w="240" w:type="dxa"/>
          </w:tcPr>
          <w:p w14:paraId="1D73C979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14:paraId="7E04E585" w14:textId="2DD2348F" w:rsidR="007F6763" w:rsidRPr="00EB3E6A" w:rsidRDefault="00542C3B" w:rsidP="007F676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022</w:t>
            </w:r>
          </w:p>
        </w:tc>
        <w:tc>
          <w:tcPr>
            <w:tcW w:w="236" w:type="dxa"/>
          </w:tcPr>
          <w:p w14:paraId="1CE612DC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</w:tcPr>
          <w:p w14:paraId="416E38FF" w14:textId="7ABB95E4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C8D5585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14:paraId="1516A2B7" w14:textId="4C92F51D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206D0054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0B252B0" w14:textId="685A0C6A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423</w:t>
            </w:r>
          </w:p>
        </w:tc>
        <w:tc>
          <w:tcPr>
            <w:tcW w:w="243" w:type="dxa"/>
          </w:tcPr>
          <w:p w14:paraId="241AD7F2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34DB269F" w14:textId="12E3D831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89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</w:t>
            </w:r>
          </w:p>
        </w:tc>
      </w:tr>
      <w:tr w:rsidR="007F6763" w:rsidRPr="00A30656" w14:paraId="3E209B50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0D497FDF" w14:textId="77777777" w:rsidR="007F6763" w:rsidRPr="00DF2E12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57BB4E4D" w14:textId="315D271C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7" w:type="dxa"/>
          </w:tcPr>
          <w:p w14:paraId="47B7B3F8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6D7FFC52" w14:textId="1335EC3C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61FFBDB6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2B1DECEC" w14:textId="7382F26F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616F29A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2965C1C2" w14:textId="63270813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8" w:type="dxa"/>
          </w:tcPr>
          <w:p w14:paraId="3FC6F1B7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4E33C2D6" w14:textId="21699845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32C65EEA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7F34024F" w14:textId="67C4D1F6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9497F99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63B0BD76" w14:textId="7980E49E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E615081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65A2946" w14:textId="144CBB74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BEE360E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4C9C5F79" w14:textId="56A583C6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558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26077B20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080B501F" w14:textId="669B961B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50D7267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FEABBA6" w14:textId="69129D91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4B2DAE2A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327F5973" w14:textId="370FC05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5A976299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7CAE6EE8" w14:textId="5C234C84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6" w:type="dxa"/>
          </w:tcPr>
          <w:p w14:paraId="4AE1A6A1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14:paraId="4DC23B24" w14:textId="43F36471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69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97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40" w:type="dxa"/>
          </w:tcPr>
          <w:p w14:paraId="2F63A6F3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088E13" w14:textId="08AC5C59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6C3F218D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4CF71655" w14:textId="7EDB2F14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957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7F6763" w:rsidRPr="00A30656" w14:paraId="55A973C0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rHeight w:val="163"/>
        </w:trPr>
        <w:tc>
          <w:tcPr>
            <w:tcW w:w="2610" w:type="dxa"/>
            <w:vAlign w:val="bottom"/>
          </w:tcPr>
          <w:p w14:paraId="03F31D24" w14:textId="5979AC45" w:rsidR="007F6763" w:rsidRPr="00DF2E12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 w:rsidRPr="00B76231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(ขาดทุน) </w:t>
            </w: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ขั้นต้น</w:t>
            </w: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20B18FB9" w14:textId="086108DB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47" w:type="dxa"/>
          </w:tcPr>
          <w:p w14:paraId="56E37509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</w:tcPr>
          <w:p w14:paraId="6F0DC963" w14:textId="1DBD326A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875</w:t>
            </w:r>
          </w:p>
        </w:tc>
        <w:tc>
          <w:tcPr>
            <w:tcW w:w="238" w:type="dxa"/>
          </w:tcPr>
          <w:p w14:paraId="7EF3C31D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</w:tcPr>
          <w:p w14:paraId="68911BF4" w14:textId="019B9226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1EA598D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367A3E01" w14:textId="2480ABD5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69</w:t>
            </w:r>
          </w:p>
        </w:tc>
        <w:tc>
          <w:tcPr>
            <w:tcW w:w="268" w:type="dxa"/>
          </w:tcPr>
          <w:p w14:paraId="0AA986A8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double" w:sz="4" w:space="0" w:color="auto"/>
            </w:tcBorders>
          </w:tcPr>
          <w:p w14:paraId="249F89CA" w14:textId="3176E90A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</w:t>
            </w:r>
          </w:p>
        </w:tc>
        <w:tc>
          <w:tcPr>
            <w:tcW w:w="242" w:type="dxa"/>
          </w:tcPr>
          <w:p w14:paraId="1775CB0C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double" w:sz="4" w:space="0" w:color="auto"/>
            </w:tcBorders>
          </w:tcPr>
          <w:p w14:paraId="1CFB5BD6" w14:textId="1C116ECD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01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71FED75D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5898F495" w14:textId="6C72EE85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36" w:type="dxa"/>
          </w:tcPr>
          <w:p w14:paraId="7EEBE43F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</w:tcPr>
          <w:p w14:paraId="3AA04936" w14:textId="66A6CA61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36" w:type="dxa"/>
          </w:tcPr>
          <w:p w14:paraId="32256E11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</w:tcPr>
          <w:p w14:paraId="60FC46A9" w14:textId="048360F3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86</w:t>
            </w:r>
          </w:p>
        </w:tc>
        <w:tc>
          <w:tcPr>
            <w:tcW w:w="237" w:type="dxa"/>
          </w:tcPr>
          <w:p w14:paraId="492F9BFC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427FDD2D" w14:textId="269366E2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95</w:t>
            </w:r>
          </w:p>
        </w:tc>
        <w:tc>
          <w:tcPr>
            <w:tcW w:w="236" w:type="dxa"/>
          </w:tcPr>
          <w:p w14:paraId="3E54DDE4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8D145CC" w14:textId="72426859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40" w:type="dxa"/>
          </w:tcPr>
          <w:p w14:paraId="6F6F985F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2735589E" w14:textId="7871EEEC" w:rsidR="007F6763" w:rsidRPr="00EB3E6A" w:rsidRDefault="00FE33A6" w:rsidP="007F676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449572A6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double" w:sz="4" w:space="0" w:color="auto"/>
            </w:tcBorders>
          </w:tcPr>
          <w:p w14:paraId="345C2E8F" w14:textId="365C6846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4F72FF23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double" w:sz="4" w:space="0" w:color="auto"/>
            </w:tcBorders>
          </w:tcPr>
          <w:p w14:paraId="09B2BDBB" w14:textId="260BCCED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77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29256482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A8DA433" w14:textId="6ADCC2CC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3" w:type="dxa"/>
          </w:tcPr>
          <w:p w14:paraId="46E0EB41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3DADF554" w14:textId="0D3383EC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321</w:t>
            </w:r>
          </w:p>
        </w:tc>
      </w:tr>
      <w:tr w:rsidR="007F6763" w:rsidRPr="00A30656" w14:paraId="3D9FA1EA" w14:textId="77777777" w:rsidTr="007F6763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rHeight w:val="143"/>
        </w:trPr>
        <w:tc>
          <w:tcPr>
            <w:tcW w:w="2610" w:type="dxa"/>
            <w:vAlign w:val="bottom"/>
          </w:tcPr>
          <w:p w14:paraId="60CA7D97" w14:textId="77777777" w:rsidR="007F6763" w:rsidRPr="00DF2E12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5340F8D3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7E9690DD" w14:textId="77777777" w:rsidR="007F6763" w:rsidRPr="00EB3E6A" w:rsidRDefault="007F6763" w:rsidP="007F676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</w:tcPr>
          <w:p w14:paraId="714062CC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E1B1755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double" w:sz="4" w:space="0" w:color="auto"/>
            </w:tcBorders>
          </w:tcPr>
          <w:p w14:paraId="005AEF06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B90762C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30124A48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48B87B48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double" w:sz="4" w:space="0" w:color="auto"/>
            </w:tcBorders>
          </w:tcPr>
          <w:p w14:paraId="685E4BCD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48EDEBA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double" w:sz="4" w:space="0" w:color="auto"/>
            </w:tcBorders>
          </w:tcPr>
          <w:p w14:paraId="78034495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6AFF1E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3C9E676" w14:textId="77777777" w:rsidR="007F6763" w:rsidRPr="00EB3E6A" w:rsidRDefault="007F6763" w:rsidP="007F676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9AF810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double" w:sz="4" w:space="0" w:color="auto"/>
            </w:tcBorders>
          </w:tcPr>
          <w:p w14:paraId="2B2B4452" w14:textId="77777777" w:rsidR="007F6763" w:rsidRPr="00EB3E6A" w:rsidRDefault="007F6763" w:rsidP="007F676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5E8D4B5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double" w:sz="4" w:space="0" w:color="auto"/>
            </w:tcBorders>
          </w:tcPr>
          <w:p w14:paraId="4034F234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4A3C958C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14201D7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4D50C0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D1F9FB5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13EA0F2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</w:tcPr>
          <w:p w14:paraId="4AB1349D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B3C3691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double" w:sz="4" w:space="0" w:color="auto"/>
            </w:tcBorders>
          </w:tcPr>
          <w:p w14:paraId="20060FC0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96FFA2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top w:val="double" w:sz="4" w:space="0" w:color="auto"/>
            </w:tcBorders>
          </w:tcPr>
          <w:p w14:paraId="72D9BD3E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263DFA19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2B04D40" w14:textId="0214F38C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86</w:t>
            </w:r>
          </w:p>
        </w:tc>
        <w:tc>
          <w:tcPr>
            <w:tcW w:w="243" w:type="dxa"/>
          </w:tcPr>
          <w:p w14:paraId="3090649F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gridSpan w:val="2"/>
          </w:tcPr>
          <w:p w14:paraId="2E70EF78" w14:textId="3EA4A386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7F6763" w:rsidRPr="00DC28C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569</w:t>
            </w:r>
          </w:p>
        </w:tc>
      </w:tr>
      <w:tr w:rsidR="007F6763" w:rsidRPr="00A30656" w14:paraId="38CD58F6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313BC187" w14:textId="77777777" w:rsidR="007F6763" w:rsidRPr="00B76231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540" w:type="dxa"/>
          </w:tcPr>
          <w:p w14:paraId="5C7C2B49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22958828" w14:textId="77777777" w:rsidR="007F6763" w:rsidRPr="00EB3E6A" w:rsidRDefault="007F6763" w:rsidP="007F676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5D952AF0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E9D332C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2FC0EDBC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76D1B78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4FC379B9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192191B7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37DFD559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1089632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6176ADFD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0FDBB19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575" w:type="dxa"/>
          </w:tcPr>
          <w:p w14:paraId="40FF6F0C" w14:textId="77777777" w:rsidR="007F6763" w:rsidRPr="00EB3E6A" w:rsidRDefault="007F6763" w:rsidP="007F676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53E558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07922D79" w14:textId="77777777" w:rsidR="007F6763" w:rsidRPr="00EB3E6A" w:rsidRDefault="007F6763" w:rsidP="007F676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DE73FE5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7B8AEBDC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1B87558E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1E9DB2A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89A509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28D2EC1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7D47458D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32442F35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CD3CDE8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648F2C53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3A44D7B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313D6604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1B7F645F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13A5DD8" w14:textId="5A43759A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</w:rPr>
              <w:t>141</w:t>
            </w:r>
            <w:r w:rsidR="005B4D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Pr="00FE33A6">
              <w:rPr>
                <w:rFonts w:asciiTheme="majorBidi" w:hAnsiTheme="majorBidi" w:cstheme="majorBidi"/>
                <w:sz w:val="19"/>
                <w:szCs w:val="19"/>
              </w:rPr>
              <w:t>01</w:t>
            </w:r>
          </w:p>
        </w:tc>
        <w:tc>
          <w:tcPr>
            <w:tcW w:w="243" w:type="dxa"/>
          </w:tcPr>
          <w:p w14:paraId="372EC5F7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186D6BCD" w14:textId="740B743B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</w:rPr>
              <w:t>222</w:t>
            </w:r>
            <w:r w:rsidR="007F676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</w:rPr>
              <w:t>89</w:t>
            </w:r>
            <w:r w:rsidRPr="00FE33A6">
              <w:rPr>
                <w:rFonts w:asciiTheme="majorBidi" w:hAnsiTheme="majorBidi" w:cstheme="majorBidi"/>
                <w:sz w:val="19"/>
                <w:szCs w:val="19"/>
              </w:rPr>
              <w:t>0</w:t>
            </w:r>
          </w:p>
        </w:tc>
      </w:tr>
      <w:tr w:rsidR="007F6763" w:rsidRPr="00A30656" w14:paraId="2C933B8D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38DAA5C4" w14:textId="77777777" w:rsidR="007F6763" w:rsidRPr="00DF2E12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ต้นทุนการจัดจำหน่ายและค่าใช้จ่ายในการบริหาร</w:t>
            </w:r>
          </w:p>
        </w:tc>
        <w:tc>
          <w:tcPr>
            <w:tcW w:w="540" w:type="dxa"/>
          </w:tcPr>
          <w:p w14:paraId="37162639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67C52043" w14:textId="77777777" w:rsidR="007F6763" w:rsidRPr="00EB3E6A" w:rsidRDefault="007F6763" w:rsidP="007F676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10739617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D51AB79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012C26DD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5DBA0F6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25BACB72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0A1B9DBC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607EF1CD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10F2606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D325633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F21A7D6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930A2B8" w14:textId="77777777" w:rsidR="007F6763" w:rsidRPr="00EB3E6A" w:rsidRDefault="007F6763" w:rsidP="007F676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9DF4EDA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46E0CB26" w14:textId="77777777" w:rsidR="007F6763" w:rsidRPr="00EB3E6A" w:rsidRDefault="007F6763" w:rsidP="007F676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DE555C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447D7B1F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1CE91FCB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67565D2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0CFF02C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left w:val="nil"/>
            </w:tcBorders>
          </w:tcPr>
          <w:p w14:paraId="543D9B61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5A7EB872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4A76CFF2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B144B48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6498F739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B513F64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56F9B891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452A7954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9C5EFD2" w14:textId="1E485F3E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86</w:t>
            </w:r>
            <w:r w:rsidR="001021F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298E0CDA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2F5A0C36" w14:textId="4CE9E623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7F6763" w:rsidRPr="00A30656" w14:paraId="17196823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27605216" w14:textId="77777777" w:rsidR="007F6763" w:rsidRPr="00DF2E12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540" w:type="dxa"/>
          </w:tcPr>
          <w:p w14:paraId="3539E2DF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08C1466E" w14:textId="77777777" w:rsidR="007F6763" w:rsidRPr="00EB3E6A" w:rsidRDefault="007F6763" w:rsidP="007F676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79B78D06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1AA1FAF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468E43D5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ACD1240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8421338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9E80962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05BCDDBB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992FC57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56E7724A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18752D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D53EF3A" w14:textId="77777777" w:rsidR="007F6763" w:rsidRPr="00EB3E6A" w:rsidRDefault="007F6763" w:rsidP="007F676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0D6089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043D20CB" w14:textId="77777777" w:rsidR="007F6763" w:rsidRPr="00EB3E6A" w:rsidRDefault="007F6763" w:rsidP="007F676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1FC7FD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6481040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5A42AD7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060C2771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B51C968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BA86CD4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7763D6E1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4C377C16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7A025B2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25D2DF01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5C1EBD4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1B80DBEA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398166D1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4522C5B" w14:textId="6757C23C" w:rsidR="007F6763" w:rsidRPr="00EB3E6A" w:rsidRDefault="005B4D2D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4F7C5D06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71099155" w14:textId="2F2763CB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7F6763" w:rsidRPr="00A30656" w14:paraId="607DBD82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146EAEA5" w14:textId="0443C9CA" w:rsidR="007F6763" w:rsidRPr="00B76231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(กลับรายการ) ผลขาดทุนจากการด้อยค่าซึ่งเป็นไป</w:t>
            </w:r>
          </w:p>
          <w:p w14:paraId="17A17714" w14:textId="4EDD3ADF" w:rsidR="007F6763" w:rsidRPr="00B76231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right="-20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 ตาม 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TFRS </w:t>
            </w:r>
            <w:r w:rsidR="00542C3B" w:rsidRPr="00542C3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540" w:type="dxa"/>
          </w:tcPr>
          <w:p w14:paraId="2861FAA1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51D8CD73" w14:textId="77777777" w:rsidR="007F6763" w:rsidRPr="00EB3E6A" w:rsidRDefault="007F6763" w:rsidP="007F676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054EA240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4B33330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9BF8C48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47589D0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4C34BA5E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1DDE7EC5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7BB1FE24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66F9C38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2C8F4F9" w14:textId="77777777" w:rsidR="007F6763" w:rsidRPr="00EB3E6A" w:rsidRDefault="007F6763" w:rsidP="007F676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26ACC32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6288EE7" w14:textId="77777777" w:rsidR="007F6763" w:rsidRPr="00EB3E6A" w:rsidRDefault="007F6763" w:rsidP="007F676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CFF0D9B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6FB9DD68" w14:textId="77777777" w:rsidR="007F6763" w:rsidRPr="00EB3E6A" w:rsidRDefault="007F6763" w:rsidP="007F676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6FC06A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02357010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718C936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6CEC0DAF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6D5E717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70F2237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2AA06F0C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67D0FBBE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756A6CD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249ED33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91D987D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5F6FE0E1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2130009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A2E572E" w14:textId="77777777" w:rsidR="007F6763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79052FA" w14:textId="32CC8811" w:rsidR="005B4D2D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3" w:type="dxa"/>
          </w:tcPr>
          <w:p w14:paraId="16CC0AA1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18DD2852" w14:textId="77777777" w:rsidR="007F6763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DFEBBF6" w14:textId="11587D31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7F6763" w:rsidRPr="00A30656" w14:paraId="2E38FD61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47CE1B1B" w14:textId="77777777" w:rsidR="007F6763" w:rsidRPr="00B76231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ส่วนแบ่งกำไรจากเงินลงทุนในบริษัทร่วมและ</w:t>
            </w:r>
          </w:p>
          <w:p w14:paraId="52DC08DB" w14:textId="23DF47B1" w:rsidR="007F6763" w:rsidRPr="00B76231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162"/>
              </w:tabs>
              <w:ind w:left="70" w:right="-200" w:firstLine="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540" w:type="dxa"/>
          </w:tcPr>
          <w:p w14:paraId="5E4C9139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3A6C257A" w14:textId="77777777" w:rsidR="007F6763" w:rsidRPr="00EB3E6A" w:rsidRDefault="007F6763" w:rsidP="007F676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1E69721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640B6B6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BAE4945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3DBE26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3B488BB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3FEE2801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E817F70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902B3B2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7B47C7F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18DCE5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EDEFEFB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E8A918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67ABC340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36E5DAB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7C0C46C7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E044271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0475D686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7B394B1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F5C251C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D08A912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204AE1CC" w14:textId="77777777" w:rsidR="007F6763" w:rsidRPr="00EB3E6A" w:rsidRDefault="007F6763" w:rsidP="007F676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C502CF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6809A5C6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5299065" w14:textId="77777777" w:rsidR="007F6763" w:rsidRPr="00EB3E6A" w:rsidRDefault="007F6763" w:rsidP="007F676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36954902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181EB529" w14:textId="77777777" w:rsidR="007F6763" w:rsidRPr="00EB3E6A" w:rsidRDefault="007F6763" w:rsidP="007F676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B67725D" w14:textId="77777777" w:rsidR="007F6763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3F740B9" w14:textId="2849D4CF" w:rsidR="005B4D2D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6E335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5B4D2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6E335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999</w:t>
            </w:r>
          </w:p>
        </w:tc>
        <w:tc>
          <w:tcPr>
            <w:tcW w:w="243" w:type="dxa"/>
          </w:tcPr>
          <w:p w14:paraId="1F7AF777" w14:textId="77777777" w:rsidR="007F6763" w:rsidRPr="00EB3E6A" w:rsidRDefault="007F6763" w:rsidP="007F67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42EF23AE" w14:textId="77777777" w:rsidR="007F6763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6B52428" w14:textId="6E2CFE53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</w:t>
            </w:r>
            <w:r w:rsidR="007F676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689</w:t>
            </w:r>
          </w:p>
        </w:tc>
      </w:tr>
      <w:tr w:rsidR="007F6763" w:rsidRPr="00A30656" w14:paraId="09DC2242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5B5D4CD3" w14:textId="0D8677E1" w:rsidR="007F6763" w:rsidRPr="00DF2E12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540" w:type="dxa"/>
            <w:vAlign w:val="bottom"/>
          </w:tcPr>
          <w:p w14:paraId="25592BA5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68EC2F7B" w14:textId="77777777" w:rsidR="007F6763" w:rsidRPr="00EB3E6A" w:rsidRDefault="007F6763" w:rsidP="007F676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7E67A05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FE3E0B7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1430B096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F337BF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vAlign w:val="bottom"/>
          </w:tcPr>
          <w:p w14:paraId="4FAE5847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6E7D76FA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vAlign w:val="bottom"/>
          </w:tcPr>
          <w:p w14:paraId="5E4A5732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4FFF519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vAlign w:val="bottom"/>
          </w:tcPr>
          <w:p w14:paraId="4A6ABB6A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4AA98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vAlign w:val="bottom"/>
          </w:tcPr>
          <w:p w14:paraId="7731884B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246A7D9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2BA1FA63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00F778B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C69BF39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2FD9E299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4D6D6A1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F4D087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AF0B66A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F92E582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  <w:vAlign w:val="bottom"/>
          </w:tcPr>
          <w:p w14:paraId="217BA6BD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FB85377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vAlign w:val="bottom"/>
          </w:tcPr>
          <w:p w14:paraId="7D66B58C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4FBA56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55AC6675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51E381F3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FFD3340" w14:textId="3C11672D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7A611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6E335F">
              <w:rPr>
                <w:rFonts w:asciiTheme="majorBidi" w:hAnsiTheme="majorBidi" w:cstheme="majorBidi"/>
                <w:sz w:val="19"/>
                <w:szCs w:val="19"/>
              </w:rPr>
              <w:t>655</w:t>
            </w:r>
          </w:p>
        </w:tc>
        <w:tc>
          <w:tcPr>
            <w:tcW w:w="243" w:type="dxa"/>
          </w:tcPr>
          <w:p w14:paraId="4FA3EE46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5EF8CCF8" w14:textId="5D569593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</w:rPr>
              <w:t>21</w:t>
            </w:r>
            <w:r w:rsidR="007F676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</w:rPr>
              <w:t>58</w:t>
            </w:r>
            <w:r w:rsidRPr="00FE33A6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</w:tr>
      <w:tr w:rsidR="007F6763" w:rsidRPr="00A30656" w14:paraId="085E0D7A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5D1B017C" w14:textId="4B567934" w:rsidR="007F6763" w:rsidRPr="00DF2E12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540" w:type="dxa"/>
            <w:vAlign w:val="bottom"/>
          </w:tcPr>
          <w:p w14:paraId="7014E522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6CA7498D" w14:textId="77777777" w:rsidR="007F6763" w:rsidRPr="00EB3E6A" w:rsidRDefault="007F6763" w:rsidP="007F676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8BD9E55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D700350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5D3BE522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DD237B8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4B07D09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1B9B163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BD70B1E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3D243CE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648021BB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9AF25B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D50445B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B5B32D8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74BA75DC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048809E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87B0570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28C83EF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3AE5764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25B82EE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BBA91A5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F722EBA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2A77607E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BD7E94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0ADC9D2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6245B8C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1BD8F708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D89BA55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7BE3335" w14:textId="08F7DE97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FE33A6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B4D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FE33A6">
              <w:rPr>
                <w:rFonts w:asciiTheme="majorBidi" w:hAnsiTheme="majorBidi" w:cstheme="majorBidi"/>
                <w:sz w:val="19"/>
                <w:szCs w:val="19"/>
              </w:rPr>
              <w:t>33</w:t>
            </w:r>
          </w:p>
        </w:tc>
        <w:tc>
          <w:tcPr>
            <w:tcW w:w="243" w:type="dxa"/>
          </w:tcPr>
          <w:p w14:paraId="36BF5A7C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65FF25E7" w14:textId="13103249" w:rsidR="007F6763" w:rsidRPr="00EB3E6A" w:rsidRDefault="00542C3B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42C3B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7F676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42C3B">
              <w:rPr>
                <w:rFonts w:asciiTheme="majorBidi" w:hAnsiTheme="majorBidi" w:cstheme="majorBidi"/>
                <w:sz w:val="19"/>
                <w:szCs w:val="19"/>
              </w:rPr>
              <w:t>98</w:t>
            </w:r>
            <w:r w:rsidR="00FE33A6" w:rsidRPr="00FE33A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7F6763" w:rsidRPr="00A30656" w14:paraId="5939A528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1B37ACC8" w14:textId="77777777" w:rsidR="007F6763" w:rsidRPr="008A4A35" w:rsidRDefault="007F6763" w:rsidP="007F676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8A4A3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กำไรสำหรับงวด</w:t>
            </w:r>
          </w:p>
        </w:tc>
        <w:tc>
          <w:tcPr>
            <w:tcW w:w="540" w:type="dxa"/>
            <w:vAlign w:val="bottom"/>
          </w:tcPr>
          <w:p w14:paraId="41EC359F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1DD1DABF" w14:textId="77777777" w:rsidR="007F6763" w:rsidRPr="00EB3E6A" w:rsidRDefault="007F6763" w:rsidP="007F676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16C19DE4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CD2F8C4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649E2EDF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791FA5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8BFAF5D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CB78C5A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5890456A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1C3E2ED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42E57BC2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8C99D43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69A300BC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D600DA1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58F7B174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15F926C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A810690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2E5872D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A7F7A0D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77A211D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3551E97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3836484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42B3F7BE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D33FB0F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1E33296C" w14:textId="3B56166B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BC8C5D7" w14:textId="77777777" w:rsidR="007F6763" w:rsidRPr="00EB3E6A" w:rsidRDefault="007F6763" w:rsidP="007F676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505A8606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3BD46182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DAD7D16" w14:textId="4FC46294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10</w:t>
            </w:r>
            <w:r w:rsidR="007A6110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</w:t>
            </w:r>
            <w:r w:rsidR="006E335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88</w:t>
            </w:r>
          </w:p>
        </w:tc>
        <w:tc>
          <w:tcPr>
            <w:tcW w:w="243" w:type="dxa"/>
          </w:tcPr>
          <w:p w14:paraId="63A48C0F" w14:textId="77777777" w:rsidR="007F6763" w:rsidRPr="00EB3E6A" w:rsidRDefault="007F6763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9DF7D6" w14:textId="5B76083D" w:rsidR="007F6763" w:rsidRPr="00EB3E6A" w:rsidRDefault="00FE33A6" w:rsidP="007F6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</w:t>
            </w:r>
            <w:r w:rsidR="007F6763" w:rsidRPr="00B03F6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565</w:t>
            </w:r>
          </w:p>
        </w:tc>
      </w:tr>
    </w:tbl>
    <w:p w14:paraId="67759840" w14:textId="6EA12BE5" w:rsidR="002B2CA6" w:rsidRPr="00A30656" w:rsidRDefault="002B2CA6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29"/>
          <w:szCs w:val="29"/>
        </w:rPr>
      </w:pPr>
    </w:p>
    <w:p w14:paraId="59F59493" w14:textId="4CFADE26" w:rsidR="00A72734" w:rsidRPr="00A30656" w:rsidRDefault="00A72734" w:rsidP="008F5515">
      <w:pPr>
        <w:rPr>
          <w:rFonts w:ascii="Angsana New" w:hAnsi="Angsana New"/>
          <w:sz w:val="29"/>
          <w:szCs w:val="29"/>
          <w:cs/>
        </w:rPr>
        <w:sectPr w:rsidR="00A72734" w:rsidRPr="00A30656" w:rsidSect="0095740D">
          <w:headerReference w:type="default" r:id="rId16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BB7FDFE" w14:textId="393E7C4E" w:rsidR="00541200" w:rsidRPr="000E192B" w:rsidRDefault="00541200" w:rsidP="005E75C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9" w:name="_Hlk101883478"/>
      <w:bookmarkStart w:id="10" w:name="OLE_LINK4"/>
      <w:r w:rsidRPr="000E192B">
        <w:rPr>
          <w:rFonts w:ascii="Angsana New" w:hAnsi="Angsana New" w:hint="cs"/>
          <w:bCs/>
          <w:sz w:val="30"/>
          <w:szCs w:val="30"/>
          <w:cs/>
        </w:rPr>
        <w:lastRenderedPageBreak/>
        <w:t>กำไร</w:t>
      </w:r>
      <w:r w:rsidR="00C35C5F" w:rsidRPr="000E192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C35C5F" w:rsidRPr="000E192B">
        <w:rPr>
          <w:rFonts w:ascii="Angsana New" w:hAnsi="Angsana New"/>
          <w:bCs/>
          <w:sz w:val="30"/>
          <w:szCs w:val="30"/>
        </w:rPr>
        <w:t>(</w:t>
      </w:r>
      <w:r w:rsidR="00C35C5F" w:rsidRPr="000E192B">
        <w:rPr>
          <w:rFonts w:ascii="Angsana New" w:hAnsi="Angsana New" w:hint="cs"/>
          <w:bCs/>
          <w:sz w:val="30"/>
          <w:szCs w:val="30"/>
          <w:cs/>
        </w:rPr>
        <w:t>ขาดทุน</w:t>
      </w:r>
      <w:r w:rsidR="00C35C5F" w:rsidRPr="000E192B">
        <w:rPr>
          <w:rFonts w:ascii="Angsana New" w:hAnsi="Angsana New"/>
          <w:bCs/>
          <w:sz w:val="30"/>
          <w:szCs w:val="30"/>
        </w:rPr>
        <w:t xml:space="preserve">) </w:t>
      </w:r>
      <w:r w:rsidRPr="000E192B">
        <w:rPr>
          <w:rFonts w:ascii="Angsana New" w:hAnsi="Angsana New" w:hint="cs"/>
          <w:bCs/>
          <w:sz w:val="30"/>
          <w:szCs w:val="30"/>
          <w:cs/>
        </w:rPr>
        <w:t>ต่อหุ้น</w:t>
      </w:r>
    </w:p>
    <w:p w14:paraId="410759C1" w14:textId="7DC2E92C" w:rsidR="006D58A4" w:rsidRPr="00A30656" w:rsidRDefault="006D58A4" w:rsidP="009A0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i/>
          <w:iCs/>
          <w:sz w:val="19"/>
          <w:szCs w:val="19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90"/>
        <w:gridCol w:w="270"/>
        <w:gridCol w:w="990"/>
        <w:gridCol w:w="270"/>
        <w:gridCol w:w="990"/>
        <w:gridCol w:w="270"/>
        <w:gridCol w:w="990"/>
      </w:tblGrid>
      <w:tr w:rsidR="007F6763" w:rsidRPr="00116178" w14:paraId="03F5353D" w14:textId="77777777" w:rsidTr="00F03B2D">
        <w:tc>
          <w:tcPr>
            <w:tcW w:w="4950" w:type="dxa"/>
          </w:tcPr>
          <w:bookmarkEnd w:id="9"/>
          <w:p w14:paraId="1ECBCFC2" w14:textId="48808C9F" w:rsidR="007F6763" w:rsidRPr="00116178" w:rsidRDefault="007F6763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116178">
              <w:rPr>
                <w:rFonts w:ascii="Angsana New" w:hAnsi="Angsana New" w:hint="cs"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FE33A6" w:rsidRPr="00FE33A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116178">
              <w:rPr>
                <w:rFonts w:ascii="Angsana New" w:hAnsi="Angsana New"/>
                <w:bCs/>
                <w:i/>
                <w:i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 w:hint="cs"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250" w:type="dxa"/>
            <w:gridSpan w:val="3"/>
          </w:tcPr>
          <w:p w14:paraId="0BEE1B46" w14:textId="77777777" w:rsidR="007F6763" w:rsidRPr="00116178" w:rsidRDefault="007F6763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  <w:r w:rsidRPr="00116178">
              <w:rPr>
                <w:rFonts w:ascii="Angsana New" w:hAnsi="Angsana New"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</w:tcPr>
          <w:p w14:paraId="4898FF15" w14:textId="77777777" w:rsidR="007F6763" w:rsidRPr="00116178" w:rsidRDefault="007F6763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14:paraId="307E9A60" w14:textId="77777777" w:rsidR="007F6763" w:rsidRPr="00116178" w:rsidRDefault="007F6763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งบการเงินเฉพาะกิจการ</w:t>
            </w:r>
            <w:r w:rsidRPr="00116178">
              <w:rPr>
                <w:rFonts w:ascii="Angsana New" w:hAnsi="Angsana New"/>
                <w:bCs/>
                <w:sz w:val="27"/>
                <w:szCs w:val="27"/>
              </w:rPr>
              <w:t xml:space="preserve"> </w:t>
            </w:r>
          </w:p>
        </w:tc>
      </w:tr>
      <w:tr w:rsidR="007F6763" w:rsidRPr="00116178" w14:paraId="2A624965" w14:textId="77777777" w:rsidTr="00F03B2D">
        <w:tc>
          <w:tcPr>
            <w:tcW w:w="4950" w:type="dxa"/>
          </w:tcPr>
          <w:p w14:paraId="710808E6" w14:textId="77777777" w:rsidR="007F6763" w:rsidRPr="00116178" w:rsidRDefault="007F6763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center"/>
          </w:tcPr>
          <w:p w14:paraId="5C4A520B" w14:textId="25A24504" w:rsidR="007F6763" w:rsidRPr="00116178" w:rsidRDefault="00FE33A6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FE33A6">
              <w:rPr>
                <w:rFonts w:ascii="Angsana New" w:hAnsi="Angsana New"/>
                <w:sz w:val="27"/>
                <w:szCs w:val="27"/>
              </w:rPr>
              <w:t>2</w:t>
            </w:r>
            <w:r w:rsidR="00542C3B" w:rsidRPr="00542C3B">
              <w:rPr>
                <w:rFonts w:ascii="Angsana New" w:hAnsi="Angsana New"/>
                <w:sz w:val="27"/>
                <w:szCs w:val="27"/>
              </w:rPr>
              <w:t>568</w:t>
            </w:r>
          </w:p>
        </w:tc>
        <w:tc>
          <w:tcPr>
            <w:tcW w:w="270" w:type="dxa"/>
            <w:vAlign w:val="center"/>
          </w:tcPr>
          <w:p w14:paraId="2A3A5ED1" w14:textId="77777777" w:rsidR="007F6763" w:rsidRPr="00116178" w:rsidRDefault="007F6763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center"/>
          </w:tcPr>
          <w:p w14:paraId="1C544435" w14:textId="3F8903E5" w:rsidR="007F6763" w:rsidRPr="00116178" w:rsidRDefault="00FE33A6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FE33A6">
              <w:rPr>
                <w:rFonts w:ascii="Angsana New" w:hAnsi="Angsana New"/>
                <w:sz w:val="27"/>
                <w:szCs w:val="27"/>
              </w:rPr>
              <w:t>2</w:t>
            </w:r>
            <w:r w:rsidR="00542C3B" w:rsidRPr="00542C3B">
              <w:rPr>
                <w:rFonts w:ascii="Angsana New" w:hAnsi="Angsana New"/>
                <w:sz w:val="27"/>
                <w:szCs w:val="27"/>
              </w:rPr>
              <w:t>567</w:t>
            </w:r>
          </w:p>
        </w:tc>
        <w:tc>
          <w:tcPr>
            <w:tcW w:w="270" w:type="dxa"/>
          </w:tcPr>
          <w:p w14:paraId="67C95548" w14:textId="77777777" w:rsidR="007F6763" w:rsidRPr="00116178" w:rsidRDefault="007F6763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center"/>
          </w:tcPr>
          <w:p w14:paraId="31D9958E" w14:textId="448D855C" w:rsidR="007F6763" w:rsidRPr="00116178" w:rsidRDefault="00FE33A6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FE33A6">
              <w:rPr>
                <w:rFonts w:ascii="Angsana New" w:hAnsi="Angsana New"/>
                <w:sz w:val="27"/>
                <w:szCs w:val="27"/>
              </w:rPr>
              <w:t>2</w:t>
            </w:r>
            <w:r w:rsidR="00542C3B" w:rsidRPr="00542C3B">
              <w:rPr>
                <w:rFonts w:ascii="Angsana New" w:hAnsi="Angsana New"/>
                <w:sz w:val="27"/>
                <w:szCs w:val="27"/>
              </w:rPr>
              <w:t>568</w:t>
            </w:r>
          </w:p>
        </w:tc>
        <w:tc>
          <w:tcPr>
            <w:tcW w:w="270" w:type="dxa"/>
            <w:vAlign w:val="center"/>
          </w:tcPr>
          <w:p w14:paraId="034B3FBB" w14:textId="77777777" w:rsidR="007F6763" w:rsidRPr="00116178" w:rsidRDefault="007F6763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center"/>
          </w:tcPr>
          <w:p w14:paraId="78D8A5EC" w14:textId="7180DD4B" w:rsidR="007F6763" w:rsidRPr="00116178" w:rsidRDefault="00FE33A6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FE33A6">
              <w:rPr>
                <w:rFonts w:ascii="Angsana New" w:hAnsi="Angsana New"/>
                <w:sz w:val="27"/>
                <w:szCs w:val="27"/>
              </w:rPr>
              <w:t>2</w:t>
            </w:r>
            <w:r w:rsidR="00542C3B" w:rsidRPr="00542C3B">
              <w:rPr>
                <w:rFonts w:ascii="Angsana New" w:hAnsi="Angsana New"/>
                <w:sz w:val="27"/>
                <w:szCs w:val="27"/>
              </w:rPr>
              <w:t>567</w:t>
            </w:r>
          </w:p>
        </w:tc>
      </w:tr>
      <w:tr w:rsidR="007F6763" w:rsidRPr="00116178" w14:paraId="11F613B8" w14:textId="77777777" w:rsidTr="00F03B2D">
        <w:tc>
          <w:tcPr>
            <w:tcW w:w="4950" w:type="dxa"/>
          </w:tcPr>
          <w:p w14:paraId="17A67F6F" w14:textId="77777777" w:rsidR="007F6763" w:rsidRPr="00116178" w:rsidRDefault="007F6763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4770" w:type="dxa"/>
            <w:gridSpan w:val="7"/>
          </w:tcPr>
          <w:p w14:paraId="697393B2" w14:textId="77777777" w:rsidR="007F6763" w:rsidRPr="00116178" w:rsidRDefault="007F6763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(</w:t>
            </w:r>
            <w:r w:rsidRPr="00116178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</w:rPr>
              <w:t>พัน</w:t>
            </w:r>
            <w:r w:rsidRPr="00116178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บาท</w:t>
            </w:r>
            <w:r w:rsidRPr="00116178">
              <w:rPr>
                <w:rFonts w:ascii="Angsana New" w:hAnsi="Angsana New"/>
                <w:b/>
                <w:i/>
                <w:iCs/>
                <w:sz w:val="27"/>
                <w:szCs w:val="27"/>
              </w:rPr>
              <w:t xml:space="preserve"> / </w:t>
            </w:r>
            <w:r w:rsidRPr="00116178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</w:rPr>
              <w:t>พันหุ้น</w:t>
            </w:r>
            <w:r w:rsidRPr="00116178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)</w:t>
            </w:r>
          </w:p>
        </w:tc>
      </w:tr>
      <w:tr w:rsidR="007F6763" w:rsidRPr="00116178" w14:paraId="79D6B76B" w14:textId="77777777" w:rsidTr="00F03B2D">
        <w:tc>
          <w:tcPr>
            <w:tcW w:w="4950" w:type="dxa"/>
          </w:tcPr>
          <w:p w14:paraId="285F3D95" w14:textId="77777777" w:rsidR="007F6763" w:rsidRPr="00116178" w:rsidRDefault="007F6763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กำไร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(</w:t>
            </w:r>
            <w:r w:rsidRPr="00116178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ขาดทุน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)</w:t>
            </w:r>
            <w:r w:rsidRPr="00116178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</w:t>
            </w:r>
            <w:r w:rsidRPr="00116178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68CA3865" w14:textId="77777777" w:rsidR="007F6763" w:rsidRPr="00116178" w:rsidRDefault="007F6763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0E26E88" w14:textId="77777777" w:rsidR="007F6763" w:rsidRPr="00116178" w:rsidRDefault="007F6763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9B72A33" w14:textId="77777777" w:rsidR="007F6763" w:rsidRPr="00116178" w:rsidRDefault="007F6763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2DADBB8" w14:textId="77777777" w:rsidR="007F6763" w:rsidRPr="00116178" w:rsidRDefault="007F6763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12BD89E" w14:textId="77777777" w:rsidR="007F6763" w:rsidRPr="00116178" w:rsidRDefault="007F6763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A21F6C6" w14:textId="77777777" w:rsidR="007F6763" w:rsidRPr="00116178" w:rsidRDefault="007F6763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404DE72" w14:textId="77777777" w:rsidR="007F6763" w:rsidRPr="00116178" w:rsidRDefault="007F6763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03B2D" w:rsidRPr="00116178" w14:paraId="3BCC1EBC" w14:textId="77777777" w:rsidTr="00F03B2D">
        <w:tc>
          <w:tcPr>
            <w:tcW w:w="4950" w:type="dxa"/>
          </w:tcPr>
          <w:p w14:paraId="3D477563" w14:textId="1B697C02" w:rsidR="00F03B2D" w:rsidRPr="004F2416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4F2416">
              <w:rPr>
                <w:rFonts w:ascii="Angsana New" w:hAnsi="Angsana New"/>
                <w:sz w:val="27"/>
                <w:szCs w:val="27"/>
                <w:cs/>
              </w:rPr>
              <w:t>กำไร</w:t>
            </w:r>
            <w:r w:rsidRPr="004F241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F2416">
              <w:rPr>
                <w:rFonts w:ascii="Angsana New" w:hAnsi="Angsana New" w:hint="cs"/>
                <w:sz w:val="27"/>
                <w:szCs w:val="27"/>
                <w:cs/>
              </w:rPr>
              <w:t xml:space="preserve">(ขาดทุน) </w:t>
            </w:r>
            <w:r w:rsidRPr="004F2416">
              <w:rPr>
                <w:rFonts w:ascii="Angsana New" w:hAnsi="Angsana New"/>
                <w:sz w:val="27"/>
                <w:szCs w:val="27"/>
                <w:cs/>
              </w:rPr>
              <w:t>สำหรับ</w:t>
            </w:r>
            <w:r w:rsidRPr="004F2416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  <w:r w:rsidRPr="004F2416">
              <w:rPr>
                <w:rFonts w:ascii="Angsana New" w:hAnsi="Angsana New"/>
                <w:sz w:val="27"/>
                <w:szCs w:val="27"/>
                <w:cs/>
              </w:rPr>
              <w:t>ที่เป็นส่วนของผู้ถือหุ้นสามัญขอ</w:t>
            </w:r>
            <w:r w:rsidRPr="004F2416">
              <w:rPr>
                <w:rFonts w:ascii="Angsana New" w:hAnsi="Angsana New" w:hint="cs"/>
                <w:sz w:val="27"/>
                <w:szCs w:val="27"/>
                <w:cs/>
              </w:rPr>
              <w:t>ง</w:t>
            </w:r>
            <w:r w:rsidRPr="004F2416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96F37FE" w14:textId="6066094F" w:rsidR="00F03B2D" w:rsidRPr="00116178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7,433</w:t>
            </w:r>
          </w:p>
        </w:tc>
        <w:tc>
          <w:tcPr>
            <w:tcW w:w="270" w:type="dxa"/>
          </w:tcPr>
          <w:p w14:paraId="3AC41418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F43AA46" w14:textId="13497BB9" w:rsidR="00F03B2D" w:rsidRPr="00097220" w:rsidRDefault="00F03B2D" w:rsidP="00F03B2D">
            <w:pPr>
              <w:pStyle w:val="acctfourfigures"/>
              <w:tabs>
                <w:tab w:val="clear" w:pos="765"/>
                <w:tab w:val="left" w:pos="752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542C3B">
              <w:rPr>
                <w:rFonts w:asciiTheme="majorBidi" w:hAnsiTheme="majorBidi"/>
                <w:sz w:val="27"/>
                <w:szCs w:val="27"/>
                <w:lang w:val="en-US" w:bidi="th-TH"/>
              </w:rPr>
              <w:t>9</w:t>
            </w:r>
            <w:r w:rsidRPr="00097220">
              <w:rPr>
                <w:rFonts w:asciiTheme="majorBidi" w:hAnsiTheme="majorBidi"/>
                <w:sz w:val="27"/>
                <w:szCs w:val="27"/>
                <w:lang w:bidi="th-TH"/>
              </w:rPr>
              <w:t>,</w:t>
            </w:r>
            <w:r w:rsidRPr="00FE33A6">
              <w:rPr>
                <w:rFonts w:asciiTheme="majorBidi" w:hAnsiTheme="majorBidi"/>
                <w:sz w:val="27"/>
                <w:szCs w:val="27"/>
                <w:lang w:val="en-US" w:bidi="th-TH"/>
              </w:rPr>
              <w:t>221</w:t>
            </w:r>
          </w:p>
        </w:tc>
        <w:tc>
          <w:tcPr>
            <w:tcW w:w="270" w:type="dxa"/>
          </w:tcPr>
          <w:p w14:paraId="31E7F2D5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A5BA016" w14:textId="6B7CF22C" w:rsidR="00F03B2D" w:rsidRPr="00825046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825046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(</w:t>
            </w:r>
            <w:r w:rsidRPr="00FE33A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  <w:r w:rsidRPr="00825046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,</w:t>
            </w:r>
            <w:r w:rsidRPr="00FE33A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  <w:r w:rsidRPr="00542C3B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58</w:t>
            </w:r>
            <w:r w:rsidRPr="00825046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8192324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765E9EE" w14:textId="06CEF381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9722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E33A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09722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42C3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68</w:t>
            </w:r>
            <w:r w:rsidRPr="00FE33A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09722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B73CD" w:rsidRPr="00CF1B82" w14:paraId="419FE872" w14:textId="77777777" w:rsidTr="00F03B2D">
        <w:trPr>
          <w:trHeight w:val="254"/>
        </w:trPr>
        <w:tc>
          <w:tcPr>
            <w:tcW w:w="4950" w:type="dxa"/>
          </w:tcPr>
          <w:p w14:paraId="20C3F2E2" w14:textId="77777777" w:rsidR="007B73CD" w:rsidRPr="00CF1B82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84980C0" w14:textId="77777777" w:rsidR="007B73CD" w:rsidRPr="00CF1B82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6DD0583" w14:textId="77777777" w:rsidR="007B73CD" w:rsidRPr="00CF1B82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296288" w14:textId="77777777" w:rsidR="007B73CD" w:rsidRPr="00097220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66B5E37B" w14:textId="77777777" w:rsidR="007B73CD" w:rsidRPr="00CF1B82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AE4CB0F" w14:textId="77777777" w:rsidR="007B73CD" w:rsidRPr="00CF1B82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64EF56F" w14:textId="77777777" w:rsidR="007B73CD" w:rsidRPr="00CF1B82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E2A8E3E" w14:textId="77777777" w:rsidR="007B73CD" w:rsidRPr="00097220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</w:tr>
      <w:tr w:rsidR="007B73CD" w:rsidRPr="00116178" w14:paraId="6244900F" w14:textId="77777777" w:rsidTr="00F03B2D">
        <w:tc>
          <w:tcPr>
            <w:tcW w:w="4950" w:type="dxa"/>
          </w:tcPr>
          <w:p w14:paraId="2EA52413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1065AB65" w14:textId="77777777" w:rsidR="007B73CD" w:rsidRPr="00116178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76D07E7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CD4E3F7" w14:textId="77777777" w:rsidR="007B73CD" w:rsidRPr="00097220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</w:tcPr>
          <w:p w14:paraId="2E3A334E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9CEF023" w14:textId="77777777" w:rsidR="007B73CD" w:rsidRPr="00116178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2DF160D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35DD86D" w14:textId="77777777" w:rsidR="007B73CD" w:rsidRPr="00097220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7B73CD" w:rsidRPr="00116178" w14:paraId="6A122230" w14:textId="77777777" w:rsidTr="00F03B2D">
        <w:tc>
          <w:tcPr>
            <w:tcW w:w="4950" w:type="dxa"/>
            <w:vAlign w:val="bottom"/>
          </w:tcPr>
          <w:p w14:paraId="7B576DB5" w14:textId="41618CF2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จำนวนหุ้นสามัญที่ออก ณ วัน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 xml:space="preserve">ที่ </w:t>
            </w:r>
            <w:r w:rsidR="00FE33A6" w:rsidRPr="00FE33A6">
              <w:rPr>
                <w:rFonts w:ascii="Angsana New" w:hAnsi="Angsana New"/>
                <w:sz w:val="27"/>
                <w:szCs w:val="27"/>
              </w:rPr>
              <w:t>1</w:t>
            </w:r>
            <w:r w:rsidRPr="0011617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>เมษายน</w:t>
            </w:r>
          </w:p>
        </w:tc>
        <w:tc>
          <w:tcPr>
            <w:tcW w:w="990" w:type="dxa"/>
            <w:vAlign w:val="bottom"/>
          </w:tcPr>
          <w:p w14:paraId="6418A5EC" w14:textId="32D8DA53" w:rsidR="007B73CD" w:rsidRPr="00116178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33A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7B73C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E33A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213</w:t>
            </w:r>
            <w:r w:rsidR="007B73C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B73CD" w:rsidRPr="00542C3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Pr="00FE33A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7B73CD" w:rsidRPr="00542C3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70" w:type="dxa"/>
          </w:tcPr>
          <w:p w14:paraId="20A2419A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BBB75E2" w14:textId="056C4E38" w:rsidR="007B73CD" w:rsidRPr="00097220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7B73CD"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20</w:t>
            </w:r>
            <w:r w:rsidR="007B73CD"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9</w:t>
            </w:r>
            <w:r w:rsidR="007B73CD"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7B73CD"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1A616C6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BC48232" w14:textId="5C48B528" w:rsidR="007B73CD" w:rsidRPr="00116178" w:rsidRDefault="00FE33A6" w:rsidP="00254B5F">
            <w:pPr>
              <w:pStyle w:val="acctfourfigures"/>
              <w:tabs>
                <w:tab w:val="clear" w:pos="765"/>
                <w:tab w:val="left" w:pos="777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33A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7B73C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E33A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213</w:t>
            </w:r>
            <w:r w:rsidR="007B73C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B73CD" w:rsidRPr="00542C3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Pr="00FE33A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7B73CD" w:rsidRPr="00542C3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70" w:type="dxa"/>
          </w:tcPr>
          <w:p w14:paraId="4CC390F4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59CC3D9" w14:textId="774846AC" w:rsidR="007B73CD" w:rsidRPr="00097220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7B73CD"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20</w:t>
            </w:r>
            <w:r w:rsidR="007B73CD"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9</w:t>
            </w:r>
            <w:r w:rsidR="007B73CD"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7B73CD"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</w:p>
        </w:tc>
      </w:tr>
      <w:tr w:rsidR="007B73CD" w:rsidRPr="00116178" w14:paraId="3FA19E76" w14:textId="77777777" w:rsidTr="00F03B2D">
        <w:tc>
          <w:tcPr>
            <w:tcW w:w="4950" w:type="dxa"/>
            <w:vAlign w:val="bottom"/>
          </w:tcPr>
          <w:p w14:paraId="54B67AC8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ผลกระทบจากการ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>ออก</w:t>
            </w:r>
            <w:r w:rsidRPr="00116178">
              <w:rPr>
                <w:rFonts w:ascii="Angsana New" w:hAnsi="Angsana New"/>
                <w:sz w:val="27"/>
                <w:szCs w:val="27"/>
                <w:cs/>
              </w:rPr>
              <w:t>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912158" w14:textId="0117A751" w:rsidR="007B73CD" w:rsidRPr="00116178" w:rsidRDefault="002C2E67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5B9333E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EF982D" w14:textId="6B1C5EC9" w:rsidR="007B73CD" w:rsidRPr="00097220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="007B73CD"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7B73CD"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85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EAE0191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7EDE09" w14:textId="0E2C88B7" w:rsidR="007B73CD" w:rsidRPr="00116178" w:rsidRDefault="002C2E67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218C840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C715F2" w14:textId="0934196E" w:rsidR="007B73CD" w:rsidRPr="00097220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="007B73CD"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7B73CD" w:rsidRPr="00542C3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85</w:t>
            </w:r>
            <w:r w:rsidRPr="00FE33A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</w:tr>
      <w:tr w:rsidR="007B73CD" w:rsidRPr="00116178" w14:paraId="26774B3E" w14:textId="77777777" w:rsidTr="00F03B2D">
        <w:tc>
          <w:tcPr>
            <w:tcW w:w="4950" w:type="dxa"/>
          </w:tcPr>
          <w:p w14:paraId="3648DB87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241A8889" w14:textId="1F4B02AA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ab/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ที่ </w:t>
            </w:r>
            <w:r w:rsidR="00FE33A6" w:rsidRPr="00FE33A6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Pr="00116178">
              <w:rPr>
                <w:rFonts w:ascii="Angsana New" w:hAnsi="Angsana New"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 w:hint="cs"/>
                <w:b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F4B5FB" w14:textId="541C23C0" w:rsidR="007B73CD" w:rsidRPr="00FB412C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7B73C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213</w:t>
            </w:r>
            <w:r w:rsidR="007B73C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7B73CD"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 w:rsidR="002C2E6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</w:t>
            </w:r>
          </w:p>
        </w:tc>
        <w:tc>
          <w:tcPr>
            <w:tcW w:w="270" w:type="dxa"/>
          </w:tcPr>
          <w:p w14:paraId="4EF6193A" w14:textId="77777777" w:rsidR="007B73CD" w:rsidRPr="00FB412C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32A501" w14:textId="65068861" w:rsidR="007B73CD" w:rsidRPr="00097220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33A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7B73CD" w:rsidRPr="0009722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213</w:t>
            </w:r>
            <w:r w:rsidR="007B73CD" w:rsidRPr="0009722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022</w:t>
            </w:r>
          </w:p>
        </w:tc>
        <w:tc>
          <w:tcPr>
            <w:tcW w:w="270" w:type="dxa"/>
          </w:tcPr>
          <w:p w14:paraId="7BF0F685" w14:textId="77777777" w:rsidR="007B73CD" w:rsidRPr="00FB412C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2E4061" w14:textId="454C428F" w:rsidR="007B73CD" w:rsidRPr="00FB412C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7B73C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213</w:t>
            </w:r>
            <w:r w:rsidR="007B73C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7B73CD"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 w:rsidR="002C2E6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</w:t>
            </w:r>
          </w:p>
        </w:tc>
        <w:tc>
          <w:tcPr>
            <w:tcW w:w="270" w:type="dxa"/>
          </w:tcPr>
          <w:p w14:paraId="1768B104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5BAFE2" w14:textId="61A5D8B9" w:rsidR="007B73CD" w:rsidRPr="00097220" w:rsidRDefault="00FE33A6" w:rsidP="00254B5F">
            <w:pPr>
              <w:pStyle w:val="acctfourfigures"/>
              <w:tabs>
                <w:tab w:val="clear" w:pos="765"/>
                <w:tab w:val="left" w:pos="852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33A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7B73CD" w:rsidRPr="0009722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213</w:t>
            </w:r>
            <w:r w:rsidR="007B73CD" w:rsidRPr="0009722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022</w:t>
            </w:r>
          </w:p>
        </w:tc>
      </w:tr>
      <w:tr w:rsidR="007B73CD" w:rsidRPr="00116178" w14:paraId="70673640" w14:textId="77777777" w:rsidTr="00F03B2D">
        <w:tc>
          <w:tcPr>
            <w:tcW w:w="4950" w:type="dxa"/>
          </w:tcPr>
          <w:p w14:paraId="498E50B4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BAF8A8" w14:textId="292ED7E9" w:rsidR="007B73CD" w:rsidRPr="00116178" w:rsidRDefault="007B73CD" w:rsidP="00F03B2D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E23B1E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02D1EE" w14:textId="4412C899" w:rsidR="007B73CD" w:rsidRPr="00097220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="007B73CD"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99</w:t>
            </w:r>
            <w:r w:rsidR="007B73CD"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7B73CD"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73C5DBE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E52A66" w14:textId="0125FB85" w:rsidR="007B73CD" w:rsidRPr="00116178" w:rsidRDefault="007B73CD" w:rsidP="007B73CD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9865DF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88D52E" w14:textId="4F2452DF" w:rsidR="007B73CD" w:rsidRPr="00097220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="007B73CD"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99</w:t>
            </w:r>
            <w:r w:rsidR="007B73CD"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7B73CD"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</w:p>
        </w:tc>
      </w:tr>
      <w:tr w:rsidR="007B73CD" w:rsidRPr="00116178" w14:paraId="5EBD517A" w14:textId="77777777" w:rsidTr="006B0344">
        <w:trPr>
          <w:trHeight w:val="200"/>
        </w:trPr>
        <w:tc>
          <w:tcPr>
            <w:tcW w:w="4950" w:type="dxa"/>
          </w:tcPr>
          <w:p w14:paraId="42992EB5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(ปรับลด)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09A1C088" w14:textId="7BE04A54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ab/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ที่ </w:t>
            </w:r>
            <w:r w:rsidR="00FE33A6" w:rsidRPr="00FE33A6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63CEAA" w14:textId="0A2D5AE9" w:rsidR="007B73CD" w:rsidRPr="00116178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7B73C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213</w:t>
            </w:r>
            <w:r w:rsidR="007B73C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7B73CD"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 w:rsidR="002C2E6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</w:t>
            </w:r>
          </w:p>
        </w:tc>
        <w:tc>
          <w:tcPr>
            <w:tcW w:w="270" w:type="dxa"/>
          </w:tcPr>
          <w:p w14:paraId="18FC1E83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2B3766" w14:textId="17BD768B" w:rsidR="007B73CD" w:rsidRPr="00097220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7B73CD" w:rsidRPr="000972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7B73CD"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</w:t>
            </w:r>
            <w:r w:rsidR="007B73CD" w:rsidRPr="000972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7B73CD"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</w:tcPr>
          <w:p w14:paraId="63F8F32F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63594" w14:textId="2A6CB79E" w:rsidR="007B73CD" w:rsidRPr="00116178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7B73C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213</w:t>
            </w:r>
            <w:r w:rsidR="007B73C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7B73CD"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 w:rsidR="002C2E6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</w:t>
            </w:r>
          </w:p>
        </w:tc>
        <w:tc>
          <w:tcPr>
            <w:tcW w:w="270" w:type="dxa"/>
          </w:tcPr>
          <w:p w14:paraId="7D9250FE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3A257E" w14:textId="68F07CA7" w:rsidR="007B73CD" w:rsidRPr="00097220" w:rsidRDefault="00FE33A6" w:rsidP="00254B5F">
            <w:pPr>
              <w:pStyle w:val="acctfourfigures"/>
              <w:tabs>
                <w:tab w:val="clear" w:pos="765"/>
                <w:tab w:val="left" w:pos="81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7B73CD" w:rsidRPr="000972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7B73CD"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</w:t>
            </w:r>
            <w:r w:rsidR="007B73CD" w:rsidRPr="000972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7B73CD"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</w:p>
        </w:tc>
      </w:tr>
      <w:tr w:rsidR="007B73CD" w:rsidRPr="00CF1B82" w14:paraId="1E8F853E" w14:textId="77777777" w:rsidTr="006B0344">
        <w:trPr>
          <w:trHeight w:val="200"/>
        </w:trPr>
        <w:tc>
          <w:tcPr>
            <w:tcW w:w="4950" w:type="dxa"/>
          </w:tcPr>
          <w:p w14:paraId="1FEB9528" w14:textId="77777777" w:rsidR="007B73CD" w:rsidRPr="00CF1B82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BC5DF39" w14:textId="77777777" w:rsidR="007B73CD" w:rsidRPr="00CF1B82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1115051" w14:textId="77777777" w:rsidR="007B73CD" w:rsidRPr="00CF1B82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0431F9F" w14:textId="77777777" w:rsidR="007B73CD" w:rsidRPr="00097220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A20FBB0" w14:textId="77777777" w:rsidR="007B73CD" w:rsidRPr="00CF1B82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E64828D" w14:textId="77777777" w:rsidR="007B73CD" w:rsidRPr="00CF1B82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0F13F7A" w14:textId="77777777" w:rsidR="007B73CD" w:rsidRPr="00CF1B82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21D0682" w14:textId="77777777" w:rsidR="007B73CD" w:rsidRPr="00097220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B73CD" w:rsidRPr="00116178" w14:paraId="6A06D20A" w14:textId="77777777" w:rsidTr="00F03B2D">
        <w:tc>
          <w:tcPr>
            <w:tcW w:w="4950" w:type="dxa"/>
          </w:tcPr>
          <w:p w14:paraId="02F7511A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 (ขาดทุน)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4EF010C" w14:textId="55DCD868" w:rsidR="007B73CD" w:rsidRPr="00097220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bidi="th-TH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="007B73CD"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.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00</w:t>
            </w:r>
            <w:r w:rsidR="007B73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00828D1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412A349" w14:textId="166674CE" w:rsidR="007B73CD" w:rsidRPr="00097220" w:rsidRDefault="00FE33A6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0</w:t>
            </w:r>
            <w:r w:rsidR="007B73CD" w:rsidRPr="0009722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.</w:t>
            </w:r>
            <w:r w:rsidRPr="00FE33A6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0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="007B73CD"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A0ED454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5F465D2" w14:textId="0D0F3D0F" w:rsidR="007B73CD" w:rsidRPr="00254B5F" w:rsidRDefault="007B73CD" w:rsidP="00254B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254B5F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(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Pr="00254B5F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.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002</w:t>
            </w:r>
            <w:r w:rsidRPr="00254B5F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5BF2F1D1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233D88A" w14:textId="27771B45" w:rsidR="007B73CD" w:rsidRPr="00097220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9722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(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="00FE33A6"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004</w:t>
            </w:r>
            <w:r w:rsidRPr="0009722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)</w:t>
            </w:r>
          </w:p>
        </w:tc>
      </w:tr>
      <w:tr w:rsidR="00F03B2D" w:rsidRPr="00116178" w14:paraId="0E7140B1" w14:textId="77777777" w:rsidTr="00F03B2D">
        <w:tc>
          <w:tcPr>
            <w:tcW w:w="4950" w:type="dxa"/>
          </w:tcPr>
          <w:p w14:paraId="52474F19" w14:textId="1B69DC80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 (ขาดทุน)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ต่อหุ้น (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ปรับลด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) 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4B24EEC" w14:textId="0EB111F8" w:rsidR="00F03B2D" w:rsidRPr="00FE33A6" w:rsidRDefault="007C29A0" w:rsidP="00F03B2D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.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00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78A693C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3F3F0CC" w14:textId="29B7BCDE" w:rsidR="00F03B2D" w:rsidRPr="00FE33A6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0</w:t>
            </w:r>
            <w:r w:rsidRPr="0009722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.</w:t>
            </w:r>
            <w:r w:rsidRPr="00FE33A6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06</w:t>
            </w:r>
          </w:p>
        </w:tc>
        <w:tc>
          <w:tcPr>
            <w:tcW w:w="270" w:type="dxa"/>
          </w:tcPr>
          <w:p w14:paraId="30699F52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F11E521" w14:textId="171F2759" w:rsidR="00F03B2D" w:rsidRPr="00F03B2D" w:rsidRDefault="007C29A0" w:rsidP="007C29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254B5F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(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Pr="00254B5F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.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002</w:t>
            </w:r>
            <w:r w:rsidRPr="00254B5F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4C9002BF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BC63878" w14:textId="3E8EAA6C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09722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(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  <w:r w:rsidRPr="0009722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)</w:t>
            </w:r>
          </w:p>
        </w:tc>
      </w:tr>
      <w:tr w:rsidR="007B73CD" w:rsidRPr="00CF1B82" w14:paraId="59519B42" w14:textId="77777777" w:rsidTr="00F03B2D">
        <w:tc>
          <w:tcPr>
            <w:tcW w:w="4950" w:type="dxa"/>
          </w:tcPr>
          <w:p w14:paraId="0A15A2D8" w14:textId="77777777" w:rsidR="007B73CD" w:rsidRPr="00CF1B82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B14F7C8" w14:textId="77777777" w:rsidR="007B73CD" w:rsidRPr="00CF1B82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E72A026" w14:textId="77777777" w:rsidR="007B73CD" w:rsidRPr="00CF1B82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E76D29B" w14:textId="77777777" w:rsidR="007B73CD" w:rsidRPr="00097220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6F7A6770" w14:textId="77777777" w:rsidR="007B73CD" w:rsidRPr="00CF1B82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5DF1971" w14:textId="77777777" w:rsidR="007B73CD" w:rsidRPr="00CF1B82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ADFD14E" w14:textId="77777777" w:rsidR="007B73CD" w:rsidRPr="00CF1B82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76D5B3B" w14:textId="77777777" w:rsidR="007B73CD" w:rsidRPr="00097220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</w:tr>
      <w:tr w:rsidR="007B73CD" w:rsidRPr="00116178" w14:paraId="577D4207" w14:textId="090105E0" w:rsidTr="00F03B2D">
        <w:tc>
          <w:tcPr>
            <w:tcW w:w="4950" w:type="dxa"/>
          </w:tcPr>
          <w:p w14:paraId="2ABE0EFD" w14:textId="0DAF1FB6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 w:hint="cs"/>
                <w:bCs/>
                <w:i/>
                <w:iCs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="00FE33A6" w:rsidRPr="00FE33A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116178">
              <w:rPr>
                <w:rFonts w:ascii="Angsana New" w:hAnsi="Angsana New"/>
                <w:bCs/>
                <w:i/>
                <w:i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 w:hint="cs"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250" w:type="dxa"/>
            <w:gridSpan w:val="3"/>
            <w:vAlign w:val="bottom"/>
          </w:tcPr>
          <w:p w14:paraId="5851DBD9" w14:textId="77777777" w:rsidR="007B73CD" w:rsidRPr="00097220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</w:tcPr>
          <w:p w14:paraId="576BE8CD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1CED990" w14:textId="77777777" w:rsidR="007B73CD" w:rsidRPr="00097220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7B73CD" w:rsidRPr="00116178" w14:paraId="115CCBE6" w14:textId="77777777" w:rsidTr="00F03B2D">
        <w:tc>
          <w:tcPr>
            <w:tcW w:w="4950" w:type="dxa"/>
          </w:tcPr>
          <w:p w14:paraId="7B5AE2C7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กำไร (ขาดทุน)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</w:t>
            </w:r>
            <w:r w:rsidRPr="00116178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68BADD22" w14:textId="77777777" w:rsidR="007B73CD" w:rsidRPr="00116178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3C25078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095F3BF" w14:textId="77777777" w:rsidR="007B73CD" w:rsidRPr="00097220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</w:tcPr>
          <w:p w14:paraId="03B4AC4C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542A525" w14:textId="77777777" w:rsidR="007B73CD" w:rsidRPr="00116178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8C64580" w14:textId="77777777" w:rsidR="007B73CD" w:rsidRPr="00116178" w:rsidRDefault="007B73CD" w:rsidP="007B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964F6CC" w14:textId="77777777" w:rsidR="007B73CD" w:rsidRPr="00097220" w:rsidRDefault="007B73CD" w:rsidP="007B73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F03B2D" w:rsidRPr="00116178" w14:paraId="2358FCC4" w14:textId="77777777" w:rsidTr="00F03B2D">
        <w:tc>
          <w:tcPr>
            <w:tcW w:w="4950" w:type="dxa"/>
          </w:tcPr>
          <w:p w14:paraId="3006FD97" w14:textId="1F1CBE09" w:rsidR="00F03B2D" w:rsidRPr="004F2416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F2416">
              <w:rPr>
                <w:rFonts w:ascii="Angsana New" w:hAnsi="Angsana New"/>
                <w:sz w:val="27"/>
                <w:szCs w:val="27"/>
                <w:cs/>
              </w:rPr>
              <w:t>กำไร</w:t>
            </w:r>
            <w:r w:rsidRPr="004F241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F2416">
              <w:rPr>
                <w:rFonts w:ascii="Angsana New" w:hAnsi="Angsana New" w:hint="cs"/>
                <w:sz w:val="27"/>
                <w:szCs w:val="27"/>
                <w:cs/>
              </w:rPr>
              <w:t xml:space="preserve">(ขาดทุน) </w:t>
            </w:r>
            <w:r w:rsidRPr="004F2416">
              <w:rPr>
                <w:rFonts w:ascii="Angsana New" w:hAnsi="Angsana New"/>
                <w:sz w:val="27"/>
                <w:szCs w:val="27"/>
                <w:cs/>
              </w:rPr>
              <w:t>สำหรับ</w:t>
            </w:r>
            <w:r w:rsidRPr="004F2416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  <w:r w:rsidRPr="004F2416">
              <w:rPr>
                <w:rFonts w:ascii="Angsana New" w:hAnsi="Angsana New"/>
                <w:sz w:val="27"/>
                <w:szCs w:val="27"/>
                <w:cs/>
              </w:rPr>
              <w:t>ที่เป็นส่วนของผู้ถือหุ้นสามัญขอ</w:t>
            </w:r>
            <w:r w:rsidRPr="004F2416">
              <w:rPr>
                <w:rFonts w:ascii="Angsana New" w:hAnsi="Angsana New" w:hint="cs"/>
                <w:sz w:val="27"/>
                <w:szCs w:val="27"/>
                <w:cs/>
              </w:rPr>
              <w:t>ง</w:t>
            </w:r>
            <w:r w:rsidRPr="004F2416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</w:p>
        </w:tc>
        <w:tc>
          <w:tcPr>
            <w:tcW w:w="990" w:type="dxa"/>
            <w:vAlign w:val="bottom"/>
          </w:tcPr>
          <w:p w14:paraId="173B44D4" w14:textId="52895B01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8,437</w:t>
            </w:r>
          </w:p>
        </w:tc>
        <w:tc>
          <w:tcPr>
            <w:tcW w:w="270" w:type="dxa"/>
          </w:tcPr>
          <w:p w14:paraId="57CC2A9E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E8BD2AE" w14:textId="6F91CE1A" w:rsidR="00F03B2D" w:rsidRPr="00097220" w:rsidRDefault="00F03B2D" w:rsidP="00F03B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FE33A6">
              <w:rPr>
                <w:rFonts w:asciiTheme="majorBidi" w:hAnsiTheme="majorBidi"/>
                <w:sz w:val="27"/>
                <w:szCs w:val="27"/>
                <w:lang w:val="en-US" w:bidi="th-TH"/>
              </w:rPr>
              <w:t>24</w:t>
            </w:r>
            <w:r w:rsidRPr="00097220">
              <w:rPr>
                <w:rFonts w:asciiTheme="majorBidi" w:hAnsiTheme="majorBidi"/>
                <w:sz w:val="27"/>
                <w:szCs w:val="27"/>
                <w:lang w:bidi="th-TH"/>
              </w:rPr>
              <w:t>,</w:t>
            </w:r>
            <w:r w:rsidRPr="00542C3B">
              <w:rPr>
                <w:rFonts w:asciiTheme="majorBidi" w:hAnsiTheme="majorBidi"/>
                <w:sz w:val="27"/>
                <w:szCs w:val="27"/>
                <w:lang w:val="en-US" w:bidi="th-TH"/>
              </w:rPr>
              <w:t>5</w:t>
            </w:r>
            <w:r w:rsidRPr="00FE33A6">
              <w:rPr>
                <w:rFonts w:asciiTheme="majorBidi" w:hAnsiTheme="majorBidi"/>
                <w:sz w:val="27"/>
                <w:szCs w:val="27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651E2A89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152B4FE" w14:textId="72BE6D01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9722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Pr="00FE33A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Pr="00542C3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  <w:r w:rsidRPr="0009722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542C3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  <w:r w:rsidRPr="00FE33A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Pr="00542C3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  <w:r w:rsidRPr="0009722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6CF64B56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FB524FE" w14:textId="63227414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9722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E33A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542C3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09722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42C3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866</w:t>
            </w:r>
            <w:r w:rsidRPr="0009722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F03B2D" w:rsidRPr="00CF1B82" w14:paraId="2644AA2C" w14:textId="77777777" w:rsidTr="00F03B2D">
        <w:tc>
          <w:tcPr>
            <w:tcW w:w="4950" w:type="dxa"/>
          </w:tcPr>
          <w:p w14:paraId="27E5B289" w14:textId="77777777" w:rsidR="00F03B2D" w:rsidRPr="00CF1B82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1FF089D" w14:textId="77777777" w:rsidR="00F03B2D" w:rsidRPr="00CF1B82" w:rsidRDefault="00F03B2D" w:rsidP="00F03B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1FFA3685" w14:textId="77777777" w:rsidR="00F03B2D" w:rsidRPr="00CF1B82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D0A4ABB" w14:textId="77777777" w:rsidR="00F03B2D" w:rsidRPr="00097220" w:rsidRDefault="00F03B2D" w:rsidP="00F03B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6EE1CD89" w14:textId="77777777" w:rsidR="00F03B2D" w:rsidRPr="00CF1B82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796E64C" w14:textId="77777777" w:rsidR="00F03B2D" w:rsidRPr="00CF1B82" w:rsidRDefault="00F03B2D" w:rsidP="00F03B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230DD03F" w14:textId="77777777" w:rsidR="00F03B2D" w:rsidRPr="00CF1B82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3FAC42C" w14:textId="77777777" w:rsidR="00F03B2D" w:rsidRPr="00097220" w:rsidRDefault="00F03B2D" w:rsidP="00F03B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  <w:highlight w:val="yellow"/>
              </w:rPr>
            </w:pPr>
          </w:p>
        </w:tc>
      </w:tr>
      <w:tr w:rsidR="00F03B2D" w:rsidRPr="00116178" w14:paraId="3935E847" w14:textId="77777777" w:rsidTr="00F03B2D">
        <w:tc>
          <w:tcPr>
            <w:tcW w:w="4950" w:type="dxa"/>
          </w:tcPr>
          <w:p w14:paraId="334119D3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shd w:val="clear" w:color="auto" w:fill="E0E0E0"/>
              </w:rPr>
            </w:pP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63888433" w14:textId="77777777" w:rsidR="00F03B2D" w:rsidRPr="00116178" w:rsidRDefault="00F03B2D" w:rsidP="00F03B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7447C7C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968605C" w14:textId="77777777" w:rsidR="00F03B2D" w:rsidRPr="00097220" w:rsidRDefault="00F03B2D" w:rsidP="00F03B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</w:tcPr>
          <w:p w14:paraId="644595EB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C9532CF" w14:textId="77777777" w:rsidR="00F03B2D" w:rsidRPr="00116178" w:rsidRDefault="00F03B2D" w:rsidP="00F03B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2CB1241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3882666" w14:textId="77777777" w:rsidR="00F03B2D" w:rsidRPr="00097220" w:rsidRDefault="00F03B2D" w:rsidP="00F03B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F03B2D" w:rsidRPr="00116178" w14:paraId="0B59F1B2" w14:textId="77777777" w:rsidTr="00F03B2D">
        <w:tc>
          <w:tcPr>
            <w:tcW w:w="4950" w:type="dxa"/>
            <w:vAlign w:val="bottom"/>
          </w:tcPr>
          <w:p w14:paraId="641CC1BC" w14:textId="1BF0640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จำนวนหุ้นสามัญที่ออก ณ วัน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 xml:space="preserve">ที่ </w:t>
            </w:r>
            <w:r w:rsidRPr="00FE33A6">
              <w:rPr>
                <w:rFonts w:ascii="Angsana New" w:hAnsi="Angsana New"/>
                <w:sz w:val="27"/>
                <w:szCs w:val="27"/>
              </w:rPr>
              <w:t>1</w:t>
            </w:r>
            <w:r w:rsidRPr="0011617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3E413040" w14:textId="110CE460" w:rsidR="00F03B2D" w:rsidRPr="00116178" w:rsidRDefault="00F03B2D" w:rsidP="00F03B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BE1306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 w:hint="cs"/>
                <w:sz w:val="27"/>
                <w:szCs w:val="27"/>
                <w:lang w:val="en-US" w:bidi="th-TH"/>
              </w:rPr>
              <w:t>21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Pr="00BE1306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5E4D0C1" w14:textId="77777777" w:rsidR="00F03B2D" w:rsidRPr="00BE1306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6295D39" w14:textId="2D2CB1E9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200</w:t>
            </w:r>
            <w:r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BEA16C4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E784CD8" w14:textId="7FDE6B60" w:rsidR="00F03B2D" w:rsidRPr="00097220" w:rsidRDefault="00F03B2D" w:rsidP="00F03B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213</w:t>
            </w:r>
            <w:r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828ED09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51A41C4" w14:textId="642A832B" w:rsidR="00F03B2D" w:rsidRPr="00254B5F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200</w:t>
            </w:r>
            <w:r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000</w:t>
            </w:r>
          </w:p>
        </w:tc>
      </w:tr>
      <w:tr w:rsidR="00F03B2D" w:rsidRPr="00116178" w14:paraId="3CA435E6" w14:textId="77777777" w:rsidTr="00F03B2D">
        <w:tc>
          <w:tcPr>
            <w:tcW w:w="4950" w:type="dxa"/>
            <w:vAlign w:val="bottom"/>
          </w:tcPr>
          <w:p w14:paraId="1499E5F3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ผลกระทบจากการ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>ออก</w:t>
            </w:r>
            <w:r w:rsidRPr="00116178">
              <w:rPr>
                <w:rFonts w:ascii="Angsana New" w:hAnsi="Angsana New"/>
                <w:sz w:val="27"/>
                <w:szCs w:val="27"/>
                <w:cs/>
              </w:rPr>
              <w:t>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175C2A" w14:textId="7DF89A0C" w:rsidR="00F03B2D" w:rsidRPr="00116178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E379CA2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80E9E9" w14:textId="13A81B4E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542C3B">
              <w:rPr>
                <w:rFonts w:ascii="Angsana New" w:hAnsi="Angsana New" w:hint="cs"/>
                <w:sz w:val="27"/>
                <w:szCs w:val="27"/>
                <w:lang w:val="en-US" w:bidi="th-TH"/>
              </w:rPr>
              <w:t>9</w:t>
            </w:r>
            <w:r w:rsidRPr="00097220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,</w:t>
            </w:r>
            <w:r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988</w:t>
            </w:r>
          </w:p>
        </w:tc>
        <w:tc>
          <w:tcPr>
            <w:tcW w:w="270" w:type="dxa"/>
          </w:tcPr>
          <w:p w14:paraId="7A9A819B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6B2214" w14:textId="76A82EEB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D071C06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CB0C50" w14:textId="2DCE1BBF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42C3B">
              <w:rPr>
                <w:rFonts w:ascii="Angsana New" w:hAnsi="Angsana New" w:hint="cs"/>
                <w:sz w:val="27"/>
                <w:szCs w:val="27"/>
                <w:lang w:val="en-US" w:bidi="th-TH"/>
              </w:rPr>
              <w:t>9</w:t>
            </w:r>
            <w:r w:rsidRPr="00097220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,</w:t>
            </w:r>
            <w:r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988</w:t>
            </w:r>
          </w:p>
        </w:tc>
      </w:tr>
      <w:tr w:rsidR="00F03B2D" w:rsidRPr="00116178" w14:paraId="2E170466" w14:textId="77777777" w:rsidTr="00F03B2D">
        <w:tc>
          <w:tcPr>
            <w:tcW w:w="4950" w:type="dxa"/>
          </w:tcPr>
          <w:p w14:paraId="02B4946C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  <w:p w14:paraId="64AE9ADF" w14:textId="75DCB96C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ab/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ที่ </w:t>
            </w:r>
            <w:r w:rsidRPr="00FE33A6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783A3A" w14:textId="04EA5502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17</w:t>
            </w:r>
          </w:p>
        </w:tc>
        <w:tc>
          <w:tcPr>
            <w:tcW w:w="270" w:type="dxa"/>
          </w:tcPr>
          <w:p w14:paraId="345E8C0D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2FA56B" w14:textId="3825FE07" w:rsidR="00F03B2D" w:rsidRPr="00097220" w:rsidRDefault="00F03B2D" w:rsidP="00F03B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33A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Pr="0009722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20</w:t>
            </w:r>
            <w:r w:rsidRPr="00542C3B">
              <w:rPr>
                <w:rFonts w:ascii="Angsana New" w:hAnsi="Angsana New" w:hint="cs"/>
                <w:b/>
                <w:bCs/>
                <w:sz w:val="27"/>
                <w:szCs w:val="27"/>
                <w:lang w:val="en-US" w:bidi="th-TH"/>
              </w:rPr>
              <w:t>9</w:t>
            </w:r>
            <w:r w:rsidRPr="0009722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542C3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988</w:t>
            </w:r>
          </w:p>
        </w:tc>
        <w:tc>
          <w:tcPr>
            <w:tcW w:w="270" w:type="dxa"/>
          </w:tcPr>
          <w:p w14:paraId="00E9B36C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94D688" w14:textId="055CA137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213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17</w:t>
            </w:r>
          </w:p>
        </w:tc>
        <w:tc>
          <w:tcPr>
            <w:tcW w:w="270" w:type="dxa"/>
          </w:tcPr>
          <w:p w14:paraId="08F6DDE7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AB9245" w14:textId="466B38B4" w:rsidR="00F03B2D" w:rsidRPr="00254B5F" w:rsidRDefault="00F03B2D" w:rsidP="00F03B2D">
            <w:pPr>
              <w:pStyle w:val="acctfourfigures"/>
              <w:tabs>
                <w:tab w:val="clear" w:pos="765"/>
                <w:tab w:val="left" w:pos="81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Pr="00254B5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</w:t>
            </w:r>
            <w:r w:rsidRPr="00254B5F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/>
              </w:rPr>
              <w:t>9</w:t>
            </w:r>
            <w:r w:rsidRPr="00254B5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,988</w:t>
            </w:r>
          </w:p>
        </w:tc>
      </w:tr>
      <w:tr w:rsidR="00F03B2D" w:rsidRPr="00116178" w14:paraId="60E84D53" w14:textId="77777777" w:rsidTr="00F03B2D">
        <w:tc>
          <w:tcPr>
            <w:tcW w:w="4950" w:type="dxa"/>
          </w:tcPr>
          <w:p w14:paraId="4410760A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8D4093" w14:textId="6881F4BD" w:rsidR="00F03B2D" w:rsidRPr="00116178" w:rsidRDefault="00F03B2D" w:rsidP="00F03B2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F32EF4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5D2188" w14:textId="63A3B7F1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898</w:t>
            </w:r>
          </w:p>
        </w:tc>
        <w:tc>
          <w:tcPr>
            <w:tcW w:w="270" w:type="dxa"/>
          </w:tcPr>
          <w:p w14:paraId="76DC1E8B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8CA6EA" w14:textId="17F1631A" w:rsidR="00F03B2D" w:rsidRPr="00097220" w:rsidRDefault="00F03B2D" w:rsidP="00F03B2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EC58EB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1BF73B" w14:textId="675FA805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  <w:r w:rsidRPr="00FE33A6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Pr="0009722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542C3B">
              <w:rPr>
                <w:rFonts w:ascii="Angsana New" w:hAnsi="Angsana New"/>
                <w:sz w:val="27"/>
                <w:szCs w:val="27"/>
                <w:lang w:val="en-US" w:bidi="th-TH"/>
              </w:rPr>
              <w:t>898</w:t>
            </w:r>
          </w:p>
        </w:tc>
      </w:tr>
      <w:tr w:rsidR="00F03B2D" w:rsidRPr="00116178" w14:paraId="1FE6A814" w14:textId="77777777" w:rsidTr="00F03B2D">
        <w:tc>
          <w:tcPr>
            <w:tcW w:w="4950" w:type="dxa"/>
          </w:tcPr>
          <w:p w14:paraId="4AEB6083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(ปรับลด)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42E268FE" w14:textId="7596117A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ab/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ที่ </w:t>
            </w:r>
            <w:r w:rsidRPr="00FE33A6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2A53B" w14:textId="490958D3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17</w:t>
            </w:r>
          </w:p>
        </w:tc>
        <w:tc>
          <w:tcPr>
            <w:tcW w:w="270" w:type="dxa"/>
          </w:tcPr>
          <w:p w14:paraId="4BE96A73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5A973" w14:textId="483641DF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33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Pr="000972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  <w:r w:rsidRPr="00542C3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</w:t>
            </w:r>
            <w:r w:rsidRPr="00FE33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  <w:r w:rsidRPr="000972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42C3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886</w:t>
            </w:r>
          </w:p>
        </w:tc>
        <w:tc>
          <w:tcPr>
            <w:tcW w:w="270" w:type="dxa"/>
          </w:tcPr>
          <w:p w14:paraId="7262924A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32834" w14:textId="7102D94E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213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17</w:t>
            </w:r>
          </w:p>
        </w:tc>
        <w:tc>
          <w:tcPr>
            <w:tcW w:w="270" w:type="dxa"/>
          </w:tcPr>
          <w:p w14:paraId="0A7A2E88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7D081" w14:textId="5FE73415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E33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Pr="000972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FE33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  <w:r w:rsidRPr="00542C3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</w:t>
            </w:r>
            <w:r w:rsidRPr="00FE33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  <w:r w:rsidRPr="000972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42C3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886</w:t>
            </w:r>
          </w:p>
        </w:tc>
      </w:tr>
      <w:tr w:rsidR="00F03B2D" w:rsidRPr="00CF1B82" w14:paraId="0C90F56D" w14:textId="77777777" w:rsidTr="00F03B2D">
        <w:trPr>
          <w:trHeight w:val="260"/>
        </w:trPr>
        <w:tc>
          <w:tcPr>
            <w:tcW w:w="4950" w:type="dxa"/>
          </w:tcPr>
          <w:p w14:paraId="6ECAB81E" w14:textId="77777777" w:rsidR="00F03B2D" w:rsidRPr="00CF1B82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2064138" w14:textId="77777777" w:rsidR="00F03B2D" w:rsidRPr="00CF1B82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500F7F4" w14:textId="77777777" w:rsidR="00F03B2D" w:rsidRPr="00CF1B82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1353A29" w14:textId="77777777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32050DBD" w14:textId="77777777" w:rsidR="00F03B2D" w:rsidRPr="00CF1B82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6ECD325" w14:textId="77777777" w:rsidR="00F03B2D" w:rsidRPr="00CF1B82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66CF0DB" w14:textId="77777777" w:rsidR="00F03B2D" w:rsidRPr="00CF1B82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C60E729" w14:textId="77777777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</w:tr>
      <w:tr w:rsidR="00F03B2D" w:rsidRPr="00116178" w14:paraId="7045500A" w14:textId="77777777" w:rsidTr="00F03B2D">
        <w:tc>
          <w:tcPr>
            <w:tcW w:w="4950" w:type="dxa"/>
          </w:tcPr>
          <w:p w14:paraId="30240ECC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(ขาดทุน)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58646D" w14:textId="2A029B8D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.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00</w:t>
            </w:r>
            <w:r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4118BE7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3102BE" w14:textId="7ABC3788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0</w:t>
            </w:r>
            <w:r w:rsidRPr="0009722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.</w:t>
            </w:r>
            <w:r w:rsidRPr="00FE33A6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0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23432D75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333B3D9" w14:textId="1C8E636B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(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.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014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51877D93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5E93FE6" w14:textId="608C4FE7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9722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(</w:t>
            </w:r>
            <w:r w:rsidRPr="00FE33A6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0</w:t>
            </w:r>
            <w:r w:rsidRPr="0009722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.</w:t>
            </w:r>
            <w:r w:rsidRPr="00FE33A6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01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  <w:r w:rsidRPr="0009722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)</w:t>
            </w:r>
          </w:p>
        </w:tc>
      </w:tr>
      <w:tr w:rsidR="00F03B2D" w:rsidRPr="00116178" w14:paraId="574D714E" w14:textId="77777777" w:rsidTr="00F03B2D">
        <w:tc>
          <w:tcPr>
            <w:tcW w:w="4950" w:type="dxa"/>
          </w:tcPr>
          <w:p w14:paraId="1206EAE5" w14:textId="4F5F0C7D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(ขาดทุน)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ต่อหุ้น (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ปรับลด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) 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6E11E8" w14:textId="35432193" w:rsidR="00F03B2D" w:rsidRPr="00FE33A6" w:rsidRDefault="007C29A0" w:rsidP="00F03B2D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.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00</w:t>
            </w:r>
            <w:r w:rsidRPr="00542C3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FB1CC65" w14:textId="77777777" w:rsidR="00F03B2D" w:rsidRPr="00116178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FB13BB" w14:textId="737D1C95" w:rsidR="00F03B2D" w:rsidRPr="00FE33A6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FE33A6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0</w:t>
            </w:r>
            <w:r w:rsidRPr="0009722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017</w:t>
            </w:r>
          </w:p>
        </w:tc>
        <w:tc>
          <w:tcPr>
            <w:tcW w:w="270" w:type="dxa"/>
          </w:tcPr>
          <w:p w14:paraId="2530F35B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F4BECD" w14:textId="324C997C" w:rsidR="00F03B2D" w:rsidRPr="00F03B2D" w:rsidRDefault="007C29A0" w:rsidP="007C29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(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.</w:t>
            </w:r>
            <w:r w:rsidRPr="00FE33A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014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0548A906" w14:textId="77777777" w:rsidR="00F03B2D" w:rsidRPr="00097220" w:rsidRDefault="00F03B2D" w:rsidP="00F0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8909E5" w14:textId="502669BF" w:rsidR="00F03B2D" w:rsidRPr="00097220" w:rsidRDefault="00F03B2D" w:rsidP="00F03B2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09722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(</w:t>
            </w:r>
            <w:r w:rsidRPr="00FE33A6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0</w:t>
            </w:r>
            <w:r w:rsidRPr="0009722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.</w:t>
            </w:r>
            <w:r w:rsidRPr="00FE33A6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</w:t>
            </w:r>
            <w:r w:rsidRPr="0009722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)</w:t>
            </w:r>
          </w:p>
        </w:tc>
      </w:tr>
    </w:tbl>
    <w:p w14:paraId="24EB4EC9" w14:textId="7F5DED5B" w:rsidR="006D5B6B" w:rsidRPr="003274C5" w:rsidRDefault="006D5B6B" w:rsidP="000E4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3274C5">
        <w:rPr>
          <w:rFonts w:ascii="Angsana New" w:hAnsi="Angsana New"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723A38C1" w14:textId="5DA039DC" w:rsidR="006D5B6B" w:rsidRDefault="006D5B6B" w:rsidP="000E422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74C5">
        <w:rPr>
          <w:rFonts w:ascii="Angsana New" w:hAnsi="Angsana New"/>
          <w:sz w:val="30"/>
          <w:szCs w:val="30"/>
          <w:cs/>
        </w:rPr>
        <w:t>กลุ่มบริษัทและบริษัทไม่ได้คำนวณกำไรต่อหุ้นปรับลดจากใบสำคัญแสดงสิทธิที่จะซื้อหุ้นสามัญสำหรับ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3274C5">
        <w:rPr>
          <w:rFonts w:ascii="Angsana New" w:hAnsi="Angsana New" w:hint="cs"/>
          <w:sz w:val="30"/>
          <w:szCs w:val="30"/>
          <w:cs/>
        </w:rPr>
        <w:t>สิ้</w:t>
      </w:r>
      <w:r w:rsidRPr="003274C5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FE33A6" w:rsidRPr="00FE33A6">
        <w:rPr>
          <w:rFonts w:ascii="Angsana New" w:hAnsi="Angsana New"/>
          <w:sz w:val="30"/>
          <w:szCs w:val="30"/>
        </w:rPr>
        <w:t>30</w:t>
      </w:r>
      <w:r w:rsidR="0060298A">
        <w:rPr>
          <w:rFonts w:ascii="Angsana New" w:hAnsi="Angsana New"/>
          <w:sz w:val="30"/>
          <w:szCs w:val="30"/>
        </w:rPr>
        <w:t xml:space="preserve"> </w:t>
      </w:r>
      <w:r w:rsidR="0060298A">
        <w:rPr>
          <w:rFonts w:ascii="Angsana New" w:hAnsi="Angsana New" w:hint="cs"/>
          <w:sz w:val="30"/>
          <w:szCs w:val="30"/>
          <w:cs/>
        </w:rPr>
        <w:t>มิถุนายน</w:t>
      </w:r>
      <w:r w:rsidRPr="003274C5">
        <w:rPr>
          <w:rFonts w:ascii="Angsana New" w:hAnsi="Angsana New"/>
          <w:sz w:val="30"/>
          <w:szCs w:val="30"/>
          <w:cs/>
        </w:rPr>
        <w:t xml:space="preserve">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568</w:t>
      </w:r>
      <w:r w:rsidRPr="003274C5">
        <w:rPr>
          <w:rFonts w:ascii="Angsana New" w:hAnsi="Angsana New"/>
          <w:sz w:val="30"/>
          <w:szCs w:val="30"/>
        </w:rPr>
        <w:t xml:space="preserve"> </w:t>
      </w:r>
      <w:r w:rsidRPr="003274C5">
        <w:rPr>
          <w:rFonts w:ascii="Angsana New" w:hAnsi="Angsana New"/>
          <w:sz w:val="30"/>
          <w:szCs w:val="30"/>
          <w:cs/>
        </w:rPr>
        <w:t>เนื่องจากราคาหุ้นสามัญถัวเฉลี่ยในระหว่าง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3274C5">
        <w:rPr>
          <w:rFonts w:ascii="Angsana New" w:hAnsi="Angsana New"/>
          <w:sz w:val="30"/>
          <w:szCs w:val="30"/>
          <w:cs/>
        </w:rPr>
        <w:t>ต่ำกว่าราคาใช้สิทธิของใบสำคัญแสดงสิทธิที่จะซื้อหุ้นสามัญ</w:t>
      </w:r>
    </w:p>
    <w:p w14:paraId="354C9A02" w14:textId="77777777" w:rsidR="006D5B6B" w:rsidRPr="00D91200" w:rsidRDefault="006D5B6B" w:rsidP="00C04E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2FDA65B8" w14:textId="42D67441" w:rsidR="00642061" w:rsidRDefault="00642061" w:rsidP="00E167F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1F61FCDB" w14:textId="77777777" w:rsidR="00642061" w:rsidRPr="00D91200" w:rsidRDefault="00642061" w:rsidP="0064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Style w:val="TableGrid"/>
        <w:tblW w:w="90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980"/>
        <w:gridCol w:w="270"/>
        <w:gridCol w:w="1800"/>
        <w:gridCol w:w="270"/>
        <w:gridCol w:w="1066"/>
        <w:gridCol w:w="238"/>
        <w:gridCol w:w="1152"/>
      </w:tblGrid>
      <w:tr w:rsidR="00642061" w:rsidRPr="008A7575" w:rsidDel="00D43E7A" w14:paraId="075553C9" w14:textId="77777777" w:rsidTr="00F2133C">
        <w:trPr>
          <w:tblHeader/>
        </w:trPr>
        <w:tc>
          <w:tcPr>
            <w:tcW w:w="2250" w:type="dxa"/>
            <w:vAlign w:val="bottom"/>
          </w:tcPr>
          <w:p w14:paraId="5E1046BF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176EC79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3A5AA4B1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26CDFC2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65D0FDED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1DAA4EE2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8" w:type="dxa"/>
          </w:tcPr>
          <w:p w14:paraId="29A0E927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1D1D47B9" w14:textId="77777777" w:rsidR="00642061" w:rsidRPr="008A7575" w:rsidDel="00D43E7A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42061" w:rsidRPr="008A7575" w14:paraId="7E49823A" w14:textId="77777777" w:rsidTr="00F2133C">
        <w:trPr>
          <w:tblHeader/>
        </w:trPr>
        <w:tc>
          <w:tcPr>
            <w:tcW w:w="2250" w:type="dxa"/>
          </w:tcPr>
          <w:p w14:paraId="6F7BF5BF" w14:textId="5FCC9FA1" w:rsidR="00642061" w:rsidRPr="008A7575" w:rsidRDefault="00642061" w:rsidP="0064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18F9547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E860D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149A8F1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E31379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F6ECE57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68EEC116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A724EE5" w14:textId="77777777" w:rsidR="00642061" w:rsidRPr="008A7575" w:rsidRDefault="00642061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42061" w:rsidRPr="008A7575" w14:paraId="1F161DAC" w14:textId="77777777" w:rsidTr="00F2133C">
        <w:trPr>
          <w:tblHeader/>
        </w:trPr>
        <w:tc>
          <w:tcPr>
            <w:tcW w:w="2250" w:type="dxa"/>
          </w:tcPr>
          <w:p w14:paraId="7F9CEFA5" w14:textId="7F16CE02" w:rsidR="00642061" w:rsidRPr="008A7575" w:rsidRDefault="00FE33A6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42C3B" w:rsidRPr="00542C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567</w:t>
            </w:r>
          </w:p>
        </w:tc>
        <w:tc>
          <w:tcPr>
            <w:tcW w:w="1980" w:type="dxa"/>
          </w:tcPr>
          <w:p w14:paraId="42A2928A" w14:textId="77777777" w:rsidR="00642061" w:rsidRPr="008A7575" w:rsidRDefault="00642061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C8CE0" w14:textId="77777777" w:rsidR="00642061" w:rsidRPr="008A7575" w:rsidRDefault="00642061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51557ED" w14:textId="77777777" w:rsidR="00642061" w:rsidRPr="008A7575" w:rsidRDefault="00642061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DADDF7" w14:textId="77777777" w:rsidR="00642061" w:rsidRPr="008A7575" w:rsidRDefault="00642061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D820F6A" w14:textId="77777777" w:rsidR="00642061" w:rsidRPr="008A7575" w:rsidRDefault="00642061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19648AD" w14:textId="77777777" w:rsidR="00642061" w:rsidRPr="008A7575" w:rsidRDefault="00642061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D6ECF5D" w14:textId="77777777" w:rsidR="00642061" w:rsidRPr="008A7575" w:rsidRDefault="00642061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42061" w:rsidRPr="008A7575" w14:paraId="4A3F2979" w14:textId="77777777" w:rsidTr="00F2133C">
        <w:trPr>
          <w:tblHeader/>
        </w:trPr>
        <w:tc>
          <w:tcPr>
            <w:tcW w:w="2250" w:type="dxa"/>
          </w:tcPr>
          <w:p w14:paraId="2E7D0A4E" w14:textId="39C670B9" w:rsidR="00642061" w:rsidRPr="008A7575" w:rsidRDefault="00642061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33A6" w:rsidRPr="00FE33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980" w:type="dxa"/>
          </w:tcPr>
          <w:p w14:paraId="0E011C5E" w14:textId="11F7FF0F" w:rsidR="00642061" w:rsidRPr="008A7575" w:rsidRDefault="00FE33A6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42C3B" w:rsidRPr="00542C3B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6420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20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5BAA074E" w14:textId="77777777" w:rsidR="00642061" w:rsidRPr="008A7575" w:rsidRDefault="00642061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4E72E47" w14:textId="20377BA8" w:rsidR="00642061" w:rsidRPr="008A7575" w:rsidRDefault="00FE33A6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="006420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2061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6420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33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53E725B2" w14:textId="77777777" w:rsidR="00642061" w:rsidRPr="008A7575" w:rsidRDefault="00642061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59DF793" w14:textId="24600073" w:rsidR="00642061" w:rsidRPr="008A7575" w:rsidRDefault="00FE33A6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642061" w:rsidRPr="004F4FB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0124</w:t>
            </w:r>
          </w:p>
        </w:tc>
        <w:tc>
          <w:tcPr>
            <w:tcW w:w="238" w:type="dxa"/>
          </w:tcPr>
          <w:p w14:paraId="782FC167" w14:textId="77777777" w:rsidR="00642061" w:rsidRPr="008A7575" w:rsidRDefault="00642061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B1B880C" w14:textId="323325BE" w:rsidR="00642061" w:rsidRPr="008A7575" w:rsidRDefault="00FE33A6" w:rsidP="006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42C3B" w:rsidRPr="00542C3B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</w:tbl>
    <w:p w14:paraId="209E013E" w14:textId="77777777" w:rsidR="00F62298" w:rsidRDefault="00F62298" w:rsidP="0064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  <w:sectPr w:rsidR="00F62298" w:rsidSect="0095740D">
          <w:head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4AB6F3D" w14:textId="687D0627" w:rsidR="00ED097D" w:rsidRPr="001D6133" w:rsidRDefault="00ED097D" w:rsidP="003A009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D6133">
        <w:rPr>
          <w:rFonts w:ascii="Angsana New" w:hAnsi="Angsana New" w:hint="cs"/>
          <w:bCs/>
          <w:sz w:val="30"/>
          <w:szCs w:val="30"/>
          <w:cs/>
        </w:rPr>
        <w:lastRenderedPageBreak/>
        <w:t>เครื่องมือทางการเงิน</w:t>
      </w:r>
    </w:p>
    <w:p w14:paraId="75A20702" w14:textId="77777777" w:rsidR="00277B7E" w:rsidRPr="00C62A89" w:rsidRDefault="00277B7E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  <w:cs/>
        </w:rPr>
      </w:pPr>
    </w:p>
    <w:p w14:paraId="50168660" w14:textId="529C636C" w:rsidR="00ED097D" w:rsidRPr="001D6133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1D6133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49EFD86" w14:textId="77777777" w:rsidR="006D58A4" w:rsidRPr="00C62A89" w:rsidRDefault="006D58A4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20"/>
          <w:szCs w:val="20"/>
        </w:rPr>
      </w:pPr>
    </w:p>
    <w:p w14:paraId="7B05667C" w14:textId="0BD845CA" w:rsidR="002A36AC" w:rsidRPr="001D6133" w:rsidRDefault="00ED097D" w:rsidP="000E422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6133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="00561B4C" w:rsidRPr="001D6133">
        <w:rPr>
          <w:rFonts w:ascii="Angsana New" w:hAnsi="Angsana New" w:hint="cs"/>
          <w:sz w:val="30"/>
          <w:szCs w:val="30"/>
          <w:cs/>
        </w:rPr>
        <w:t xml:space="preserve"> </w:t>
      </w:r>
      <w:r w:rsidRPr="001D6133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61059EF" w14:textId="1CE8D47D" w:rsidR="00AA6007" w:rsidRPr="00C62A89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260"/>
        <w:gridCol w:w="1440"/>
        <w:gridCol w:w="360"/>
        <w:gridCol w:w="1260"/>
        <w:gridCol w:w="360"/>
        <w:gridCol w:w="1080"/>
        <w:gridCol w:w="360"/>
        <w:gridCol w:w="1080"/>
        <w:gridCol w:w="360"/>
        <w:gridCol w:w="1080"/>
      </w:tblGrid>
      <w:tr w:rsidR="006C310C" w:rsidRPr="00F62298" w14:paraId="47BF7584" w14:textId="77777777" w:rsidTr="00C62A89">
        <w:trPr>
          <w:trHeight w:val="144"/>
        </w:trPr>
        <w:tc>
          <w:tcPr>
            <w:tcW w:w="6750" w:type="dxa"/>
            <w:gridSpan w:val="2"/>
            <w:vAlign w:val="bottom"/>
          </w:tcPr>
          <w:p w14:paraId="2751F6F6" w14:textId="77777777" w:rsidR="006C310C" w:rsidRPr="00C62A89" w:rsidRDefault="006C310C" w:rsidP="00096608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0E7C0B05" w14:textId="77777777" w:rsidR="006C310C" w:rsidRPr="00C62A89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62A8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C62A8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/ </w:t>
            </w:r>
            <w:r w:rsidRPr="00C62A8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C310C" w:rsidRPr="00F62298" w14:paraId="44AF156A" w14:textId="77777777" w:rsidTr="00C62A89">
        <w:trPr>
          <w:trHeight w:val="180"/>
        </w:trPr>
        <w:tc>
          <w:tcPr>
            <w:tcW w:w="6750" w:type="dxa"/>
            <w:gridSpan w:val="2"/>
            <w:vAlign w:val="bottom"/>
          </w:tcPr>
          <w:p w14:paraId="170C135C" w14:textId="77777777" w:rsidR="006C310C" w:rsidRPr="00C62A89" w:rsidRDefault="006C310C" w:rsidP="00096608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54F720F" w14:textId="77777777" w:rsidR="006C310C" w:rsidRPr="00C62A89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62A8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13D787C9" w14:textId="77777777" w:rsidR="006C310C" w:rsidRPr="00C62A89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960" w:type="dxa"/>
            <w:gridSpan w:val="5"/>
            <w:vAlign w:val="bottom"/>
          </w:tcPr>
          <w:p w14:paraId="4E80F7CB" w14:textId="77777777" w:rsidR="006C310C" w:rsidRPr="00C62A89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62A8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504D8" w:rsidRPr="00F62298" w14:paraId="1BF5A0EA" w14:textId="77777777" w:rsidTr="00C62A89">
        <w:trPr>
          <w:trHeight w:val="657"/>
        </w:trPr>
        <w:tc>
          <w:tcPr>
            <w:tcW w:w="5490" w:type="dxa"/>
            <w:vAlign w:val="bottom"/>
          </w:tcPr>
          <w:p w14:paraId="18F53A10" w14:textId="77777777" w:rsidR="007504D8" w:rsidRPr="00C62A89" w:rsidRDefault="007504D8" w:rsidP="0009660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62A8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Pr="00C62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C62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C62A8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C62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2568</w:t>
            </w:r>
          </w:p>
        </w:tc>
        <w:tc>
          <w:tcPr>
            <w:tcW w:w="1260" w:type="dxa"/>
            <w:vAlign w:val="bottom"/>
          </w:tcPr>
          <w:p w14:paraId="0BD56837" w14:textId="2C42C7BC" w:rsidR="007504D8" w:rsidRPr="00C62A89" w:rsidRDefault="007504D8" w:rsidP="0009660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0BBE41" w14:textId="77777777" w:rsidR="007504D8" w:rsidRPr="00C62A89" w:rsidRDefault="007504D8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2A8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เครื่องมือทางการเงิน </w:t>
            </w:r>
          </w:p>
          <w:p w14:paraId="7E8E86E5" w14:textId="77777777" w:rsidR="007504D8" w:rsidRPr="00C62A89" w:rsidRDefault="007504D8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2A8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ที่วัดด้วย</w:t>
            </w:r>
            <w:r w:rsidRPr="00C62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3CDA03BD" w14:textId="77777777" w:rsidR="007504D8" w:rsidRPr="00C62A89" w:rsidRDefault="007504D8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2CE4FF1" w14:textId="77777777" w:rsidR="007504D8" w:rsidRPr="00C62A89" w:rsidRDefault="007504D8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2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0FDD81B5" w14:textId="77777777" w:rsidR="007504D8" w:rsidRPr="00C62A89" w:rsidRDefault="007504D8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FC5B639" w14:textId="214973A7" w:rsidR="007504D8" w:rsidRPr="00C62A89" w:rsidRDefault="007504D8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2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C62A8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62A8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1EEC8EC3" w14:textId="77777777" w:rsidR="007504D8" w:rsidRPr="00C62A89" w:rsidRDefault="007504D8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42D9173" w14:textId="0D62FF4D" w:rsidR="007504D8" w:rsidRPr="00C62A89" w:rsidRDefault="007504D8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2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C62A8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62A89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360" w:type="dxa"/>
          </w:tcPr>
          <w:p w14:paraId="1331D4FA" w14:textId="77777777" w:rsidR="007504D8" w:rsidRPr="00C62A89" w:rsidRDefault="007504D8" w:rsidP="0009660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9C43962" w14:textId="75233CA2" w:rsidR="007504D8" w:rsidRPr="00C62A89" w:rsidRDefault="007504D8" w:rsidP="0009660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2A8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504D8" w:rsidRPr="00F62298" w14:paraId="4BA26378" w14:textId="77777777" w:rsidTr="00C62A89">
        <w:trPr>
          <w:trHeight w:val="64"/>
        </w:trPr>
        <w:tc>
          <w:tcPr>
            <w:tcW w:w="5490" w:type="dxa"/>
          </w:tcPr>
          <w:p w14:paraId="3F2ED9B5" w14:textId="77777777" w:rsidR="007504D8" w:rsidRPr="00C62A89" w:rsidRDefault="007504D8" w:rsidP="000966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</w:tcPr>
          <w:p w14:paraId="392AE502" w14:textId="77BD95F5" w:rsidR="007504D8" w:rsidRPr="00C62A89" w:rsidRDefault="007504D8" w:rsidP="000966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380" w:type="dxa"/>
            <w:gridSpan w:val="9"/>
          </w:tcPr>
          <w:p w14:paraId="3DA059D0" w14:textId="77777777" w:rsidR="007504D8" w:rsidRPr="00C62A89" w:rsidRDefault="007504D8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C62A8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504D8" w:rsidRPr="00F62298" w14:paraId="182631F3" w14:textId="77777777" w:rsidTr="00C62A89">
        <w:trPr>
          <w:trHeight w:val="180"/>
        </w:trPr>
        <w:tc>
          <w:tcPr>
            <w:tcW w:w="5490" w:type="dxa"/>
          </w:tcPr>
          <w:p w14:paraId="7F4CEE00" w14:textId="77777777" w:rsidR="007504D8" w:rsidRPr="00C62A89" w:rsidRDefault="007504D8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2A8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</w:t>
            </w:r>
            <w:r w:rsidRPr="00C62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260" w:type="dxa"/>
          </w:tcPr>
          <w:p w14:paraId="2FCEC371" w14:textId="709AD792" w:rsidR="007504D8" w:rsidRPr="00C62A89" w:rsidRDefault="007504D8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A2C9F84" w14:textId="77777777" w:rsidR="007504D8" w:rsidRPr="00C62A89" w:rsidRDefault="007504D8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</w:tcPr>
          <w:p w14:paraId="0CF06026" w14:textId="77777777" w:rsidR="007504D8" w:rsidRPr="00C62A89" w:rsidRDefault="007504D8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A5596F" w14:textId="77777777" w:rsidR="007504D8" w:rsidRPr="00C62A89" w:rsidRDefault="007504D8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6E64EA09" w14:textId="77777777" w:rsidR="007504D8" w:rsidRPr="00C62A89" w:rsidRDefault="007504D8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735F12" w14:textId="77777777" w:rsidR="007504D8" w:rsidRPr="00C62A89" w:rsidRDefault="007504D8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</w:tcPr>
          <w:p w14:paraId="5512FC7F" w14:textId="77777777" w:rsidR="007504D8" w:rsidRPr="00C62A89" w:rsidRDefault="007504D8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6D6E80" w14:textId="77777777" w:rsidR="007504D8" w:rsidRPr="00C62A89" w:rsidRDefault="007504D8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05350097" w14:textId="77777777" w:rsidR="007504D8" w:rsidRPr="00C62A89" w:rsidRDefault="007504D8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645D65" w14:textId="77777777" w:rsidR="007504D8" w:rsidRPr="00C62A89" w:rsidRDefault="007504D8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504D8" w:rsidRPr="00F62298" w14:paraId="7A59F677" w14:textId="77777777" w:rsidTr="00C62A89">
        <w:trPr>
          <w:trHeight w:val="180"/>
        </w:trPr>
        <w:tc>
          <w:tcPr>
            <w:tcW w:w="5490" w:type="dxa"/>
          </w:tcPr>
          <w:p w14:paraId="570996E8" w14:textId="77777777" w:rsidR="007504D8" w:rsidRPr="00C62A89" w:rsidRDefault="007504D8" w:rsidP="00C02E5C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62A8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เงินลงทุนอื่นในตราสารทุนที่ไม่อยู่ในความต้องการของตลาด</w:t>
            </w:r>
          </w:p>
        </w:tc>
        <w:tc>
          <w:tcPr>
            <w:tcW w:w="1260" w:type="dxa"/>
          </w:tcPr>
          <w:p w14:paraId="0C56E690" w14:textId="27F0AC2A" w:rsidR="007504D8" w:rsidRPr="00C62A89" w:rsidRDefault="007504D8" w:rsidP="00C02E5C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7CD7C706" w14:textId="3FA9A3ED" w:rsidR="007504D8" w:rsidRPr="00C62A89" w:rsidRDefault="007504D8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2A89">
              <w:rPr>
                <w:rFonts w:ascii="Angsana New" w:hAnsi="Angsana New"/>
                <w:sz w:val="24"/>
                <w:szCs w:val="24"/>
                <w:lang w:val="en-US" w:bidi="th-TH"/>
              </w:rPr>
              <w:t>112,000</w:t>
            </w:r>
          </w:p>
        </w:tc>
        <w:tc>
          <w:tcPr>
            <w:tcW w:w="360" w:type="dxa"/>
          </w:tcPr>
          <w:p w14:paraId="7CFB3187" w14:textId="77777777" w:rsidR="007504D8" w:rsidRPr="00C62A89" w:rsidRDefault="007504D8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A80E17" w14:textId="7FF8EE47" w:rsidR="007504D8" w:rsidRPr="00C62A89" w:rsidRDefault="007504D8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62A89">
              <w:rPr>
                <w:rFonts w:ascii="Angsana New" w:hAnsi="Angsana New"/>
                <w:sz w:val="24"/>
                <w:szCs w:val="24"/>
                <w:lang w:val="en-US"/>
              </w:rPr>
              <w:t>112</w:t>
            </w:r>
            <w:r w:rsidRPr="00C62A89">
              <w:rPr>
                <w:rFonts w:ascii="Angsana New" w:hAnsi="Angsana New"/>
                <w:sz w:val="24"/>
                <w:szCs w:val="24"/>
              </w:rPr>
              <w:t>,</w:t>
            </w:r>
            <w:r w:rsidRPr="00C62A89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360" w:type="dxa"/>
          </w:tcPr>
          <w:p w14:paraId="0931608D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51ACAE" w14:textId="1E5ECD18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62A8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465A7689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82521E" w14:textId="4A1E3235" w:rsidR="007504D8" w:rsidRPr="00C62A89" w:rsidRDefault="007504D8" w:rsidP="00C02E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2A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112</w:t>
            </w:r>
            <w:r w:rsidRPr="00C62A8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,</w:t>
            </w:r>
            <w:r w:rsidRPr="00C62A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60" w:type="dxa"/>
          </w:tcPr>
          <w:p w14:paraId="7D951566" w14:textId="77777777" w:rsidR="007504D8" w:rsidRPr="00C62A89" w:rsidRDefault="007504D8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62D55A" w14:textId="52680B00" w:rsidR="007504D8" w:rsidRPr="00C62A89" w:rsidRDefault="007504D8" w:rsidP="00C02E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2A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112</w:t>
            </w:r>
            <w:r w:rsidRPr="00C62A8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,</w:t>
            </w:r>
            <w:r w:rsidRPr="00C62A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</w:tr>
      <w:tr w:rsidR="007504D8" w:rsidRPr="00F62298" w14:paraId="4EA9059F" w14:textId="77777777" w:rsidTr="00C62A89">
        <w:trPr>
          <w:trHeight w:val="180"/>
        </w:trPr>
        <w:tc>
          <w:tcPr>
            <w:tcW w:w="5490" w:type="dxa"/>
          </w:tcPr>
          <w:p w14:paraId="625D18A4" w14:textId="77777777" w:rsidR="007504D8" w:rsidRPr="00C62A89" w:rsidRDefault="007504D8" w:rsidP="00C02E5C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62A8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1260" w:type="dxa"/>
          </w:tcPr>
          <w:p w14:paraId="68512472" w14:textId="239D3DEB" w:rsidR="007504D8" w:rsidRPr="00C62A89" w:rsidRDefault="007504D8" w:rsidP="00C02E5C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F014F1" w14:textId="202FC8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2A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</w:t>
            </w:r>
            <w:r w:rsidRPr="00C62A89">
              <w:rPr>
                <w:rFonts w:ascii="Angsana New" w:hAnsi="Angsana New"/>
                <w:sz w:val="24"/>
                <w:szCs w:val="24"/>
                <w:lang w:val="en-US" w:bidi="th-TH"/>
              </w:rPr>
              <w:t>,339</w:t>
            </w:r>
          </w:p>
        </w:tc>
        <w:tc>
          <w:tcPr>
            <w:tcW w:w="360" w:type="dxa"/>
          </w:tcPr>
          <w:p w14:paraId="146007C4" w14:textId="77777777" w:rsidR="007504D8" w:rsidRPr="00C62A89" w:rsidRDefault="007504D8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16B61B" w14:textId="785C1F51" w:rsidR="007504D8" w:rsidRPr="00C62A89" w:rsidRDefault="007504D8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2A89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Pr="00C62A89">
              <w:rPr>
                <w:rFonts w:ascii="Angsana New" w:hAnsi="Angsana New"/>
                <w:sz w:val="24"/>
                <w:szCs w:val="24"/>
              </w:rPr>
              <w:t>,</w:t>
            </w:r>
            <w:r w:rsidRPr="00C62A89">
              <w:rPr>
                <w:rFonts w:ascii="Angsana New" w:hAnsi="Angsana New"/>
                <w:sz w:val="24"/>
                <w:szCs w:val="24"/>
                <w:lang w:val="en-US"/>
              </w:rPr>
              <w:t>339</w:t>
            </w:r>
          </w:p>
        </w:tc>
        <w:tc>
          <w:tcPr>
            <w:tcW w:w="360" w:type="dxa"/>
          </w:tcPr>
          <w:p w14:paraId="595503B9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7CA8D9" w14:textId="3E00F53C" w:rsidR="007504D8" w:rsidRPr="00C62A89" w:rsidRDefault="007504D8" w:rsidP="00C02E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2A89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Pr="00C62A8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62A89">
              <w:rPr>
                <w:rFonts w:ascii="Angsana New" w:hAnsi="Angsana New"/>
                <w:sz w:val="24"/>
                <w:szCs w:val="24"/>
                <w:lang w:val="en-US" w:bidi="th-TH"/>
              </w:rPr>
              <w:t>339</w:t>
            </w:r>
          </w:p>
        </w:tc>
        <w:tc>
          <w:tcPr>
            <w:tcW w:w="360" w:type="dxa"/>
          </w:tcPr>
          <w:p w14:paraId="2266621A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CE4E0B" w14:textId="0974B748" w:rsidR="007504D8" w:rsidRPr="00C62A89" w:rsidRDefault="007504D8" w:rsidP="00C02E5C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2A8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194EA98" w14:textId="77777777" w:rsidR="007504D8" w:rsidRPr="00C62A89" w:rsidRDefault="007504D8" w:rsidP="00C02E5C">
            <w:pPr>
              <w:tabs>
                <w:tab w:val="decimal" w:pos="524"/>
                <w:tab w:val="decimal" w:pos="595"/>
              </w:tabs>
              <w:ind w:left="-43" w:right="-86"/>
              <w:jc w:val="both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8F88097" w14:textId="0FEC297A" w:rsidR="007504D8" w:rsidRPr="00C62A89" w:rsidRDefault="007504D8" w:rsidP="00C02E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2A89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Pr="00C62A89">
              <w:rPr>
                <w:rFonts w:ascii="Angsana New" w:hAnsi="Angsana New"/>
                <w:sz w:val="24"/>
                <w:szCs w:val="24"/>
              </w:rPr>
              <w:t>,</w:t>
            </w:r>
            <w:r w:rsidRPr="00C62A89">
              <w:rPr>
                <w:rFonts w:ascii="Angsana New" w:hAnsi="Angsana New"/>
                <w:sz w:val="24"/>
                <w:szCs w:val="24"/>
                <w:lang w:val="en-US"/>
              </w:rPr>
              <w:t>339</w:t>
            </w:r>
          </w:p>
        </w:tc>
      </w:tr>
      <w:tr w:rsidR="007504D8" w:rsidRPr="00F62298" w14:paraId="7DC1CADA" w14:textId="77777777" w:rsidTr="00C62A89">
        <w:trPr>
          <w:trHeight w:val="180"/>
        </w:trPr>
        <w:tc>
          <w:tcPr>
            <w:tcW w:w="5490" w:type="dxa"/>
          </w:tcPr>
          <w:p w14:paraId="1800AAD5" w14:textId="77777777" w:rsidR="007504D8" w:rsidRPr="00C62A89" w:rsidRDefault="007504D8" w:rsidP="00C02E5C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C62A8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60" w:type="dxa"/>
          </w:tcPr>
          <w:p w14:paraId="45497935" w14:textId="161E005D" w:rsidR="007504D8" w:rsidRPr="00C62A89" w:rsidRDefault="007504D8" w:rsidP="00C02E5C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BBB4EE" w14:textId="43D9B5AB" w:rsidR="007504D8" w:rsidRPr="00C62A89" w:rsidRDefault="007504D8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62A8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122,339</w:t>
            </w:r>
          </w:p>
        </w:tc>
        <w:tc>
          <w:tcPr>
            <w:tcW w:w="360" w:type="dxa"/>
          </w:tcPr>
          <w:p w14:paraId="7218DDA8" w14:textId="77777777" w:rsidR="007504D8" w:rsidRPr="00C62A89" w:rsidRDefault="007504D8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FC7602" w14:textId="61821F58" w:rsidR="007504D8" w:rsidRPr="00C62A89" w:rsidRDefault="007504D8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2A8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122</w:t>
            </w:r>
            <w:r w:rsidRPr="00C62A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2A8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339</w:t>
            </w:r>
          </w:p>
        </w:tc>
        <w:tc>
          <w:tcPr>
            <w:tcW w:w="360" w:type="dxa"/>
          </w:tcPr>
          <w:p w14:paraId="76480DDB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487050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</w:tcPr>
          <w:p w14:paraId="07097A51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A63352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00B859D" w14:textId="77777777" w:rsidR="007504D8" w:rsidRPr="00C62A89" w:rsidRDefault="007504D8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11B40C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04D8" w:rsidRPr="00F62298" w14:paraId="24B9B57A" w14:textId="77777777" w:rsidTr="00C62A89">
        <w:trPr>
          <w:trHeight w:val="180"/>
        </w:trPr>
        <w:tc>
          <w:tcPr>
            <w:tcW w:w="5490" w:type="dxa"/>
          </w:tcPr>
          <w:p w14:paraId="1CF028F5" w14:textId="77777777" w:rsidR="007504D8" w:rsidRPr="00C62A89" w:rsidRDefault="007504D8" w:rsidP="00C02E5C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</w:tcPr>
          <w:p w14:paraId="0E900C47" w14:textId="0B5026E0" w:rsidR="007504D8" w:rsidRPr="00C62A89" w:rsidRDefault="007504D8" w:rsidP="00C02E5C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733B5AB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25CD2B9A" w14:textId="77777777" w:rsidR="007504D8" w:rsidRPr="00C62A89" w:rsidRDefault="007504D8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0E7B8D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05A6AA71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65E558D6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360" w:type="dxa"/>
          </w:tcPr>
          <w:p w14:paraId="2A8DF4E4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22F89EEE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36F5CA9B" w14:textId="77777777" w:rsidR="007504D8" w:rsidRPr="00C62A89" w:rsidRDefault="007504D8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0E6A745A" w14:textId="77777777" w:rsidR="007504D8" w:rsidRPr="00C62A89" w:rsidRDefault="007504D8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504D8" w:rsidRPr="00F62298" w14:paraId="32E43BCA" w14:textId="77777777" w:rsidTr="00C62A89">
        <w:trPr>
          <w:trHeight w:val="64"/>
        </w:trPr>
        <w:tc>
          <w:tcPr>
            <w:tcW w:w="5490" w:type="dxa"/>
          </w:tcPr>
          <w:p w14:paraId="37C55DE3" w14:textId="77777777" w:rsidR="007504D8" w:rsidRPr="00C62A89" w:rsidRDefault="007504D8" w:rsidP="00C02E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62A8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Pr="00C62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C62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62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C62A8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62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334B2122" w14:textId="2583439B" w:rsidR="007504D8" w:rsidRPr="00C62A89" w:rsidRDefault="007504D8" w:rsidP="00C02E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380" w:type="dxa"/>
            <w:gridSpan w:val="9"/>
          </w:tcPr>
          <w:p w14:paraId="73558535" w14:textId="030067BC" w:rsidR="007504D8" w:rsidRPr="00C62A89" w:rsidRDefault="007504D8" w:rsidP="00C02E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7504D8" w:rsidRPr="00F62298" w14:paraId="4706BFB7" w14:textId="77777777" w:rsidTr="00C62A89">
        <w:trPr>
          <w:trHeight w:val="64"/>
        </w:trPr>
        <w:tc>
          <w:tcPr>
            <w:tcW w:w="5490" w:type="dxa"/>
          </w:tcPr>
          <w:p w14:paraId="1C2EF584" w14:textId="77777777" w:rsidR="007504D8" w:rsidRPr="00C62A89" w:rsidRDefault="007504D8" w:rsidP="00C02E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1511050" w14:textId="78E8F5E9" w:rsidR="007504D8" w:rsidRPr="00C62A89" w:rsidRDefault="007504D8" w:rsidP="00C02E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7380" w:type="dxa"/>
            <w:gridSpan w:val="9"/>
          </w:tcPr>
          <w:p w14:paraId="2DEBB836" w14:textId="77777777" w:rsidR="007504D8" w:rsidRPr="00C62A89" w:rsidRDefault="007504D8" w:rsidP="00C02E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7504D8" w:rsidRPr="00F62298" w14:paraId="239DF263" w14:textId="77777777" w:rsidTr="00C62A89">
        <w:trPr>
          <w:trHeight w:val="180"/>
        </w:trPr>
        <w:tc>
          <w:tcPr>
            <w:tcW w:w="5490" w:type="dxa"/>
          </w:tcPr>
          <w:p w14:paraId="4ACCFBD1" w14:textId="77777777" w:rsidR="007504D8" w:rsidRPr="00C62A89" w:rsidRDefault="007504D8" w:rsidP="00C02E5C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2A8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</w:t>
            </w:r>
            <w:r w:rsidRPr="00C62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260" w:type="dxa"/>
          </w:tcPr>
          <w:p w14:paraId="78D67FD5" w14:textId="24F7A04A" w:rsidR="007504D8" w:rsidRPr="00C62A89" w:rsidRDefault="007504D8" w:rsidP="00C02E5C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201E1C6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D3F2386" w14:textId="77777777" w:rsidR="007504D8" w:rsidRPr="00C62A89" w:rsidRDefault="007504D8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42A72B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2A13EE25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A3CCE5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7BF843A8" w14:textId="77777777" w:rsidR="007504D8" w:rsidRPr="00C62A89" w:rsidRDefault="007504D8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487565" w14:textId="77777777" w:rsidR="007504D8" w:rsidRPr="00C62A89" w:rsidRDefault="007504D8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CCC9D27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B5A595" w14:textId="77777777" w:rsidR="007504D8" w:rsidRPr="00C62A89" w:rsidRDefault="007504D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504D8" w:rsidRPr="00F62298" w14:paraId="64887802" w14:textId="77777777" w:rsidTr="00C62A89">
        <w:trPr>
          <w:trHeight w:val="180"/>
        </w:trPr>
        <w:tc>
          <w:tcPr>
            <w:tcW w:w="5490" w:type="dxa"/>
          </w:tcPr>
          <w:p w14:paraId="2930EF2E" w14:textId="77777777" w:rsidR="007504D8" w:rsidRPr="00C62A89" w:rsidRDefault="007504D8" w:rsidP="00AC6DB3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62A8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เงินลงทุนอื่นในตราสารทุนที่ไม่อยู่ในความต้องการของตลาด</w:t>
            </w:r>
          </w:p>
        </w:tc>
        <w:tc>
          <w:tcPr>
            <w:tcW w:w="1260" w:type="dxa"/>
          </w:tcPr>
          <w:p w14:paraId="7D688EB6" w14:textId="74562E08" w:rsidR="007504D8" w:rsidRPr="00C62A89" w:rsidRDefault="007504D8" w:rsidP="00AC6DB3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0C7F2DF4" w14:textId="2F57CD3F" w:rsidR="007504D8" w:rsidRPr="00C62A89" w:rsidRDefault="007504D8" w:rsidP="00AC6DB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2A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112,000</w:t>
            </w:r>
          </w:p>
        </w:tc>
        <w:tc>
          <w:tcPr>
            <w:tcW w:w="360" w:type="dxa"/>
          </w:tcPr>
          <w:p w14:paraId="06128E5C" w14:textId="77777777" w:rsidR="007504D8" w:rsidRPr="00C62A89" w:rsidRDefault="007504D8" w:rsidP="00AC6DB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EC130D" w14:textId="2E61D7F7" w:rsidR="007504D8" w:rsidRPr="00C62A89" w:rsidRDefault="007504D8" w:rsidP="00AC6DB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2A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Pr="00C62A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2A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360" w:type="dxa"/>
          </w:tcPr>
          <w:p w14:paraId="4BA392F8" w14:textId="77777777" w:rsidR="007504D8" w:rsidRPr="00C62A89" w:rsidRDefault="007504D8" w:rsidP="00AC6D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4A053D" w14:textId="02E11E89" w:rsidR="007504D8" w:rsidRPr="00C62A89" w:rsidRDefault="007504D8" w:rsidP="00AC6DB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2A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7BB7EA7F" w14:textId="77777777" w:rsidR="007504D8" w:rsidRPr="00C62A89" w:rsidRDefault="007504D8" w:rsidP="00AC6DB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ABF535" w14:textId="7075C369" w:rsidR="007504D8" w:rsidRPr="00C62A89" w:rsidRDefault="007504D8" w:rsidP="00AC6DB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2A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Pr="00C62A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2A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360" w:type="dxa"/>
          </w:tcPr>
          <w:p w14:paraId="34EAE1D3" w14:textId="77777777" w:rsidR="007504D8" w:rsidRPr="00C62A89" w:rsidRDefault="007504D8" w:rsidP="00AC6D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E620E3" w14:textId="700B2FAB" w:rsidR="007504D8" w:rsidRPr="00C62A89" w:rsidRDefault="007504D8" w:rsidP="00AB120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2A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Pr="00C62A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2A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7504D8" w:rsidRPr="00F62298" w14:paraId="2160E64A" w14:textId="77777777" w:rsidTr="00C62A89">
        <w:trPr>
          <w:trHeight w:val="180"/>
        </w:trPr>
        <w:tc>
          <w:tcPr>
            <w:tcW w:w="5490" w:type="dxa"/>
          </w:tcPr>
          <w:p w14:paraId="3E9DB4A8" w14:textId="77777777" w:rsidR="007504D8" w:rsidRPr="00C62A89" w:rsidRDefault="007504D8" w:rsidP="00AC6DB3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62A8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1260" w:type="dxa"/>
          </w:tcPr>
          <w:p w14:paraId="6270D2DF" w14:textId="1CD8A77A" w:rsidR="007504D8" w:rsidRPr="00C62A89" w:rsidRDefault="007504D8" w:rsidP="00AC6DB3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C45218" w14:textId="57A20D55" w:rsidR="007504D8" w:rsidRPr="00C62A89" w:rsidRDefault="007504D8" w:rsidP="00AC6DB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2A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9,749</w:t>
            </w:r>
          </w:p>
        </w:tc>
        <w:tc>
          <w:tcPr>
            <w:tcW w:w="360" w:type="dxa"/>
          </w:tcPr>
          <w:p w14:paraId="328E2362" w14:textId="77777777" w:rsidR="007504D8" w:rsidRPr="00C62A89" w:rsidRDefault="007504D8" w:rsidP="00AC6DB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F03714" w14:textId="67EB70B7" w:rsidR="007504D8" w:rsidRPr="00C62A89" w:rsidRDefault="007504D8" w:rsidP="00AC6DB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2A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C62A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2A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</w:p>
        </w:tc>
        <w:tc>
          <w:tcPr>
            <w:tcW w:w="360" w:type="dxa"/>
          </w:tcPr>
          <w:p w14:paraId="477DB0E3" w14:textId="77777777" w:rsidR="007504D8" w:rsidRPr="00C62A89" w:rsidRDefault="007504D8" w:rsidP="00AC6D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F7DE44" w14:textId="711046C3" w:rsidR="007504D8" w:rsidRPr="00C62A89" w:rsidRDefault="007504D8" w:rsidP="00AC6DB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2A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C62A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2A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</w:p>
        </w:tc>
        <w:tc>
          <w:tcPr>
            <w:tcW w:w="360" w:type="dxa"/>
          </w:tcPr>
          <w:p w14:paraId="2F169C76" w14:textId="77777777" w:rsidR="007504D8" w:rsidRPr="00C62A89" w:rsidRDefault="007504D8" w:rsidP="00AC6DB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7D38D5" w14:textId="2670B96A" w:rsidR="007504D8" w:rsidRPr="00C62A89" w:rsidRDefault="007504D8" w:rsidP="00AC6DB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2A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BF9EE51" w14:textId="77777777" w:rsidR="007504D8" w:rsidRPr="00C62A89" w:rsidRDefault="007504D8" w:rsidP="00AC6D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384FFA" w14:textId="409DEAC3" w:rsidR="007504D8" w:rsidRPr="00C62A89" w:rsidRDefault="007504D8" w:rsidP="00AB120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62A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C62A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2A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</w:p>
        </w:tc>
      </w:tr>
      <w:tr w:rsidR="007504D8" w:rsidRPr="00F62298" w14:paraId="20A8B6B7" w14:textId="77777777" w:rsidTr="00C62A89">
        <w:trPr>
          <w:trHeight w:val="180"/>
        </w:trPr>
        <w:tc>
          <w:tcPr>
            <w:tcW w:w="5490" w:type="dxa"/>
          </w:tcPr>
          <w:p w14:paraId="147F0992" w14:textId="77777777" w:rsidR="007504D8" w:rsidRPr="00C62A89" w:rsidRDefault="007504D8" w:rsidP="00AC6DB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C62A8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60" w:type="dxa"/>
          </w:tcPr>
          <w:p w14:paraId="1D6F6EC4" w14:textId="321CC359" w:rsidR="007504D8" w:rsidRPr="00C62A89" w:rsidRDefault="007504D8" w:rsidP="00AC6DB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5E866B" w14:textId="1EE01423" w:rsidR="007504D8" w:rsidRPr="00C62A89" w:rsidRDefault="007504D8" w:rsidP="00AC6DB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62A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121,749</w:t>
            </w:r>
          </w:p>
        </w:tc>
        <w:tc>
          <w:tcPr>
            <w:tcW w:w="360" w:type="dxa"/>
          </w:tcPr>
          <w:p w14:paraId="64578206" w14:textId="77777777" w:rsidR="007504D8" w:rsidRPr="00C62A89" w:rsidRDefault="007504D8" w:rsidP="00AC6DB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240124" w14:textId="3524515C" w:rsidR="007504D8" w:rsidRPr="00C62A89" w:rsidRDefault="007504D8" w:rsidP="00AC6DB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2A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121</w:t>
            </w:r>
            <w:r w:rsidRPr="00C62A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62A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749</w:t>
            </w:r>
          </w:p>
        </w:tc>
        <w:tc>
          <w:tcPr>
            <w:tcW w:w="360" w:type="dxa"/>
          </w:tcPr>
          <w:p w14:paraId="5C4C7733" w14:textId="77777777" w:rsidR="007504D8" w:rsidRPr="00C62A89" w:rsidRDefault="007504D8" w:rsidP="00AC6D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85D769" w14:textId="77777777" w:rsidR="007504D8" w:rsidRPr="00C62A89" w:rsidRDefault="007504D8" w:rsidP="00AC6DB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5A5C8F6" w14:textId="77777777" w:rsidR="007504D8" w:rsidRPr="00C62A89" w:rsidRDefault="007504D8" w:rsidP="00AC6DB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1B5BE9" w14:textId="77777777" w:rsidR="007504D8" w:rsidRPr="00C62A89" w:rsidRDefault="007504D8" w:rsidP="00AC6DB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18A1CB9E" w14:textId="77777777" w:rsidR="007504D8" w:rsidRPr="00C62A89" w:rsidRDefault="007504D8" w:rsidP="00AC6D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0D3B4D" w14:textId="77777777" w:rsidR="007504D8" w:rsidRPr="00C62A89" w:rsidRDefault="007504D8" w:rsidP="00AC6D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246D7A1" w14:textId="0909E3F1" w:rsidR="00ED5F21" w:rsidRPr="00A30656" w:rsidRDefault="00ED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  <w:cs/>
        </w:rPr>
        <w:sectPr w:rsidR="00ED5F21" w:rsidRPr="00A30656" w:rsidSect="0095740D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00A97DD" w14:textId="159648A6" w:rsidR="00BD602B" w:rsidRPr="001D6133" w:rsidRDefault="00BF37A4" w:rsidP="00BD602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D6133">
        <w:rPr>
          <w:rFonts w:ascii="Angsana New" w:hAnsi="Angsana New" w:hint="cs"/>
          <w:bCs/>
          <w:sz w:val="30"/>
          <w:szCs w:val="30"/>
          <w:cs/>
        </w:rPr>
        <w:lastRenderedPageBreak/>
        <w:t>ภา</w:t>
      </w:r>
      <w:r w:rsidR="00A06FD7" w:rsidRPr="001D6133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10"/>
      <w:r w:rsidR="0051442E" w:rsidRPr="001D6133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70A92A" w14:textId="6B6C9796" w:rsidR="00A9387A" w:rsidRPr="00D91200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A30656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6EEB38ED" w:rsidR="00664D13" w:rsidRPr="00AB7556" w:rsidRDefault="00BE70EE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7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AB7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E33A6" w:rsidRPr="00AB7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B7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7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AB7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E33A6" w:rsidRPr="00AB7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542C3B" w:rsidRPr="00AB7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568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A30656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1D6133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D6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 w:rsidRPr="001D61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D6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A3A77" w:rsidRPr="00A30656" w14:paraId="65083312" w14:textId="77777777" w:rsidTr="006D108A">
        <w:tc>
          <w:tcPr>
            <w:tcW w:w="3106" w:type="pct"/>
          </w:tcPr>
          <w:p w14:paraId="7EFE59D1" w14:textId="174EDBDD" w:rsidR="003A3A77" w:rsidRPr="001D6133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6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1D61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D6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7EC89C09" w14:textId="77777777" w:rsidR="003A3A77" w:rsidRPr="00D742A4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</w:tcPr>
          <w:p w14:paraId="711701DF" w14:textId="77777777" w:rsidR="003A3A77" w:rsidRPr="001D6133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90" w:type="pct"/>
          </w:tcPr>
          <w:p w14:paraId="1AAFCAEA" w14:textId="77777777" w:rsidR="003A3A77" w:rsidRPr="001D6133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D14E8" w:rsidRPr="00A30656" w14:paraId="1E74776F" w14:textId="77777777" w:rsidTr="00257774">
        <w:tc>
          <w:tcPr>
            <w:tcW w:w="3106" w:type="pct"/>
          </w:tcPr>
          <w:p w14:paraId="4E92345F" w14:textId="2B4496F9" w:rsidR="006D14E8" w:rsidRPr="001D6133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1D61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74C48540" w:rsidR="00DE3AE7" w:rsidRPr="00257774" w:rsidRDefault="00FE33A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="00BE6A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30" w:type="pct"/>
          </w:tcPr>
          <w:p w14:paraId="6510EFA0" w14:textId="77777777" w:rsidR="006D14E8" w:rsidRPr="001D6133" w:rsidRDefault="006D14E8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345D5E7B" w:rsidR="006D14E8" w:rsidRPr="001D6133" w:rsidRDefault="00FE33A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E3A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EF452B" w:rsidRPr="00A30656" w14:paraId="30EB47D3" w14:textId="77777777" w:rsidTr="00257774">
        <w:tc>
          <w:tcPr>
            <w:tcW w:w="3106" w:type="pct"/>
          </w:tcPr>
          <w:p w14:paraId="3B3A18F9" w14:textId="4A6868BE" w:rsidR="00EF452B" w:rsidRPr="001D6133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D613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20EB4047" w:rsidR="00EF452B" w:rsidRPr="00257774" w:rsidRDefault="00FE33A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64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130" w:type="pct"/>
          </w:tcPr>
          <w:p w14:paraId="376177A2" w14:textId="77777777" w:rsidR="00EF452B" w:rsidRPr="001D6133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343F77E6" w:rsidR="00EF452B" w:rsidRPr="001D6133" w:rsidRDefault="00FE33A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203</w:t>
            </w:r>
            <w:r w:rsidR="00064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</w:tr>
      <w:tr w:rsidR="00EF452B" w:rsidRPr="00A30656" w14:paraId="50D50827" w14:textId="77777777" w:rsidTr="00257774">
        <w:tc>
          <w:tcPr>
            <w:tcW w:w="3106" w:type="pct"/>
          </w:tcPr>
          <w:p w14:paraId="30CFC79B" w14:textId="5F2E252E" w:rsidR="00EF452B" w:rsidRPr="001D6133" w:rsidRDefault="00927635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133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EF452B" w:rsidRPr="001D613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288F2C8F" w:rsidR="00EF452B" w:rsidRPr="00E66FC2" w:rsidRDefault="00FE33A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66FC2" w:rsidRPr="00E66F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66FC2" w:rsidRPr="00E66F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30" w:type="pct"/>
          </w:tcPr>
          <w:p w14:paraId="043F85F7" w14:textId="77777777" w:rsidR="00EF452B" w:rsidRPr="001D6133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1693EDFA" w:rsidR="00EF452B" w:rsidRPr="001D6133" w:rsidRDefault="00FE33A6" w:rsidP="00A32C93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64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FE3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</w:tr>
      <w:tr w:rsidR="00EF452B" w:rsidRPr="00A30656" w14:paraId="35CFED2A" w14:textId="77777777" w:rsidTr="006D108A">
        <w:tc>
          <w:tcPr>
            <w:tcW w:w="3106" w:type="pct"/>
          </w:tcPr>
          <w:p w14:paraId="7B6B4FEC" w14:textId="77777777" w:rsidR="00EF452B" w:rsidRPr="001D6133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69A4AC5F" w:rsidR="00EF452B" w:rsidRPr="00E66FC2" w:rsidRDefault="00FE33A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E66FC2" w:rsidRPr="00E66F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98,585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1D6133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54D51D56" w:rsidR="00EF452B" w:rsidRPr="001D6133" w:rsidRDefault="00FE33A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33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 w:rsidR="00BE6A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42C3B" w:rsidRPr="00542C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679</w:t>
            </w:r>
          </w:p>
        </w:tc>
      </w:tr>
    </w:tbl>
    <w:p w14:paraId="6C2CF954" w14:textId="1CB5DFA3" w:rsidR="003B2301" w:rsidRPr="00D91200" w:rsidRDefault="003B2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37BC9EFC" w14:textId="7B75E727" w:rsidR="00F06B11" w:rsidRPr="008F3066" w:rsidRDefault="00F06B11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F3066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587D69FB" w14:textId="77777777" w:rsidR="00C6080F" w:rsidRPr="00D91200" w:rsidRDefault="00C6080F" w:rsidP="00201E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174EC5" w14:textId="069240CD" w:rsidR="0067082E" w:rsidRPr="001D6133" w:rsidRDefault="0067082E" w:rsidP="0067082E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</w:rPr>
      </w:pPr>
      <w:r w:rsidRPr="008F3066">
        <w:rPr>
          <w:rFonts w:ascii="Angsana New" w:hAnsi="Angsana New"/>
          <w:sz w:val="30"/>
          <w:szCs w:val="30"/>
          <w:cs/>
        </w:rPr>
        <w:t xml:space="preserve">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="00FE33A6" w:rsidRPr="00FE33A6">
        <w:rPr>
          <w:rFonts w:ascii="Angsana New" w:hAnsi="Angsana New"/>
          <w:sz w:val="30"/>
          <w:szCs w:val="30"/>
        </w:rPr>
        <w:t>1</w:t>
      </w:r>
      <w:r w:rsidR="00542C3B" w:rsidRPr="00542C3B">
        <w:rPr>
          <w:rFonts w:ascii="Angsana New" w:hAnsi="Angsana New"/>
          <w:sz w:val="30"/>
          <w:szCs w:val="30"/>
        </w:rPr>
        <w:t>7</w:t>
      </w:r>
      <w:r w:rsidRPr="008F3066">
        <w:rPr>
          <w:rFonts w:ascii="Angsana New" w:hAnsi="Angsana New"/>
          <w:sz w:val="30"/>
          <w:szCs w:val="30"/>
        </w:rPr>
        <w:t>.</w:t>
      </w:r>
      <w:r w:rsidR="00542C3B" w:rsidRPr="00542C3B">
        <w:rPr>
          <w:rFonts w:ascii="Angsana New" w:hAnsi="Angsana New"/>
          <w:sz w:val="30"/>
          <w:szCs w:val="30"/>
        </w:rPr>
        <w:t>59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ซึ่งได้รับคำตัดสินจากศาลชั้นต้นสำหรับคดีมูลทรัพย์ที่ฟ้อง </w:t>
      </w:r>
      <w:r w:rsidR="00FE33A6" w:rsidRPr="00FE33A6">
        <w:rPr>
          <w:rFonts w:ascii="Angsana New" w:hAnsi="Angsana New"/>
          <w:sz w:val="30"/>
          <w:szCs w:val="30"/>
        </w:rPr>
        <w:t>4</w:t>
      </w:r>
      <w:r w:rsidRPr="008F3066">
        <w:rPr>
          <w:rFonts w:ascii="Angsana New" w:hAnsi="Angsana New"/>
          <w:sz w:val="30"/>
          <w:szCs w:val="30"/>
        </w:rPr>
        <w:t>.</w:t>
      </w:r>
      <w:r w:rsidR="00542C3B" w:rsidRPr="00542C3B">
        <w:rPr>
          <w:rFonts w:ascii="Angsana New" w:hAnsi="Angsana New"/>
          <w:sz w:val="30"/>
          <w:szCs w:val="30"/>
        </w:rPr>
        <w:t>8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ล้านบาทเมื่อวันที่ </w:t>
      </w:r>
      <w:r w:rsidR="00FE33A6" w:rsidRPr="00FE33A6">
        <w:rPr>
          <w:rFonts w:ascii="Angsana New" w:hAnsi="Angsana New"/>
          <w:sz w:val="30"/>
          <w:szCs w:val="30"/>
        </w:rPr>
        <w:t>1</w:t>
      </w:r>
      <w:r w:rsidR="00542C3B" w:rsidRPr="00542C3B">
        <w:rPr>
          <w:rFonts w:ascii="Angsana New" w:hAnsi="Angsana New"/>
          <w:sz w:val="30"/>
          <w:szCs w:val="30"/>
        </w:rPr>
        <w:t>8</w:t>
      </w:r>
      <w:r w:rsidRPr="008F3066">
        <w:rPr>
          <w:rFonts w:ascii="Angsana New" w:hAnsi="Angsana New"/>
          <w:sz w:val="30"/>
          <w:szCs w:val="30"/>
          <w:cs/>
        </w:rPr>
        <w:t xml:space="preserve"> กรกฎาคม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565</w:t>
      </w:r>
      <w:r w:rsidRPr="008F3066">
        <w:rPr>
          <w:rFonts w:ascii="Angsana New" w:hAnsi="Angsana New"/>
          <w:sz w:val="30"/>
          <w:szCs w:val="30"/>
          <w:cs/>
        </w:rPr>
        <w:t xml:space="preserve"> ให้ชำระเงินแก่โจทย์เป็นจำนวนเงิน </w:t>
      </w:r>
      <w:r w:rsidR="00FE33A6" w:rsidRPr="00FE33A6">
        <w:rPr>
          <w:rFonts w:ascii="Angsana New" w:hAnsi="Angsana New"/>
          <w:sz w:val="30"/>
          <w:szCs w:val="30"/>
        </w:rPr>
        <w:t>0</w:t>
      </w:r>
      <w:r w:rsidRPr="008F3066">
        <w:rPr>
          <w:rFonts w:ascii="Angsana New" w:hAnsi="Angsana New"/>
          <w:sz w:val="30"/>
          <w:szCs w:val="30"/>
        </w:rPr>
        <w:t>.</w:t>
      </w:r>
      <w:r w:rsidR="00542C3B" w:rsidRPr="00542C3B">
        <w:rPr>
          <w:rFonts w:ascii="Angsana New" w:hAnsi="Angsana New"/>
          <w:sz w:val="30"/>
          <w:szCs w:val="30"/>
        </w:rPr>
        <w:t>6</w:t>
      </w:r>
      <w:r w:rsidR="00FE33A6" w:rsidRPr="00FE33A6">
        <w:rPr>
          <w:rFonts w:ascii="Angsana New" w:hAnsi="Angsana New"/>
          <w:sz w:val="30"/>
          <w:szCs w:val="30"/>
        </w:rPr>
        <w:t>3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 โดยรวมดอกเบี้ยล่าช้าเป็นจำนวนเงิน </w:t>
      </w:r>
      <w:r w:rsidR="00FE33A6" w:rsidRPr="00FE33A6">
        <w:rPr>
          <w:rFonts w:ascii="Angsana New" w:hAnsi="Angsana New"/>
          <w:sz w:val="30"/>
          <w:szCs w:val="30"/>
        </w:rPr>
        <w:t>0</w:t>
      </w:r>
      <w:r w:rsidRPr="008F3066">
        <w:rPr>
          <w:rFonts w:ascii="Angsana New" w:hAnsi="Angsana New"/>
          <w:sz w:val="30"/>
          <w:szCs w:val="30"/>
        </w:rPr>
        <w:t>.</w:t>
      </w:r>
      <w:r w:rsidR="00FE33A6" w:rsidRPr="00FE33A6">
        <w:rPr>
          <w:rFonts w:ascii="Angsana New" w:hAnsi="Angsana New"/>
          <w:sz w:val="30"/>
          <w:szCs w:val="30"/>
        </w:rPr>
        <w:t>0</w:t>
      </w:r>
      <w:r w:rsidR="00542C3B" w:rsidRPr="00542C3B">
        <w:rPr>
          <w:rFonts w:ascii="Angsana New" w:hAnsi="Angsana New"/>
          <w:sz w:val="30"/>
          <w:szCs w:val="30"/>
        </w:rPr>
        <w:t>9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 อย่างไรก็ตาม บริษัทได้รับความคุ้มครองตามประกันวินาศภัยตามวงเงินกรมธรรม์บางส่วน ต่อมาเมื่อวันที่ </w:t>
      </w:r>
      <w:r w:rsidR="00FE33A6" w:rsidRPr="00FE33A6">
        <w:rPr>
          <w:rFonts w:ascii="Angsana New" w:hAnsi="Angsana New"/>
          <w:sz w:val="30"/>
          <w:szCs w:val="30"/>
        </w:rPr>
        <w:t>1</w:t>
      </w:r>
      <w:r w:rsidR="00542C3B" w:rsidRPr="00542C3B">
        <w:rPr>
          <w:rFonts w:ascii="Angsana New" w:hAnsi="Angsana New"/>
          <w:sz w:val="30"/>
          <w:szCs w:val="30"/>
        </w:rPr>
        <w:t>8</w:t>
      </w:r>
      <w:r w:rsidRPr="008F306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566</w:t>
      </w:r>
      <w:r w:rsidRPr="008F3066">
        <w:rPr>
          <w:rFonts w:ascii="Angsana New" w:hAnsi="Angsana New"/>
          <w:sz w:val="30"/>
          <w:szCs w:val="30"/>
          <w:cs/>
        </w:rPr>
        <w:t xml:space="preserve"> ศาลแพ่งกรุงเทพใต้ได้มีคำพิพากษาให้บริษัทและพนักงานของบริษัท (จำเลยที่ </w:t>
      </w:r>
      <w:r w:rsidR="00FE33A6" w:rsidRPr="00FE33A6">
        <w:rPr>
          <w:rFonts w:ascii="Angsana New" w:hAnsi="Angsana New"/>
          <w:sz w:val="30"/>
          <w:szCs w:val="30"/>
        </w:rPr>
        <w:t>1</w:t>
      </w:r>
      <w:r w:rsidRPr="008F3066">
        <w:rPr>
          <w:rFonts w:ascii="Angsana New" w:hAnsi="Angsana New"/>
          <w:sz w:val="30"/>
          <w:szCs w:val="30"/>
          <w:cs/>
        </w:rPr>
        <w:t xml:space="preserve">) ร่วมกันชำระเงินเป็นจำนวน </w:t>
      </w:r>
      <w:r w:rsidR="00FE33A6" w:rsidRPr="00FE33A6">
        <w:rPr>
          <w:rFonts w:ascii="Angsana New" w:hAnsi="Angsana New"/>
          <w:sz w:val="30"/>
          <w:szCs w:val="30"/>
        </w:rPr>
        <w:t>4</w:t>
      </w:r>
      <w:r w:rsidRPr="008F3066">
        <w:rPr>
          <w:rFonts w:ascii="Angsana New" w:hAnsi="Angsana New"/>
          <w:sz w:val="30"/>
          <w:szCs w:val="30"/>
          <w:cs/>
        </w:rPr>
        <w:t>.</w:t>
      </w:r>
      <w:r w:rsidR="00FE33A6" w:rsidRPr="00FE33A6">
        <w:rPr>
          <w:rFonts w:ascii="Angsana New" w:hAnsi="Angsana New"/>
          <w:sz w:val="30"/>
          <w:szCs w:val="30"/>
        </w:rPr>
        <w:t>1</w:t>
      </w:r>
      <w:r w:rsidR="00542C3B" w:rsidRPr="00542C3B">
        <w:rPr>
          <w:rFonts w:ascii="Angsana New" w:hAnsi="Angsana New"/>
          <w:sz w:val="30"/>
          <w:szCs w:val="30"/>
        </w:rPr>
        <w:t>8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542C3B" w:rsidRPr="00542C3B">
        <w:rPr>
          <w:rFonts w:ascii="Angsana New" w:hAnsi="Angsana New"/>
          <w:sz w:val="30"/>
          <w:szCs w:val="30"/>
        </w:rPr>
        <w:t>7</w:t>
      </w:r>
      <w:r w:rsidRPr="008F3066">
        <w:rPr>
          <w:rFonts w:ascii="Angsana New" w:hAnsi="Angsana New"/>
          <w:sz w:val="30"/>
          <w:szCs w:val="30"/>
        </w:rPr>
        <w:t>.</w:t>
      </w:r>
      <w:r w:rsidR="00542C3B" w:rsidRPr="00542C3B">
        <w:rPr>
          <w:rFonts w:ascii="Angsana New" w:hAnsi="Angsana New"/>
          <w:sz w:val="30"/>
          <w:szCs w:val="30"/>
        </w:rPr>
        <w:t>5</w:t>
      </w:r>
      <w:r w:rsidRPr="008F3066">
        <w:rPr>
          <w:rFonts w:ascii="Angsana New" w:hAnsi="Angsana New"/>
          <w:sz w:val="30"/>
          <w:szCs w:val="30"/>
          <w:cs/>
        </w:rPr>
        <w:t xml:space="preserve"> ต่อปีนับแต่วันฟ้องเป็นต้นไปจนถึงวันที่ </w:t>
      </w:r>
      <w:r w:rsidR="00FE33A6" w:rsidRPr="00FE33A6">
        <w:rPr>
          <w:rFonts w:ascii="Angsana New" w:hAnsi="Angsana New"/>
          <w:sz w:val="30"/>
          <w:szCs w:val="30"/>
        </w:rPr>
        <w:t>10</w:t>
      </w:r>
      <w:r w:rsidRPr="008F3066">
        <w:rPr>
          <w:rFonts w:ascii="Angsana New" w:hAnsi="Angsana New"/>
          <w:sz w:val="30"/>
          <w:szCs w:val="30"/>
          <w:cs/>
        </w:rPr>
        <w:t xml:space="preserve"> เมษายน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</w:t>
      </w:r>
      <w:r w:rsidR="00FE33A6" w:rsidRPr="00FE33A6">
        <w:rPr>
          <w:rFonts w:ascii="Angsana New" w:hAnsi="Angsana New"/>
          <w:sz w:val="30"/>
          <w:szCs w:val="30"/>
        </w:rPr>
        <w:t>4</w:t>
      </w:r>
      <w:r w:rsidRPr="008F3066">
        <w:rPr>
          <w:rFonts w:ascii="Angsana New" w:hAnsi="Angsana New"/>
          <w:sz w:val="30"/>
          <w:szCs w:val="30"/>
          <w:cs/>
        </w:rPr>
        <w:t xml:space="preserve"> และอัตราร้อยละ </w:t>
      </w:r>
      <w:r w:rsidR="00542C3B" w:rsidRPr="00542C3B">
        <w:rPr>
          <w:rFonts w:ascii="Angsana New" w:hAnsi="Angsana New"/>
          <w:sz w:val="30"/>
          <w:szCs w:val="30"/>
        </w:rPr>
        <w:t>5</w:t>
      </w:r>
      <w:r w:rsidRPr="008F3066">
        <w:rPr>
          <w:rFonts w:ascii="Angsana New" w:hAnsi="Angsana New"/>
          <w:sz w:val="30"/>
          <w:szCs w:val="30"/>
          <w:cs/>
        </w:rPr>
        <w:t xml:space="preserve"> ต่อปีนับตั้งแต่วันที่ </w:t>
      </w:r>
      <w:r w:rsidR="00FE33A6" w:rsidRPr="00FE33A6">
        <w:rPr>
          <w:rFonts w:ascii="Angsana New" w:hAnsi="Angsana New"/>
          <w:sz w:val="30"/>
          <w:szCs w:val="30"/>
        </w:rPr>
        <w:t>11</w:t>
      </w:r>
      <w:r w:rsidRPr="008F3066">
        <w:rPr>
          <w:rFonts w:ascii="Angsana New" w:hAnsi="Angsana New"/>
          <w:sz w:val="30"/>
          <w:szCs w:val="30"/>
          <w:cs/>
        </w:rPr>
        <w:t xml:space="preserve"> เมษายน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</w:t>
      </w:r>
      <w:r w:rsidR="00FE33A6" w:rsidRPr="00FE33A6">
        <w:rPr>
          <w:rFonts w:ascii="Angsana New" w:hAnsi="Angsana New"/>
          <w:sz w:val="30"/>
          <w:szCs w:val="30"/>
        </w:rPr>
        <w:t>4</w:t>
      </w:r>
      <w:r w:rsidRPr="008F3066">
        <w:rPr>
          <w:rFonts w:ascii="Angsana New" w:hAnsi="Angsana New"/>
          <w:sz w:val="30"/>
          <w:szCs w:val="30"/>
          <w:cs/>
        </w:rPr>
        <w:t xml:space="preserve"> เป็นต้นไปจนกว่าจะชำระเสร็จแก่โจทย์               โดยในมูลทรัพย์ที่ฟ้องดังกล่าวบริษัทได้รับความคุ้มครองตามประกันวินาศภัยเป็นวงเงินเป็นจำนวนเงิน </w:t>
      </w:r>
      <w:r w:rsidR="00FE33A6" w:rsidRPr="00FE33A6">
        <w:rPr>
          <w:rFonts w:ascii="Angsana New" w:hAnsi="Angsana New"/>
          <w:sz w:val="30"/>
          <w:szCs w:val="30"/>
        </w:rPr>
        <w:t>0</w:t>
      </w:r>
      <w:r w:rsidRPr="008F3066">
        <w:rPr>
          <w:rFonts w:ascii="Angsana New" w:hAnsi="Angsana New"/>
          <w:sz w:val="30"/>
          <w:szCs w:val="30"/>
        </w:rPr>
        <w:t>.</w:t>
      </w:r>
      <w:r w:rsidR="00542C3B" w:rsidRPr="00542C3B">
        <w:rPr>
          <w:rFonts w:ascii="Angsana New" w:hAnsi="Angsana New"/>
          <w:sz w:val="30"/>
          <w:szCs w:val="30"/>
        </w:rPr>
        <w:t>85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ล้านบาทพร้อมดอกเบี้ยในอัตราเดียวกัน รวมถึงค่าทนายความและค่าฤชาธรรมเนียมแทนโจทย์ </w:t>
      </w:r>
      <w:r w:rsidR="00C608BB" w:rsidRPr="008F3066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7072BD" w:rsidRPr="008F3066">
        <w:rPr>
          <w:rFonts w:ascii="Angsana New" w:hAnsi="Angsana New"/>
          <w:sz w:val="30"/>
          <w:szCs w:val="30"/>
        </w:rPr>
        <w:t xml:space="preserve">               </w:t>
      </w:r>
      <w:r w:rsidR="00FE33A6" w:rsidRPr="00FE33A6">
        <w:rPr>
          <w:rFonts w:ascii="Angsana New" w:hAnsi="Angsana New"/>
          <w:sz w:val="30"/>
          <w:szCs w:val="30"/>
        </w:rPr>
        <w:t>1</w:t>
      </w:r>
      <w:r w:rsidR="00542C3B" w:rsidRPr="00542C3B">
        <w:rPr>
          <w:rFonts w:ascii="Angsana New" w:hAnsi="Angsana New"/>
          <w:sz w:val="30"/>
          <w:szCs w:val="30"/>
        </w:rPr>
        <w:t>8</w:t>
      </w:r>
      <w:r w:rsidR="00C608BB" w:rsidRPr="008F3066">
        <w:rPr>
          <w:rFonts w:ascii="Angsana New" w:hAnsi="Angsana New"/>
          <w:sz w:val="30"/>
          <w:szCs w:val="30"/>
          <w:cs/>
        </w:rPr>
        <w:t xml:space="preserve"> </w:t>
      </w:r>
      <w:r w:rsidR="00C608BB" w:rsidRPr="008F3066">
        <w:rPr>
          <w:rFonts w:ascii="Angsana New" w:hAnsi="Angsana New" w:hint="cs"/>
          <w:sz w:val="30"/>
          <w:szCs w:val="30"/>
          <w:cs/>
        </w:rPr>
        <w:t>เมษายน</w:t>
      </w:r>
      <w:r w:rsidR="00C608BB" w:rsidRPr="008F3066">
        <w:rPr>
          <w:rFonts w:ascii="Angsana New" w:hAnsi="Angsana New"/>
          <w:sz w:val="30"/>
          <w:szCs w:val="30"/>
          <w:cs/>
        </w:rPr>
        <w:t xml:space="preserve">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="00542C3B" w:rsidRPr="00542C3B">
        <w:rPr>
          <w:rFonts w:ascii="Angsana New" w:hAnsi="Angsana New"/>
          <w:sz w:val="30"/>
          <w:szCs w:val="30"/>
        </w:rPr>
        <w:t>567</w:t>
      </w:r>
      <w:r w:rsidR="00C608BB" w:rsidRPr="008F3066">
        <w:rPr>
          <w:rFonts w:ascii="Angsana New" w:hAnsi="Angsana New"/>
          <w:sz w:val="30"/>
          <w:szCs w:val="30"/>
          <w:cs/>
        </w:rPr>
        <w:t xml:space="preserve"> บริษัทได้ยื่นอุทธรณ์</w:t>
      </w:r>
      <w:r w:rsidR="00F106B8" w:rsidRPr="008F3066">
        <w:rPr>
          <w:rFonts w:ascii="Angsana New" w:hAnsi="Angsana New" w:hint="cs"/>
          <w:sz w:val="30"/>
          <w:szCs w:val="30"/>
          <w:cs/>
        </w:rPr>
        <w:t>ต่อ</w:t>
      </w:r>
      <w:r w:rsidR="00A443DC" w:rsidRPr="008F3066">
        <w:rPr>
          <w:rFonts w:ascii="Angsana New" w:hAnsi="Angsana New"/>
          <w:sz w:val="30"/>
          <w:szCs w:val="30"/>
          <w:cs/>
        </w:rPr>
        <w:t>ศาล</w:t>
      </w:r>
      <w:r w:rsidR="0021305E" w:rsidRPr="008F3066">
        <w:rPr>
          <w:rFonts w:ascii="Angsana New" w:hAnsi="Angsana New" w:hint="cs"/>
          <w:sz w:val="30"/>
          <w:szCs w:val="30"/>
          <w:cs/>
        </w:rPr>
        <w:t>แพ่งกรุงเทพใต้</w:t>
      </w:r>
      <w:r w:rsidR="00E36B19" w:rsidRPr="008F3066">
        <w:rPr>
          <w:rFonts w:ascii="Angsana New" w:hAnsi="Angsana New"/>
          <w:sz w:val="30"/>
          <w:szCs w:val="30"/>
        </w:rPr>
        <w:t xml:space="preserve"> </w:t>
      </w:r>
      <w:r w:rsidR="00A5208C" w:rsidRPr="008F3066">
        <w:rPr>
          <w:rFonts w:ascii="Angsana New" w:hAnsi="Angsana New"/>
          <w:sz w:val="30"/>
          <w:szCs w:val="30"/>
          <w:cs/>
        </w:rPr>
        <w:t>ปัจจุบันคดีอยู่ระหว่างการพิจารณาคดีของศาล</w:t>
      </w:r>
      <w:r w:rsidR="002637DF" w:rsidRPr="008F3066">
        <w:rPr>
          <w:rFonts w:ascii="Angsana New" w:hAnsi="Angsana New"/>
          <w:sz w:val="30"/>
          <w:szCs w:val="30"/>
        </w:rPr>
        <w:t xml:space="preserve"> </w:t>
      </w:r>
      <w:r w:rsidR="002637DF" w:rsidRPr="008F3066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8F3066">
        <w:rPr>
          <w:rFonts w:ascii="Angsana New" w:hAnsi="Angsana New"/>
          <w:sz w:val="30"/>
          <w:szCs w:val="30"/>
          <w:cs/>
        </w:rPr>
        <w:t>ผลของคดียังไม่ถึงที่สุดและไม่แน่นอน บริษัทจึงยังไม่ได้บันทึกค่าเผื่อผลเสียหายที่อาจเกิดขึ้นจากคดีดังกล่าว</w:t>
      </w:r>
    </w:p>
    <w:p w14:paraId="2F62DDFA" w14:textId="77777777" w:rsidR="001D6133" w:rsidRDefault="001D613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0E798D55" w14:textId="77777777" w:rsidR="009D3EB3" w:rsidRDefault="009D3EB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09D99EB4" w14:textId="77777777" w:rsidR="009D3EB3" w:rsidRDefault="009D3EB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26B91CC2" w14:textId="77777777" w:rsidR="009D3EB3" w:rsidRDefault="009D3EB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24341192" w14:textId="77777777" w:rsidR="009D3EB3" w:rsidRDefault="009D3EB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26B4A401" w14:textId="77777777" w:rsidR="009D3EB3" w:rsidRDefault="009D3EB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7EEA8606" w14:textId="77777777" w:rsidR="001D6133" w:rsidRPr="00F02455" w:rsidRDefault="001D6133" w:rsidP="001D613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02455">
        <w:rPr>
          <w:rFonts w:ascii="Angsana New" w:hAnsi="Angsana New" w:hint="cs"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6249BF4" w14:textId="77777777" w:rsidR="001D6133" w:rsidRPr="00D91200" w:rsidRDefault="001D6133" w:rsidP="00C048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5D1B81" w14:textId="5E693090" w:rsidR="006E226F" w:rsidRPr="006E226F" w:rsidRDefault="006E226F" w:rsidP="00C048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E226F">
        <w:rPr>
          <w:rFonts w:ascii="Angsana New" w:hAnsi="Angsana New"/>
          <w:i/>
          <w:iCs/>
          <w:sz w:val="30"/>
          <w:szCs w:val="30"/>
          <w:cs/>
        </w:rPr>
        <w:t>การทำสัญญา</w:t>
      </w:r>
      <w:r w:rsidR="00CC5708">
        <w:rPr>
          <w:rFonts w:ascii="Angsana New" w:hAnsi="Angsana New" w:hint="cs"/>
          <w:i/>
          <w:iCs/>
          <w:sz w:val="30"/>
          <w:szCs w:val="30"/>
          <w:cs/>
        </w:rPr>
        <w:t>ซื้อ</w:t>
      </w:r>
      <w:r w:rsidRPr="006E226F">
        <w:rPr>
          <w:rFonts w:ascii="Angsana New" w:hAnsi="Angsana New"/>
          <w:i/>
          <w:iCs/>
          <w:sz w:val="30"/>
          <w:szCs w:val="30"/>
          <w:cs/>
        </w:rPr>
        <w:t>ขายหุ้นของบริษัท สแกน แอดวานซ์ เพาเวอร์ จำกัด ("</w:t>
      </w:r>
      <w:r w:rsidRPr="006E226F">
        <w:rPr>
          <w:rFonts w:ascii="Angsana New" w:hAnsi="Angsana New"/>
          <w:i/>
          <w:iCs/>
          <w:sz w:val="30"/>
          <w:szCs w:val="30"/>
        </w:rPr>
        <w:t>SAP")</w:t>
      </w:r>
    </w:p>
    <w:p w14:paraId="60516F99" w14:textId="7A0996D8" w:rsidR="00127447" w:rsidRDefault="00127447" w:rsidP="00127447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</w:rPr>
      </w:pPr>
      <w:r w:rsidRPr="0012744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E33A6" w:rsidRPr="00FE33A6">
        <w:rPr>
          <w:rFonts w:ascii="Angsana New" w:hAnsi="Angsana New"/>
          <w:sz w:val="30"/>
          <w:szCs w:val="30"/>
        </w:rPr>
        <w:t>4</w:t>
      </w:r>
      <w:r w:rsidRPr="00127447">
        <w:rPr>
          <w:rFonts w:ascii="Angsana New" w:hAnsi="Angsana New"/>
          <w:sz w:val="30"/>
          <w:szCs w:val="30"/>
        </w:rPr>
        <w:t xml:space="preserve"> </w:t>
      </w:r>
      <w:r w:rsidRPr="00127447">
        <w:rPr>
          <w:rFonts w:ascii="Angsana New" w:hAnsi="Angsana New"/>
          <w:sz w:val="30"/>
          <w:szCs w:val="30"/>
          <w:cs/>
        </w:rPr>
        <w:t xml:space="preserve">กรกฎาคม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Pr="00127447">
        <w:rPr>
          <w:rFonts w:ascii="Angsana New" w:hAnsi="Angsana New"/>
          <w:sz w:val="30"/>
          <w:szCs w:val="30"/>
        </w:rPr>
        <w:t xml:space="preserve">568 </w:t>
      </w:r>
      <w:r w:rsidRPr="00127447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ที่ประชุมคณะกรรมการบริษัทมีมติอนุมัติเรื่องการทำสัญญา</w:t>
      </w:r>
      <w:r w:rsidR="002E4705">
        <w:rPr>
          <w:rFonts w:ascii="Angsana New" w:hAnsi="Angsana New" w:hint="cs"/>
          <w:sz w:val="30"/>
          <w:szCs w:val="30"/>
          <w:cs/>
        </w:rPr>
        <w:t>ซื้อ</w:t>
      </w:r>
      <w:r w:rsidRPr="00127447">
        <w:rPr>
          <w:rFonts w:ascii="Angsana New" w:hAnsi="Angsana New"/>
          <w:sz w:val="30"/>
          <w:szCs w:val="30"/>
          <w:cs/>
        </w:rPr>
        <w:t>ขายหุ้นของ</w:t>
      </w:r>
      <w:r>
        <w:rPr>
          <w:rFonts w:ascii="Angsana New" w:hAnsi="Angsana New"/>
          <w:sz w:val="30"/>
          <w:szCs w:val="30"/>
        </w:rPr>
        <w:t xml:space="preserve">                      </w:t>
      </w:r>
      <w:r w:rsidRPr="00127447">
        <w:rPr>
          <w:rFonts w:ascii="Angsana New" w:hAnsi="Angsana New"/>
          <w:sz w:val="30"/>
          <w:szCs w:val="30"/>
          <w:cs/>
        </w:rPr>
        <w:t>บริษัท สแกน แอดวานซ์ เพาเวอร์ จำกัด (“</w:t>
      </w:r>
      <w:r w:rsidRPr="00127447">
        <w:rPr>
          <w:rFonts w:ascii="Angsana New" w:hAnsi="Angsana New"/>
          <w:sz w:val="30"/>
          <w:szCs w:val="30"/>
        </w:rPr>
        <w:t xml:space="preserve">SAP”) </w:t>
      </w:r>
      <w:r w:rsidRPr="00127447">
        <w:rPr>
          <w:rFonts w:ascii="Angsana New" w:hAnsi="Angsana New"/>
          <w:sz w:val="30"/>
          <w:szCs w:val="30"/>
          <w:cs/>
        </w:rPr>
        <w:t>บริษัทย่อยทางอ้อมในกลุ่มบริษัท ซึ่งถือหุ้นโดย</w:t>
      </w:r>
      <w:r>
        <w:rPr>
          <w:rFonts w:ascii="Angsana New" w:hAnsi="Angsana New"/>
          <w:sz w:val="30"/>
          <w:szCs w:val="30"/>
        </w:rPr>
        <w:t xml:space="preserve">                            </w:t>
      </w:r>
      <w:r w:rsidRPr="00127447">
        <w:rPr>
          <w:rFonts w:ascii="Angsana New" w:hAnsi="Angsana New"/>
          <w:sz w:val="30"/>
          <w:szCs w:val="30"/>
          <w:cs/>
        </w:rPr>
        <w:t>บริษัท คอนโทร์โน จำกัด (“</w:t>
      </w:r>
      <w:r w:rsidRPr="00127447">
        <w:rPr>
          <w:rFonts w:ascii="Angsana New" w:hAnsi="Angsana New"/>
          <w:sz w:val="30"/>
          <w:szCs w:val="30"/>
        </w:rPr>
        <w:t xml:space="preserve">CCL”) </w:t>
      </w:r>
      <w:r w:rsidRPr="00127447">
        <w:rPr>
          <w:rFonts w:ascii="Angsana New" w:hAnsi="Angsana New"/>
          <w:sz w:val="30"/>
          <w:szCs w:val="30"/>
          <w:cs/>
        </w:rPr>
        <w:t xml:space="preserve">บริษัทย่อยทางตรงในกลุ่มบริษัท ออกไปในสัดส่วนร้อยละ </w:t>
      </w:r>
      <w:r w:rsidRPr="00127447">
        <w:rPr>
          <w:rFonts w:ascii="Angsana New" w:hAnsi="Angsana New"/>
          <w:sz w:val="30"/>
          <w:szCs w:val="30"/>
        </w:rPr>
        <w:t>68.9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Pr="00127447">
        <w:rPr>
          <w:rFonts w:ascii="Angsana New" w:hAnsi="Angsana New"/>
          <w:sz w:val="30"/>
          <w:szCs w:val="30"/>
        </w:rPr>
        <w:t xml:space="preserve"> </w:t>
      </w:r>
      <w:r w:rsidRPr="00127447">
        <w:rPr>
          <w:rFonts w:ascii="Angsana New" w:hAnsi="Angsana New"/>
          <w:sz w:val="30"/>
          <w:szCs w:val="30"/>
          <w:cs/>
        </w:rPr>
        <w:t>มูลค่ารวม</w:t>
      </w:r>
      <w:r>
        <w:rPr>
          <w:rFonts w:ascii="Angsana New" w:hAnsi="Angsana New"/>
          <w:sz w:val="30"/>
          <w:szCs w:val="30"/>
        </w:rPr>
        <w:t xml:space="preserve">   </w:t>
      </w:r>
      <w:r w:rsidRPr="00127447">
        <w:rPr>
          <w:rFonts w:ascii="Angsana New" w:hAnsi="Angsana New"/>
          <w:sz w:val="30"/>
          <w:szCs w:val="30"/>
          <w:cs/>
        </w:rPr>
        <w:t xml:space="preserve">ไม่เกิน </w:t>
      </w:r>
      <w:r w:rsidR="00FE33A6" w:rsidRPr="00FE33A6">
        <w:rPr>
          <w:rFonts w:ascii="Angsana New" w:hAnsi="Angsana New"/>
          <w:sz w:val="30"/>
          <w:szCs w:val="30"/>
        </w:rPr>
        <w:t>14</w:t>
      </w:r>
      <w:r w:rsidRPr="00127447">
        <w:rPr>
          <w:rFonts w:ascii="Angsana New" w:hAnsi="Angsana New"/>
          <w:sz w:val="30"/>
          <w:szCs w:val="30"/>
        </w:rPr>
        <w:t>5.8</w:t>
      </w:r>
      <w:r w:rsidR="00FE33A6" w:rsidRPr="00FE33A6">
        <w:rPr>
          <w:rFonts w:ascii="Angsana New" w:hAnsi="Angsana New"/>
          <w:sz w:val="30"/>
          <w:szCs w:val="30"/>
        </w:rPr>
        <w:t>0</w:t>
      </w:r>
      <w:r w:rsidRPr="00127447">
        <w:rPr>
          <w:rFonts w:ascii="Angsana New" w:hAnsi="Angsana New"/>
          <w:sz w:val="30"/>
          <w:szCs w:val="30"/>
        </w:rPr>
        <w:t xml:space="preserve"> </w:t>
      </w:r>
      <w:r w:rsidRPr="00127447">
        <w:rPr>
          <w:rFonts w:ascii="Angsana New" w:hAnsi="Angsana New"/>
          <w:sz w:val="30"/>
          <w:szCs w:val="30"/>
          <w:cs/>
        </w:rPr>
        <w:t xml:space="preserve">ล้านบาท ให้แก่กิจการที่ไม่เกี่ยวข้องกัน และเมื่อวันที่ </w:t>
      </w:r>
      <w:r w:rsidR="00FE33A6" w:rsidRPr="00FE33A6">
        <w:rPr>
          <w:rFonts w:ascii="Angsana New" w:hAnsi="Angsana New"/>
          <w:sz w:val="30"/>
          <w:szCs w:val="30"/>
        </w:rPr>
        <w:t>14</w:t>
      </w:r>
      <w:r w:rsidRPr="00127447">
        <w:rPr>
          <w:rFonts w:ascii="Angsana New" w:hAnsi="Angsana New"/>
          <w:sz w:val="30"/>
          <w:szCs w:val="30"/>
        </w:rPr>
        <w:t xml:space="preserve"> </w:t>
      </w:r>
      <w:r w:rsidRPr="00127447">
        <w:rPr>
          <w:rFonts w:ascii="Angsana New" w:hAnsi="Angsana New"/>
          <w:sz w:val="30"/>
          <w:szCs w:val="30"/>
          <w:cs/>
        </w:rPr>
        <w:t xml:space="preserve">กรกฎาคม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Pr="00127447">
        <w:rPr>
          <w:rFonts w:ascii="Angsana New" w:hAnsi="Angsana New"/>
          <w:sz w:val="30"/>
          <w:szCs w:val="30"/>
        </w:rPr>
        <w:t xml:space="preserve">568 </w:t>
      </w:r>
      <w:r w:rsidRPr="00127447">
        <w:rPr>
          <w:rFonts w:ascii="Angsana New" w:hAnsi="Angsana New"/>
          <w:sz w:val="30"/>
          <w:szCs w:val="30"/>
          <w:cs/>
        </w:rPr>
        <w:t>บริษัทได้ลงนามสัญญาซื้อขายหุ้นเรียบร้อยแล้ว</w:t>
      </w:r>
      <w:r w:rsidRPr="00127447">
        <w:rPr>
          <w:rFonts w:ascii="Angsana New" w:hAnsi="Angsana New"/>
          <w:sz w:val="30"/>
          <w:szCs w:val="30"/>
        </w:rPr>
        <w:t> </w:t>
      </w:r>
    </w:p>
    <w:p w14:paraId="12721F84" w14:textId="77777777" w:rsidR="00127447" w:rsidRPr="008A346F" w:rsidRDefault="00127447" w:rsidP="00127447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</w:rPr>
      </w:pPr>
    </w:p>
    <w:p w14:paraId="4BC9DD5F" w14:textId="791F2264" w:rsidR="006E226F" w:rsidRPr="006E226F" w:rsidRDefault="006E226F" w:rsidP="006E22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E226F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4C1D3B">
        <w:rPr>
          <w:rFonts w:ascii="Angsana New" w:hAnsi="Angsana New" w:hint="cs"/>
          <w:i/>
          <w:iCs/>
          <w:sz w:val="30"/>
          <w:szCs w:val="30"/>
          <w:cs/>
        </w:rPr>
        <w:t>จัดตั้ง</w:t>
      </w:r>
      <w:r w:rsidRPr="006E226F">
        <w:rPr>
          <w:rFonts w:ascii="Angsana New" w:hAnsi="Angsana New"/>
          <w:i/>
          <w:iCs/>
          <w:sz w:val="30"/>
          <w:szCs w:val="30"/>
          <w:cs/>
        </w:rPr>
        <w:t>บริษัท สแกน ชีวาแก๊ส จำกัด</w:t>
      </w:r>
    </w:p>
    <w:p w14:paraId="286993F3" w14:textId="59100CCA" w:rsidR="00127447" w:rsidRPr="001937BC" w:rsidRDefault="00127447" w:rsidP="00127447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  <w:cs/>
        </w:rPr>
      </w:pPr>
      <w:r w:rsidRPr="0012744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E33A6" w:rsidRPr="00FE33A6">
        <w:rPr>
          <w:rFonts w:ascii="Angsana New" w:hAnsi="Angsana New"/>
          <w:sz w:val="30"/>
          <w:szCs w:val="30"/>
        </w:rPr>
        <w:t>4</w:t>
      </w:r>
      <w:r w:rsidRPr="00127447">
        <w:rPr>
          <w:rFonts w:ascii="Angsana New" w:hAnsi="Angsana New"/>
          <w:sz w:val="30"/>
          <w:szCs w:val="30"/>
        </w:rPr>
        <w:t xml:space="preserve"> </w:t>
      </w:r>
      <w:r w:rsidRPr="00127447">
        <w:rPr>
          <w:rFonts w:ascii="Angsana New" w:hAnsi="Angsana New"/>
          <w:sz w:val="30"/>
          <w:szCs w:val="30"/>
          <w:cs/>
        </w:rPr>
        <w:t xml:space="preserve">กรกฎาคม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Pr="00127447">
        <w:rPr>
          <w:rFonts w:ascii="Angsana New" w:hAnsi="Angsana New"/>
          <w:sz w:val="30"/>
          <w:szCs w:val="30"/>
        </w:rPr>
        <w:t xml:space="preserve">568 </w:t>
      </w:r>
      <w:r w:rsidRPr="00127447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</w:t>
      </w:r>
      <w:r w:rsidRPr="00E33BC0">
        <w:rPr>
          <w:rFonts w:ascii="Angsana New" w:hAnsi="Angsana New"/>
          <w:sz w:val="30"/>
          <w:szCs w:val="30"/>
          <w:cs/>
        </w:rPr>
        <w:t>อนุมัติ</w:t>
      </w:r>
      <w:r w:rsidR="00A10070" w:rsidRPr="00E33BC0">
        <w:rPr>
          <w:rFonts w:ascii="Angsana New" w:hAnsi="Angsana New"/>
          <w:sz w:val="30"/>
          <w:szCs w:val="30"/>
          <w:cs/>
        </w:rPr>
        <w:t>ให้คณะกรรมการบริหารเป็นผู้ดำเนินการจัดตั้งบริษัทย่อยใหม่ จำนวน</w:t>
      </w:r>
      <w:r w:rsidR="006256A3" w:rsidRPr="00E33BC0">
        <w:rPr>
          <w:rFonts w:ascii="Angsana New" w:hAnsi="Angsana New"/>
          <w:sz w:val="30"/>
          <w:szCs w:val="30"/>
        </w:rPr>
        <w:t xml:space="preserve"> 1</w:t>
      </w:r>
      <w:r w:rsidR="00A10070" w:rsidRPr="00E33BC0">
        <w:rPr>
          <w:rFonts w:ascii="Angsana New" w:hAnsi="Angsana New"/>
          <w:sz w:val="30"/>
          <w:szCs w:val="30"/>
          <w:cs/>
        </w:rPr>
        <w:t xml:space="preserve"> บริษัท </w:t>
      </w:r>
      <w:r w:rsidR="00616BFC" w:rsidRPr="00E33BC0">
        <w:rPr>
          <w:rFonts w:ascii="Angsana New" w:hAnsi="Angsana New" w:hint="cs"/>
          <w:sz w:val="30"/>
          <w:szCs w:val="30"/>
          <w:cs/>
        </w:rPr>
        <w:t>ชื่อ</w:t>
      </w:r>
      <w:r w:rsidRPr="00E33BC0">
        <w:rPr>
          <w:rFonts w:ascii="Angsana New" w:hAnsi="Angsana New"/>
          <w:sz w:val="30"/>
          <w:szCs w:val="30"/>
          <w:cs/>
        </w:rPr>
        <w:t>บริษัท</w:t>
      </w:r>
      <w:r w:rsidRPr="00127447">
        <w:rPr>
          <w:rFonts w:ascii="Angsana New" w:hAnsi="Angsana New"/>
          <w:sz w:val="30"/>
          <w:szCs w:val="30"/>
          <w:cs/>
        </w:rPr>
        <w:t xml:space="preserve"> สแกน ชีวาแก๊ส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127447">
        <w:rPr>
          <w:rFonts w:ascii="Angsana New" w:hAnsi="Angsana New"/>
          <w:sz w:val="30"/>
          <w:szCs w:val="30"/>
          <w:cs/>
        </w:rPr>
        <w:t>โดยบริษัทถือหุ้นสามัญของบริษัทดังกล่าว</w:t>
      </w:r>
      <w:r w:rsidR="007C29A0">
        <w:rPr>
          <w:rFonts w:ascii="Angsana New" w:hAnsi="Angsana New"/>
          <w:sz w:val="30"/>
          <w:szCs w:val="30"/>
        </w:rPr>
        <w:t xml:space="preserve"> </w:t>
      </w:r>
      <w:r w:rsidRPr="00127447">
        <w:rPr>
          <w:rFonts w:ascii="Angsana New" w:hAnsi="Angsana New"/>
          <w:sz w:val="30"/>
          <w:szCs w:val="30"/>
          <w:cs/>
        </w:rPr>
        <w:t xml:space="preserve">จำนวน </w:t>
      </w:r>
      <w:r w:rsidRPr="00127447">
        <w:rPr>
          <w:rFonts w:ascii="Angsana New" w:hAnsi="Angsana New"/>
          <w:sz w:val="30"/>
          <w:szCs w:val="30"/>
        </w:rPr>
        <w:t>99,</w:t>
      </w:r>
      <w:r w:rsidR="00C86940">
        <w:rPr>
          <w:rFonts w:ascii="Angsana New" w:hAnsi="Angsana New"/>
          <w:sz w:val="30"/>
          <w:szCs w:val="30"/>
        </w:rPr>
        <w:t>999</w:t>
      </w:r>
      <w:r w:rsidRPr="00127447">
        <w:rPr>
          <w:rFonts w:ascii="Angsana New" w:hAnsi="Angsana New"/>
          <w:sz w:val="30"/>
          <w:szCs w:val="30"/>
        </w:rPr>
        <w:t xml:space="preserve"> </w:t>
      </w:r>
      <w:r w:rsidRPr="00127447">
        <w:rPr>
          <w:rFonts w:ascii="Angsana New" w:hAnsi="Angsana New"/>
          <w:sz w:val="30"/>
          <w:szCs w:val="30"/>
          <w:cs/>
        </w:rPr>
        <w:t xml:space="preserve">หุ้น จาก </w:t>
      </w:r>
      <w:r w:rsidR="00FE33A6" w:rsidRPr="00FE33A6">
        <w:rPr>
          <w:rFonts w:ascii="Angsana New" w:hAnsi="Angsana New"/>
          <w:sz w:val="30"/>
          <w:szCs w:val="30"/>
        </w:rPr>
        <w:t>100</w:t>
      </w:r>
      <w:r w:rsidRPr="00127447">
        <w:rPr>
          <w:rFonts w:ascii="Angsana New" w:hAnsi="Angsana New"/>
          <w:sz w:val="30"/>
          <w:szCs w:val="30"/>
        </w:rPr>
        <w:t>,</w:t>
      </w:r>
      <w:r w:rsidR="00FE33A6" w:rsidRPr="00FE33A6">
        <w:rPr>
          <w:rFonts w:ascii="Angsana New" w:hAnsi="Angsana New"/>
          <w:sz w:val="30"/>
          <w:szCs w:val="30"/>
        </w:rPr>
        <w:t>000</w:t>
      </w:r>
      <w:r w:rsidRPr="00127447">
        <w:rPr>
          <w:rFonts w:ascii="Angsana New" w:hAnsi="Angsana New"/>
          <w:sz w:val="30"/>
          <w:szCs w:val="30"/>
        </w:rPr>
        <w:t xml:space="preserve"> </w:t>
      </w:r>
      <w:r w:rsidRPr="00127447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FE33A6" w:rsidRPr="00FE33A6">
        <w:rPr>
          <w:rFonts w:ascii="Angsana New" w:hAnsi="Angsana New"/>
          <w:sz w:val="30"/>
          <w:szCs w:val="30"/>
        </w:rPr>
        <w:t>10</w:t>
      </w:r>
      <w:r w:rsidRPr="00127447">
        <w:rPr>
          <w:rFonts w:ascii="Angsana New" w:hAnsi="Angsana New"/>
          <w:sz w:val="30"/>
          <w:szCs w:val="30"/>
        </w:rPr>
        <w:t xml:space="preserve"> </w:t>
      </w:r>
      <w:r w:rsidRPr="00127447">
        <w:rPr>
          <w:rFonts w:ascii="Angsana New" w:hAnsi="Angsana New"/>
          <w:sz w:val="30"/>
          <w:szCs w:val="30"/>
          <w:cs/>
        </w:rPr>
        <w:t xml:space="preserve">บาท </w:t>
      </w:r>
      <w:r w:rsidR="008A346F">
        <w:rPr>
          <w:rFonts w:ascii="Angsana New" w:hAnsi="Angsana New" w:hint="cs"/>
          <w:sz w:val="30"/>
          <w:szCs w:val="30"/>
          <w:cs/>
        </w:rPr>
        <w:t>ต่อมา</w:t>
      </w:r>
      <w:r>
        <w:rPr>
          <w:rFonts w:ascii="Angsana New" w:hAnsi="Angsana New"/>
          <w:sz w:val="30"/>
          <w:szCs w:val="30"/>
        </w:rPr>
        <w:t xml:space="preserve"> </w:t>
      </w:r>
      <w:r w:rsidRPr="00127447">
        <w:rPr>
          <w:rFonts w:ascii="Angsana New" w:hAnsi="Angsana New"/>
          <w:sz w:val="30"/>
          <w:szCs w:val="30"/>
          <w:cs/>
        </w:rPr>
        <w:t xml:space="preserve">บริษัท สแกน ชีวาแก๊ส จำกัด </w:t>
      </w:r>
      <w:r w:rsidR="008A346F">
        <w:rPr>
          <w:rFonts w:ascii="Angsana New" w:hAnsi="Angsana New" w:hint="cs"/>
          <w:sz w:val="30"/>
          <w:szCs w:val="30"/>
          <w:cs/>
        </w:rPr>
        <w:t>ได้ดำเนินการ</w:t>
      </w:r>
      <w:r w:rsidRPr="00127447">
        <w:rPr>
          <w:rFonts w:ascii="Angsana New" w:hAnsi="Angsana New"/>
          <w:sz w:val="30"/>
          <w:szCs w:val="30"/>
          <w:cs/>
        </w:rPr>
        <w:t>จดทะเบียนจัดตั้งกับกระทรวงพาณิชย์</w:t>
      </w:r>
      <w:r w:rsidR="008A346F">
        <w:rPr>
          <w:rFonts w:ascii="Angsana New" w:hAnsi="Angsana New" w:hint="cs"/>
          <w:sz w:val="30"/>
          <w:szCs w:val="30"/>
          <w:cs/>
        </w:rPr>
        <w:t>เรียบร้อยแล้ว</w:t>
      </w:r>
      <w:r w:rsidRPr="0012744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E33A6" w:rsidRPr="00FE33A6">
        <w:rPr>
          <w:rFonts w:ascii="Angsana New" w:hAnsi="Angsana New"/>
          <w:sz w:val="30"/>
          <w:szCs w:val="30"/>
        </w:rPr>
        <w:t>14</w:t>
      </w:r>
      <w:r w:rsidRPr="00127447">
        <w:rPr>
          <w:rFonts w:ascii="Angsana New" w:hAnsi="Angsana New"/>
          <w:sz w:val="30"/>
          <w:szCs w:val="30"/>
        </w:rPr>
        <w:t xml:space="preserve"> </w:t>
      </w:r>
      <w:r w:rsidRPr="00127447">
        <w:rPr>
          <w:rFonts w:ascii="Angsana New" w:hAnsi="Angsana New"/>
          <w:sz w:val="30"/>
          <w:szCs w:val="30"/>
          <w:cs/>
        </w:rPr>
        <w:t xml:space="preserve">กรกฎาคม </w:t>
      </w:r>
      <w:r w:rsidR="00FE33A6" w:rsidRPr="00FE33A6">
        <w:rPr>
          <w:rFonts w:ascii="Angsana New" w:hAnsi="Angsana New"/>
          <w:sz w:val="30"/>
          <w:szCs w:val="30"/>
        </w:rPr>
        <w:t>2</w:t>
      </w:r>
      <w:r w:rsidRPr="00127447">
        <w:rPr>
          <w:rFonts w:ascii="Angsana New" w:hAnsi="Angsana New"/>
          <w:sz w:val="30"/>
          <w:szCs w:val="30"/>
        </w:rPr>
        <w:t>568</w:t>
      </w:r>
    </w:p>
    <w:p w14:paraId="26A4C5D8" w14:textId="3695E516" w:rsidR="00914E88" w:rsidRPr="00A30656" w:rsidRDefault="00914E88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29"/>
          <w:szCs w:val="29"/>
          <w:cs/>
        </w:rPr>
      </w:pPr>
    </w:p>
    <w:sectPr w:rsidR="00914E88" w:rsidRPr="00A30656" w:rsidSect="0095740D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E29A5" w14:textId="77777777" w:rsidR="005306CB" w:rsidRPr="00A30656" w:rsidRDefault="005306CB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endnote>
  <w:endnote w:type="continuationSeparator" w:id="0">
    <w:p w14:paraId="25399F5F" w14:textId="77777777" w:rsidR="005306CB" w:rsidRPr="00A30656" w:rsidRDefault="005306CB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endnote>
  <w:endnote w:type="continuationNotice" w:id="1">
    <w:p w14:paraId="5D0FF7CD" w14:textId="77777777" w:rsidR="005306CB" w:rsidRPr="00A30656" w:rsidRDefault="005306CB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noProof/>
        <w:sz w:val="30"/>
        <w:szCs w:val="30"/>
        <w:lang w:val="en-US"/>
      </w:rPr>
      <w:id w:val="-1600707350"/>
      <w:docPartObj>
        <w:docPartGallery w:val="Page Numbers (Bottom of Page)"/>
        <w:docPartUnique/>
      </w:docPartObj>
    </w:sdtPr>
    <w:sdtContent>
      <w:p w14:paraId="658A51B3" w14:textId="7EA7E29C" w:rsidR="002228C6" w:rsidRPr="002228C6" w:rsidRDefault="002228C6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  <w:lang w:val="en-US"/>
          </w:rPr>
        </w:pPr>
        <w:r w:rsidRPr="002228C6">
          <w:rPr>
            <w:rFonts w:asciiTheme="majorBidi" w:hAnsiTheme="majorBidi" w:cstheme="majorBidi"/>
            <w:noProof/>
            <w:sz w:val="30"/>
            <w:szCs w:val="30"/>
            <w:lang w:val="en-US"/>
          </w:rPr>
          <w:fldChar w:fldCharType="begin"/>
        </w:r>
        <w:r w:rsidRPr="002228C6">
          <w:rPr>
            <w:rFonts w:asciiTheme="majorBidi" w:hAnsiTheme="majorBidi" w:cstheme="majorBidi"/>
            <w:noProof/>
            <w:sz w:val="30"/>
            <w:szCs w:val="30"/>
            <w:lang w:val="en-US"/>
          </w:rPr>
          <w:instrText xml:space="preserve"> PAGE   \* MERGEFORMAT </w:instrText>
        </w:r>
        <w:r w:rsidRPr="002228C6">
          <w:rPr>
            <w:rFonts w:asciiTheme="majorBidi" w:hAnsiTheme="majorBidi" w:cstheme="majorBidi"/>
            <w:noProof/>
            <w:sz w:val="30"/>
            <w:szCs w:val="30"/>
            <w:lang w:val="en-US"/>
          </w:rPr>
          <w:fldChar w:fldCharType="separate"/>
        </w:r>
        <w:r w:rsidR="00FE33A6" w:rsidRPr="00FE33A6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2228C6">
          <w:rPr>
            <w:rFonts w:asciiTheme="majorBidi" w:hAnsiTheme="majorBidi" w:cstheme="majorBidi"/>
            <w:noProof/>
            <w:sz w:val="30"/>
            <w:szCs w:val="30"/>
            <w:lang w:val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29766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09F3E0" w14:textId="2ED58A62" w:rsidR="00BF596C" w:rsidRDefault="00BF596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895E64" w14:textId="445261D9" w:rsidR="00F351B4" w:rsidRPr="00BF596C" w:rsidRDefault="00F351B4" w:rsidP="00BF5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A541A" w14:textId="77777777" w:rsidR="005306CB" w:rsidRPr="00A30656" w:rsidRDefault="005306CB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footnote>
  <w:footnote w:type="continuationSeparator" w:id="0">
    <w:p w14:paraId="5C1E1E4E" w14:textId="77777777" w:rsidR="005306CB" w:rsidRPr="00A30656" w:rsidRDefault="005306CB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footnote>
  <w:footnote w:type="continuationNotice" w:id="1">
    <w:p w14:paraId="0DFC89B5" w14:textId="77777777" w:rsidR="005306CB" w:rsidRPr="00A30656" w:rsidRDefault="005306CB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0F2EC" w14:textId="77777777" w:rsidR="00BF596C" w:rsidRPr="00BF596C" w:rsidRDefault="00BF596C" w:rsidP="00BF596C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3CD439B3" w14:textId="77777777" w:rsidR="00BF596C" w:rsidRPr="00BF596C" w:rsidRDefault="00BF596C" w:rsidP="00BF596C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224DA25" w14:textId="34B66C6F" w:rsidR="00BF596C" w:rsidRDefault="00BF596C" w:rsidP="00BF596C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สำหรับงวดสามเดือนและหกเดือนสิ้นสุดวันที่ 30 มิถุนายน 2568 (ไม่ได้ตรวจสอบ)</w:t>
    </w:r>
  </w:p>
  <w:p w14:paraId="63AFA875" w14:textId="77777777" w:rsidR="00BF596C" w:rsidRDefault="00BF596C" w:rsidP="00BF59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C49A" w14:textId="77777777" w:rsidR="00BF596C" w:rsidRPr="00BF596C" w:rsidRDefault="00BF596C" w:rsidP="00BF596C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05FE39FD" w14:textId="77777777" w:rsidR="00BF596C" w:rsidRPr="00BF596C" w:rsidRDefault="00BF596C" w:rsidP="00BF596C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DDF61A" w14:textId="050363EC" w:rsidR="00BF596C" w:rsidRDefault="00BF596C" w:rsidP="00BF596C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สำหรับงวดสามเดือนและหกเดือนสิ้นสุดวันที่ 30 มิถุนายน 2568 (ไม่ได้ตรวจสอบ)</w:t>
    </w:r>
  </w:p>
  <w:p w14:paraId="6C7D1E04" w14:textId="77777777" w:rsidR="00BF596C" w:rsidRPr="00BF596C" w:rsidRDefault="00BF596C" w:rsidP="00BF59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72D8" w14:textId="77777777" w:rsidR="00C75F2F" w:rsidRPr="00B76231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0D3EBE8F" w14:textId="77777777" w:rsidR="00C75F2F" w:rsidRPr="00B76231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2A81423" w14:textId="7848F0A4" w:rsidR="00B22FF0" w:rsidRPr="00B76231" w:rsidRDefault="003170C3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FE33A6" w:rsidRPr="00FE33A6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="00FE33A6" w:rsidRPr="00FE33A6">
      <w:rPr>
        <w:rFonts w:ascii="Angsana New" w:hAnsi="Angsana New"/>
        <w:b/>
        <w:bCs/>
        <w:sz w:val="32"/>
        <w:szCs w:val="32"/>
      </w:rPr>
      <w:t>2</w:t>
    </w:r>
    <w:r w:rsidR="00542C3B" w:rsidRPr="00542C3B">
      <w:rPr>
        <w:rFonts w:ascii="Angsana New" w:hAnsi="Angsana New"/>
        <w:b/>
        <w:bCs/>
        <w:sz w:val="32"/>
        <w:szCs w:val="32"/>
      </w:rPr>
      <w:t>568</w:t>
    </w:r>
    <w:r w:rsidR="00E7444B" w:rsidRPr="00B76231">
      <w:rPr>
        <w:rFonts w:ascii="Angsana New" w:hAnsi="Angsana New"/>
        <w:b/>
        <w:bCs/>
        <w:sz w:val="32"/>
        <w:szCs w:val="32"/>
      </w:rPr>
      <w:t xml:space="preserve"> </w:t>
    </w:r>
    <w:r w:rsidR="00B22FF0" w:rsidRPr="00B76231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37940AF" w14:textId="77777777" w:rsidR="00C75F2F" w:rsidRPr="00A30656" w:rsidRDefault="00C75F2F" w:rsidP="00710AB0">
    <w:pPr>
      <w:pStyle w:val="Header"/>
      <w:rPr>
        <w:sz w:val="31"/>
        <w:szCs w:val="31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D40F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/>
        <w:b/>
        <w:bCs/>
        <w:sz w:val="31"/>
        <w:szCs w:val="31"/>
        <w:cs/>
      </w:rPr>
      <w:t xml:space="preserve">บริษัท </w:t>
    </w:r>
    <w:r w:rsidRPr="00A30656">
      <w:rPr>
        <w:rFonts w:ascii="Angsana New" w:hAnsi="Angsana New"/>
        <w:b/>
        <w:bCs/>
        <w:sz w:val="31"/>
        <w:szCs w:val="31"/>
        <w:cs/>
      </w:rPr>
      <w:t>สแกน อินเตอร์ จำกัด (มหาชน) และบริษัทย่อย</w:t>
    </w:r>
  </w:p>
  <w:p w14:paraId="6EF13483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035866A" w14:textId="66681DC8" w:rsidR="00B22FF0" w:rsidRPr="00A30656" w:rsidRDefault="007F6763" w:rsidP="00B22FF0">
    <w:pPr>
      <w:pStyle w:val="Header"/>
      <w:spacing w:line="240" w:lineRule="auto"/>
      <w:rPr>
        <w:rFonts w:ascii="Angsana New" w:hAnsi="Angsana New"/>
        <w:b/>
        <w:bCs/>
        <w:sz w:val="31"/>
        <w:szCs w:val="31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FE33A6" w:rsidRPr="00FE33A6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FE33A6" w:rsidRPr="00FE33A6">
      <w:rPr>
        <w:rFonts w:ascii="Angsana New" w:hAnsi="Angsana New"/>
        <w:b/>
        <w:bCs/>
        <w:sz w:val="31"/>
        <w:szCs w:val="31"/>
      </w:rPr>
      <w:t>2</w:t>
    </w:r>
    <w:r w:rsidR="00542C3B" w:rsidRPr="00542C3B">
      <w:rPr>
        <w:rFonts w:ascii="Angsana New" w:hAnsi="Angsana New"/>
        <w:b/>
        <w:bCs/>
        <w:sz w:val="31"/>
        <w:szCs w:val="31"/>
      </w:rPr>
      <w:t>568</w:t>
    </w:r>
    <w:r w:rsidR="00530F0B" w:rsidRPr="00A30656">
      <w:rPr>
        <w:rFonts w:ascii="Angsana New" w:hAnsi="Angsana New" w:hint="cs"/>
        <w:b/>
        <w:bCs/>
        <w:sz w:val="31"/>
        <w:szCs w:val="31"/>
        <w:cs/>
      </w:rPr>
      <w:t xml:space="preserve"> </w:t>
    </w:r>
    <w:r w:rsidR="00B22FF0" w:rsidRPr="00A30656">
      <w:rPr>
        <w:rFonts w:ascii="Angsana New" w:hAnsi="Angsana New"/>
        <w:b/>
        <w:bCs/>
        <w:sz w:val="31"/>
        <w:szCs w:val="31"/>
        <w:cs/>
      </w:rPr>
      <w:t>(ไม่ได้ตรวจสอบ)</w:t>
    </w:r>
  </w:p>
  <w:p w14:paraId="493E6815" w14:textId="73B47C40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BCE6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76231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7AFACA7F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5AC83E" w14:textId="3DF07E13" w:rsidR="00B22FF0" w:rsidRPr="00B76231" w:rsidRDefault="007F6763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FE33A6" w:rsidRPr="00FE33A6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FE33A6" w:rsidRPr="00FE33A6">
      <w:rPr>
        <w:rFonts w:ascii="Angsana New" w:hAnsi="Angsana New"/>
        <w:b/>
        <w:bCs/>
        <w:sz w:val="32"/>
        <w:szCs w:val="32"/>
      </w:rPr>
      <w:t>2</w:t>
    </w:r>
    <w:r w:rsidR="00542C3B" w:rsidRPr="00542C3B">
      <w:rPr>
        <w:rFonts w:ascii="Angsana New" w:hAnsi="Angsana New"/>
        <w:b/>
        <w:bCs/>
        <w:sz w:val="32"/>
        <w:szCs w:val="32"/>
      </w:rPr>
      <w:t>568</w:t>
    </w:r>
    <w:r w:rsidR="00530F0B" w:rsidRPr="00B7623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22FF0" w:rsidRPr="00B7623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3C0944D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B4827A2"/>
    <w:multiLevelType w:val="multilevel"/>
    <w:tmpl w:val="C0FC3B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ind w:left="700" w:hanging="360"/>
      </w:p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48C6031"/>
    <w:multiLevelType w:val="hybridMultilevel"/>
    <w:tmpl w:val="60783042"/>
    <w:lvl w:ilvl="0" w:tplc="0814503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C4264"/>
    <w:multiLevelType w:val="hybridMultilevel"/>
    <w:tmpl w:val="BA4A530A"/>
    <w:lvl w:ilvl="0" w:tplc="304E78C2">
      <w:start w:val="1"/>
      <w:numFmt w:val="decimal"/>
      <w:lvlText w:val="%1)"/>
      <w:lvlJc w:val="left"/>
      <w:pPr>
        <w:ind w:left="720" w:hanging="360"/>
      </w:pPr>
      <w:rPr>
        <w:rFonts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EE46A31"/>
    <w:multiLevelType w:val="hybridMultilevel"/>
    <w:tmpl w:val="A560E31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 w:val="0"/>
        <w:bCs/>
        <w:i w:val="0"/>
        <w:iCs/>
        <w:color w:val="auto"/>
        <w:sz w:val="30"/>
        <w:szCs w:val="30"/>
      </w:rPr>
    </w:lvl>
    <w:lvl w:ilvl="1" w:tplc="FFFFFFFF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4"/>
  </w:num>
  <w:num w:numId="12" w16cid:durableId="2139253517">
    <w:abstractNumId w:val="11"/>
  </w:num>
  <w:num w:numId="13" w16cid:durableId="1437015661">
    <w:abstractNumId w:val="20"/>
  </w:num>
  <w:num w:numId="14" w16cid:durableId="1868524526">
    <w:abstractNumId w:val="13"/>
  </w:num>
  <w:num w:numId="15" w16cid:durableId="121074807">
    <w:abstractNumId w:val="15"/>
  </w:num>
  <w:num w:numId="16" w16cid:durableId="723989179">
    <w:abstractNumId w:val="23"/>
  </w:num>
  <w:num w:numId="17" w16cid:durableId="795441836">
    <w:abstractNumId w:val="24"/>
  </w:num>
  <w:num w:numId="18" w16cid:durableId="880673726">
    <w:abstractNumId w:val="17"/>
  </w:num>
  <w:num w:numId="19" w16cid:durableId="2110004164">
    <w:abstractNumId w:val="25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6"/>
  </w:num>
  <w:num w:numId="26" w16cid:durableId="2037805653">
    <w:abstractNumId w:val="19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 w:numId="30" w16cid:durableId="1419061186">
    <w:abstractNumId w:val="22"/>
  </w:num>
  <w:num w:numId="31" w16cid:durableId="1101141377">
    <w:abstractNumId w:val="18"/>
  </w:num>
  <w:num w:numId="32" w16cid:durableId="1787499287">
    <w:abstractNumId w:val="16"/>
  </w:num>
  <w:num w:numId="33" w16cid:durableId="2073313876">
    <w:abstractNumId w:val="9"/>
  </w:num>
  <w:num w:numId="34" w16cid:durableId="369378807">
    <w:abstractNumId w:val="9"/>
  </w:num>
  <w:num w:numId="35" w16cid:durableId="1860317828">
    <w:abstractNumId w:val="9"/>
  </w:num>
  <w:num w:numId="36" w16cid:durableId="639464147">
    <w:abstractNumId w:val="9"/>
  </w:num>
  <w:num w:numId="37" w16cid:durableId="1788086414">
    <w:abstractNumId w:val="9"/>
  </w:num>
  <w:num w:numId="38" w16cid:durableId="718171251">
    <w:abstractNumId w:val="9"/>
  </w:num>
  <w:num w:numId="39" w16cid:durableId="1359428519">
    <w:abstractNumId w:val="9"/>
  </w:num>
  <w:num w:numId="40" w16cid:durableId="304939920">
    <w:abstractNumId w:val="9"/>
  </w:num>
  <w:num w:numId="41" w16cid:durableId="1578631824">
    <w:abstractNumId w:val="9"/>
  </w:num>
  <w:num w:numId="42" w16cid:durableId="1701123582">
    <w:abstractNumId w:val="9"/>
  </w:num>
  <w:num w:numId="43" w16cid:durableId="1914927624">
    <w:abstractNumId w:val="9"/>
  </w:num>
  <w:num w:numId="44" w16cid:durableId="663432136">
    <w:abstractNumId w:val="9"/>
  </w:num>
  <w:num w:numId="45" w16cid:durableId="420688158">
    <w:abstractNumId w:val="9"/>
  </w:num>
  <w:num w:numId="46" w16cid:durableId="501118665">
    <w:abstractNumId w:val="21"/>
  </w:num>
  <w:num w:numId="47" w16cid:durableId="551036334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4C0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892"/>
    <w:rsid w:val="0000196C"/>
    <w:rsid w:val="00001BE7"/>
    <w:rsid w:val="00001C7E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8D7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113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3D94"/>
    <w:rsid w:val="00024237"/>
    <w:rsid w:val="00024486"/>
    <w:rsid w:val="0002461D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5EF"/>
    <w:rsid w:val="000258CA"/>
    <w:rsid w:val="00025BCA"/>
    <w:rsid w:val="00025BFA"/>
    <w:rsid w:val="00025C53"/>
    <w:rsid w:val="00025C88"/>
    <w:rsid w:val="00025F0B"/>
    <w:rsid w:val="00026636"/>
    <w:rsid w:val="000267F3"/>
    <w:rsid w:val="00026900"/>
    <w:rsid w:val="0002691B"/>
    <w:rsid w:val="000270B7"/>
    <w:rsid w:val="00027598"/>
    <w:rsid w:val="00027A4F"/>
    <w:rsid w:val="000301EE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5D3"/>
    <w:rsid w:val="0003361F"/>
    <w:rsid w:val="0003363B"/>
    <w:rsid w:val="000337A2"/>
    <w:rsid w:val="0003474C"/>
    <w:rsid w:val="00034DDD"/>
    <w:rsid w:val="0003539B"/>
    <w:rsid w:val="00035427"/>
    <w:rsid w:val="000354EC"/>
    <w:rsid w:val="0003568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A0B"/>
    <w:rsid w:val="00037B3A"/>
    <w:rsid w:val="00037BA1"/>
    <w:rsid w:val="00037FD4"/>
    <w:rsid w:val="00040229"/>
    <w:rsid w:val="0004048C"/>
    <w:rsid w:val="00040512"/>
    <w:rsid w:val="00040649"/>
    <w:rsid w:val="0004072C"/>
    <w:rsid w:val="00040A31"/>
    <w:rsid w:val="00040CB2"/>
    <w:rsid w:val="000413CC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790"/>
    <w:rsid w:val="0004379D"/>
    <w:rsid w:val="00043A0B"/>
    <w:rsid w:val="00043D2E"/>
    <w:rsid w:val="00044636"/>
    <w:rsid w:val="000447B8"/>
    <w:rsid w:val="00044981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76"/>
    <w:rsid w:val="00047C82"/>
    <w:rsid w:val="00050015"/>
    <w:rsid w:val="000500C3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3F"/>
    <w:rsid w:val="00051184"/>
    <w:rsid w:val="00052303"/>
    <w:rsid w:val="0005244D"/>
    <w:rsid w:val="00052B60"/>
    <w:rsid w:val="00052BF4"/>
    <w:rsid w:val="00052DC7"/>
    <w:rsid w:val="00052F3E"/>
    <w:rsid w:val="000530DE"/>
    <w:rsid w:val="0005383B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AC"/>
    <w:rsid w:val="00057B67"/>
    <w:rsid w:val="00057DFB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C88"/>
    <w:rsid w:val="00064DED"/>
    <w:rsid w:val="00064FCF"/>
    <w:rsid w:val="000651B1"/>
    <w:rsid w:val="000653B7"/>
    <w:rsid w:val="00065490"/>
    <w:rsid w:val="00065586"/>
    <w:rsid w:val="00065D4B"/>
    <w:rsid w:val="00065E39"/>
    <w:rsid w:val="00065E3D"/>
    <w:rsid w:val="00065E74"/>
    <w:rsid w:val="0006610F"/>
    <w:rsid w:val="00066B57"/>
    <w:rsid w:val="00066EAF"/>
    <w:rsid w:val="00067227"/>
    <w:rsid w:val="0006722E"/>
    <w:rsid w:val="000676D9"/>
    <w:rsid w:val="00067739"/>
    <w:rsid w:val="00070152"/>
    <w:rsid w:val="00070792"/>
    <w:rsid w:val="00070C00"/>
    <w:rsid w:val="00070E96"/>
    <w:rsid w:val="00070F1D"/>
    <w:rsid w:val="00070F9A"/>
    <w:rsid w:val="00071317"/>
    <w:rsid w:val="00071332"/>
    <w:rsid w:val="00071601"/>
    <w:rsid w:val="0007191E"/>
    <w:rsid w:val="00071958"/>
    <w:rsid w:val="00071A91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BF4"/>
    <w:rsid w:val="00074C22"/>
    <w:rsid w:val="00074CF8"/>
    <w:rsid w:val="00074FF3"/>
    <w:rsid w:val="000751DA"/>
    <w:rsid w:val="00075675"/>
    <w:rsid w:val="000756A6"/>
    <w:rsid w:val="0007587A"/>
    <w:rsid w:val="00075ABC"/>
    <w:rsid w:val="00075BFB"/>
    <w:rsid w:val="00076391"/>
    <w:rsid w:val="000763DA"/>
    <w:rsid w:val="00076491"/>
    <w:rsid w:val="000765E6"/>
    <w:rsid w:val="000772E9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A01"/>
    <w:rsid w:val="00083C22"/>
    <w:rsid w:val="0008432C"/>
    <w:rsid w:val="0008450E"/>
    <w:rsid w:val="0008455A"/>
    <w:rsid w:val="000846D1"/>
    <w:rsid w:val="000847D4"/>
    <w:rsid w:val="00084DA6"/>
    <w:rsid w:val="00084DE7"/>
    <w:rsid w:val="00084EBE"/>
    <w:rsid w:val="00084EC4"/>
    <w:rsid w:val="00084ED6"/>
    <w:rsid w:val="000850E7"/>
    <w:rsid w:val="000850F0"/>
    <w:rsid w:val="00085678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A0D"/>
    <w:rsid w:val="00090C1E"/>
    <w:rsid w:val="00090C71"/>
    <w:rsid w:val="00090D9D"/>
    <w:rsid w:val="00091CF4"/>
    <w:rsid w:val="00091E98"/>
    <w:rsid w:val="000921D7"/>
    <w:rsid w:val="00092367"/>
    <w:rsid w:val="00092593"/>
    <w:rsid w:val="0009263F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98B"/>
    <w:rsid w:val="00095B29"/>
    <w:rsid w:val="00095BE5"/>
    <w:rsid w:val="00095C51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220"/>
    <w:rsid w:val="00097421"/>
    <w:rsid w:val="000974DA"/>
    <w:rsid w:val="00097F05"/>
    <w:rsid w:val="000A044E"/>
    <w:rsid w:val="000A04B4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A55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5E8"/>
    <w:rsid w:val="000A4922"/>
    <w:rsid w:val="000A4C33"/>
    <w:rsid w:val="000A4D0B"/>
    <w:rsid w:val="000A5192"/>
    <w:rsid w:val="000A5261"/>
    <w:rsid w:val="000A533B"/>
    <w:rsid w:val="000A5553"/>
    <w:rsid w:val="000A5C60"/>
    <w:rsid w:val="000A5FA5"/>
    <w:rsid w:val="000A64D4"/>
    <w:rsid w:val="000A6642"/>
    <w:rsid w:val="000A6974"/>
    <w:rsid w:val="000A700A"/>
    <w:rsid w:val="000A70CB"/>
    <w:rsid w:val="000A7164"/>
    <w:rsid w:val="000A71CD"/>
    <w:rsid w:val="000A75C3"/>
    <w:rsid w:val="000A78FE"/>
    <w:rsid w:val="000A7946"/>
    <w:rsid w:val="000A79C0"/>
    <w:rsid w:val="000B017A"/>
    <w:rsid w:val="000B054E"/>
    <w:rsid w:val="000B0631"/>
    <w:rsid w:val="000B08A2"/>
    <w:rsid w:val="000B0D72"/>
    <w:rsid w:val="000B142C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63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33B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BDF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536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381"/>
    <w:rsid w:val="000D6438"/>
    <w:rsid w:val="000D680A"/>
    <w:rsid w:val="000D69DF"/>
    <w:rsid w:val="000D6B87"/>
    <w:rsid w:val="000D6D1F"/>
    <w:rsid w:val="000D6F10"/>
    <w:rsid w:val="000D6F65"/>
    <w:rsid w:val="000D70DA"/>
    <w:rsid w:val="000D72EE"/>
    <w:rsid w:val="000D7679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434"/>
    <w:rsid w:val="000E049A"/>
    <w:rsid w:val="000E0656"/>
    <w:rsid w:val="000E0AF5"/>
    <w:rsid w:val="000E0D87"/>
    <w:rsid w:val="000E1031"/>
    <w:rsid w:val="000E12CF"/>
    <w:rsid w:val="000E192B"/>
    <w:rsid w:val="000E1C24"/>
    <w:rsid w:val="000E1CE4"/>
    <w:rsid w:val="000E20F7"/>
    <w:rsid w:val="000E2755"/>
    <w:rsid w:val="000E2B77"/>
    <w:rsid w:val="000E2D4F"/>
    <w:rsid w:val="000E2F15"/>
    <w:rsid w:val="000E2FA3"/>
    <w:rsid w:val="000E31B5"/>
    <w:rsid w:val="000E3706"/>
    <w:rsid w:val="000E3804"/>
    <w:rsid w:val="000E380F"/>
    <w:rsid w:val="000E38FF"/>
    <w:rsid w:val="000E3A23"/>
    <w:rsid w:val="000E3BFC"/>
    <w:rsid w:val="000E3EE5"/>
    <w:rsid w:val="000E4192"/>
    <w:rsid w:val="000E41B8"/>
    <w:rsid w:val="000E422B"/>
    <w:rsid w:val="000E4751"/>
    <w:rsid w:val="000E47E5"/>
    <w:rsid w:val="000E483C"/>
    <w:rsid w:val="000E48A5"/>
    <w:rsid w:val="000E4D2B"/>
    <w:rsid w:val="000E4D3E"/>
    <w:rsid w:val="000E4D7F"/>
    <w:rsid w:val="000E4DF1"/>
    <w:rsid w:val="000E509E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450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66"/>
    <w:rsid w:val="000F339D"/>
    <w:rsid w:val="000F3756"/>
    <w:rsid w:val="000F37A5"/>
    <w:rsid w:val="000F39E1"/>
    <w:rsid w:val="000F3AD1"/>
    <w:rsid w:val="000F3D1D"/>
    <w:rsid w:val="000F447C"/>
    <w:rsid w:val="000F468B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5CB"/>
    <w:rsid w:val="000F6A64"/>
    <w:rsid w:val="000F6C17"/>
    <w:rsid w:val="000F71ED"/>
    <w:rsid w:val="000F724C"/>
    <w:rsid w:val="000F7497"/>
    <w:rsid w:val="000F7A31"/>
    <w:rsid w:val="000F7BC6"/>
    <w:rsid w:val="000F7C1F"/>
    <w:rsid w:val="000F7C52"/>
    <w:rsid w:val="000F7DB9"/>
    <w:rsid w:val="001000D4"/>
    <w:rsid w:val="001005A5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1FF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3FA"/>
    <w:rsid w:val="001044D1"/>
    <w:rsid w:val="0010463A"/>
    <w:rsid w:val="00104B2F"/>
    <w:rsid w:val="00104B54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2CF"/>
    <w:rsid w:val="0010664E"/>
    <w:rsid w:val="001067C2"/>
    <w:rsid w:val="00106883"/>
    <w:rsid w:val="00106D56"/>
    <w:rsid w:val="001070AA"/>
    <w:rsid w:val="00107118"/>
    <w:rsid w:val="001073C6"/>
    <w:rsid w:val="00107541"/>
    <w:rsid w:val="001101F3"/>
    <w:rsid w:val="00110253"/>
    <w:rsid w:val="001102AB"/>
    <w:rsid w:val="001103BB"/>
    <w:rsid w:val="001104EF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41A"/>
    <w:rsid w:val="0011460E"/>
    <w:rsid w:val="00114B53"/>
    <w:rsid w:val="00114C40"/>
    <w:rsid w:val="00114CC4"/>
    <w:rsid w:val="00114ED1"/>
    <w:rsid w:val="0011501A"/>
    <w:rsid w:val="00115D81"/>
    <w:rsid w:val="00116178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B99"/>
    <w:rsid w:val="00120DED"/>
    <w:rsid w:val="001214CF"/>
    <w:rsid w:val="001216F2"/>
    <w:rsid w:val="00121A52"/>
    <w:rsid w:val="00121A83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462"/>
    <w:rsid w:val="0012368A"/>
    <w:rsid w:val="001238CD"/>
    <w:rsid w:val="00123928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447"/>
    <w:rsid w:val="00127586"/>
    <w:rsid w:val="0012772A"/>
    <w:rsid w:val="001278BC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1C6"/>
    <w:rsid w:val="001334AD"/>
    <w:rsid w:val="00133523"/>
    <w:rsid w:val="0013359B"/>
    <w:rsid w:val="00133906"/>
    <w:rsid w:val="001339CC"/>
    <w:rsid w:val="00133AC7"/>
    <w:rsid w:val="00133D33"/>
    <w:rsid w:val="00134579"/>
    <w:rsid w:val="001345F0"/>
    <w:rsid w:val="0013462C"/>
    <w:rsid w:val="0013467C"/>
    <w:rsid w:val="00134828"/>
    <w:rsid w:val="00134A8E"/>
    <w:rsid w:val="00134D08"/>
    <w:rsid w:val="00134E8C"/>
    <w:rsid w:val="0013532B"/>
    <w:rsid w:val="001354E5"/>
    <w:rsid w:val="001357C6"/>
    <w:rsid w:val="001358B1"/>
    <w:rsid w:val="00135A39"/>
    <w:rsid w:val="00135F40"/>
    <w:rsid w:val="00135F62"/>
    <w:rsid w:val="00135FDB"/>
    <w:rsid w:val="0013620C"/>
    <w:rsid w:val="00136469"/>
    <w:rsid w:val="00136482"/>
    <w:rsid w:val="001365A3"/>
    <w:rsid w:val="00136609"/>
    <w:rsid w:val="00136698"/>
    <w:rsid w:val="001368DD"/>
    <w:rsid w:val="001369BF"/>
    <w:rsid w:val="00136E62"/>
    <w:rsid w:val="00136FE4"/>
    <w:rsid w:val="001371B7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3E0"/>
    <w:rsid w:val="00141557"/>
    <w:rsid w:val="001416E5"/>
    <w:rsid w:val="00141891"/>
    <w:rsid w:val="00141BB6"/>
    <w:rsid w:val="00141BF7"/>
    <w:rsid w:val="00141E84"/>
    <w:rsid w:val="00141E88"/>
    <w:rsid w:val="00142168"/>
    <w:rsid w:val="0014230E"/>
    <w:rsid w:val="00142906"/>
    <w:rsid w:val="00142D63"/>
    <w:rsid w:val="00142EB3"/>
    <w:rsid w:val="0014301C"/>
    <w:rsid w:val="00143053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084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1E6"/>
    <w:rsid w:val="00152557"/>
    <w:rsid w:val="0015273A"/>
    <w:rsid w:val="00152A56"/>
    <w:rsid w:val="00152AA3"/>
    <w:rsid w:val="00152ACF"/>
    <w:rsid w:val="00152B13"/>
    <w:rsid w:val="00152DDA"/>
    <w:rsid w:val="00153394"/>
    <w:rsid w:val="0015368B"/>
    <w:rsid w:val="00153772"/>
    <w:rsid w:val="0015397F"/>
    <w:rsid w:val="001539C1"/>
    <w:rsid w:val="00154089"/>
    <w:rsid w:val="001542B4"/>
    <w:rsid w:val="0015487B"/>
    <w:rsid w:val="00154B5C"/>
    <w:rsid w:val="00154C47"/>
    <w:rsid w:val="00154E63"/>
    <w:rsid w:val="0015535B"/>
    <w:rsid w:val="00155615"/>
    <w:rsid w:val="0015562D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CF1"/>
    <w:rsid w:val="00157E82"/>
    <w:rsid w:val="00160158"/>
    <w:rsid w:val="001608C2"/>
    <w:rsid w:val="00160906"/>
    <w:rsid w:val="0016090C"/>
    <w:rsid w:val="00160952"/>
    <w:rsid w:val="00160D2A"/>
    <w:rsid w:val="00160E3E"/>
    <w:rsid w:val="00160EBD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AE2"/>
    <w:rsid w:val="00166DED"/>
    <w:rsid w:val="00166E4C"/>
    <w:rsid w:val="00166FCB"/>
    <w:rsid w:val="00167163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2C7"/>
    <w:rsid w:val="0018033A"/>
    <w:rsid w:val="001803A2"/>
    <w:rsid w:val="00181159"/>
    <w:rsid w:val="001815B4"/>
    <w:rsid w:val="0018181A"/>
    <w:rsid w:val="00181DA1"/>
    <w:rsid w:val="00181F58"/>
    <w:rsid w:val="00182D8A"/>
    <w:rsid w:val="00182EC6"/>
    <w:rsid w:val="0018356E"/>
    <w:rsid w:val="0018372C"/>
    <w:rsid w:val="00184121"/>
    <w:rsid w:val="00184166"/>
    <w:rsid w:val="00184230"/>
    <w:rsid w:val="0018434C"/>
    <w:rsid w:val="0018457E"/>
    <w:rsid w:val="0018466B"/>
    <w:rsid w:val="0018468D"/>
    <w:rsid w:val="001847BF"/>
    <w:rsid w:val="00184B12"/>
    <w:rsid w:val="00184FE4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B1D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4CB"/>
    <w:rsid w:val="001925C6"/>
    <w:rsid w:val="0019279A"/>
    <w:rsid w:val="0019297F"/>
    <w:rsid w:val="00192A50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3D1D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F00"/>
    <w:rsid w:val="001A3196"/>
    <w:rsid w:val="001A31F6"/>
    <w:rsid w:val="001A3E3D"/>
    <w:rsid w:val="001A41E7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697"/>
    <w:rsid w:val="001B17EF"/>
    <w:rsid w:val="001B1A6B"/>
    <w:rsid w:val="001B1A81"/>
    <w:rsid w:val="001B1B05"/>
    <w:rsid w:val="001B1B66"/>
    <w:rsid w:val="001B2633"/>
    <w:rsid w:val="001B2BC8"/>
    <w:rsid w:val="001B2DBA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8C8"/>
    <w:rsid w:val="001B7C8F"/>
    <w:rsid w:val="001B7D20"/>
    <w:rsid w:val="001B7E57"/>
    <w:rsid w:val="001B7F17"/>
    <w:rsid w:val="001C0319"/>
    <w:rsid w:val="001C0619"/>
    <w:rsid w:val="001C084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041"/>
    <w:rsid w:val="001C3525"/>
    <w:rsid w:val="001C3769"/>
    <w:rsid w:val="001C3B3F"/>
    <w:rsid w:val="001C3D06"/>
    <w:rsid w:val="001C3D21"/>
    <w:rsid w:val="001C3F64"/>
    <w:rsid w:val="001C40AC"/>
    <w:rsid w:val="001C4215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DF7"/>
    <w:rsid w:val="001C7E97"/>
    <w:rsid w:val="001D0194"/>
    <w:rsid w:val="001D01A1"/>
    <w:rsid w:val="001D02F9"/>
    <w:rsid w:val="001D0B95"/>
    <w:rsid w:val="001D0C44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5E4"/>
    <w:rsid w:val="001D29BC"/>
    <w:rsid w:val="001D2AC1"/>
    <w:rsid w:val="001D2AD7"/>
    <w:rsid w:val="001D2C14"/>
    <w:rsid w:val="001D2F56"/>
    <w:rsid w:val="001D311E"/>
    <w:rsid w:val="001D3475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133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0D1"/>
    <w:rsid w:val="001E13E3"/>
    <w:rsid w:val="001E168C"/>
    <w:rsid w:val="001E18B3"/>
    <w:rsid w:val="001E19C6"/>
    <w:rsid w:val="001E1B56"/>
    <w:rsid w:val="001E1C20"/>
    <w:rsid w:val="001E21B6"/>
    <w:rsid w:val="001E21C4"/>
    <w:rsid w:val="001E229B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B93"/>
    <w:rsid w:val="001E6CB6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B22"/>
    <w:rsid w:val="001F0C23"/>
    <w:rsid w:val="001F0CBD"/>
    <w:rsid w:val="001F13D4"/>
    <w:rsid w:val="001F177D"/>
    <w:rsid w:val="001F1B69"/>
    <w:rsid w:val="001F1F48"/>
    <w:rsid w:val="001F21CC"/>
    <w:rsid w:val="001F2339"/>
    <w:rsid w:val="001F26BF"/>
    <w:rsid w:val="001F2717"/>
    <w:rsid w:val="001F28ED"/>
    <w:rsid w:val="001F290B"/>
    <w:rsid w:val="001F2AE5"/>
    <w:rsid w:val="001F32C0"/>
    <w:rsid w:val="001F335E"/>
    <w:rsid w:val="001F33D5"/>
    <w:rsid w:val="001F364E"/>
    <w:rsid w:val="001F3889"/>
    <w:rsid w:val="001F44C6"/>
    <w:rsid w:val="001F48F1"/>
    <w:rsid w:val="001F4B91"/>
    <w:rsid w:val="001F4D40"/>
    <w:rsid w:val="001F59E7"/>
    <w:rsid w:val="001F5E02"/>
    <w:rsid w:val="001F63DA"/>
    <w:rsid w:val="001F64EC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F81"/>
    <w:rsid w:val="00204FAD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42A"/>
    <w:rsid w:val="00210629"/>
    <w:rsid w:val="0021065B"/>
    <w:rsid w:val="0021092F"/>
    <w:rsid w:val="00210A49"/>
    <w:rsid w:val="00210F45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05E"/>
    <w:rsid w:val="00213245"/>
    <w:rsid w:val="002135F5"/>
    <w:rsid w:val="0021371F"/>
    <w:rsid w:val="002139EA"/>
    <w:rsid w:val="00213C37"/>
    <w:rsid w:val="00213E67"/>
    <w:rsid w:val="00213F76"/>
    <w:rsid w:val="00214318"/>
    <w:rsid w:val="002146D7"/>
    <w:rsid w:val="00214809"/>
    <w:rsid w:val="002148E9"/>
    <w:rsid w:val="00214E41"/>
    <w:rsid w:val="00214EE7"/>
    <w:rsid w:val="0021551A"/>
    <w:rsid w:val="0021580A"/>
    <w:rsid w:val="0021580C"/>
    <w:rsid w:val="00215BD0"/>
    <w:rsid w:val="00215D2F"/>
    <w:rsid w:val="002161D5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8F5"/>
    <w:rsid w:val="002178F7"/>
    <w:rsid w:val="0021792C"/>
    <w:rsid w:val="00217C29"/>
    <w:rsid w:val="00217FA2"/>
    <w:rsid w:val="00220010"/>
    <w:rsid w:val="00220251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4C6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8C6"/>
    <w:rsid w:val="002229B7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4E3"/>
    <w:rsid w:val="00227A71"/>
    <w:rsid w:val="00227D0B"/>
    <w:rsid w:val="00227F2D"/>
    <w:rsid w:val="002302EF"/>
    <w:rsid w:val="00230309"/>
    <w:rsid w:val="0023075C"/>
    <w:rsid w:val="00231172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82E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0"/>
    <w:rsid w:val="00234CAD"/>
    <w:rsid w:val="00234F4A"/>
    <w:rsid w:val="00235099"/>
    <w:rsid w:val="00235311"/>
    <w:rsid w:val="0023532E"/>
    <w:rsid w:val="00235491"/>
    <w:rsid w:val="002355BC"/>
    <w:rsid w:val="00235903"/>
    <w:rsid w:val="00235D2A"/>
    <w:rsid w:val="00235EED"/>
    <w:rsid w:val="0023640F"/>
    <w:rsid w:val="002365DF"/>
    <w:rsid w:val="00236F53"/>
    <w:rsid w:val="00236FB9"/>
    <w:rsid w:val="002373E2"/>
    <w:rsid w:val="002374AB"/>
    <w:rsid w:val="0023794F"/>
    <w:rsid w:val="00237A39"/>
    <w:rsid w:val="00237EBC"/>
    <w:rsid w:val="00237EF0"/>
    <w:rsid w:val="0024004C"/>
    <w:rsid w:val="00240062"/>
    <w:rsid w:val="002401AC"/>
    <w:rsid w:val="00240359"/>
    <w:rsid w:val="002403CB"/>
    <w:rsid w:val="00240426"/>
    <w:rsid w:val="00240564"/>
    <w:rsid w:val="002406F3"/>
    <w:rsid w:val="0024074F"/>
    <w:rsid w:val="00240990"/>
    <w:rsid w:val="00240BF2"/>
    <w:rsid w:val="00240D33"/>
    <w:rsid w:val="00240DF5"/>
    <w:rsid w:val="00240F21"/>
    <w:rsid w:val="00241164"/>
    <w:rsid w:val="0024186D"/>
    <w:rsid w:val="00241E0F"/>
    <w:rsid w:val="00242404"/>
    <w:rsid w:val="00242556"/>
    <w:rsid w:val="002426E1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DDA"/>
    <w:rsid w:val="00244FBD"/>
    <w:rsid w:val="00245146"/>
    <w:rsid w:val="00245568"/>
    <w:rsid w:val="00245898"/>
    <w:rsid w:val="002458C2"/>
    <w:rsid w:val="0024595A"/>
    <w:rsid w:val="00245E95"/>
    <w:rsid w:val="00245EDE"/>
    <w:rsid w:val="00245F57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4ED"/>
    <w:rsid w:val="002515A4"/>
    <w:rsid w:val="002516B4"/>
    <w:rsid w:val="0025186E"/>
    <w:rsid w:val="002518CC"/>
    <w:rsid w:val="00251BE2"/>
    <w:rsid w:val="002523BA"/>
    <w:rsid w:val="00252456"/>
    <w:rsid w:val="00252974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2D1"/>
    <w:rsid w:val="002543A0"/>
    <w:rsid w:val="00254568"/>
    <w:rsid w:val="002548A1"/>
    <w:rsid w:val="00254955"/>
    <w:rsid w:val="00254B5A"/>
    <w:rsid w:val="00254B5F"/>
    <w:rsid w:val="00254BD4"/>
    <w:rsid w:val="00254CB2"/>
    <w:rsid w:val="002553D8"/>
    <w:rsid w:val="00255A1B"/>
    <w:rsid w:val="00255AD2"/>
    <w:rsid w:val="00255BC1"/>
    <w:rsid w:val="00255FA0"/>
    <w:rsid w:val="002562E0"/>
    <w:rsid w:val="00256337"/>
    <w:rsid w:val="00256484"/>
    <w:rsid w:val="002564DF"/>
    <w:rsid w:val="00256F35"/>
    <w:rsid w:val="00256F8E"/>
    <w:rsid w:val="00257186"/>
    <w:rsid w:val="00257229"/>
    <w:rsid w:val="002576C2"/>
    <w:rsid w:val="00257774"/>
    <w:rsid w:val="0025797E"/>
    <w:rsid w:val="00257D12"/>
    <w:rsid w:val="00257DE7"/>
    <w:rsid w:val="00257F3E"/>
    <w:rsid w:val="00260155"/>
    <w:rsid w:val="0026032B"/>
    <w:rsid w:val="00260598"/>
    <w:rsid w:val="00260715"/>
    <w:rsid w:val="00260C86"/>
    <w:rsid w:val="00260EAA"/>
    <w:rsid w:val="00261431"/>
    <w:rsid w:val="0026183B"/>
    <w:rsid w:val="00261D31"/>
    <w:rsid w:val="00261DB6"/>
    <w:rsid w:val="00261DC2"/>
    <w:rsid w:val="0026219C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283"/>
    <w:rsid w:val="002649CC"/>
    <w:rsid w:val="00264E79"/>
    <w:rsid w:val="00264EC4"/>
    <w:rsid w:val="00265765"/>
    <w:rsid w:val="00265871"/>
    <w:rsid w:val="002658EF"/>
    <w:rsid w:val="002659F0"/>
    <w:rsid w:val="00265B42"/>
    <w:rsid w:val="00265B62"/>
    <w:rsid w:val="00265C29"/>
    <w:rsid w:val="00265D3C"/>
    <w:rsid w:val="00265EC7"/>
    <w:rsid w:val="00265F27"/>
    <w:rsid w:val="00265FCE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DD2"/>
    <w:rsid w:val="00273E03"/>
    <w:rsid w:val="00273EB4"/>
    <w:rsid w:val="00273F69"/>
    <w:rsid w:val="00273F86"/>
    <w:rsid w:val="002741BE"/>
    <w:rsid w:val="00274740"/>
    <w:rsid w:val="00274B04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9FB"/>
    <w:rsid w:val="00277A0B"/>
    <w:rsid w:val="00277B6B"/>
    <w:rsid w:val="00277B7E"/>
    <w:rsid w:val="0028009D"/>
    <w:rsid w:val="00280120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78E"/>
    <w:rsid w:val="00282831"/>
    <w:rsid w:val="00282CE1"/>
    <w:rsid w:val="00283086"/>
    <w:rsid w:val="002831FA"/>
    <w:rsid w:val="00283345"/>
    <w:rsid w:val="002835BA"/>
    <w:rsid w:val="00283B03"/>
    <w:rsid w:val="00283BB0"/>
    <w:rsid w:val="00284087"/>
    <w:rsid w:val="00284580"/>
    <w:rsid w:val="00284681"/>
    <w:rsid w:val="002855D9"/>
    <w:rsid w:val="002858EF"/>
    <w:rsid w:val="00285AF1"/>
    <w:rsid w:val="00285ECD"/>
    <w:rsid w:val="002860D5"/>
    <w:rsid w:val="00286159"/>
    <w:rsid w:val="002864C5"/>
    <w:rsid w:val="002865DF"/>
    <w:rsid w:val="00286708"/>
    <w:rsid w:val="00286CB3"/>
    <w:rsid w:val="00287311"/>
    <w:rsid w:val="0028795D"/>
    <w:rsid w:val="00287ABE"/>
    <w:rsid w:val="00287AE0"/>
    <w:rsid w:val="00287CAB"/>
    <w:rsid w:val="00287D6C"/>
    <w:rsid w:val="00287FAB"/>
    <w:rsid w:val="002904DC"/>
    <w:rsid w:val="002904EE"/>
    <w:rsid w:val="002904EF"/>
    <w:rsid w:val="002905F1"/>
    <w:rsid w:val="002905F7"/>
    <w:rsid w:val="002906F5"/>
    <w:rsid w:val="002907FC"/>
    <w:rsid w:val="0029083C"/>
    <w:rsid w:val="002908C0"/>
    <w:rsid w:val="00290BA4"/>
    <w:rsid w:val="00290C70"/>
    <w:rsid w:val="00290D62"/>
    <w:rsid w:val="00291034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6AB"/>
    <w:rsid w:val="00296D32"/>
    <w:rsid w:val="00296E70"/>
    <w:rsid w:val="00297009"/>
    <w:rsid w:val="00297196"/>
    <w:rsid w:val="0029731F"/>
    <w:rsid w:val="00297717"/>
    <w:rsid w:val="00297A37"/>
    <w:rsid w:val="002A03BF"/>
    <w:rsid w:val="002A04C0"/>
    <w:rsid w:val="002A0952"/>
    <w:rsid w:val="002A0F3D"/>
    <w:rsid w:val="002A1019"/>
    <w:rsid w:val="002A129F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2C7"/>
    <w:rsid w:val="002A3304"/>
    <w:rsid w:val="002A3556"/>
    <w:rsid w:val="002A36AC"/>
    <w:rsid w:val="002A3778"/>
    <w:rsid w:val="002A41ED"/>
    <w:rsid w:val="002A42DF"/>
    <w:rsid w:val="002A4861"/>
    <w:rsid w:val="002A493B"/>
    <w:rsid w:val="002A4DB0"/>
    <w:rsid w:val="002A5027"/>
    <w:rsid w:val="002A50E5"/>
    <w:rsid w:val="002A536A"/>
    <w:rsid w:val="002A559D"/>
    <w:rsid w:val="002A55E3"/>
    <w:rsid w:val="002A562C"/>
    <w:rsid w:val="002A5EA5"/>
    <w:rsid w:val="002A6117"/>
    <w:rsid w:val="002A613D"/>
    <w:rsid w:val="002A6429"/>
    <w:rsid w:val="002A6506"/>
    <w:rsid w:val="002A6585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56"/>
    <w:rsid w:val="002B33EF"/>
    <w:rsid w:val="002B35A5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146"/>
    <w:rsid w:val="002B72A3"/>
    <w:rsid w:val="002B72A9"/>
    <w:rsid w:val="002B7A60"/>
    <w:rsid w:val="002B7D94"/>
    <w:rsid w:val="002C04AF"/>
    <w:rsid w:val="002C05A7"/>
    <w:rsid w:val="002C2031"/>
    <w:rsid w:val="002C2422"/>
    <w:rsid w:val="002C2748"/>
    <w:rsid w:val="002C284C"/>
    <w:rsid w:val="002C2BA0"/>
    <w:rsid w:val="002C2CEB"/>
    <w:rsid w:val="002C2E67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DB3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B10"/>
    <w:rsid w:val="002D3C90"/>
    <w:rsid w:val="002D3D9B"/>
    <w:rsid w:val="002D44CE"/>
    <w:rsid w:val="002D453F"/>
    <w:rsid w:val="002D4792"/>
    <w:rsid w:val="002D4A06"/>
    <w:rsid w:val="002D4B9B"/>
    <w:rsid w:val="002D4EF1"/>
    <w:rsid w:val="002D4F13"/>
    <w:rsid w:val="002D5392"/>
    <w:rsid w:val="002D58AF"/>
    <w:rsid w:val="002D5A74"/>
    <w:rsid w:val="002D5B32"/>
    <w:rsid w:val="002D5D17"/>
    <w:rsid w:val="002D5EA1"/>
    <w:rsid w:val="002D68E9"/>
    <w:rsid w:val="002D6909"/>
    <w:rsid w:val="002D69A9"/>
    <w:rsid w:val="002D6AE1"/>
    <w:rsid w:val="002D6D07"/>
    <w:rsid w:val="002D755F"/>
    <w:rsid w:val="002D7611"/>
    <w:rsid w:val="002D7C32"/>
    <w:rsid w:val="002E00A5"/>
    <w:rsid w:val="002E02E4"/>
    <w:rsid w:val="002E05D8"/>
    <w:rsid w:val="002E0630"/>
    <w:rsid w:val="002E0AE7"/>
    <w:rsid w:val="002E0EFA"/>
    <w:rsid w:val="002E0F47"/>
    <w:rsid w:val="002E11F7"/>
    <w:rsid w:val="002E1433"/>
    <w:rsid w:val="002E1489"/>
    <w:rsid w:val="002E1891"/>
    <w:rsid w:val="002E2162"/>
    <w:rsid w:val="002E2174"/>
    <w:rsid w:val="002E25C1"/>
    <w:rsid w:val="002E2682"/>
    <w:rsid w:val="002E26A8"/>
    <w:rsid w:val="002E297C"/>
    <w:rsid w:val="002E299B"/>
    <w:rsid w:val="002E2A9E"/>
    <w:rsid w:val="002E2C96"/>
    <w:rsid w:val="002E2DDA"/>
    <w:rsid w:val="002E326C"/>
    <w:rsid w:val="002E33A1"/>
    <w:rsid w:val="002E3570"/>
    <w:rsid w:val="002E3635"/>
    <w:rsid w:val="002E37C0"/>
    <w:rsid w:val="002E392D"/>
    <w:rsid w:val="002E3CEF"/>
    <w:rsid w:val="002E3D97"/>
    <w:rsid w:val="002E4001"/>
    <w:rsid w:val="002E400F"/>
    <w:rsid w:val="002E4185"/>
    <w:rsid w:val="002E43CC"/>
    <w:rsid w:val="002E449D"/>
    <w:rsid w:val="002E450A"/>
    <w:rsid w:val="002E4705"/>
    <w:rsid w:val="002E4BC6"/>
    <w:rsid w:val="002E4BFA"/>
    <w:rsid w:val="002E4F4A"/>
    <w:rsid w:val="002E520D"/>
    <w:rsid w:val="002E5502"/>
    <w:rsid w:val="002E556D"/>
    <w:rsid w:val="002E5999"/>
    <w:rsid w:val="002E5B07"/>
    <w:rsid w:val="002E5E80"/>
    <w:rsid w:val="002E5F8C"/>
    <w:rsid w:val="002E6614"/>
    <w:rsid w:val="002E675A"/>
    <w:rsid w:val="002E6859"/>
    <w:rsid w:val="002E68A3"/>
    <w:rsid w:val="002E68E6"/>
    <w:rsid w:val="002E6902"/>
    <w:rsid w:val="002E6AF0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18"/>
    <w:rsid w:val="002F02D7"/>
    <w:rsid w:val="002F030B"/>
    <w:rsid w:val="002F0999"/>
    <w:rsid w:val="002F0B4E"/>
    <w:rsid w:val="002F0B81"/>
    <w:rsid w:val="002F1027"/>
    <w:rsid w:val="002F192C"/>
    <w:rsid w:val="002F1B1D"/>
    <w:rsid w:val="002F2027"/>
    <w:rsid w:val="002F2033"/>
    <w:rsid w:val="002F2209"/>
    <w:rsid w:val="002F23F5"/>
    <w:rsid w:val="002F2532"/>
    <w:rsid w:val="002F276B"/>
    <w:rsid w:val="002F29E7"/>
    <w:rsid w:val="002F34FD"/>
    <w:rsid w:val="002F3698"/>
    <w:rsid w:val="002F3703"/>
    <w:rsid w:val="002F3AF5"/>
    <w:rsid w:val="002F3B04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666"/>
    <w:rsid w:val="002F7E32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411"/>
    <w:rsid w:val="00302738"/>
    <w:rsid w:val="00302F4B"/>
    <w:rsid w:val="00303067"/>
    <w:rsid w:val="00303243"/>
    <w:rsid w:val="0030341D"/>
    <w:rsid w:val="0030393F"/>
    <w:rsid w:val="00303B8E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67F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175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1974"/>
    <w:rsid w:val="00312413"/>
    <w:rsid w:val="00312482"/>
    <w:rsid w:val="00312654"/>
    <w:rsid w:val="00312868"/>
    <w:rsid w:val="003128E3"/>
    <w:rsid w:val="003129E8"/>
    <w:rsid w:val="00312AFD"/>
    <w:rsid w:val="00312D02"/>
    <w:rsid w:val="00312F2D"/>
    <w:rsid w:val="00313134"/>
    <w:rsid w:val="0031368E"/>
    <w:rsid w:val="00313888"/>
    <w:rsid w:val="003138C8"/>
    <w:rsid w:val="003138D3"/>
    <w:rsid w:val="00313C6C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262"/>
    <w:rsid w:val="00316780"/>
    <w:rsid w:val="003168F1"/>
    <w:rsid w:val="00316925"/>
    <w:rsid w:val="00316A72"/>
    <w:rsid w:val="00316BA3"/>
    <w:rsid w:val="00316CE3"/>
    <w:rsid w:val="00316E55"/>
    <w:rsid w:val="003170A4"/>
    <w:rsid w:val="003170C3"/>
    <w:rsid w:val="003173ED"/>
    <w:rsid w:val="0031768E"/>
    <w:rsid w:val="00317C27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38"/>
    <w:rsid w:val="00321995"/>
    <w:rsid w:val="00321A90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302"/>
    <w:rsid w:val="00323435"/>
    <w:rsid w:val="003235E5"/>
    <w:rsid w:val="00323CD4"/>
    <w:rsid w:val="00323E6A"/>
    <w:rsid w:val="00323EE8"/>
    <w:rsid w:val="00323FE9"/>
    <w:rsid w:val="003243B6"/>
    <w:rsid w:val="003245B6"/>
    <w:rsid w:val="003247D9"/>
    <w:rsid w:val="00324913"/>
    <w:rsid w:val="0032498D"/>
    <w:rsid w:val="003249AE"/>
    <w:rsid w:val="003249EA"/>
    <w:rsid w:val="00325171"/>
    <w:rsid w:val="00325351"/>
    <w:rsid w:val="00325601"/>
    <w:rsid w:val="00325C97"/>
    <w:rsid w:val="003261B9"/>
    <w:rsid w:val="00326304"/>
    <w:rsid w:val="0032636A"/>
    <w:rsid w:val="00326836"/>
    <w:rsid w:val="00326C0D"/>
    <w:rsid w:val="00326F36"/>
    <w:rsid w:val="003279E0"/>
    <w:rsid w:val="00327F50"/>
    <w:rsid w:val="003300C4"/>
    <w:rsid w:val="0033040E"/>
    <w:rsid w:val="00330427"/>
    <w:rsid w:val="00330AAE"/>
    <w:rsid w:val="00330B25"/>
    <w:rsid w:val="00330C19"/>
    <w:rsid w:val="00330D48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B2B"/>
    <w:rsid w:val="0033338E"/>
    <w:rsid w:val="003336E9"/>
    <w:rsid w:val="00333996"/>
    <w:rsid w:val="00333BBB"/>
    <w:rsid w:val="00333CF5"/>
    <w:rsid w:val="00333D08"/>
    <w:rsid w:val="00333F73"/>
    <w:rsid w:val="00334D06"/>
    <w:rsid w:val="00334D16"/>
    <w:rsid w:val="00334D2A"/>
    <w:rsid w:val="00334D99"/>
    <w:rsid w:val="00334F86"/>
    <w:rsid w:val="00335523"/>
    <w:rsid w:val="00335846"/>
    <w:rsid w:val="00335A11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A05"/>
    <w:rsid w:val="00341C62"/>
    <w:rsid w:val="0034272A"/>
    <w:rsid w:val="003427D4"/>
    <w:rsid w:val="0034298C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F2"/>
    <w:rsid w:val="003441DE"/>
    <w:rsid w:val="003445D6"/>
    <w:rsid w:val="00344873"/>
    <w:rsid w:val="0034493D"/>
    <w:rsid w:val="00344E41"/>
    <w:rsid w:val="00344EB9"/>
    <w:rsid w:val="00344EDF"/>
    <w:rsid w:val="00345220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4A"/>
    <w:rsid w:val="0035039A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0F2"/>
    <w:rsid w:val="00353285"/>
    <w:rsid w:val="003532F0"/>
    <w:rsid w:val="0035330B"/>
    <w:rsid w:val="003534B1"/>
    <w:rsid w:val="003535F7"/>
    <w:rsid w:val="003537EE"/>
    <w:rsid w:val="00353950"/>
    <w:rsid w:val="003540CE"/>
    <w:rsid w:val="0035428F"/>
    <w:rsid w:val="0035475C"/>
    <w:rsid w:val="00355156"/>
    <w:rsid w:val="00355524"/>
    <w:rsid w:val="003556FB"/>
    <w:rsid w:val="00355EC7"/>
    <w:rsid w:val="003560B6"/>
    <w:rsid w:val="00356188"/>
    <w:rsid w:val="00356322"/>
    <w:rsid w:val="003565CD"/>
    <w:rsid w:val="003566D6"/>
    <w:rsid w:val="00356708"/>
    <w:rsid w:val="0035672E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8E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00B"/>
    <w:rsid w:val="003631CE"/>
    <w:rsid w:val="003636E4"/>
    <w:rsid w:val="0036378F"/>
    <w:rsid w:val="00363B35"/>
    <w:rsid w:val="00363CD2"/>
    <w:rsid w:val="00363E93"/>
    <w:rsid w:val="00363FA2"/>
    <w:rsid w:val="0036421F"/>
    <w:rsid w:val="003645EF"/>
    <w:rsid w:val="003647CD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04E"/>
    <w:rsid w:val="003662A5"/>
    <w:rsid w:val="003663FA"/>
    <w:rsid w:val="003669C7"/>
    <w:rsid w:val="00366E59"/>
    <w:rsid w:val="00367315"/>
    <w:rsid w:val="00367600"/>
    <w:rsid w:val="003676AD"/>
    <w:rsid w:val="00367974"/>
    <w:rsid w:val="0037017E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3F11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CD"/>
    <w:rsid w:val="00377207"/>
    <w:rsid w:val="0037740B"/>
    <w:rsid w:val="00377510"/>
    <w:rsid w:val="00377794"/>
    <w:rsid w:val="00377A94"/>
    <w:rsid w:val="00377E04"/>
    <w:rsid w:val="00377E75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0A1"/>
    <w:rsid w:val="0038215B"/>
    <w:rsid w:val="003822F7"/>
    <w:rsid w:val="00382700"/>
    <w:rsid w:val="003827F9"/>
    <w:rsid w:val="00382E54"/>
    <w:rsid w:val="00382EB4"/>
    <w:rsid w:val="00382EC1"/>
    <w:rsid w:val="00383068"/>
    <w:rsid w:val="003831CE"/>
    <w:rsid w:val="0038364A"/>
    <w:rsid w:val="0038381D"/>
    <w:rsid w:val="00383A77"/>
    <w:rsid w:val="00383BA2"/>
    <w:rsid w:val="00383CEC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086C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4B8"/>
    <w:rsid w:val="00394703"/>
    <w:rsid w:val="00394D10"/>
    <w:rsid w:val="00394DF7"/>
    <w:rsid w:val="00395250"/>
    <w:rsid w:val="003953A8"/>
    <w:rsid w:val="0039542C"/>
    <w:rsid w:val="00395431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484"/>
    <w:rsid w:val="003976CC"/>
    <w:rsid w:val="00397AF7"/>
    <w:rsid w:val="003A0090"/>
    <w:rsid w:val="003A0132"/>
    <w:rsid w:val="003A08F5"/>
    <w:rsid w:val="003A0B72"/>
    <w:rsid w:val="003A0F18"/>
    <w:rsid w:val="003A125D"/>
    <w:rsid w:val="003A1B1A"/>
    <w:rsid w:val="003A1E80"/>
    <w:rsid w:val="003A2C25"/>
    <w:rsid w:val="003A2C66"/>
    <w:rsid w:val="003A2CF7"/>
    <w:rsid w:val="003A2D4E"/>
    <w:rsid w:val="003A3058"/>
    <w:rsid w:val="003A319B"/>
    <w:rsid w:val="003A324B"/>
    <w:rsid w:val="003A3260"/>
    <w:rsid w:val="003A3404"/>
    <w:rsid w:val="003A347A"/>
    <w:rsid w:val="003A3A77"/>
    <w:rsid w:val="003A3CB7"/>
    <w:rsid w:val="003A3EA2"/>
    <w:rsid w:val="003A3FD2"/>
    <w:rsid w:val="003A4044"/>
    <w:rsid w:val="003A440C"/>
    <w:rsid w:val="003A4584"/>
    <w:rsid w:val="003A47A0"/>
    <w:rsid w:val="003A4A49"/>
    <w:rsid w:val="003A560B"/>
    <w:rsid w:val="003A5F19"/>
    <w:rsid w:val="003A6079"/>
    <w:rsid w:val="003A61A3"/>
    <w:rsid w:val="003A64D6"/>
    <w:rsid w:val="003A652F"/>
    <w:rsid w:val="003A6663"/>
    <w:rsid w:val="003A69CE"/>
    <w:rsid w:val="003A6CD2"/>
    <w:rsid w:val="003A6D5E"/>
    <w:rsid w:val="003A6E67"/>
    <w:rsid w:val="003A7145"/>
    <w:rsid w:val="003A71A6"/>
    <w:rsid w:val="003A720E"/>
    <w:rsid w:val="003A74AE"/>
    <w:rsid w:val="003A763A"/>
    <w:rsid w:val="003A7912"/>
    <w:rsid w:val="003A7AAE"/>
    <w:rsid w:val="003A7C98"/>
    <w:rsid w:val="003A7DCF"/>
    <w:rsid w:val="003A7FA9"/>
    <w:rsid w:val="003B0158"/>
    <w:rsid w:val="003B01BF"/>
    <w:rsid w:val="003B04AA"/>
    <w:rsid w:val="003B0612"/>
    <w:rsid w:val="003B0A9F"/>
    <w:rsid w:val="003B0EC2"/>
    <w:rsid w:val="003B0EC3"/>
    <w:rsid w:val="003B0FF9"/>
    <w:rsid w:val="003B142F"/>
    <w:rsid w:val="003B166B"/>
    <w:rsid w:val="003B1ABB"/>
    <w:rsid w:val="003B1EBD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28"/>
    <w:rsid w:val="003B5F7D"/>
    <w:rsid w:val="003B66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0B"/>
    <w:rsid w:val="003C5F2F"/>
    <w:rsid w:val="003C608B"/>
    <w:rsid w:val="003C6279"/>
    <w:rsid w:val="003C62DF"/>
    <w:rsid w:val="003C644A"/>
    <w:rsid w:val="003C6723"/>
    <w:rsid w:val="003C6AF0"/>
    <w:rsid w:val="003C7017"/>
    <w:rsid w:val="003C7019"/>
    <w:rsid w:val="003C7565"/>
    <w:rsid w:val="003C7744"/>
    <w:rsid w:val="003C778E"/>
    <w:rsid w:val="003C77D1"/>
    <w:rsid w:val="003C78D8"/>
    <w:rsid w:val="003C79BC"/>
    <w:rsid w:val="003C7AB7"/>
    <w:rsid w:val="003C7D8E"/>
    <w:rsid w:val="003D02A1"/>
    <w:rsid w:val="003D0540"/>
    <w:rsid w:val="003D0596"/>
    <w:rsid w:val="003D06D0"/>
    <w:rsid w:val="003D086F"/>
    <w:rsid w:val="003D0877"/>
    <w:rsid w:val="003D08EB"/>
    <w:rsid w:val="003D0EAE"/>
    <w:rsid w:val="003D1159"/>
    <w:rsid w:val="003D122D"/>
    <w:rsid w:val="003D13AE"/>
    <w:rsid w:val="003D1464"/>
    <w:rsid w:val="003D167A"/>
    <w:rsid w:val="003D16A5"/>
    <w:rsid w:val="003D17AF"/>
    <w:rsid w:val="003D188A"/>
    <w:rsid w:val="003D1AB0"/>
    <w:rsid w:val="003D1AE3"/>
    <w:rsid w:val="003D2108"/>
    <w:rsid w:val="003D25FE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6F2B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C96"/>
    <w:rsid w:val="003E0F04"/>
    <w:rsid w:val="003E1003"/>
    <w:rsid w:val="003E138B"/>
    <w:rsid w:val="003E1619"/>
    <w:rsid w:val="003E16EF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E7BD7"/>
    <w:rsid w:val="003F0241"/>
    <w:rsid w:val="003F0251"/>
    <w:rsid w:val="003F086D"/>
    <w:rsid w:val="003F0B00"/>
    <w:rsid w:val="003F0C55"/>
    <w:rsid w:val="003F0EDA"/>
    <w:rsid w:val="003F1582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A09"/>
    <w:rsid w:val="003F3B18"/>
    <w:rsid w:val="003F3F2B"/>
    <w:rsid w:val="003F4074"/>
    <w:rsid w:val="003F43FE"/>
    <w:rsid w:val="003F440C"/>
    <w:rsid w:val="003F5611"/>
    <w:rsid w:val="003F5A9D"/>
    <w:rsid w:val="003F5BA4"/>
    <w:rsid w:val="003F5C21"/>
    <w:rsid w:val="003F5D31"/>
    <w:rsid w:val="003F5EAD"/>
    <w:rsid w:val="003F6305"/>
    <w:rsid w:val="003F6486"/>
    <w:rsid w:val="003F663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3DD"/>
    <w:rsid w:val="00404435"/>
    <w:rsid w:val="00404A38"/>
    <w:rsid w:val="00404A52"/>
    <w:rsid w:val="00404B58"/>
    <w:rsid w:val="00404B67"/>
    <w:rsid w:val="004050F7"/>
    <w:rsid w:val="0040515F"/>
    <w:rsid w:val="00405491"/>
    <w:rsid w:val="0040556C"/>
    <w:rsid w:val="00405723"/>
    <w:rsid w:val="004059F5"/>
    <w:rsid w:val="00405A86"/>
    <w:rsid w:val="00405DCB"/>
    <w:rsid w:val="00406004"/>
    <w:rsid w:val="0040605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82D"/>
    <w:rsid w:val="00410852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9DE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3ED"/>
    <w:rsid w:val="00414690"/>
    <w:rsid w:val="00414819"/>
    <w:rsid w:val="00414CC8"/>
    <w:rsid w:val="00414DD4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3A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248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3"/>
    <w:rsid w:val="00421EDE"/>
    <w:rsid w:val="00422314"/>
    <w:rsid w:val="0042276D"/>
    <w:rsid w:val="00422C39"/>
    <w:rsid w:val="004231F5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732"/>
    <w:rsid w:val="00427B5B"/>
    <w:rsid w:val="00427D0F"/>
    <w:rsid w:val="00427D86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EEE"/>
    <w:rsid w:val="00431F34"/>
    <w:rsid w:val="004321EB"/>
    <w:rsid w:val="0043262A"/>
    <w:rsid w:val="00432A01"/>
    <w:rsid w:val="00432A8C"/>
    <w:rsid w:val="0043310C"/>
    <w:rsid w:val="004332F2"/>
    <w:rsid w:val="0043341C"/>
    <w:rsid w:val="00433478"/>
    <w:rsid w:val="00433BCB"/>
    <w:rsid w:val="00433C86"/>
    <w:rsid w:val="00433DEB"/>
    <w:rsid w:val="00433F0B"/>
    <w:rsid w:val="004341C8"/>
    <w:rsid w:val="00434339"/>
    <w:rsid w:val="00434538"/>
    <w:rsid w:val="00434667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2F5"/>
    <w:rsid w:val="00436EB3"/>
    <w:rsid w:val="0043702B"/>
    <w:rsid w:val="004370C4"/>
    <w:rsid w:val="004372A9"/>
    <w:rsid w:val="004372AC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49E7"/>
    <w:rsid w:val="00445034"/>
    <w:rsid w:val="004450BB"/>
    <w:rsid w:val="00445380"/>
    <w:rsid w:val="00445912"/>
    <w:rsid w:val="00445AE9"/>
    <w:rsid w:val="00445CF0"/>
    <w:rsid w:val="00445D95"/>
    <w:rsid w:val="00445E50"/>
    <w:rsid w:val="004463FA"/>
    <w:rsid w:val="0044666E"/>
    <w:rsid w:val="004466C5"/>
    <w:rsid w:val="00446830"/>
    <w:rsid w:val="004468AC"/>
    <w:rsid w:val="00446AA6"/>
    <w:rsid w:val="00446DC8"/>
    <w:rsid w:val="00446E91"/>
    <w:rsid w:val="00446EFB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6A7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1B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8F8"/>
    <w:rsid w:val="00462951"/>
    <w:rsid w:val="00462B98"/>
    <w:rsid w:val="00462BBA"/>
    <w:rsid w:val="00462BF2"/>
    <w:rsid w:val="00462C8C"/>
    <w:rsid w:val="00462E56"/>
    <w:rsid w:val="00462EDC"/>
    <w:rsid w:val="00462F45"/>
    <w:rsid w:val="00463255"/>
    <w:rsid w:val="00463459"/>
    <w:rsid w:val="0046351B"/>
    <w:rsid w:val="004635F4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08E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A72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0F42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3A"/>
    <w:rsid w:val="00483D60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A7"/>
    <w:rsid w:val="004864C0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477"/>
    <w:rsid w:val="00491600"/>
    <w:rsid w:val="0049190B"/>
    <w:rsid w:val="00491CB9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5D54"/>
    <w:rsid w:val="00496099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237"/>
    <w:rsid w:val="004974B7"/>
    <w:rsid w:val="00497510"/>
    <w:rsid w:val="0049763F"/>
    <w:rsid w:val="004978AA"/>
    <w:rsid w:val="004A00CD"/>
    <w:rsid w:val="004A0287"/>
    <w:rsid w:val="004A08F9"/>
    <w:rsid w:val="004A09EF"/>
    <w:rsid w:val="004A0DD4"/>
    <w:rsid w:val="004A0E38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2E9C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878"/>
    <w:rsid w:val="004A4A47"/>
    <w:rsid w:val="004A50D3"/>
    <w:rsid w:val="004A53CA"/>
    <w:rsid w:val="004A5491"/>
    <w:rsid w:val="004A59C0"/>
    <w:rsid w:val="004A5AB4"/>
    <w:rsid w:val="004A5B56"/>
    <w:rsid w:val="004A5C40"/>
    <w:rsid w:val="004A5DA7"/>
    <w:rsid w:val="004A5F47"/>
    <w:rsid w:val="004A64DC"/>
    <w:rsid w:val="004A6B5F"/>
    <w:rsid w:val="004A6D2A"/>
    <w:rsid w:val="004A70A7"/>
    <w:rsid w:val="004A73C3"/>
    <w:rsid w:val="004A755F"/>
    <w:rsid w:val="004A7AC2"/>
    <w:rsid w:val="004A7AC8"/>
    <w:rsid w:val="004B06D5"/>
    <w:rsid w:val="004B0750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65A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12D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E5B"/>
    <w:rsid w:val="004C12C5"/>
    <w:rsid w:val="004C1D3B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3CC7"/>
    <w:rsid w:val="004C41CE"/>
    <w:rsid w:val="004C4312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2D"/>
    <w:rsid w:val="004C5468"/>
    <w:rsid w:val="004C561A"/>
    <w:rsid w:val="004C5672"/>
    <w:rsid w:val="004C5A2F"/>
    <w:rsid w:val="004C5AA8"/>
    <w:rsid w:val="004C5C9B"/>
    <w:rsid w:val="004C5D49"/>
    <w:rsid w:val="004C5ED4"/>
    <w:rsid w:val="004C5FE8"/>
    <w:rsid w:val="004C61EA"/>
    <w:rsid w:val="004C6244"/>
    <w:rsid w:val="004C6317"/>
    <w:rsid w:val="004C69A1"/>
    <w:rsid w:val="004C6ACD"/>
    <w:rsid w:val="004C6C80"/>
    <w:rsid w:val="004C7634"/>
    <w:rsid w:val="004C7875"/>
    <w:rsid w:val="004C791D"/>
    <w:rsid w:val="004C79FE"/>
    <w:rsid w:val="004D000E"/>
    <w:rsid w:val="004D02D4"/>
    <w:rsid w:val="004D0469"/>
    <w:rsid w:val="004D077C"/>
    <w:rsid w:val="004D09DB"/>
    <w:rsid w:val="004D09ED"/>
    <w:rsid w:val="004D0DAB"/>
    <w:rsid w:val="004D108A"/>
    <w:rsid w:val="004D1102"/>
    <w:rsid w:val="004D1182"/>
    <w:rsid w:val="004D11E2"/>
    <w:rsid w:val="004D12C7"/>
    <w:rsid w:val="004D1462"/>
    <w:rsid w:val="004D1642"/>
    <w:rsid w:val="004D1962"/>
    <w:rsid w:val="004D1B76"/>
    <w:rsid w:val="004D1F15"/>
    <w:rsid w:val="004D2297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E98"/>
    <w:rsid w:val="004D3FDF"/>
    <w:rsid w:val="004D40C6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67B0"/>
    <w:rsid w:val="004D71A4"/>
    <w:rsid w:val="004D75A1"/>
    <w:rsid w:val="004D79F8"/>
    <w:rsid w:val="004D7C64"/>
    <w:rsid w:val="004D7E9A"/>
    <w:rsid w:val="004D7FB1"/>
    <w:rsid w:val="004E016B"/>
    <w:rsid w:val="004E02CB"/>
    <w:rsid w:val="004E0A75"/>
    <w:rsid w:val="004E0D6D"/>
    <w:rsid w:val="004E101C"/>
    <w:rsid w:val="004E180B"/>
    <w:rsid w:val="004E1A66"/>
    <w:rsid w:val="004E1F4F"/>
    <w:rsid w:val="004E201B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A"/>
    <w:rsid w:val="004E4D5E"/>
    <w:rsid w:val="004E4D60"/>
    <w:rsid w:val="004E4D82"/>
    <w:rsid w:val="004E5264"/>
    <w:rsid w:val="004E52FC"/>
    <w:rsid w:val="004E537B"/>
    <w:rsid w:val="004E54B1"/>
    <w:rsid w:val="004E5D85"/>
    <w:rsid w:val="004E60CC"/>
    <w:rsid w:val="004E6206"/>
    <w:rsid w:val="004E62BD"/>
    <w:rsid w:val="004E63E3"/>
    <w:rsid w:val="004E6416"/>
    <w:rsid w:val="004E6AF8"/>
    <w:rsid w:val="004E6C19"/>
    <w:rsid w:val="004E6D71"/>
    <w:rsid w:val="004E6D85"/>
    <w:rsid w:val="004E7130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416"/>
    <w:rsid w:val="004F2A08"/>
    <w:rsid w:val="004F2A89"/>
    <w:rsid w:val="004F2C00"/>
    <w:rsid w:val="004F2C0C"/>
    <w:rsid w:val="004F2DAB"/>
    <w:rsid w:val="004F3019"/>
    <w:rsid w:val="004F311C"/>
    <w:rsid w:val="004F322F"/>
    <w:rsid w:val="004F32E2"/>
    <w:rsid w:val="004F3536"/>
    <w:rsid w:val="004F3671"/>
    <w:rsid w:val="004F3827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4FBF"/>
    <w:rsid w:val="004F522A"/>
    <w:rsid w:val="004F5237"/>
    <w:rsid w:val="004F523B"/>
    <w:rsid w:val="004F553E"/>
    <w:rsid w:val="004F57D5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4C8"/>
    <w:rsid w:val="005005CF"/>
    <w:rsid w:val="005005F2"/>
    <w:rsid w:val="005006EE"/>
    <w:rsid w:val="00500F4B"/>
    <w:rsid w:val="0050174F"/>
    <w:rsid w:val="0050178E"/>
    <w:rsid w:val="005017BA"/>
    <w:rsid w:val="00501823"/>
    <w:rsid w:val="00501CB7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38F"/>
    <w:rsid w:val="00504A1D"/>
    <w:rsid w:val="00504C9D"/>
    <w:rsid w:val="005052DB"/>
    <w:rsid w:val="005058A5"/>
    <w:rsid w:val="00505A93"/>
    <w:rsid w:val="00505BC9"/>
    <w:rsid w:val="00505C2B"/>
    <w:rsid w:val="00505D12"/>
    <w:rsid w:val="0050628F"/>
    <w:rsid w:val="00506418"/>
    <w:rsid w:val="005064B6"/>
    <w:rsid w:val="00506574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645"/>
    <w:rsid w:val="005126A6"/>
    <w:rsid w:val="00512721"/>
    <w:rsid w:val="00512D25"/>
    <w:rsid w:val="00512F63"/>
    <w:rsid w:val="00513332"/>
    <w:rsid w:val="00513508"/>
    <w:rsid w:val="005137AB"/>
    <w:rsid w:val="00513A7E"/>
    <w:rsid w:val="00513BF6"/>
    <w:rsid w:val="00513CED"/>
    <w:rsid w:val="0051405E"/>
    <w:rsid w:val="00514234"/>
    <w:rsid w:val="0051439C"/>
    <w:rsid w:val="0051442E"/>
    <w:rsid w:val="00514C8C"/>
    <w:rsid w:val="00514CFA"/>
    <w:rsid w:val="00514E4A"/>
    <w:rsid w:val="00515115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058"/>
    <w:rsid w:val="00520682"/>
    <w:rsid w:val="00520CD3"/>
    <w:rsid w:val="0052144E"/>
    <w:rsid w:val="0052146A"/>
    <w:rsid w:val="005215DC"/>
    <w:rsid w:val="005216AA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9E9"/>
    <w:rsid w:val="00523A52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C3F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6CB"/>
    <w:rsid w:val="0053089E"/>
    <w:rsid w:val="00530AC8"/>
    <w:rsid w:val="00530C60"/>
    <w:rsid w:val="00530F0B"/>
    <w:rsid w:val="00531109"/>
    <w:rsid w:val="0053133F"/>
    <w:rsid w:val="00531A10"/>
    <w:rsid w:val="00531BF7"/>
    <w:rsid w:val="00531E3C"/>
    <w:rsid w:val="00532777"/>
    <w:rsid w:val="00532FCA"/>
    <w:rsid w:val="00533029"/>
    <w:rsid w:val="0053323A"/>
    <w:rsid w:val="00533273"/>
    <w:rsid w:val="0053332C"/>
    <w:rsid w:val="00533491"/>
    <w:rsid w:val="005334DA"/>
    <w:rsid w:val="00533763"/>
    <w:rsid w:val="0053390F"/>
    <w:rsid w:val="00533B61"/>
    <w:rsid w:val="00533B7D"/>
    <w:rsid w:val="00533BC3"/>
    <w:rsid w:val="00533F02"/>
    <w:rsid w:val="0053418C"/>
    <w:rsid w:val="0053418D"/>
    <w:rsid w:val="0053447D"/>
    <w:rsid w:val="005344EB"/>
    <w:rsid w:val="00534718"/>
    <w:rsid w:val="005349B8"/>
    <w:rsid w:val="00535064"/>
    <w:rsid w:val="00535383"/>
    <w:rsid w:val="00535455"/>
    <w:rsid w:val="005356AC"/>
    <w:rsid w:val="00535733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9C2"/>
    <w:rsid w:val="00540A5D"/>
    <w:rsid w:val="00540AF2"/>
    <w:rsid w:val="00540CE9"/>
    <w:rsid w:val="00540F18"/>
    <w:rsid w:val="0054110C"/>
    <w:rsid w:val="00541200"/>
    <w:rsid w:val="00541241"/>
    <w:rsid w:val="00541299"/>
    <w:rsid w:val="005414A7"/>
    <w:rsid w:val="005414EE"/>
    <w:rsid w:val="00541963"/>
    <w:rsid w:val="00541D82"/>
    <w:rsid w:val="00541EE1"/>
    <w:rsid w:val="00541FB5"/>
    <w:rsid w:val="00541FC2"/>
    <w:rsid w:val="00542266"/>
    <w:rsid w:val="00542C3B"/>
    <w:rsid w:val="00542CDB"/>
    <w:rsid w:val="00542DAF"/>
    <w:rsid w:val="0054316C"/>
    <w:rsid w:val="00543709"/>
    <w:rsid w:val="00543BDA"/>
    <w:rsid w:val="00543C32"/>
    <w:rsid w:val="00543C74"/>
    <w:rsid w:val="00543CCF"/>
    <w:rsid w:val="00543EE1"/>
    <w:rsid w:val="0054440A"/>
    <w:rsid w:val="00544506"/>
    <w:rsid w:val="005447F3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47F7C"/>
    <w:rsid w:val="005500CD"/>
    <w:rsid w:val="005500E2"/>
    <w:rsid w:val="005505F5"/>
    <w:rsid w:val="00550816"/>
    <w:rsid w:val="005508C1"/>
    <w:rsid w:val="00551307"/>
    <w:rsid w:val="0055190D"/>
    <w:rsid w:val="00551A2D"/>
    <w:rsid w:val="00551B81"/>
    <w:rsid w:val="00551DA4"/>
    <w:rsid w:val="00551E40"/>
    <w:rsid w:val="0055263B"/>
    <w:rsid w:val="0055285D"/>
    <w:rsid w:val="00552F24"/>
    <w:rsid w:val="005533D9"/>
    <w:rsid w:val="00553C48"/>
    <w:rsid w:val="005540D2"/>
    <w:rsid w:val="00554327"/>
    <w:rsid w:val="005543DE"/>
    <w:rsid w:val="005546D2"/>
    <w:rsid w:val="00554813"/>
    <w:rsid w:val="00554D3B"/>
    <w:rsid w:val="00555EFF"/>
    <w:rsid w:val="0055617D"/>
    <w:rsid w:val="00556A82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C34"/>
    <w:rsid w:val="00564DC9"/>
    <w:rsid w:val="00564E8A"/>
    <w:rsid w:val="00565115"/>
    <w:rsid w:val="005651CA"/>
    <w:rsid w:val="005654A4"/>
    <w:rsid w:val="0056564B"/>
    <w:rsid w:val="00565D95"/>
    <w:rsid w:val="00565DFB"/>
    <w:rsid w:val="00565F56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B9D"/>
    <w:rsid w:val="00571C0B"/>
    <w:rsid w:val="00571EFA"/>
    <w:rsid w:val="00572143"/>
    <w:rsid w:val="0057217C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DA3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522"/>
    <w:rsid w:val="0057761D"/>
    <w:rsid w:val="00577B3A"/>
    <w:rsid w:val="00577B47"/>
    <w:rsid w:val="00577BAD"/>
    <w:rsid w:val="00577BE4"/>
    <w:rsid w:val="0058020A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4AA"/>
    <w:rsid w:val="00587635"/>
    <w:rsid w:val="005877DF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40F"/>
    <w:rsid w:val="005915BB"/>
    <w:rsid w:val="005917A6"/>
    <w:rsid w:val="00591C8A"/>
    <w:rsid w:val="00592043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843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A29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5BF"/>
    <w:rsid w:val="005A2770"/>
    <w:rsid w:val="005A28CA"/>
    <w:rsid w:val="005A2942"/>
    <w:rsid w:val="005A2948"/>
    <w:rsid w:val="005A2FF8"/>
    <w:rsid w:val="005A32FD"/>
    <w:rsid w:val="005A395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888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50"/>
    <w:rsid w:val="005B416D"/>
    <w:rsid w:val="005B46DA"/>
    <w:rsid w:val="005B4D2D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462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12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239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606"/>
    <w:rsid w:val="005D1966"/>
    <w:rsid w:val="005D1D4A"/>
    <w:rsid w:val="005D1D4D"/>
    <w:rsid w:val="005D2007"/>
    <w:rsid w:val="005D2369"/>
    <w:rsid w:val="005D2560"/>
    <w:rsid w:val="005D266B"/>
    <w:rsid w:val="005D2855"/>
    <w:rsid w:val="005D29DC"/>
    <w:rsid w:val="005D2ECF"/>
    <w:rsid w:val="005D3583"/>
    <w:rsid w:val="005D37BA"/>
    <w:rsid w:val="005D3A6A"/>
    <w:rsid w:val="005D3B11"/>
    <w:rsid w:val="005D3B72"/>
    <w:rsid w:val="005D3C29"/>
    <w:rsid w:val="005D3C91"/>
    <w:rsid w:val="005D3D9F"/>
    <w:rsid w:val="005D3E31"/>
    <w:rsid w:val="005D4378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079"/>
    <w:rsid w:val="005D60EA"/>
    <w:rsid w:val="005D6128"/>
    <w:rsid w:val="005D6B55"/>
    <w:rsid w:val="005D6C46"/>
    <w:rsid w:val="005D707A"/>
    <w:rsid w:val="005D7421"/>
    <w:rsid w:val="005D7431"/>
    <w:rsid w:val="005D7575"/>
    <w:rsid w:val="005D7727"/>
    <w:rsid w:val="005D7810"/>
    <w:rsid w:val="005D79D3"/>
    <w:rsid w:val="005E0911"/>
    <w:rsid w:val="005E1103"/>
    <w:rsid w:val="005E1339"/>
    <w:rsid w:val="005E13CA"/>
    <w:rsid w:val="005E16B9"/>
    <w:rsid w:val="005E1CB9"/>
    <w:rsid w:val="005E2E27"/>
    <w:rsid w:val="005E35D2"/>
    <w:rsid w:val="005E3856"/>
    <w:rsid w:val="005E39C0"/>
    <w:rsid w:val="005E3DAC"/>
    <w:rsid w:val="005E3DD7"/>
    <w:rsid w:val="005E4873"/>
    <w:rsid w:val="005E4926"/>
    <w:rsid w:val="005E4989"/>
    <w:rsid w:val="005E4A62"/>
    <w:rsid w:val="005E4B5B"/>
    <w:rsid w:val="005E4C0E"/>
    <w:rsid w:val="005E4D92"/>
    <w:rsid w:val="005E4E97"/>
    <w:rsid w:val="005E53EC"/>
    <w:rsid w:val="005E53F6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BD2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4A7"/>
    <w:rsid w:val="005F5B6D"/>
    <w:rsid w:val="005F65A9"/>
    <w:rsid w:val="005F69CC"/>
    <w:rsid w:val="005F6B8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D76"/>
    <w:rsid w:val="00601EDA"/>
    <w:rsid w:val="0060298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BD4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6D41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44E"/>
    <w:rsid w:val="0061651E"/>
    <w:rsid w:val="00616692"/>
    <w:rsid w:val="006167C5"/>
    <w:rsid w:val="006167F7"/>
    <w:rsid w:val="006168EB"/>
    <w:rsid w:val="00616918"/>
    <w:rsid w:val="00616BFC"/>
    <w:rsid w:val="00616D1E"/>
    <w:rsid w:val="00616D63"/>
    <w:rsid w:val="00616F5D"/>
    <w:rsid w:val="0061700D"/>
    <w:rsid w:val="00617452"/>
    <w:rsid w:val="00617563"/>
    <w:rsid w:val="006175AF"/>
    <w:rsid w:val="006177D2"/>
    <w:rsid w:val="0061798A"/>
    <w:rsid w:val="00617DAD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851"/>
    <w:rsid w:val="006228F8"/>
    <w:rsid w:val="0062298F"/>
    <w:rsid w:val="006229B8"/>
    <w:rsid w:val="00622B73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38C"/>
    <w:rsid w:val="006246BE"/>
    <w:rsid w:val="006247E4"/>
    <w:rsid w:val="0062485A"/>
    <w:rsid w:val="006249A6"/>
    <w:rsid w:val="00624F6A"/>
    <w:rsid w:val="00625002"/>
    <w:rsid w:val="006252FF"/>
    <w:rsid w:val="006256A3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0E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061"/>
    <w:rsid w:val="00642245"/>
    <w:rsid w:val="00642517"/>
    <w:rsid w:val="00642887"/>
    <w:rsid w:val="00642D31"/>
    <w:rsid w:val="00642D6A"/>
    <w:rsid w:val="00642ECF"/>
    <w:rsid w:val="00642EEA"/>
    <w:rsid w:val="00642F48"/>
    <w:rsid w:val="00643097"/>
    <w:rsid w:val="00643178"/>
    <w:rsid w:val="00643284"/>
    <w:rsid w:val="00643BA2"/>
    <w:rsid w:val="00643BAF"/>
    <w:rsid w:val="00643DC9"/>
    <w:rsid w:val="00644124"/>
    <w:rsid w:val="006441CF"/>
    <w:rsid w:val="00645092"/>
    <w:rsid w:val="006453AC"/>
    <w:rsid w:val="006454EA"/>
    <w:rsid w:val="006455E5"/>
    <w:rsid w:val="0064581A"/>
    <w:rsid w:val="00645835"/>
    <w:rsid w:val="006459A5"/>
    <w:rsid w:val="00645A14"/>
    <w:rsid w:val="00645A57"/>
    <w:rsid w:val="00645E8E"/>
    <w:rsid w:val="00646118"/>
    <w:rsid w:val="00646574"/>
    <w:rsid w:val="006469F7"/>
    <w:rsid w:val="00647205"/>
    <w:rsid w:val="00647322"/>
    <w:rsid w:val="00647348"/>
    <w:rsid w:val="006475CB"/>
    <w:rsid w:val="006477A3"/>
    <w:rsid w:val="00647B07"/>
    <w:rsid w:val="00647BC6"/>
    <w:rsid w:val="00647DE8"/>
    <w:rsid w:val="00647E68"/>
    <w:rsid w:val="0065008B"/>
    <w:rsid w:val="006503C8"/>
    <w:rsid w:val="006504EA"/>
    <w:rsid w:val="00650731"/>
    <w:rsid w:val="00650832"/>
    <w:rsid w:val="00650C75"/>
    <w:rsid w:val="00650E36"/>
    <w:rsid w:val="006511A3"/>
    <w:rsid w:val="0065124E"/>
    <w:rsid w:val="0065127C"/>
    <w:rsid w:val="00651457"/>
    <w:rsid w:val="00651D21"/>
    <w:rsid w:val="00651DC0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EA2"/>
    <w:rsid w:val="00655F52"/>
    <w:rsid w:val="00656289"/>
    <w:rsid w:val="0065631D"/>
    <w:rsid w:val="0065653C"/>
    <w:rsid w:val="00656993"/>
    <w:rsid w:val="00656BE8"/>
    <w:rsid w:val="006570B5"/>
    <w:rsid w:val="006570C7"/>
    <w:rsid w:val="006571B0"/>
    <w:rsid w:val="006572A2"/>
    <w:rsid w:val="00657526"/>
    <w:rsid w:val="00657914"/>
    <w:rsid w:val="00657B35"/>
    <w:rsid w:val="00657B56"/>
    <w:rsid w:val="00657FE5"/>
    <w:rsid w:val="006608F1"/>
    <w:rsid w:val="00660A32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C4C"/>
    <w:rsid w:val="00662CD3"/>
    <w:rsid w:val="00662CEF"/>
    <w:rsid w:val="00662CF3"/>
    <w:rsid w:val="00662D48"/>
    <w:rsid w:val="00663402"/>
    <w:rsid w:val="0066344F"/>
    <w:rsid w:val="0066359C"/>
    <w:rsid w:val="006638F9"/>
    <w:rsid w:val="00663C29"/>
    <w:rsid w:val="00663C6F"/>
    <w:rsid w:val="00663D11"/>
    <w:rsid w:val="006641C2"/>
    <w:rsid w:val="006642AC"/>
    <w:rsid w:val="0066451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A79"/>
    <w:rsid w:val="00671B42"/>
    <w:rsid w:val="006721E6"/>
    <w:rsid w:val="006722D3"/>
    <w:rsid w:val="006725B5"/>
    <w:rsid w:val="00672716"/>
    <w:rsid w:val="00672CAD"/>
    <w:rsid w:val="00673123"/>
    <w:rsid w:val="0067365E"/>
    <w:rsid w:val="00673871"/>
    <w:rsid w:val="006738FC"/>
    <w:rsid w:val="00673FCB"/>
    <w:rsid w:val="0067407E"/>
    <w:rsid w:val="006740A1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893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6B0C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CE"/>
    <w:rsid w:val="00690ADC"/>
    <w:rsid w:val="00690B8B"/>
    <w:rsid w:val="006910FA"/>
    <w:rsid w:val="006918E2"/>
    <w:rsid w:val="00691DDA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726"/>
    <w:rsid w:val="006957A5"/>
    <w:rsid w:val="00695E94"/>
    <w:rsid w:val="00695F90"/>
    <w:rsid w:val="00696015"/>
    <w:rsid w:val="0069604A"/>
    <w:rsid w:val="006962A9"/>
    <w:rsid w:val="00696627"/>
    <w:rsid w:val="00696722"/>
    <w:rsid w:val="0069695D"/>
    <w:rsid w:val="00696AED"/>
    <w:rsid w:val="00696BF9"/>
    <w:rsid w:val="00696C17"/>
    <w:rsid w:val="00697449"/>
    <w:rsid w:val="00697536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259"/>
    <w:rsid w:val="006A339F"/>
    <w:rsid w:val="006A37ED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344"/>
    <w:rsid w:val="006B04EF"/>
    <w:rsid w:val="006B0574"/>
    <w:rsid w:val="006B0594"/>
    <w:rsid w:val="006B0827"/>
    <w:rsid w:val="006B0B22"/>
    <w:rsid w:val="006B0B6D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2D8"/>
    <w:rsid w:val="006B2A9D"/>
    <w:rsid w:val="006B2FBC"/>
    <w:rsid w:val="006B33D9"/>
    <w:rsid w:val="006B3674"/>
    <w:rsid w:val="006B379E"/>
    <w:rsid w:val="006B3B0D"/>
    <w:rsid w:val="006B3D30"/>
    <w:rsid w:val="006B3E98"/>
    <w:rsid w:val="006B4043"/>
    <w:rsid w:val="006B40D8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359"/>
    <w:rsid w:val="006C1481"/>
    <w:rsid w:val="006C1A77"/>
    <w:rsid w:val="006C1B65"/>
    <w:rsid w:val="006C1E32"/>
    <w:rsid w:val="006C1F85"/>
    <w:rsid w:val="006C1FA1"/>
    <w:rsid w:val="006C22CB"/>
    <w:rsid w:val="006C2573"/>
    <w:rsid w:val="006C2613"/>
    <w:rsid w:val="006C27A5"/>
    <w:rsid w:val="006C2BD3"/>
    <w:rsid w:val="006C2CCC"/>
    <w:rsid w:val="006C2EDD"/>
    <w:rsid w:val="006C2F63"/>
    <w:rsid w:val="006C310C"/>
    <w:rsid w:val="006C3119"/>
    <w:rsid w:val="006C3571"/>
    <w:rsid w:val="006C3597"/>
    <w:rsid w:val="006C3617"/>
    <w:rsid w:val="006C382C"/>
    <w:rsid w:val="006C3E8F"/>
    <w:rsid w:val="006C3F7A"/>
    <w:rsid w:val="006C42E0"/>
    <w:rsid w:val="006C447E"/>
    <w:rsid w:val="006C4A2D"/>
    <w:rsid w:val="006C4A3C"/>
    <w:rsid w:val="006C4D90"/>
    <w:rsid w:val="006C5357"/>
    <w:rsid w:val="006C561E"/>
    <w:rsid w:val="006C564F"/>
    <w:rsid w:val="006C5DD8"/>
    <w:rsid w:val="006C60A6"/>
    <w:rsid w:val="006C6138"/>
    <w:rsid w:val="006C70B3"/>
    <w:rsid w:val="006C71E4"/>
    <w:rsid w:val="006C7673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98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B4E"/>
    <w:rsid w:val="006D2FBD"/>
    <w:rsid w:val="006D2FF6"/>
    <w:rsid w:val="006D32A6"/>
    <w:rsid w:val="006D32F7"/>
    <w:rsid w:val="006D37D9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CE"/>
    <w:rsid w:val="006D58A4"/>
    <w:rsid w:val="006D5A07"/>
    <w:rsid w:val="006D5B6B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D7CB5"/>
    <w:rsid w:val="006D7F80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6D8"/>
    <w:rsid w:val="006E1818"/>
    <w:rsid w:val="006E1892"/>
    <w:rsid w:val="006E196B"/>
    <w:rsid w:val="006E19E8"/>
    <w:rsid w:val="006E1A65"/>
    <w:rsid w:val="006E1D00"/>
    <w:rsid w:val="006E1E1C"/>
    <w:rsid w:val="006E1EC3"/>
    <w:rsid w:val="006E1F99"/>
    <w:rsid w:val="006E2131"/>
    <w:rsid w:val="006E21CC"/>
    <w:rsid w:val="006E226F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2EA6"/>
    <w:rsid w:val="006E315B"/>
    <w:rsid w:val="006E327F"/>
    <w:rsid w:val="006E335F"/>
    <w:rsid w:val="006E35F5"/>
    <w:rsid w:val="006E4678"/>
    <w:rsid w:val="006E4809"/>
    <w:rsid w:val="006E482F"/>
    <w:rsid w:val="006E4873"/>
    <w:rsid w:val="006E4B3B"/>
    <w:rsid w:val="006E4ECA"/>
    <w:rsid w:val="006E5141"/>
    <w:rsid w:val="006E521E"/>
    <w:rsid w:val="006E561B"/>
    <w:rsid w:val="006E5817"/>
    <w:rsid w:val="006E599C"/>
    <w:rsid w:val="006E5BA8"/>
    <w:rsid w:val="006E5C8A"/>
    <w:rsid w:val="006E5DBF"/>
    <w:rsid w:val="006E5EA2"/>
    <w:rsid w:val="006E65BB"/>
    <w:rsid w:val="006E6981"/>
    <w:rsid w:val="006E6A16"/>
    <w:rsid w:val="006E6B19"/>
    <w:rsid w:val="006E6B28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1B90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62F2"/>
    <w:rsid w:val="006F63D1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6BB"/>
    <w:rsid w:val="006F7791"/>
    <w:rsid w:val="006F7E52"/>
    <w:rsid w:val="006F7E76"/>
    <w:rsid w:val="006F7FB5"/>
    <w:rsid w:val="0070030A"/>
    <w:rsid w:val="00700B83"/>
    <w:rsid w:val="00700CC5"/>
    <w:rsid w:val="00701186"/>
    <w:rsid w:val="0070136F"/>
    <w:rsid w:val="007014D8"/>
    <w:rsid w:val="00701634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558"/>
    <w:rsid w:val="00704673"/>
    <w:rsid w:val="00704690"/>
    <w:rsid w:val="00704742"/>
    <w:rsid w:val="00704A60"/>
    <w:rsid w:val="00704C0B"/>
    <w:rsid w:val="00704F1A"/>
    <w:rsid w:val="00704F25"/>
    <w:rsid w:val="0070526B"/>
    <w:rsid w:val="00705455"/>
    <w:rsid w:val="007061EB"/>
    <w:rsid w:val="0070622E"/>
    <w:rsid w:val="007065E9"/>
    <w:rsid w:val="00706AB7"/>
    <w:rsid w:val="007070A9"/>
    <w:rsid w:val="007070D3"/>
    <w:rsid w:val="007072BD"/>
    <w:rsid w:val="0070734A"/>
    <w:rsid w:val="0070776B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1C1A"/>
    <w:rsid w:val="0071206C"/>
    <w:rsid w:val="0071277C"/>
    <w:rsid w:val="007127B7"/>
    <w:rsid w:val="00712A9E"/>
    <w:rsid w:val="00712F4F"/>
    <w:rsid w:val="00712F98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71"/>
    <w:rsid w:val="00720997"/>
    <w:rsid w:val="00720B80"/>
    <w:rsid w:val="00720E97"/>
    <w:rsid w:val="00720FA1"/>
    <w:rsid w:val="00720FF5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08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8A"/>
    <w:rsid w:val="00726138"/>
    <w:rsid w:val="007261A0"/>
    <w:rsid w:val="007261D4"/>
    <w:rsid w:val="007266A1"/>
    <w:rsid w:val="007266CE"/>
    <w:rsid w:val="00726874"/>
    <w:rsid w:val="00726A22"/>
    <w:rsid w:val="00726AF2"/>
    <w:rsid w:val="00726DBB"/>
    <w:rsid w:val="00727910"/>
    <w:rsid w:val="00727BD8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DFD"/>
    <w:rsid w:val="00740F1E"/>
    <w:rsid w:val="00740FB7"/>
    <w:rsid w:val="00741540"/>
    <w:rsid w:val="00741C7A"/>
    <w:rsid w:val="00741EDE"/>
    <w:rsid w:val="00742179"/>
    <w:rsid w:val="0074225B"/>
    <w:rsid w:val="00742B02"/>
    <w:rsid w:val="00742D58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4FAF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4D8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379"/>
    <w:rsid w:val="00753580"/>
    <w:rsid w:val="00753AA4"/>
    <w:rsid w:val="00753D54"/>
    <w:rsid w:val="00753D89"/>
    <w:rsid w:val="00753E29"/>
    <w:rsid w:val="00753FB6"/>
    <w:rsid w:val="00754858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947"/>
    <w:rsid w:val="00765A3F"/>
    <w:rsid w:val="00765B38"/>
    <w:rsid w:val="00765C01"/>
    <w:rsid w:val="007661E2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881"/>
    <w:rsid w:val="00770B72"/>
    <w:rsid w:val="00770BF2"/>
    <w:rsid w:val="00770C8D"/>
    <w:rsid w:val="00770EA0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4D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1FC"/>
    <w:rsid w:val="0078020C"/>
    <w:rsid w:val="007804BA"/>
    <w:rsid w:val="00780971"/>
    <w:rsid w:val="00780A27"/>
    <w:rsid w:val="007810DE"/>
    <w:rsid w:val="00781257"/>
    <w:rsid w:val="0078135B"/>
    <w:rsid w:val="007814FD"/>
    <w:rsid w:val="00781755"/>
    <w:rsid w:val="007818DB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549B"/>
    <w:rsid w:val="00785552"/>
    <w:rsid w:val="007856AE"/>
    <w:rsid w:val="00785875"/>
    <w:rsid w:val="0078621C"/>
    <w:rsid w:val="0078636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00"/>
    <w:rsid w:val="00793242"/>
    <w:rsid w:val="00793341"/>
    <w:rsid w:val="007934E9"/>
    <w:rsid w:val="007934F2"/>
    <w:rsid w:val="00793597"/>
    <w:rsid w:val="00793999"/>
    <w:rsid w:val="00793BFD"/>
    <w:rsid w:val="00793C20"/>
    <w:rsid w:val="00793E91"/>
    <w:rsid w:val="0079424A"/>
    <w:rsid w:val="00794A4B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3ECA"/>
    <w:rsid w:val="007A45BD"/>
    <w:rsid w:val="007A540A"/>
    <w:rsid w:val="007A54DF"/>
    <w:rsid w:val="007A5CE9"/>
    <w:rsid w:val="007A5E33"/>
    <w:rsid w:val="007A5EB3"/>
    <w:rsid w:val="007A608D"/>
    <w:rsid w:val="007A60FD"/>
    <w:rsid w:val="007A6110"/>
    <w:rsid w:val="007A6195"/>
    <w:rsid w:val="007A633B"/>
    <w:rsid w:val="007A65C3"/>
    <w:rsid w:val="007A65D8"/>
    <w:rsid w:val="007A6654"/>
    <w:rsid w:val="007A6BA7"/>
    <w:rsid w:val="007A6BB4"/>
    <w:rsid w:val="007A6C0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2D4"/>
    <w:rsid w:val="007B44F5"/>
    <w:rsid w:val="007B47D5"/>
    <w:rsid w:val="007B4ABB"/>
    <w:rsid w:val="007B4BF1"/>
    <w:rsid w:val="007B4C19"/>
    <w:rsid w:val="007B4C59"/>
    <w:rsid w:val="007B4C5C"/>
    <w:rsid w:val="007B4CDF"/>
    <w:rsid w:val="007B505D"/>
    <w:rsid w:val="007B5375"/>
    <w:rsid w:val="007B545A"/>
    <w:rsid w:val="007B54BB"/>
    <w:rsid w:val="007B5985"/>
    <w:rsid w:val="007B5A1E"/>
    <w:rsid w:val="007B5E88"/>
    <w:rsid w:val="007B6860"/>
    <w:rsid w:val="007B708F"/>
    <w:rsid w:val="007B73CD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9A0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80B"/>
    <w:rsid w:val="007C3BF1"/>
    <w:rsid w:val="007C3E8A"/>
    <w:rsid w:val="007C41B5"/>
    <w:rsid w:val="007C4210"/>
    <w:rsid w:val="007C4396"/>
    <w:rsid w:val="007C4425"/>
    <w:rsid w:val="007C473B"/>
    <w:rsid w:val="007C48D5"/>
    <w:rsid w:val="007C4A64"/>
    <w:rsid w:val="007C4B35"/>
    <w:rsid w:val="007C4B6D"/>
    <w:rsid w:val="007C537B"/>
    <w:rsid w:val="007C575F"/>
    <w:rsid w:val="007C5860"/>
    <w:rsid w:val="007C5877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E5F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BC9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828"/>
    <w:rsid w:val="007E0A0B"/>
    <w:rsid w:val="007E0F95"/>
    <w:rsid w:val="007E102E"/>
    <w:rsid w:val="007E1317"/>
    <w:rsid w:val="007E1330"/>
    <w:rsid w:val="007E156C"/>
    <w:rsid w:val="007E1885"/>
    <w:rsid w:val="007E1C20"/>
    <w:rsid w:val="007E1C69"/>
    <w:rsid w:val="007E1C7D"/>
    <w:rsid w:val="007E1E6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CE9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4D74"/>
    <w:rsid w:val="007E53BA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23C"/>
    <w:rsid w:val="007F329F"/>
    <w:rsid w:val="007F337B"/>
    <w:rsid w:val="007F395A"/>
    <w:rsid w:val="007F41AF"/>
    <w:rsid w:val="007F41D2"/>
    <w:rsid w:val="007F4271"/>
    <w:rsid w:val="007F4362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628"/>
    <w:rsid w:val="007F6763"/>
    <w:rsid w:val="007F69A8"/>
    <w:rsid w:val="007F6EF7"/>
    <w:rsid w:val="007F6FCE"/>
    <w:rsid w:val="007F7109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26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2D3A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496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506"/>
    <w:rsid w:val="0080780E"/>
    <w:rsid w:val="00807A05"/>
    <w:rsid w:val="00807ED1"/>
    <w:rsid w:val="00807EE7"/>
    <w:rsid w:val="008103BA"/>
    <w:rsid w:val="008107D4"/>
    <w:rsid w:val="00810920"/>
    <w:rsid w:val="00810B23"/>
    <w:rsid w:val="00810BBB"/>
    <w:rsid w:val="00810EFD"/>
    <w:rsid w:val="00810FC4"/>
    <w:rsid w:val="008111C2"/>
    <w:rsid w:val="00811804"/>
    <w:rsid w:val="0081193C"/>
    <w:rsid w:val="00811B3B"/>
    <w:rsid w:val="00811D1C"/>
    <w:rsid w:val="0081203E"/>
    <w:rsid w:val="00812175"/>
    <w:rsid w:val="0081241C"/>
    <w:rsid w:val="00812533"/>
    <w:rsid w:val="00812734"/>
    <w:rsid w:val="008129C9"/>
    <w:rsid w:val="00812A54"/>
    <w:rsid w:val="00812C7F"/>
    <w:rsid w:val="00812D67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2FD"/>
    <w:rsid w:val="0081541F"/>
    <w:rsid w:val="0081545F"/>
    <w:rsid w:val="0081564F"/>
    <w:rsid w:val="00815A2C"/>
    <w:rsid w:val="00815B61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2A"/>
    <w:rsid w:val="00820645"/>
    <w:rsid w:val="00820795"/>
    <w:rsid w:val="00820835"/>
    <w:rsid w:val="008208A5"/>
    <w:rsid w:val="00820AE6"/>
    <w:rsid w:val="00820C9C"/>
    <w:rsid w:val="00820E69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320"/>
    <w:rsid w:val="00824768"/>
    <w:rsid w:val="00824830"/>
    <w:rsid w:val="00824D5B"/>
    <w:rsid w:val="00825025"/>
    <w:rsid w:val="00825046"/>
    <w:rsid w:val="00825173"/>
    <w:rsid w:val="00825442"/>
    <w:rsid w:val="00825815"/>
    <w:rsid w:val="0082596C"/>
    <w:rsid w:val="00825AAD"/>
    <w:rsid w:val="00825B0B"/>
    <w:rsid w:val="00825B6A"/>
    <w:rsid w:val="00825BA9"/>
    <w:rsid w:val="00825D72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55E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758"/>
    <w:rsid w:val="00833B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5FEF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BB"/>
    <w:rsid w:val="008410CC"/>
    <w:rsid w:val="00841580"/>
    <w:rsid w:val="00841B4A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A38"/>
    <w:rsid w:val="00843BFB"/>
    <w:rsid w:val="00843DA8"/>
    <w:rsid w:val="0084460B"/>
    <w:rsid w:val="00844631"/>
    <w:rsid w:val="00844991"/>
    <w:rsid w:val="00844C98"/>
    <w:rsid w:val="00844D55"/>
    <w:rsid w:val="00844E2B"/>
    <w:rsid w:val="00844FB5"/>
    <w:rsid w:val="00845049"/>
    <w:rsid w:val="00845298"/>
    <w:rsid w:val="00845497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EE3"/>
    <w:rsid w:val="00850F15"/>
    <w:rsid w:val="00850F28"/>
    <w:rsid w:val="0085131A"/>
    <w:rsid w:val="00851491"/>
    <w:rsid w:val="00851506"/>
    <w:rsid w:val="00851842"/>
    <w:rsid w:val="0085188E"/>
    <w:rsid w:val="00851B31"/>
    <w:rsid w:val="00851FA8"/>
    <w:rsid w:val="008522CF"/>
    <w:rsid w:val="008523CD"/>
    <w:rsid w:val="008525B1"/>
    <w:rsid w:val="008526F5"/>
    <w:rsid w:val="00852759"/>
    <w:rsid w:val="008527B3"/>
    <w:rsid w:val="008529C7"/>
    <w:rsid w:val="00852F10"/>
    <w:rsid w:val="00852F59"/>
    <w:rsid w:val="0085300C"/>
    <w:rsid w:val="008530AB"/>
    <w:rsid w:val="00853669"/>
    <w:rsid w:val="00853710"/>
    <w:rsid w:val="008538FC"/>
    <w:rsid w:val="00853B37"/>
    <w:rsid w:val="00853C01"/>
    <w:rsid w:val="008540B7"/>
    <w:rsid w:val="008547A3"/>
    <w:rsid w:val="008548E7"/>
    <w:rsid w:val="00854906"/>
    <w:rsid w:val="0085490F"/>
    <w:rsid w:val="00854B0C"/>
    <w:rsid w:val="00854B4C"/>
    <w:rsid w:val="008551D6"/>
    <w:rsid w:val="008552D9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5F5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2B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F0"/>
    <w:rsid w:val="008752BA"/>
    <w:rsid w:val="00875864"/>
    <w:rsid w:val="00876422"/>
    <w:rsid w:val="008764C4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1C5A"/>
    <w:rsid w:val="008820B9"/>
    <w:rsid w:val="0088211C"/>
    <w:rsid w:val="00882291"/>
    <w:rsid w:val="00882519"/>
    <w:rsid w:val="008834B2"/>
    <w:rsid w:val="00883746"/>
    <w:rsid w:val="00883A1D"/>
    <w:rsid w:val="00883BD7"/>
    <w:rsid w:val="0088460B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586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A82"/>
    <w:rsid w:val="00894E30"/>
    <w:rsid w:val="00894E83"/>
    <w:rsid w:val="00894FF6"/>
    <w:rsid w:val="00895396"/>
    <w:rsid w:val="00895C73"/>
    <w:rsid w:val="00895E6A"/>
    <w:rsid w:val="008967CB"/>
    <w:rsid w:val="00896A00"/>
    <w:rsid w:val="00896A04"/>
    <w:rsid w:val="00896D3D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0F41"/>
    <w:rsid w:val="008A115A"/>
    <w:rsid w:val="008A1629"/>
    <w:rsid w:val="008A1670"/>
    <w:rsid w:val="008A178D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46F"/>
    <w:rsid w:val="008A3B46"/>
    <w:rsid w:val="008A3B50"/>
    <w:rsid w:val="008A3CAC"/>
    <w:rsid w:val="008A3D85"/>
    <w:rsid w:val="008A3DF3"/>
    <w:rsid w:val="008A3EE2"/>
    <w:rsid w:val="008A4122"/>
    <w:rsid w:val="008A4276"/>
    <w:rsid w:val="008A4368"/>
    <w:rsid w:val="008A4689"/>
    <w:rsid w:val="008A46E8"/>
    <w:rsid w:val="008A4A35"/>
    <w:rsid w:val="008A50BC"/>
    <w:rsid w:val="008A50D5"/>
    <w:rsid w:val="008A5573"/>
    <w:rsid w:val="008A63C0"/>
    <w:rsid w:val="008A6ADA"/>
    <w:rsid w:val="008A6B2B"/>
    <w:rsid w:val="008A6C2F"/>
    <w:rsid w:val="008A6CC8"/>
    <w:rsid w:val="008A6E11"/>
    <w:rsid w:val="008A713B"/>
    <w:rsid w:val="008A736A"/>
    <w:rsid w:val="008A7DB7"/>
    <w:rsid w:val="008B008C"/>
    <w:rsid w:val="008B013C"/>
    <w:rsid w:val="008B07CB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E76"/>
    <w:rsid w:val="008B5F24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C7A58"/>
    <w:rsid w:val="008C7E1A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2C0"/>
    <w:rsid w:val="008D189B"/>
    <w:rsid w:val="008D1959"/>
    <w:rsid w:val="008D1B8A"/>
    <w:rsid w:val="008D2088"/>
    <w:rsid w:val="008D20AC"/>
    <w:rsid w:val="008D23B2"/>
    <w:rsid w:val="008D254B"/>
    <w:rsid w:val="008D25CB"/>
    <w:rsid w:val="008D2660"/>
    <w:rsid w:val="008D297A"/>
    <w:rsid w:val="008D29C4"/>
    <w:rsid w:val="008D2AA2"/>
    <w:rsid w:val="008D2ADB"/>
    <w:rsid w:val="008D2E96"/>
    <w:rsid w:val="008D3436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5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21A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453"/>
    <w:rsid w:val="008E59CB"/>
    <w:rsid w:val="008E5C05"/>
    <w:rsid w:val="008E5EE0"/>
    <w:rsid w:val="008E6056"/>
    <w:rsid w:val="008E63FB"/>
    <w:rsid w:val="008E6493"/>
    <w:rsid w:val="008E65AC"/>
    <w:rsid w:val="008E65AE"/>
    <w:rsid w:val="008E70DE"/>
    <w:rsid w:val="008E7936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A12"/>
    <w:rsid w:val="008F1E99"/>
    <w:rsid w:val="008F1FB1"/>
    <w:rsid w:val="008F207B"/>
    <w:rsid w:val="008F215C"/>
    <w:rsid w:val="008F21EB"/>
    <w:rsid w:val="008F22E5"/>
    <w:rsid w:val="008F2373"/>
    <w:rsid w:val="008F2403"/>
    <w:rsid w:val="008F26C0"/>
    <w:rsid w:val="008F28C9"/>
    <w:rsid w:val="008F2C88"/>
    <w:rsid w:val="008F3066"/>
    <w:rsid w:val="008F3131"/>
    <w:rsid w:val="008F362A"/>
    <w:rsid w:val="008F3689"/>
    <w:rsid w:val="008F394C"/>
    <w:rsid w:val="008F3A93"/>
    <w:rsid w:val="008F3B93"/>
    <w:rsid w:val="008F3CB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E12"/>
    <w:rsid w:val="008F706D"/>
    <w:rsid w:val="008F7326"/>
    <w:rsid w:val="008F74CA"/>
    <w:rsid w:val="008F7916"/>
    <w:rsid w:val="008F799D"/>
    <w:rsid w:val="008F7C33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205"/>
    <w:rsid w:val="009022A2"/>
    <w:rsid w:val="009029C9"/>
    <w:rsid w:val="00902D4C"/>
    <w:rsid w:val="0090316B"/>
    <w:rsid w:val="0090341A"/>
    <w:rsid w:val="0090368C"/>
    <w:rsid w:val="0090398F"/>
    <w:rsid w:val="00903DF2"/>
    <w:rsid w:val="00904183"/>
    <w:rsid w:val="0090446E"/>
    <w:rsid w:val="009044DB"/>
    <w:rsid w:val="0090452D"/>
    <w:rsid w:val="009047EC"/>
    <w:rsid w:val="009047F8"/>
    <w:rsid w:val="00905128"/>
    <w:rsid w:val="00905243"/>
    <w:rsid w:val="00905345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1AF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7F1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3B"/>
    <w:rsid w:val="00911C97"/>
    <w:rsid w:val="00911D2A"/>
    <w:rsid w:val="00911F97"/>
    <w:rsid w:val="0091208A"/>
    <w:rsid w:val="00912152"/>
    <w:rsid w:val="009121AD"/>
    <w:rsid w:val="0091253D"/>
    <w:rsid w:val="0091261B"/>
    <w:rsid w:val="00912688"/>
    <w:rsid w:val="009130C6"/>
    <w:rsid w:val="009131AD"/>
    <w:rsid w:val="0091338A"/>
    <w:rsid w:val="0091365E"/>
    <w:rsid w:val="00913D8D"/>
    <w:rsid w:val="00913DD5"/>
    <w:rsid w:val="00913EC1"/>
    <w:rsid w:val="00913FD3"/>
    <w:rsid w:val="0091422C"/>
    <w:rsid w:val="0091430E"/>
    <w:rsid w:val="00914670"/>
    <w:rsid w:val="0091478A"/>
    <w:rsid w:val="00914B92"/>
    <w:rsid w:val="00914C9E"/>
    <w:rsid w:val="00914E88"/>
    <w:rsid w:val="009150CB"/>
    <w:rsid w:val="009150E2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9A"/>
    <w:rsid w:val="009165B0"/>
    <w:rsid w:val="009165FC"/>
    <w:rsid w:val="00916773"/>
    <w:rsid w:val="009177D5"/>
    <w:rsid w:val="00917B23"/>
    <w:rsid w:val="00917CBB"/>
    <w:rsid w:val="00917CFF"/>
    <w:rsid w:val="0092022D"/>
    <w:rsid w:val="0092037B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12B"/>
    <w:rsid w:val="00922362"/>
    <w:rsid w:val="00922684"/>
    <w:rsid w:val="009226AE"/>
    <w:rsid w:val="00922709"/>
    <w:rsid w:val="009227B1"/>
    <w:rsid w:val="009228B9"/>
    <w:rsid w:val="0092297F"/>
    <w:rsid w:val="00922B38"/>
    <w:rsid w:val="00922C45"/>
    <w:rsid w:val="00922D84"/>
    <w:rsid w:val="009230AA"/>
    <w:rsid w:val="009231BE"/>
    <w:rsid w:val="0092380F"/>
    <w:rsid w:val="00923A14"/>
    <w:rsid w:val="00923AE6"/>
    <w:rsid w:val="00923D24"/>
    <w:rsid w:val="00924139"/>
    <w:rsid w:val="009242F8"/>
    <w:rsid w:val="009242FD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653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B1E"/>
    <w:rsid w:val="00926B45"/>
    <w:rsid w:val="00926CBE"/>
    <w:rsid w:val="00926CFF"/>
    <w:rsid w:val="0092719C"/>
    <w:rsid w:val="009272D1"/>
    <w:rsid w:val="009272FA"/>
    <w:rsid w:val="00927635"/>
    <w:rsid w:val="00927803"/>
    <w:rsid w:val="0092787C"/>
    <w:rsid w:val="009278AC"/>
    <w:rsid w:val="0092791E"/>
    <w:rsid w:val="00927981"/>
    <w:rsid w:val="00927A5E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0EA9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160"/>
    <w:rsid w:val="009364C2"/>
    <w:rsid w:val="00936701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ABE"/>
    <w:rsid w:val="00940C4C"/>
    <w:rsid w:val="00940C83"/>
    <w:rsid w:val="00940D51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5FB"/>
    <w:rsid w:val="0094371A"/>
    <w:rsid w:val="009438BA"/>
    <w:rsid w:val="0094390C"/>
    <w:rsid w:val="00943D65"/>
    <w:rsid w:val="00943E7A"/>
    <w:rsid w:val="00943FF9"/>
    <w:rsid w:val="009441B9"/>
    <w:rsid w:val="009442EA"/>
    <w:rsid w:val="009445E7"/>
    <w:rsid w:val="00944622"/>
    <w:rsid w:val="00944820"/>
    <w:rsid w:val="00944AB4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EF"/>
    <w:rsid w:val="00951EA4"/>
    <w:rsid w:val="00951F1F"/>
    <w:rsid w:val="009521EE"/>
    <w:rsid w:val="009525DF"/>
    <w:rsid w:val="0095262D"/>
    <w:rsid w:val="0095285F"/>
    <w:rsid w:val="00952917"/>
    <w:rsid w:val="00952E1E"/>
    <w:rsid w:val="00952EC3"/>
    <w:rsid w:val="00952EEB"/>
    <w:rsid w:val="009530BB"/>
    <w:rsid w:val="00953352"/>
    <w:rsid w:val="00953357"/>
    <w:rsid w:val="00953B5C"/>
    <w:rsid w:val="00953B89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4AC"/>
    <w:rsid w:val="00955822"/>
    <w:rsid w:val="009558E2"/>
    <w:rsid w:val="00955AA0"/>
    <w:rsid w:val="00955BEF"/>
    <w:rsid w:val="00955D74"/>
    <w:rsid w:val="00955DC6"/>
    <w:rsid w:val="00955F92"/>
    <w:rsid w:val="009561CD"/>
    <w:rsid w:val="00956687"/>
    <w:rsid w:val="00956A99"/>
    <w:rsid w:val="00956AE7"/>
    <w:rsid w:val="00956DDD"/>
    <w:rsid w:val="00956EC5"/>
    <w:rsid w:val="009570D5"/>
    <w:rsid w:val="0095723F"/>
    <w:rsid w:val="0095740D"/>
    <w:rsid w:val="00957438"/>
    <w:rsid w:val="00957983"/>
    <w:rsid w:val="00957A03"/>
    <w:rsid w:val="00957ED2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7BC"/>
    <w:rsid w:val="00965C17"/>
    <w:rsid w:val="009661A0"/>
    <w:rsid w:val="00966415"/>
    <w:rsid w:val="0096680B"/>
    <w:rsid w:val="0096686A"/>
    <w:rsid w:val="00966985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9DC"/>
    <w:rsid w:val="00971A53"/>
    <w:rsid w:val="00972144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477"/>
    <w:rsid w:val="00974562"/>
    <w:rsid w:val="00974A10"/>
    <w:rsid w:val="00974BD4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2D"/>
    <w:rsid w:val="00977BBB"/>
    <w:rsid w:val="00977D3E"/>
    <w:rsid w:val="00977D42"/>
    <w:rsid w:val="00977DE9"/>
    <w:rsid w:val="009801F1"/>
    <w:rsid w:val="009802BB"/>
    <w:rsid w:val="00980473"/>
    <w:rsid w:val="009804E8"/>
    <w:rsid w:val="00980A5C"/>
    <w:rsid w:val="00980C2E"/>
    <w:rsid w:val="00980ED2"/>
    <w:rsid w:val="009810EE"/>
    <w:rsid w:val="00981356"/>
    <w:rsid w:val="009813BD"/>
    <w:rsid w:val="0098177A"/>
    <w:rsid w:val="00981A49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6B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756"/>
    <w:rsid w:val="00993877"/>
    <w:rsid w:val="009938D5"/>
    <w:rsid w:val="00993C5C"/>
    <w:rsid w:val="009940DE"/>
    <w:rsid w:val="009942CC"/>
    <w:rsid w:val="009945A6"/>
    <w:rsid w:val="0099475B"/>
    <w:rsid w:val="00994AAA"/>
    <w:rsid w:val="00994C82"/>
    <w:rsid w:val="00995104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3B1"/>
    <w:rsid w:val="00997737"/>
    <w:rsid w:val="00997772"/>
    <w:rsid w:val="00997B73"/>
    <w:rsid w:val="009A02D7"/>
    <w:rsid w:val="009A0739"/>
    <w:rsid w:val="009A07A9"/>
    <w:rsid w:val="009A0825"/>
    <w:rsid w:val="009A0847"/>
    <w:rsid w:val="009A1398"/>
    <w:rsid w:val="009A13DC"/>
    <w:rsid w:val="009A1896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3C55"/>
    <w:rsid w:val="009A3DA6"/>
    <w:rsid w:val="009A3E04"/>
    <w:rsid w:val="009A4132"/>
    <w:rsid w:val="009A42D0"/>
    <w:rsid w:val="009A441D"/>
    <w:rsid w:val="009A465C"/>
    <w:rsid w:val="009A4BAF"/>
    <w:rsid w:val="009A5127"/>
    <w:rsid w:val="009A51FD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A53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74C"/>
    <w:rsid w:val="009B2EFB"/>
    <w:rsid w:val="009B3153"/>
    <w:rsid w:val="009B31F1"/>
    <w:rsid w:val="009B3613"/>
    <w:rsid w:val="009B3929"/>
    <w:rsid w:val="009B3B6A"/>
    <w:rsid w:val="009B3D73"/>
    <w:rsid w:val="009B3DE1"/>
    <w:rsid w:val="009B3DE8"/>
    <w:rsid w:val="009B4180"/>
    <w:rsid w:val="009B4835"/>
    <w:rsid w:val="009B4878"/>
    <w:rsid w:val="009B4B95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721"/>
    <w:rsid w:val="009B7807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8BD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4ED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4A6"/>
    <w:rsid w:val="009D163A"/>
    <w:rsid w:val="009D16A4"/>
    <w:rsid w:val="009D21DA"/>
    <w:rsid w:val="009D24FE"/>
    <w:rsid w:val="009D25FE"/>
    <w:rsid w:val="009D2B5A"/>
    <w:rsid w:val="009D2E61"/>
    <w:rsid w:val="009D2E98"/>
    <w:rsid w:val="009D331D"/>
    <w:rsid w:val="009D362F"/>
    <w:rsid w:val="009D373C"/>
    <w:rsid w:val="009D3842"/>
    <w:rsid w:val="009D392D"/>
    <w:rsid w:val="009D392F"/>
    <w:rsid w:val="009D3EB3"/>
    <w:rsid w:val="009D3FBE"/>
    <w:rsid w:val="009D410B"/>
    <w:rsid w:val="009D442B"/>
    <w:rsid w:val="009D44F8"/>
    <w:rsid w:val="009D4663"/>
    <w:rsid w:val="009D4CB0"/>
    <w:rsid w:val="009D5076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114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7E9"/>
    <w:rsid w:val="009E39C0"/>
    <w:rsid w:val="009E3DD1"/>
    <w:rsid w:val="009E4596"/>
    <w:rsid w:val="009E46A6"/>
    <w:rsid w:val="009E49B0"/>
    <w:rsid w:val="009E4BEC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366"/>
    <w:rsid w:val="009E748C"/>
    <w:rsid w:val="009E74D2"/>
    <w:rsid w:val="009E761E"/>
    <w:rsid w:val="009E7627"/>
    <w:rsid w:val="009E78BD"/>
    <w:rsid w:val="009E7EA1"/>
    <w:rsid w:val="009F041E"/>
    <w:rsid w:val="009F0A90"/>
    <w:rsid w:val="009F0C48"/>
    <w:rsid w:val="009F0C54"/>
    <w:rsid w:val="009F14C1"/>
    <w:rsid w:val="009F1536"/>
    <w:rsid w:val="009F1714"/>
    <w:rsid w:val="009F1C7C"/>
    <w:rsid w:val="009F2108"/>
    <w:rsid w:val="009F22F1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E27"/>
    <w:rsid w:val="009F716A"/>
    <w:rsid w:val="009F727E"/>
    <w:rsid w:val="009F7318"/>
    <w:rsid w:val="009F7419"/>
    <w:rsid w:val="009F7800"/>
    <w:rsid w:val="009F7966"/>
    <w:rsid w:val="009F7A07"/>
    <w:rsid w:val="009F7A22"/>
    <w:rsid w:val="009F7B2C"/>
    <w:rsid w:val="009F7C3E"/>
    <w:rsid w:val="00A0029A"/>
    <w:rsid w:val="00A00770"/>
    <w:rsid w:val="00A007E6"/>
    <w:rsid w:val="00A00893"/>
    <w:rsid w:val="00A00F3D"/>
    <w:rsid w:val="00A01109"/>
    <w:rsid w:val="00A0127C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2A1"/>
    <w:rsid w:val="00A03A18"/>
    <w:rsid w:val="00A03A39"/>
    <w:rsid w:val="00A03E1D"/>
    <w:rsid w:val="00A03FC8"/>
    <w:rsid w:val="00A04196"/>
    <w:rsid w:val="00A04264"/>
    <w:rsid w:val="00A0470B"/>
    <w:rsid w:val="00A04AE2"/>
    <w:rsid w:val="00A04BF3"/>
    <w:rsid w:val="00A0502C"/>
    <w:rsid w:val="00A050A6"/>
    <w:rsid w:val="00A0534C"/>
    <w:rsid w:val="00A05413"/>
    <w:rsid w:val="00A057EF"/>
    <w:rsid w:val="00A059C3"/>
    <w:rsid w:val="00A05B02"/>
    <w:rsid w:val="00A05B07"/>
    <w:rsid w:val="00A05DBE"/>
    <w:rsid w:val="00A05F0A"/>
    <w:rsid w:val="00A0630A"/>
    <w:rsid w:val="00A0668A"/>
    <w:rsid w:val="00A06777"/>
    <w:rsid w:val="00A068D4"/>
    <w:rsid w:val="00A06A1E"/>
    <w:rsid w:val="00A06A1F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AE1"/>
    <w:rsid w:val="00A07B3D"/>
    <w:rsid w:val="00A07D8E"/>
    <w:rsid w:val="00A10070"/>
    <w:rsid w:val="00A10110"/>
    <w:rsid w:val="00A103AF"/>
    <w:rsid w:val="00A1055A"/>
    <w:rsid w:val="00A10871"/>
    <w:rsid w:val="00A10AB5"/>
    <w:rsid w:val="00A10DA7"/>
    <w:rsid w:val="00A11017"/>
    <w:rsid w:val="00A110D0"/>
    <w:rsid w:val="00A1116E"/>
    <w:rsid w:val="00A11879"/>
    <w:rsid w:val="00A11BE9"/>
    <w:rsid w:val="00A11DF5"/>
    <w:rsid w:val="00A11F09"/>
    <w:rsid w:val="00A11F85"/>
    <w:rsid w:val="00A1217A"/>
    <w:rsid w:val="00A127A8"/>
    <w:rsid w:val="00A12869"/>
    <w:rsid w:val="00A12B9F"/>
    <w:rsid w:val="00A12BD3"/>
    <w:rsid w:val="00A12C8E"/>
    <w:rsid w:val="00A1306F"/>
    <w:rsid w:val="00A13625"/>
    <w:rsid w:val="00A136E7"/>
    <w:rsid w:val="00A13765"/>
    <w:rsid w:val="00A13925"/>
    <w:rsid w:val="00A1399D"/>
    <w:rsid w:val="00A1416C"/>
    <w:rsid w:val="00A14322"/>
    <w:rsid w:val="00A147D2"/>
    <w:rsid w:val="00A14857"/>
    <w:rsid w:val="00A14935"/>
    <w:rsid w:val="00A14C54"/>
    <w:rsid w:val="00A15269"/>
    <w:rsid w:val="00A15390"/>
    <w:rsid w:val="00A153EB"/>
    <w:rsid w:val="00A1577D"/>
    <w:rsid w:val="00A158F4"/>
    <w:rsid w:val="00A15A93"/>
    <w:rsid w:val="00A15C68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0AED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297"/>
    <w:rsid w:val="00A2674D"/>
    <w:rsid w:val="00A26CB9"/>
    <w:rsid w:val="00A277B0"/>
    <w:rsid w:val="00A278AB"/>
    <w:rsid w:val="00A279A8"/>
    <w:rsid w:val="00A27C39"/>
    <w:rsid w:val="00A30550"/>
    <w:rsid w:val="00A30656"/>
    <w:rsid w:val="00A30838"/>
    <w:rsid w:val="00A308D2"/>
    <w:rsid w:val="00A30DB6"/>
    <w:rsid w:val="00A3117C"/>
    <w:rsid w:val="00A31206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432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C75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8A9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3DC"/>
    <w:rsid w:val="00A445BE"/>
    <w:rsid w:val="00A445D5"/>
    <w:rsid w:val="00A445E9"/>
    <w:rsid w:val="00A4492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5E63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2C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81"/>
    <w:rsid w:val="00A504ED"/>
    <w:rsid w:val="00A506DE"/>
    <w:rsid w:val="00A50A52"/>
    <w:rsid w:val="00A50B83"/>
    <w:rsid w:val="00A50BBE"/>
    <w:rsid w:val="00A50CEB"/>
    <w:rsid w:val="00A5139C"/>
    <w:rsid w:val="00A513AC"/>
    <w:rsid w:val="00A5160B"/>
    <w:rsid w:val="00A51693"/>
    <w:rsid w:val="00A51756"/>
    <w:rsid w:val="00A5208C"/>
    <w:rsid w:val="00A52156"/>
    <w:rsid w:val="00A524ED"/>
    <w:rsid w:val="00A52518"/>
    <w:rsid w:val="00A527D0"/>
    <w:rsid w:val="00A52CD6"/>
    <w:rsid w:val="00A52FC3"/>
    <w:rsid w:val="00A532D9"/>
    <w:rsid w:val="00A5372B"/>
    <w:rsid w:val="00A5425C"/>
    <w:rsid w:val="00A5439B"/>
    <w:rsid w:val="00A54879"/>
    <w:rsid w:val="00A54898"/>
    <w:rsid w:val="00A5493A"/>
    <w:rsid w:val="00A54A20"/>
    <w:rsid w:val="00A54B70"/>
    <w:rsid w:val="00A55412"/>
    <w:rsid w:val="00A55489"/>
    <w:rsid w:val="00A5557B"/>
    <w:rsid w:val="00A55EF1"/>
    <w:rsid w:val="00A5650C"/>
    <w:rsid w:val="00A56721"/>
    <w:rsid w:val="00A56B67"/>
    <w:rsid w:val="00A56F96"/>
    <w:rsid w:val="00A5712E"/>
    <w:rsid w:val="00A574E8"/>
    <w:rsid w:val="00A57965"/>
    <w:rsid w:val="00A60019"/>
    <w:rsid w:val="00A60300"/>
    <w:rsid w:val="00A60315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A0D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E26"/>
    <w:rsid w:val="00A66F6A"/>
    <w:rsid w:val="00A67119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1E09"/>
    <w:rsid w:val="00A72155"/>
    <w:rsid w:val="00A721F5"/>
    <w:rsid w:val="00A7239E"/>
    <w:rsid w:val="00A723F1"/>
    <w:rsid w:val="00A7254A"/>
    <w:rsid w:val="00A72734"/>
    <w:rsid w:val="00A72DD1"/>
    <w:rsid w:val="00A72F1A"/>
    <w:rsid w:val="00A731A9"/>
    <w:rsid w:val="00A73241"/>
    <w:rsid w:val="00A73697"/>
    <w:rsid w:val="00A740C4"/>
    <w:rsid w:val="00A7414A"/>
    <w:rsid w:val="00A743EE"/>
    <w:rsid w:val="00A747ED"/>
    <w:rsid w:val="00A7480F"/>
    <w:rsid w:val="00A74938"/>
    <w:rsid w:val="00A75748"/>
    <w:rsid w:val="00A7578B"/>
    <w:rsid w:val="00A75BD3"/>
    <w:rsid w:val="00A75BD9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33C1"/>
    <w:rsid w:val="00A84249"/>
    <w:rsid w:val="00A843A0"/>
    <w:rsid w:val="00A84737"/>
    <w:rsid w:val="00A84A15"/>
    <w:rsid w:val="00A84F33"/>
    <w:rsid w:val="00A851F4"/>
    <w:rsid w:val="00A85476"/>
    <w:rsid w:val="00A85A58"/>
    <w:rsid w:val="00A85AEE"/>
    <w:rsid w:val="00A85B2C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7DF"/>
    <w:rsid w:val="00A87CDC"/>
    <w:rsid w:val="00A87D31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57A"/>
    <w:rsid w:val="00A9378F"/>
    <w:rsid w:val="00A93812"/>
    <w:rsid w:val="00A93830"/>
    <w:rsid w:val="00A9387A"/>
    <w:rsid w:val="00A9406E"/>
    <w:rsid w:val="00A94100"/>
    <w:rsid w:val="00A94300"/>
    <w:rsid w:val="00A9453B"/>
    <w:rsid w:val="00A94540"/>
    <w:rsid w:val="00A94610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833"/>
    <w:rsid w:val="00A96A0C"/>
    <w:rsid w:val="00A96A75"/>
    <w:rsid w:val="00A96AFA"/>
    <w:rsid w:val="00A96EB6"/>
    <w:rsid w:val="00A97142"/>
    <w:rsid w:val="00A973D0"/>
    <w:rsid w:val="00A97402"/>
    <w:rsid w:val="00A97481"/>
    <w:rsid w:val="00A974FA"/>
    <w:rsid w:val="00A97B60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BAF"/>
    <w:rsid w:val="00AA2C28"/>
    <w:rsid w:val="00AA2E90"/>
    <w:rsid w:val="00AA2EFA"/>
    <w:rsid w:val="00AA2FBF"/>
    <w:rsid w:val="00AA301E"/>
    <w:rsid w:val="00AA311D"/>
    <w:rsid w:val="00AA33A6"/>
    <w:rsid w:val="00AA3835"/>
    <w:rsid w:val="00AA38A7"/>
    <w:rsid w:val="00AA3A1C"/>
    <w:rsid w:val="00AA3A97"/>
    <w:rsid w:val="00AA3CC2"/>
    <w:rsid w:val="00AA3F5A"/>
    <w:rsid w:val="00AA3F88"/>
    <w:rsid w:val="00AA4166"/>
    <w:rsid w:val="00AA4237"/>
    <w:rsid w:val="00AA46E4"/>
    <w:rsid w:val="00AA4933"/>
    <w:rsid w:val="00AA49D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77A"/>
    <w:rsid w:val="00AA7CBF"/>
    <w:rsid w:val="00AA7CC7"/>
    <w:rsid w:val="00AA7F81"/>
    <w:rsid w:val="00AA7FC4"/>
    <w:rsid w:val="00AB00C1"/>
    <w:rsid w:val="00AB08D9"/>
    <w:rsid w:val="00AB0940"/>
    <w:rsid w:val="00AB0A86"/>
    <w:rsid w:val="00AB0E76"/>
    <w:rsid w:val="00AB120D"/>
    <w:rsid w:val="00AB1708"/>
    <w:rsid w:val="00AB1CF8"/>
    <w:rsid w:val="00AB21A8"/>
    <w:rsid w:val="00AB22C9"/>
    <w:rsid w:val="00AB2324"/>
    <w:rsid w:val="00AB2432"/>
    <w:rsid w:val="00AB2553"/>
    <w:rsid w:val="00AB2555"/>
    <w:rsid w:val="00AB2681"/>
    <w:rsid w:val="00AB2C34"/>
    <w:rsid w:val="00AB2DB2"/>
    <w:rsid w:val="00AB3043"/>
    <w:rsid w:val="00AB31D1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55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3EF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6273"/>
    <w:rsid w:val="00AC62A8"/>
    <w:rsid w:val="00AC62F1"/>
    <w:rsid w:val="00AC678F"/>
    <w:rsid w:val="00AC6879"/>
    <w:rsid w:val="00AC6DB3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2D89"/>
    <w:rsid w:val="00AD2F97"/>
    <w:rsid w:val="00AD312B"/>
    <w:rsid w:val="00AD3B81"/>
    <w:rsid w:val="00AD3CCE"/>
    <w:rsid w:val="00AD3EBC"/>
    <w:rsid w:val="00AD4150"/>
    <w:rsid w:val="00AD49EC"/>
    <w:rsid w:val="00AD5258"/>
    <w:rsid w:val="00AD526B"/>
    <w:rsid w:val="00AD52AE"/>
    <w:rsid w:val="00AD54C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DD0"/>
    <w:rsid w:val="00AE0EDD"/>
    <w:rsid w:val="00AE0FE7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3F3"/>
    <w:rsid w:val="00AE24E3"/>
    <w:rsid w:val="00AE2765"/>
    <w:rsid w:val="00AE28E1"/>
    <w:rsid w:val="00AE28EF"/>
    <w:rsid w:val="00AE2959"/>
    <w:rsid w:val="00AE2AE6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84C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494"/>
    <w:rsid w:val="00AF14A6"/>
    <w:rsid w:val="00AF1A30"/>
    <w:rsid w:val="00AF1BD8"/>
    <w:rsid w:val="00AF1C9A"/>
    <w:rsid w:val="00AF2087"/>
    <w:rsid w:val="00AF2214"/>
    <w:rsid w:val="00AF2312"/>
    <w:rsid w:val="00AF2444"/>
    <w:rsid w:val="00AF24C1"/>
    <w:rsid w:val="00AF2627"/>
    <w:rsid w:val="00AF279B"/>
    <w:rsid w:val="00AF289A"/>
    <w:rsid w:val="00AF292B"/>
    <w:rsid w:val="00AF2BA2"/>
    <w:rsid w:val="00AF2C4A"/>
    <w:rsid w:val="00AF318F"/>
    <w:rsid w:val="00AF3250"/>
    <w:rsid w:val="00AF35BE"/>
    <w:rsid w:val="00AF3AA6"/>
    <w:rsid w:val="00AF3C0C"/>
    <w:rsid w:val="00AF48ED"/>
    <w:rsid w:val="00AF4C36"/>
    <w:rsid w:val="00AF4D05"/>
    <w:rsid w:val="00AF4DE4"/>
    <w:rsid w:val="00AF50C9"/>
    <w:rsid w:val="00AF5340"/>
    <w:rsid w:val="00AF5500"/>
    <w:rsid w:val="00AF5551"/>
    <w:rsid w:val="00AF580B"/>
    <w:rsid w:val="00AF5861"/>
    <w:rsid w:val="00AF5B4E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0F8E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AA0"/>
    <w:rsid w:val="00B02B14"/>
    <w:rsid w:val="00B02BC8"/>
    <w:rsid w:val="00B02F13"/>
    <w:rsid w:val="00B02F32"/>
    <w:rsid w:val="00B03171"/>
    <w:rsid w:val="00B03690"/>
    <w:rsid w:val="00B03B2B"/>
    <w:rsid w:val="00B03E8A"/>
    <w:rsid w:val="00B03F61"/>
    <w:rsid w:val="00B03F7A"/>
    <w:rsid w:val="00B0404B"/>
    <w:rsid w:val="00B0412B"/>
    <w:rsid w:val="00B0423D"/>
    <w:rsid w:val="00B043EE"/>
    <w:rsid w:val="00B043F3"/>
    <w:rsid w:val="00B04C96"/>
    <w:rsid w:val="00B04E05"/>
    <w:rsid w:val="00B05016"/>
    <w:rsid w:val="00B051D4"/>
    <w:rsid w:val="00B05399"/>
    <w:rsid w:val="00B05BEB"/>
    <w:rsid w:val="00B05CBE"/>
    <w:rsid w:val="00B065A2"/>
    <w:rsid w:val="00B0693A"/>
    <w:rsid w:val="00B069D9"/>
    <w:rsid w:val="00B06A40"/>
    <w:rsid w:val="00B06D3A"/>
    <w:rsid w:val="00B06DE6"/>
    <w:rsid w:val="00B06E36"/>
    <w:rsid w:val="00B06EC3"/>
    <w:rsid w:val="00B06ED9"/>
    <w:rsid w:val="00B0740D"/>
    <w:rsid w:val="00B07C22"/>
    <w:rsid w:val="00B1000A"/>
    <w:rsid w:val="00B10199"/>
    <w:rsid w:val="00B10215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87E"/>
    <w:rsid w:val="00B12A96"/>
    <w:rsid w:val="00B12B1C"/>
    <w:rsid w:val="00B12CBD"/>
    <w:rsid w:val="00B12E1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494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606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803"/>
    <w:rsid w:val="00B20D83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406"/>
    <w:rsid w:val="00B23678"/>
    <w:rsid w:val="00B23826"/>
    <w:rsid w:val="00B2396F"/>
    <w:rsid w:val="00B23E1E"/>
    <w:rsid w:val="00B24107"/>
    <w:rsid w:val="00B2483A"/>
    <w:rsid w:val="00B24B78"/>
    <w:rsid w:val="00B24F4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49"/>
    <w:rsid w:val="00B27EB2"/>
    <w:rsid w:val="00B27F63"/>
    <w:rsid w:val="00B3006E"/>
    <w:rsid w:val="00B3009B"/>
    <w:rsid w:val="00B301DE"/>
    <w:rsid w:val="00B305EA"/>
    <w:rsid w:val="00B30715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923"/>
    <w:rsid w:val="00B32A02"/>
    <w:rsid w:val="00B32C5A"/>
    <w:rsid w:val="00B32E57"/>
    <w:rsid w:val="00B32F50"/>
    <w:rsid w:val="00B32FCC"/>
    <w:rsid w:val="00B33212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4F67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5FDA"/>
    <w:rsid w:val="00B466C8"/>
    <w:rsid w:val="00B468A9"/>
    <w:rsid w:val="00B4694E"/>
    <w:rsid w:val="00B46B9B"/>
    <w:rsid w:val="00B47405"/>
    <w:rsid w:val="00B474CF"/>
    <w:rsid w:val="00B4766D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D4A"/>
    <w:rsid w:val="00B50E2D"/>
    <w:rsid w:val="00B51157"/>
    <w:rsid w:val="00B512B3"/>
    <w:rsid w:val="00B51419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2602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4E8"/>
    <w:rsid w:val="00B5574F"/>
    <w:rsid w:val="00B55ACD"/>
    <w:rsid w:val="00B55AF2"/>
    <w:rsid w:val="00B55D67"/>
    <w:rsid w:val="00B55FE5"/>
    <w:rsid w:val="00B56393"/>
    <w:rsid w:val="00B564CF"/>
    <w:rsid w:val="00B56561"/>
    <w:rsid w:val="00B570DC"/>
    <w:rsid w:val="00B571DA"/>
    <w:rsid w:val="00B5742A"/>
    <w:rsid w:val="00B578F0"/>
    <w:rsid w:val="00B57986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B84"/>
    <w:rsid w:val="00B61EED"/>
    <w:rsid w:val="00B61F86"/>
    <w:rsid w:val="00B621C8"/>
    <w:rsid w:val="00B62516"/>
    <w:rsid w:val="00B628F1"/>
    <w:rsid w:val="00B62D84"/>
    <w:rsid w:val="00B62F86"/>
    <w:rsid w:val="00B62FEC"/>
    <w:rsid w:val="00B632CE"/>
    <w:rsid w:val="00B636DD"/>
    <w:rsid w:val="00B6384C"/>
    <w:rsid w:val="00B638F0"/>
    <w:rsid w:val="00B63B01"/>
    <w:rsid w:val="00B63C05"/>
    <w:rsid w:val="00B63F62"/>
    <w:rsid w:val="00B64039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4D5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22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C72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C20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571"/>
    <w:rsid w:val="00B75DFF"/>
    <w:rsid w:val="00B75F3E"/>
    <w:rsid w:val="00B76231"/>
    <w:rsid w:val="00B7634F"/>
    <w:rsid w:val="00B7637E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77FA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753"/>
    <w:rsid w:val="00B81D13"/>
    <w:rsid w:val="00B8220A"/>
    <w:rsid w:val="00B82258"/>
    <w:rsid w:val="00B82562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89E"/>
    <w:rsid w:val="00B859AF"/>
    <w:rsid w:val="00B85A8C"/>
    <w:rsid w:val="00B85B06"/>
    <w:rsid w:val="00B85C00"/>
    <w:rsid w:val="00B85C25"/>
    <w:rsid w:val="00B85D0D"/>
    <w:rsid w:val="00B85EC3"/>
    <w:rsid w:val="00B85FD4"/>
    <w:rsid w:val="00B860F4"/>
    <w:rsid w:val="00B86568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6A3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2E00"/>
    <w:rsid w:val="00B9306D"/>
    <w:rsid w:val="00B9321F"/>
    <w:rsid w:val="00B932E0"/>
    <w:rsid w:val="00B937F3"/>
    <w:rsid w:val="00B938C0"/>
    <w:rsid w:val="00B93954"/>
    <w:rsid w:val="00B9397D"/>
    <w:rsid w:val="00B93C36"/>
    <w:rsid w:val="00B93C4C"/>
    <w:rsid w:val="00B93C87"/>
    <w:rsid w:val="00B93F39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75D"/>
    <w:rsid w:val="00B97151"/>
    <w:rsid w:val="00B97199"/>
    <w:rsid w:val="00B973FB"/>
    <w:rsid w:val="00B97609"/>
    <w:rsid w:val="00B97793"/>
    <w:rsid w:val="00B97A40"/>
    <w:rsid w:val="00B97F07"/>
    <w:rsid w:val="00BA02DA"/>
    <w:rsid w:val="00BA051A"/>
    <w:rsid w:val="00BA07E6"/>
    <w:rsid w:val="00BA0AE9"/>
    <w:rsid w:val="00BA0C7D"/>
    <w:rsid w:val="00BA0E75"/>
    <w:rsid w:val="00BA128A"/>
    <w:rsid w:val="00BA143F"/>
    <w:rsid w:val="00BA14C5"/>
    <w:rsid w:val="00BA14DA"/>
    <w:rsid w:val="00BA1510"/>
    <w:rsid w:val="00BA18FD"/>
    <w:rsid w:val="00BA1937"/>
    <w:rsid w:val="00BA1BDA"/>
    <w:rsid w:val="00BA1C58"/>
    <w:rsid w:val="00BA20F6"/>
    <w:rsid w:val="00BA2174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33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CFF"/>
    <w:rsid w:val="00BA4E5B"/>
    <w:rsid w:val="00BA52F3"/>
    <w:rsid w:val="00BA5347"/>
    <w:rsid w:val="00BA53D3"/>
    <w:rsid w:val="00BA5432"/>
    <w:rsid w:val="00BA55F0"/>
    <w:rsid w:val="00BA577D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62A"/>
    <w:rsid w:val="00BA7773"/>
    <w:rsid w:val="00BA7BBA"/>
    <w:rsid w:val="00BA7CCF"/>
    <w:rsid w:val="00BA7D89"/>
    <w:rsid w:val="00BB0049"/>
    <w:rsid w:val="00BB0C4F"/>
    <w:rsid w:val="00BB0F51"/>
    <w:rsid w:val="00BB1037"/>
    <w:rsid w:val="00BB1325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72B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87"/>
    <w:rsid w:val="00BC231F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B20"/>
    <w:rsid w:val="00BC7CAF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9AD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271"/>
    <w:rsid w:val="00BD4906"/>
    <w:rsid w:val="00BD5555"/>
    <w:rsid w:val="00BD5FA0"/>
    <w:rsid w:val="00BD602B"/>
    <w:rsid w:val="00BD60CF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063"/>
    <w:rsid w:val="00BD77E7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0FA4"/>
    <w:rsid w:val="00BE116A"/>
    <w:rsid w:val="00BE11C0"/>
    <w:rsid w:val="00BE1306"/>
    <w:rsid w:val="00BE13C1"/>
    <w:rsid w:val="00BE13DF"/>
    <w:rsid w:val="00BE1741"/>
    <w:rsid w:val="00BE1846"/>
    <w:rsid w:val="00BE1A72"/>
    <w:rsid w:val="00BE1B1A"/>
    <w:rsid w:val="00BE1D67"/>
    <w:rsid w:val="00BE2A3D"/>
    <w:rsid w:val="00BE2CDA"/>
    <w:rsid w:val="00BE31C8"/>
    <w:rsid w:val="00BE32EC"/>
    <w:rsid w:val="00BE343D"/>
    <w:rsid w:val="00BE3474"/>
    <w:rsid w:val="00BE3625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4A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CDC"/>
    <w:rsid w:val="00BE5EB7"/>
    <w:rsid w:val="00BE63BB"/>
    <w:rsid w:val="00BE6AD4"/>
    <w:rsid w:val="00BE6E20"/>
    <w:rsid w:val="00BE6EBB"/>
    <w:rsid w:val="00BE70EE"/>
    <w:rsid w:val="00BE7109"/>
    <w:rsid w:val="00BE7347"/>
    <w:rsid w:val="00BE735A"/>
    <w:rsid w:val="00BE7C11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6C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02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E5C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71B"/>
    <w:rsid w:val="00C04854"/>
    <w:rsid w:val="00C048B8"/>
    <w:rsid w:val="00C04E55"/>
    <w:rsid w:val="00C04E58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0E2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7A4"/>
    <w:rsid w:val="00C147E1"/>
    <w:rsid w:val="00C14C7D"/>
    <w:rsid w:val="00C153B0"/>
    <w:rsid w:val="00C155F5"/>
    <w:rsid w:val="00C159C2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5F56"/>
    <w:rsid w:val="00C26110"/>
    <w:rsid w:val="00C26281"/>
    <w:rsid w:val="00C262F5"/>
    <w:rsid w:val="00C26533"/>
    <w:rsid w:val="00C26B0F"/>
    <w:rsid w:val="00C2736C"/>
    <w:rsid w:val="00C275C7"/>
    <w:rsid w:val="00C27973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1E40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44F"/>
    <w:rsid w:val="00C34AAF"/>
    <w:rsid w:val="00C34BF2"/>
    <w:rsid w:val="00C34C3B"/>
    <w:rsid w:val="00C34D8E"/>
    <w:rsid w:val="00C35238"/>
    <w:rsid w:val="00C353E5"/>
    <w:rsid w:val="00C354A3"/>
    <w:rsid w:val="00C354CD"/>
    <w:rsid w:val="00C3552C"/>
    <w:rsid w:val="00C3578A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04B"/>
    <w:rsid w:val="00C37300"/>
    <w:rsid w:val="00C37734"/>
    <w:rsid w:val="00C37CC6"/>
    <w:rsid w:val="00C37F32"/>
    <w:rsid w:val="00C40008"/>
    <w:rsid w:val="00C400F1"/>
    <w:rsid w:val="00C40569"/>
    <w:rsid w:val="00C40920"/>
    <w:rsid w:val="00C40C02"/>
    <w:rsid w:val="00C41498"/>
    <w:rsid w:val="00C41EA7"/>
    <w:rsid w:val="00C421C4"/>
    <w:rsid w:val="00C4225E"/>
    <w:rsid w:val="00C42431"/>
    <w:rsid w:val="00C424BB"/>
    <w:rsid w:val="00C424E1"/>
    <w:rsid w:val="00C4266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B2D"/>
    <w:rsid w:val="00C442D2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479"/>
    <w:rsid w:val="00C4563C"/>
    <w:rsid w:val="00C4595E"/>
    <w:rsid w:val="00C45972"/>
    <w:rsid w:val="00C45AB5"/>
    <w:rsid w:val="00C45D7F"/>
    <w:rsid w:val="00C45EB9"/>
    <w:rsid w:val="00C45F96"/>
    <w:rsid w:val="00C4604B"/>
    <w:rsid w:val="00C46091"/>
    <w:rsid w:val="00C46442"/>
    <w:rsid w:val="00C46738"/>
    <w:rsid w:val="00C46983"/>
    <w:rsid w:val="00C46C24"/>
    <w:rsid w:val="00C4751F"/>
    <w:rsid w:val="00C475CD"/>
    <w:rsid w:val="00C4760B"/>
    <w:rsid w:val="00C47840"/>
    <w:rsid w:val="00C478A3"/>
    <w:rsid w:val="00C47939"/>
    <w:rsid w:val="00C47ACC"/>
    <w:rsid w:val="00C47B0B"/>
    <w:rsid w:val="00C47BB2"/>
    <w:rsid w:val="00C47D2C"/>
    <w:rsid w:val="00C50029"/>
    <w:rsid w:val="00C50483"/>
    <w:rsid w:val="00C5074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C17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644"/>
    <w:rsid w:val="00C557D9"/>
    <w:rsid w:val="00C558E6"/>
    <w:rsid w:val="00C5600F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A89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70259"/>
    <w:rsid w:val="00C702C9"/>
    <w:rsid w:val="00C705C7"/>
    <w:rsid w:val="00C70881"/>
    <w:rsid w:val="00C70CC9"/>
    <w:rsid w:val="00C70F92"/>
    <w:rsid w:val="00C71148"/>
    <w:rsid w:val="00C711CD"/>
    <w:rsid w:val="00C7152D"/>
    <w:rsid w:val="00C71F62"/>
    <w:rsid w:val="00C72028"/>
    <w:rsid w:val="00C720B7"/>
    <w:rsid w:val="00C7213D"/>
    <w:rsid w:val="00C72708"/>
    <w:rsid w:val="00C7283E"/>
    <w:rsid w:val="00C728A4"/>
    <w:rsid w:val="00C732A8"/>
    <w:rsid w:val="00C732F3"/>
    <w:rsid w:val="00C733B7"/>
    <w:rsid w:val="00C73424"/>
    <w:rsid w:val="00C738A7"/>
    <w:rsid w:val="00C7391A"/>
    <w:rsid w:val="00C73A9C"/>
    <w:rsid w:val="00C73E23"/>
    <w:rsid w:val="00C74067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9E0"/>
    <w:rsid w:val="00C75ACF"/>
    <w:rsid w:val="00C75F2F"/>
    <w:rsid w:val="00C760A2"/>
    <w:rsid w:val="00C760B8"/>
    <w:rsid w:val="00C76709"/>
    <w:rsid w:val="00C76841"/>
    <w:rsid w:val="00C76C77"/>
    <w:rsid w:val="00C76DF8"/>
    <w:rsid w:val="00C76E93"/>
    <w:rsid w:val="00C772F5"/>
    <w:rsid w:val="00C7761C"/>
    <w:rsid w:val="00C779CF"/>
    <w:rsid w:val="00C779E3"/>
    <w:rsid w:val="00C77D82"/>
    <w:rsid w:val="00C802CF"/>
    <w:rsid w:val="00C803AE"/>
    <w:rsid w:val="00C80980"/>
    <w:rsid w:val="00C80B25"/>
    <w:rsid w:val="00C80D35"/>
    <w:rsid w:val="00C80E94"/>
    <w:rsid w:val="00C81124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B62"/>
    <w:rsid w:val="00C83C79"/>
    <w:rsid w:val="00C83F6C"/>
    <w:rsid w:val="00C84122"/>
    <w:rsid w:val="00C8435B"/>
    <w:rsid w:val="00C84368"/>
    <w:rsid w:val="00C84454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54D"/>
    <w:rsid w:val="00C85AB5"/>
    <w:rsid w:val="00C85ACD"/>
    <w:rsid w:val="00C85ED8"/>
    <w:rsid w:val="00C8601B"/>
    <w:rsid w:val="00C86114"/>
    <w:rsid w:val="00C861E2"/>
    <w:rsid w:val="00C86227"/>
    <w:rsid w:val="00C862E1"/>
    <w:rsid w:val="00C86357"/>
    <w:rsid w:val="00C86379"/>
    <w:rsid w:val="00C86879"/>
    <w:rsid w:val="00C868AC"/>
    <w:rsid w:val="00C86940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BC8"/>
    <w:rsid w:val="00C90C3A"/>
    <w:rsid w:val="00C913C4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779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85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312"/>
    <w:rsid w:val="00CA3583"/>
    <w:rsid w:val="00CA3648"/>
    <w:rsid w:val="00CA372D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B7F15"/>
    <w:rsid w:val="00CC006F"/>
    <w:rsid w:val="00CC00FB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8AC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08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401"/>
    <w:rsid w:val="00CD052F"/>
    <w:rsid w:val="00CD0597"/>
    <w:rsid w:val="00CD0598"/>
    <w:rsid w:val="00CD0BD8"/>
    <w:rsid w:val="00CD0CCC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766"/>
    <w:rsid w:val="00CD2E92"/>
    <w:rsid w:val="00CD2F06"/>
    <w:rsid w:val="00CD2FA0"/>
    <w:rsid w:val="00CD31F8"/>
    <w:rsid w:val="00CD3531"/>
    <w:rsid w:val="00CD35E0"/>
    <w:rsid w:val="00CD3C96"/>
    <w:rsid w:val="00CD404D"/>
    <w:rsid w:val="00CD40C1"/>
    <w:rsid w:val="00CD40F0"/>
    <w:rsid w:val="00CD431C"/>
    <w:rsid w:val="00CD45B6"/>
    <w:rsid w:val="00CD45DA"/>
    <w:rsid w:val="00CD47A1"/>
    <w:rsid w:val="00CD4920"/>
    <w:rsid w:val="00CD4BA9"/>
    <w:rsid w:val="00CD5A4B"/>
    <w:rsid w:val="00CD5BDD"/>
    <w:rsid w:val="00CD5FC0"/>
    <w:rsid w:val="00CD61B2"/>
    <w:rsid w:val="00CD61DA"/>
    <w:rsid w:val="00CD66AD"/>
    <w:rsid w:val="00CD6708"/>
    <w:rsid w:val="00CD6866"/>
    <w:rsid w:val="00CD6BDF"/>
    <w:rsid w:val="00CD6E80"/>
    <w:rsid w:val="00CD7114"/>
    <w:rsid w:val="00CD72E6"/>
    <w:rsid w:val="00CD72F0"/>
    <w:rsid w:val="00CD7364"/>
    <w:rsid w:val="00CD7942"/>
    <w:rsid w:val="00CD7963"/>
    <w:rsid w:val="00CD7A2E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5FA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1E1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82"/>
    <w:rsid w:val="00CF1B93"/>
    <w:rsid w:val="00CF1E75"/>
    <w:rsid w:val="00CF26B3"/>
    <w:rsid w:val="00CF291B"/>
    <w:rsid w:val="00CF29BD"/>
    <w:rsid w:val="00CF34B2"/>
    <w:rsid w:val="00CF3929"/>
    <w:rsid w:val="00CF3A86"/>
    <w:rsid w:val="00CF3BAB"/>
    <w:rsid w:val="00CF3C8E"/>
    <w:rsid w:val="00CF3E53"/>
    <w:rsid w:val="00CF4BFF"/>
    <w:rsid w:val="00CF4CE0"/>
    <w:rsid w:val="00CF5122"/>
    <w:rsid w:val="00CF51DF"/>
    <w:rsid w:val="00CF520C"/>
    <w:rsid w:val="00CF55C1"/>
    <w:rsid w:val="00CF579F"/>
    <w:rsid w:val="00CF5C21"/>
    <w:rsid w:val="00CF5C45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50C"/>
    <w:rsid w:val="00CF7BAC"/>
    <w:rsid w:val="00CF7ECA"/>
    <w:rsid w:val="00D00135"/>
    <w:rsid w:val="00D00347"/>
    <w:rsid w:val="00D00557"/>
    <w:rsid w:val="00D005D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1F7F"/>
    <w:rsid w:val="00D02165"/>
    <w:rsid w:val="00D022E6"/>
    <w:rsid w:val="00D029AC"/>
    <w:rsid w:val="00D029B3"/>
    <w:rsid w:val="00D02A12"/>
    <w:rsid w:val="00D02B59"/>
    <w:rsid w:val="00D02C24"/>
    <w:rsid w:val="00D02C7B"/>
    <w:rsid w:val="00D02F6A"/>
    <w:rsid w:val="00D0356A"/>
    <w:rsid w:val="00D03AFE"/>
    <w:rsid w:val="00D03CC9"/>
    <w:rsid w:val="00D03DC0"/>
    <w:rsid w:val="00D03E85"/>
    <w:rsid w:val="00D03F06"/>
    <w:rsid w:val="00D03F5A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C12"/>
    <w:rsid w:val="00D05FB8"/>
    <w:rsid w:val="00D06550"/>
    <w:rsid w:val="00D065BE"/>
    <w:rsid w:val="00D06667"/>
    <w:rsid w:val="00D06C13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89E"/>
    <w:rsid w:val="00D13BA0"/>
    <w:rsid w:val="00D13D04"/>
    <w:rsid w:val="00D13F95"/>
    <w:rsid w:val="00D13F96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4F7"/>
    <w:rsid w:val="00D15CE0"/>
    <w:rsid w:val="00D15DD2"/>
    <w:rsid w:val="00D15F56"/>
    <w:rsid w:val="00D16166"/>
    <w:rsid w:val="00D1628D"/>
    <w:rsid w:val="00D164FB"/>
    <w:rsid w:val="00D16696"/>
    <w:rsid w:val="00D166AD"/>
    <w:rsid w:val="00D167DD"/>
    <w:rsid w:val="00D1693A"/>
    <w:rsid w:val="00D16C92"/>
    <w:rsid w:val="00D16ED8"/>
    <w:rsid w:val="00D16FBF"/>
    <w:rsid w:val="00D1720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318A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521"/>
    <w:rsid w:val="00D249F6"/>
    <w:rsid w:val="00D24BAA"/>
    <w:rsid w:val="00D24E70"/>
    <w:rsid w:val="00D25103"/>
    <w:rsid w:val="00D251C1"/>
    <w:rsid w:val="00D25789"/>
    <w:rsid w:val="00D25812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B45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168"/>
    <w:rsid w:val="00D313B7"/>
    <w:rsid w:val="00D314D5"/>
    <w:rsid w:val="00D3186E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A4C"/>
    <w:rsid w:val="00D32E43"/>
    <w:rsid w:val="00D33380"/>
    <w:rsid w:val="00D339D8"/>
    <w:rsid w:val="00D3509E"/>
    <w:rsid w:val="00D351D5"/>
    <w:rsid w:val="00D351DE"/>
    <w:rsid w:val="00D35402"/>
    <w:rsid w:val="00D354D8"/>
    <w:rsid w:val="00D35816"/>
    <w:rsid w:val="00D358C2"/>
    <w:rsid w:val="00D35910"/>
    <w:rsid w:val="00D35A43"/>
    <w:rsid w:val="00D362C4"/>
    <w:rsid w:val="00D3681B"/>
    <w:rsid w:val="00D3682C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0B5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1B5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0B1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56F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4CD"/>
    <w:rsid w:val="00D63575"/>
    <w:rsid w:val="00D6363F"/>
    <w:rsid w:val="00D63720"/>
    <w:rsid w:val="00D63D66"/>
    <w:rsid w:val="00D63FD6"/>
    <w:rsid w:val="00D64104"/>
    <w:rsid w:val="00D646F9"/>
    <w:rsid w:val="00D647A4"/>
    <w:rsid w:val="00D647E2"/>
    <w:rsid w:val="00D64835"/>
    <w:rsid w:val="00D64916"/>
    <w:rsid w:val="00D64ACA"/>
    <w:rsid w:val="00D64D89"/>
    <w:rsid w:val="00D64FEC"/>
    <w:rsid w:val="00D65066"/>
    <w:rsid w:val="00D650D2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A66"/>
    <w:rsid w:val="00D71DEA"/>
    <w:rsid w:val="00D71E54"/>
    <w:rsid w:val="00D71F36"/>
    <w:rsid w:val="00D720AF"/>
    <w:rsid w:val="00D72300"/>
    <w:rsid w:val="00D72369"/>
    <w:rsid w:val="00D72622"/>
    <w:rsid w:val="00D72B39"/>
    <w:rsid w:val="00D72DE4"/>
    <w:rsid w:val="00D72F99"/>
    <w:rsid w:val="00D73311"/>
    <w:rsid w:val="00D73918"/>
    <w:rsid w:val="00D73A73"/>
    <w:rsid w:val="00D73D48"/>
    <w:rsid w:val="00D73E86"/>
    <w:rsid w:val="00D73EA1"/>
    <w:rsid w:val="00D742A4"/>
    <w:rsid w:val="00D74387"/>
    <w:rsid w:val="00D74A59"/>
    <w:rsid w:val="00D74D2B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B01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77E81"/>
    <w:rsid w:val="00D77F2B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A28"/>
    <w:rsid w:val="00D81C57"/>
    <w:rsid w:val="00D81FC0"/>
    <w:rsid w:val="00D82712"/>
    <w:rsid w:val="00D828E5"/>
    <w:rsid w:val="00D82941"/>
    <w:rsid w:val="00D831EC"/>
    <w:rsid w:val="00D8339D"/>
    <w:rsid w:val="00D835D5"/>
    <w:rsid w:val="00D83E33"/>
    <w:rsid w:val="00D83FCF"/>
    <w:rsid w:val="00D840F3"/>
    <w:rsid w:val="00D842F0"/>
    <w:rsid w:val="00D844CA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DC5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200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4E74"/>
    <w:rsid w:val="00D950B1"/>
    <w:rsid w:val="00D9519C"/>
    <w:rsid w:val="00D951A4"/>
    <w:rsid w:val="00D953FC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DF7"/>
    <w:rsid w:val="00DA0EE5"/>
    <w:rsid w:val="00DA0EF4"/>
    <w:rsid w:val="00DA1309"/>
    <w:rsid w:val="00DA143D"/>
    <w:rsid w:val="00DA145A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705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947"/>
    <w:rsid w:val="00DA5BDE"/>
    <w:rsid w:val="00DA5F0E"/>
    <w:rsid w:val="00DA5F72"/>
    <w:rsid w:val="00DA610F"/>
    <w:rsid w:val="00DA6155"/>
    <w:rsid w:val="00DA62F1"/>
    <w:rsid w:val="00DA63EB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4FC"/>
    <w:rsid w:val="00DB3558"/>
    <w:rsid w:val="00DB35BA"/>
    <w:rsid w:val="00DB35E8"/>
    <w:rsid w:val="00DB36C9"/>
    <w:rsid w:val="00DB3B85"/>
    <w:rsid w:val="00DB3CC0"/>
    <w:rsid w:val="00DB448D"/>
    <w:rsid w:val="00DB47BE"/>
    <w:rsid w:val="00DB4B5C"/>
    <w:rsid w:val="00DB4BBD"/>
    <w:rsid w:val="00DB4D4E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6FAD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8CE"/>
    <w:rsid w:val="00DC2975"/>
    <w:rsid w:val="00DC2B36"/>
    <w:rsid w:val="00DC2BFF"/>
    <w:rsid w:val="00DC2FC5"/>
    <w:rsid w:val="00DC32D7"/>
    <w:rsid w:val="00DC3303"/>
    <w:rsid w:val="00DC330E"/>
    <w:rsid w:val="00DC3317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50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25E"/>
    <w:rsid w:val="00DD15CF"/>
    <w:rsid w:val="00DD17B0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E04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105"/>
    <w:rsid w:val="00DE04A1"/>
    <w:rsid w:val="00DE06C9"/>
    <w:rsid w:val="00DE1311"/>
    <w:rsid w:val="00DE1562"/>
    <w:rsid w:val="00DE187A"/>
    <w:rsid w:val="00DE197C"/>
    <w:rsid w:val="00DE1BC2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AE7"/>
    <w:rsid w:val="00DE3D3C"/>
    <w:rsid w:val="00DE3DE4"/>
    <w:rsid w:val="00DE41CA"/>
    <w:rsid w:val="00DE42F2"/>
    <w:rsid w:val="00DE46D8"/>
    <w:rsid w:val="00DE47F7"/>
    <w:rsid w:val="00DE49C1"/>
    <w:rsid w:val="00DE5423"/>
    <w:rsid w:val="00DE552F"/>
    <w:rsid w:val="00DE5551"/>
    <w:rsid w:val="00DE55C0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67B"/>
    <w:rsid w:val="00DE777C"/>
    <w:rsid w:val="00DE77E5"/>
    <w:rsid w:val="00DE7822"/>
    <w:rsid w:val="00DE7849"/>
    <w:rsid w:val="00DE7D3F"/>
    <w:rsid w:val="00DF0381"/>
    <w:rsid w:val="00DF0445"/>
    <w:rsid w:val="00DF054B"/>
    <w:rsid w:val="00DF08B0"/>
    <w:rsid w:val="00DF0C2D"/>
    <w:rsid w:val="00DF16EE"/>
    <w:rsid w:val="00DF1E5C"/>
    <w:rsid w:val="00DF1F94"/>
    <w:rsid w:val="00DF202A"/>
    <w:rsid w:val="00DF22C6"/>
    <w:rsid w:val="00DF26EA"/>
    <w:rsid w:val="00DF2806"/>
    <w:rsid w:val="00DF28EB"/>
    <w:rsid w:val="00DF2C6E"/>
    <w:rsid w:val="00DF2C73"/>
    <w:rsid w:val="00DF2C8E"/>
    <w:rsid w:val="00DF2DC5"/>
    <w:rsid w:val="00DF2E12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96B"/>
    <w:rsid w:val="00DF7C04"/>
    <w:rsid w:val="00DF7C49"/>
    <w:rsid w:val="00DF7F3A"/>
    <w:rsid w:val="00E00185"/>
    <w:rsid w:val="00E002C3"/>
    <w:rsid w:val="00E00474"/>
    <w:rsid w:val="00E00B5C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1A"/>
    <w:rsid w:val="00E01F7F"/>
    <w:rsid w:val="00E020A2"/>
    <w:rsid w:val="00E020A5"/>
    <w:rsid w:val="00E0215F"/>
    <w:rsid w:val="00E02452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159"/>
    <w:rsid w:val="00E05527"/>
    <w:rsid w:val="00E05A34"/>
    <w:rsid w:val="00E05C7D"/>
    <w:rsid w:val="00E05EE1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E0"/>
    <w:rsid w:val="00E100F2"/>
    <w:rsid w:val="00E10464"/>
    <w:rsid w:val="00E109D1"/>
    <w:rsid w:val="00E109D9"/>
    <w:rsid w:val="00E10BE6"/>
    <w:rsid w:val="00E11480"/>
    <w:rsid w:val="00E115CB"/>
    <w:rsid w:val="00E1188F"/>
    <w:rsid w:val="00E119E2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4C59"/>
    <w:rsid w:val="00E14FCE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208"/>
    <w:rsid w:val="00E2047F"/>
    <w:rsid w:val="00E204C3"/>
    <w:rsid w:val="00E204CC"/>
    <w:rsid w:val="00E2064B"/>
    <w:rsid w:val="00E20EF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C5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79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E5F"/>
    <w:rsid w:val="00E27E89"/>
    <w:rsid w:val="00E3035C"/>
    <w:rsid w:val="00E30685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725"/>
    <w:rsid w:val="00E32A96"/>
    <w:rsid w:val="00E32AD0"/>
    <w:rsid w:val="00E32AD6"/>
    <w:rsid w:val="00E32BB3"/>
    <w:rsid w:val="00E32D9D"/>
    <w:rsid w:val="00E334A1"/>
    <w:rsid w:val="00E334DC"/>
    <w:rsid w:val="00E3392B"/>
    <w:rsid w:val="00E33BC0"/>
    <w:rsid w:val="00E3423B"/>
    <w:rsid w:val="00E34277"/>
    <w:rsid w:val="00E346BE"/>
    <w:rsid w:val="00E352B7"/>
    <w:rsid w:val="00E356AD"/>
    <w:rsid w:val="00E35745"/>
    <w:rsid w:val="00E35756"/>
    <w:rsid w:val="00E35843"/>
    <w:rsid w:val="00E358F9"/>
    <w:rsid w:val="00E35AAB"/>
    <w:rsid w:val="00E3613D"/>
    <w:rsid w:val="00E366DE"/>
    <w:rsid w:val="00E367C3"/>
    <w:rsid w:val="00E3691F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4DA"/>
    <w:rsid w:val="00E415D9"/>
    <w:rsid w:val="00E415EC"/>
    <w:rsid w:val="00E41E3D"/>
    <w:rsid w:val="00E424FF"/>
    <w:rsid w:val="00E427E0"/>
    <w:rsid w:val="00E42BFE"/>
    <w:rsid w:val="00E42FFC"/>
    <w:rsid w:val="00E4301E"/>
    <w:rsid w:val="00E4303F"/>
    <w:rsid w:val="00E43148"/>
    <w:rsid w:val="00E4350D"/>
    <w:rsid w:val="00E435B6"/>
    <w:rsid w:val="00E439ED"/>
    <w:rsid w:val="00E43D61"/>
    <w:rsid w:val="00E43DB1"/>
    <w:rsid w:val="00E44020"/>
    <w:rsid w:val="00E440CD"/>
    <w:rsid w:val="00E440D8"/>
    <w:rsid w:val="00E440FD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8AE"/>
    <w:rsid w:val="00E459AB"/>
    <w:rsid w:val="00E45D9D"/>
    <w:rsid w:val="00E45E8E"/>
    <w:rsid w:val="00E460E2"/>
    <w:rsid w:val="00E460F1"/>
    <w:rsid w:val="00E46510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47EB5"/>
    <w:rsid w:val="00E500B8"/>
    <w:rsid w:val="00E501A5"/>
    <w:rsid w:val="00E50242"/>
    <w:rsid w:val="00E502E9"/>
    <w:rsid w:val="00E5049B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878"/>
    <w:rsid w:val="00E519A2"/>
    <w:rsid w:val="00E51ABC"/>
    <w:rsid w:val="00E51BEF"/>
    <w:rsid w:val="00E51EDD"/>
    <w:rsid w:val="00E51F2D"/>
    <w:rsid w:val="00E52338"/>
    <w:rsid w:val="00E52547"/>
    <w:rsid w:val="00E527CA"/>
    <w:rsid w:val="00E52B61"/>
    <w:rsid w:val="00E52C3A"/>
    <w:rsid w:val="00E52E83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240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97C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1B"/>
    <w:rsid w:val="00E6677E"/>
    <w:rsid w:val="00E669DA"/>
    <w:rsid w:val="00E66B3D"/>
    <w:rsid w:val="00E66B6B"/>
    <w:rsid w:val="00E66D01"/>
    <w:rsid w:val="00E66F7B"/>
    <w:rsid w:val="00E66FC2"/>
    <w:rsid w:val="00E67485"/>
    <w:rsid w:val="00E67590"/>
    <w:rsid w:val="00E67B65"/>
    <w:rsid w:val="00E70AFC"/>
    <w:rsid w:val="00E70DB2"/>
    <w:rsid w:val="00E716B9"/>
    <w:rsid w:val="00E719AD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C5F"/>
    <w:rsid w:val="00E73FE8"/>
    <w:rsid w:val="00E7444B"/>
    <w:rsid w:val="00E74716"/>
    <w:rsid w:val="00E74739"/>
    <w:rsid w:val="00E748CB"/>
    <w:rsid w:val="00E748F2"/>
    <w:rsid w:val="00E74BBB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E77"/>
    <w:rsid w:val="00E76FF3"/>
    <w:rsid w:val="00E76FF9"/>
    <w:rsid w:val="00E7723D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863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7C8"/>
    <w:rsid w:val="00E868AC"/>
    <w:rsid w:val="00E868BC"/>
    <w:rsid w:val="00E868D6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65B"/>
    <w:rsid w:val="00E92DD5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2A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327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977"/>
    <w:rsid w:val="00EA49F6"/>
    <w:rsid w:val="00EA4E7D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A7F4A"/>
    <w:rsid w:val="00EB03D2"/>
    <w:rsid w:val="00EB04A9"/>
    <w:rsid w:val="00EB09DA"/>
    <w:rsid w:val="00EB0A38"/>
    <w:rsid w:val="00EB0B19"/>
    <w:rsid w:val="00EB0CE4"/>
    <w:rsid w:val="00EB0F62"/>
    <w:rsid w:val="00EB0F7F"/>
    <w:rsid w:val="00EB10CC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9FF"/>
    <w:rsid w:val="00EB3E6A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725"/>
    <w:rsid w:val="00EC08F2"/>
    <w:rsid w:val="00EC0D4A"/>
    <w:rsid w:val="00EC1031"/>
    <w:rsid w:val="00EC1101"/>
    <w:rsid w:val="00EC1163"/>
    <w:rsid w:val="00EC11B1"/>
    <w:rsid w:val="00EC1270"/>
    <w:rsid w:val="00EC12C5"/>
    <w:rsid w:val="00EC12CD"/>
    <w:rsid w:val="00EC13BB"/>
    <w:rsid w:val="00EC1487"/>
    <w:rsid w:val="00EC15FB"/>
    <w:rsid w:val="00EC1879"/>
    <w:rsid w:val="00EC1AF4"/>
    <w:rsid w:val="00EC1CAF"/>
    <w:rsid w:val="00EC1F2C"/>
    <w:rsid w:val="00EC20A2"/>
    <w:rsid w:val="00EC2550"/>
    <w:rsid w:val="00EC2824"/>
    <w:rsid w:val="00EC28FC"/>
    <w:rsid w:val="00EC2DBB"/>
    <w:rsid w:val="00EC36D4"/>
    <w:rsid w:val="00EC3A5E"/>
    <w:rsid w:val="00EC3B6F"/>
    <w:rsid w:val="00EC3C5A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261"/>
    <w:rsid w:val="00EC75C1"/>
    <w:rsid w:val="00EC78D9"/>
    <w:rsid w:val="00EC796C"/>
    <w:rsid w:val="00EC7971"/>
    <w:rsid w:val="00EC7AC6"/>
    <w:rsid w:val="00EC7DBE"/>
    <w:rsid w:val="00ED01BB"/>
    <w:rsid w:val="00ED0582"/>
    <w:rsid w:val="00ED05AD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DE3"/>
    <w:rsid w:val="00ED3ED3"/>
    <w:rsid w:val="00ED3F17"/>
    <w:rsid w:val="00ED3F2A"/>
    <w:rsid w:val="00ED3FFC"/>
    <w:rsid w:val="00ED4081"/>
    <w:rsid w:val="00ED4459"/>
    <w:rsid w:val="00ED44AB"/>
    <w:rsid w:val="00ED4918"/>
    <w:rsid w:val="00ED4939"/>
    <w:rsid w:val="00ED4B2E"/>
    <w:rsid w:val="00ED4BC3"/>
    <w:rsid w:val="00ED4E77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97F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787"/>
    <w:rsid w:val="00EE5D29"/>
    <w:rsid w:val="00EE60C5"/>
    <w:rsid w:val="00EE61F1"/>
    <w:rsid w:val="00EE61F9"/>
    <w:rsid w:val="00EE65AF"/>
    <w:rsid w:val="00EE6B45"/>
    <w:rsid w:val="00EE6E6C"/>
    <w:rsid w:val="00EE6E82"/>
    <w:rsid w:val="00EE7170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0CFB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0DE"/>
    <w:rsid w:val="00EF320E"/>
    <w:rsid w:val="00EF335B"/>
    <w:rsid w:val="00EF338C"/>
    <w:rsid w:val="00EF3A5C"/>
    <w:rsid w:val="00EF3A77"/>
    <w:rsid w:val="00EF3BED"/>
    <w:rsid w:val="00EF3C46"/>
    <w:rsid w:val="00EF3DC6"/>
    <w:rsid w:val="00EF3E20"/>
    <w:rsid w:val="00EF3FE1"/>
    <w:rsid w:val="00EF408B"/>
    <w:rsid w:val="00EF4384"/>
    <w:rsid w:val="00EF452B"/>
    <w:rsid w:val="00EF4640"/>
    <w:rsid w:val="00EF465D"/>
    <w:rsid w:val="00EF471B"/>
    <w:rsid w:val="00EF49D3"/>
    <w:rsid w:val="00EF502B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043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727"/>
    <w:rsid w:val="00F009B0"/>
    <w:rsid w:val="00F009EC"/>
    <w:rsid w:val="00F00AC6"/>
    <w:rsid w:val="00F00B5E"/>
    <w:rsid w:val="00F00EE2"/>
    <w:rsid w:val="00F01435"/>
    <w:rsid w:val="00F01798"/>
    <w:rsid w:val="00F01A03"/>
    <w:rsid w:val="00F01BC2"/>
    <w:rsid w:val="00F01E7D"/>
    <w:rsid w:val="00F01FC6"/>
    <w:rsid w:val="00F02455"/>
    <w:rsid w:val="00F029B8"/>
    <w:rsid w:val="00F03591"/>
    <w:rsid w:val="00F037DB"/>
    <w:rsid w:val="00F03890"/>
    <w:rsid w:val="00F03B2D"/>
    <w:rsid w:val="00F03E4E"/>
    <w:rsid w:val="00F03EFA"/>
    <w:rsid w:val="00F04096"/>
    <w:rsid w:val="00F0416D"/>
    <w:rsid w:val="00F041D3"/>
    <w:rsid w:val="00F042D8"/>
    <w:rsid w:val="00F043DB"/>
    <w:rsid w:val="00F04588"/>
    <w:rsid w:val="00F046BA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2F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6E7"/>
    <w:rsid w:val="00F2375F"/>
    <w:rsid w:val="00F237B4"/>
    <w:rsid w:val="00F23D35"/>
    <w:rsid w:val="00F23EC3"/>
    <w:rsid w:val="00F23F2C"/>
    <w:rsid w:val="00F241C0"/>
    <w:rsid w:val="00F2438F"/>
    <w:rsid w:val="00F24A84"/>
    <w:rsid w:val="00F24CC7"/>
    <w:rsid w:val="00F24E66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1B4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B83"/>
    <w:rsid w:val="00F36E18"/>
    <w:rsid w:val="00F3706F"/>
    <w:rsid w:val="00F371A6"/>
    <w:rsid w:val="00F3749F"/>
    <w:rsid w:val="00F37796"/>
    <w:rsid w:val="00F37955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2FE0"/>
    <w:rsid w:val="00F4332E"/>
    <w:rsid w:val="00F434C7"/>
    <w:rsid w:val="00F435C4"/>
    <w:rsid w:val="00F43757"/>
    <w:rsid w:val="00F43AA0"/>
    <w:rsid w:val="00F43D84"/>
    <w:rsid w:val="00F4402F"/>
    <w:rsid w:val="00F4437E"/>
    <w:rsid w:val="00F44651"/>
    <w:rsid w:val="00F44683"/>
    <w:rsid w:val="00F44885"/>
    <w:rsid w:val="00F44AE5"/>
    <w:rsid w:val="00F44DFC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F2"/>
    <w:rsid w:val="00F477BB"/>
    <w:rsid w:val="00F47B6C"/>
    <w:rsid w:val="00F47BB6"/>
    <w:rsid w:val="00F50494"/>
    <w:rsid w:val="00F50701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9E9"/>
    <w:rsid w:val="00F52C8B"/>
    <w:rsid w:val="00F52D04"/>
    <w:rsid w:val="00F52D92"/>
    <w:rsid w:val="00F52E1A"/>
    <w:rsid w:val="00F5362C"/>
    <w:rsid w:val="00F537D2"/>
    <w:rsid w:val="00F53D58"/>
    <w:rsid w:val="00F53E58"/>
    <w:rsid w:val="00F53FEC"/>
    <w:rsid w:val="00F54316"/>
    <w:rsid w:val="00F5466B"/>
    <w:rsid w:val="00F54FDF"/>
    <w:rsid w:val="00F5534D"/>
    <w:rsid w:val="00F5542D"/>
    <w:rsid w:val="00F55599"/>
    <w:rsid w:val="00F558BB"/>
    <w:rsid w:val="00F559D5"/>
    <w:rsid w:val="00F55AE2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298"/>
    <w:rsid w:val="00F6254F"/>
    <w:rsid w:val="00F62590"/>
    <w:rsid w:val="00F626A3"/>
    <w:rsid w:val="00F627DB"/>
    <w:rsid w:val="00F627E7"/>
    <w:rsid w:val="00F62AEA"/>
    <w:rsid w:val="00F62CAF"/>
    <w:rsid w:val="00F62FB8"/>
    <w:rsid w:val="00F63170"/>
    <w:rsid w:val="00F63186"/>
    <w:rsid w:val="00F63419"/>
    <w:rsid w:val="00F6349D"/>
    <w:rsid w:val="00F635C5"/>
    <w:rsid w:val="00F637E0"/>
    <w:rsid w:val="00F63913"/>
    <w:rsid w:val="00F63C02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882"/>
    <w:rsid w:val="00F70C06"/>
    <w:rsid w:val="00F70EF0"/>
    <w:rsid w:val="00F70EF8"/>
    <w:rsid w:val="00F70F6C"/>
    <w:rsid w:val="00F711AD"/>
    <w:rsid w:val="00F714A5"/>
    <w:rsid w:val="00F71AA3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4587"/>
    <w:rsid w:val="00F74725"/>
    <w:rsid w:val="00F74C1E"/>
    <w:rsid w:val="00F74F1F"/>
    <w:rsid w:val="00F75184"/>
    <w:rsid w:val="00F751D0"/>
    <w:rsid w:val="00F752AF"/>
    <w:rsid w:val="00F7584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5B6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478B"/>
    <w:rsid w:val="00F850C1"/>
    <w:rsid w:val="00F8558C"/>
    <w:rsid w:val="00F8589A"/>
    <w:rsid w:val="00F858F8"/>
    <w:rsid w:val="00F85CB0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014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3CB0"/>
    <w:rsid w:val="00F940B2"/>
    <w:rsid w:val="00F94139"/>
    <w:rsid w:val="00F942ED"/>
    <w:rsid w:val="00F944AF"/>
    <w:rsid w:val="00F9473A"/>
    <w:rsid w:val="00F94770"/>
    <w:rsid w:val="00F949B1"/>
    <w:rsid w:val="00F94D5B"/>
    <w:rsid w:val="00F94F34"/>
    <w:rsid w:val="00F94F3D"/>
    <w:rsid w:val="00F9573B"/>
    <w:rsid w:val="00F95911"/>
    <w:rsid w:val="00F95C29"/>
    <w:rsid w:val="00F95C81"/>
    <w:rsid w:val="00F95D08"/>
    <w:rsid w:val="00F95F02"/>
    <w:rsid w:val="00F9663C"/>
    <w:rsid w:val="00F96857"/>
    <w:rsid w:val="00F96FB0"/>
    <w:rsid w:val="00F97280"/>
    <w:rsid w:val="00F97991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AD2"/>
    <w:rsid w:val="00FA1CC9"/>
    <w:rsid w:val="00FA1DF3"/>
    <w:rsid w:val="00FA1FDD"/>
    <w:rsid w:val="00FA20D8"/>
    <w:rsid w:val="00FA247E"/>
    <w:rsid w:val="00FA26A2"/>
    <w:rsid w:val="00FA297F"/>
    <w:rsid w:val="00FA2F94"/>
    <w:rsid w:val="00FA3358"/>
    <w:rsid w:val="00FA33A1"/>
    <w:rsid w:val="00FA33C7"/>
    <w:rsid w:val="00FA3613"/>
    <w:rsid w:val="00FA366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928"/>
    <w:rsid w:val="00FA6B9A"/>
    <w:rsid w:val="00FA6CA6"/>
    <w:rsid w:val="00FA6CD2"/>
    <w:rsid w:val="00FA6CE8"/>
    <w:rsid w:val="00FA6DCB"/>
    <w:rsid w:val="00FA6EF5"/>
    <w:rsid w:val="00FA6EF7"/>
    <w:rsid w:val="00FA6F3B"/>
    <w:rsid w:val="00FA759C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F76"/>
    <w:rsid w:val="00FB1FED"/>
    <w:rsid w:val="00FB214C"/>
    <w:rsid w:val="00FB22F6"/>
    <w:rsid w:val="00FB27B7"/>
    <w:rsid w:val="00FB28D6"/>
    <w:rsid w:val="00FB2A11"/>
    <w:rsid w:val="00FB2A72"/>
    <w:rsid w:val="00FB2ADB"/>
    <w:rsid w:val="00FB3171"/>
    <w:rsid w:val="00FB335E"/>
    <w:rsid w:val="00FB361B"/>
    <w:rsid w:val="00FB375C"/>
    <w:rsid w:val="00FB3873"/>
    <w:rsid w:val="00FB3E44"/>
    <w:rsid w:val="00FB412C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4D0"/>
    <w:rsid w:val="00FB764D"/>
    <w:rsid w:val="00FB7781"/>
    <w:rsid w:val="00FB7A38"/>
    <w:rsid w:val="00FB7B9A"/>
    <w:rsid w:val="00FB7DDE"/>
    <w:rsid w:val="00FB7E6A"/>
    <w:rsid w:val="00FB7FAD"/>
    <w:rsid w:val="00FC03DC"/>
    <w:rsid w:val="00FC0669"/>
    <w:rsid w:val="00FC0752"/>
    <w:rsid w:val="00FC07A1"/>
    <w:rsid w:val="00FC0955"/>
    <w:rsid w:val="00FC0C67"/>
    <w:rsid w:val="00FC0D01"/>
    <w:rsid w:val="00FC0EB9"/>
    <w:rsid w:val="00FC0F4A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1EE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954"/>
    <w:rsid w:val="00FC3B8B"/>
    <w:rsid w:val="00FC406D"/>
    <w:rsid w:val="00FC40CC"/>
    <w:rsid w:val="00FC4261"/>
    <w:rsid w:val="00FC4A6D"/>
    <w:rsid w:val="00FC4F8E"/>
    <w:rsid w:val="00FC5216"/>
    <w:rsid w:val="00FC5458"/>
    <w:rsid w:val="00FC57A3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6FA9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1896"/>
    <w:rsid w:val="00FD1AAD"/>
    <w:rsid w:val="00FD210E"/>
    <w:rsid w:val="00FD2699"/>
    <w:rsid w:val="00FD32DA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96C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9B3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C9F"/>
    <w:rsid w:val="00FE2DF3"/>
    <w:rsid w:val="00FE2EC7"/>
    <w:rsid w:val="00FE3234"/>
    <w:rsid w:val="00FE33A6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DE"/>
    <w:rsid w:val="00FE4889"/>
    <w:rsid w:val="00FE4B53"/>
    <w:rsid w:val="00FE4B76"/>
    <w:rsid w:val="00FE4E60"/>
    <w:rsid w:val="00FE509F"/>
    <w:rsid w:val="00FE515D"/>
    <w:rsid w:val="00FE5318"/>
    <w:rsid w:val="00FE53BC"/>
    <w:rsid w:val="00FE5A54"/>
    <w:rsid w:val="00FE5B83"/>
    <w:rsid w:val="00FE5CA3"/>
    <w:rsid w:val="00FE604D"/>
    <w:rsid w:val="00FE649F"/>
    <w:rsid w:val="00FE6542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1DB8"/>
    <w:rsid w:val="00FF2842"/>
    <w:rsid w:val="00FF30DF"/>
    <w:rsid w:val="00FF34B7"/>
    <w:rsid w:val="00FF35A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468"/>
    <w:rsid w:val="00FF5697"/>
    <w:rsid w:val="00FF5711"/>
    <w:rsid w:val="00FF573C"/>
    <w:rsid w:val="00FF58FE"/>
    <w:rsid w:val="00FF5BFC"/>
    <w:rsid w:val="00FF5EBB"/>
    <w:rsid w:val="00FF6053"/>
    <w:rsid w:val="00FF61D2"/>
    <w:rsid w:val="00FF6335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6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1E2732-FBB9-4A1D-838C-CEA31BA49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21</Pages>
  <Words>3797</Words>
  <Characters>21645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Muangklang, Tamonwan</dc:creator>
  <cp:keywords/>
  <dc:description/>
  <cp:lastModifiedBy>Tamonwan, Muangklang</cp:lastModifiedBy>
  <cp:revision>2</cp:revision>
  <cp:lastPrinted>2025-08-04T02:42:00Z</cp:lastPrinted>
  <dcterms:created xsi:type="dcterms:W3CDTF">2025-08-13T08:27:00Z</dcterms:created>
  <dcterms:modified xsi:type="dcterms:W3CDTF">2025-08-13T08:27:00Z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