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BD160" w14:textId="0FE6DA0A" w:rsidR="00F24122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Hlk71302299"/>
      <w:r w:rsidRPr="000B6E1A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E70728" w:rsidRPr="000B6E1A">
        <w:rPr>
          <w:rFonts w:ascii="Angsana New" w:hAnsi="Angsana New" w:cs="Angsana New" w:hint="cs"/>
          <w:sz w:val="52"/>
          <w:szCs w:val="52"/>
          <w:cs/>
        </w:rPr>
        <w:t xml:space="preserve">เอสซีจี </w:t>
      </w:r>
      <w:r w:rsidR="002A16E9" w:rsidRPr="000B6E1A">
        <w:rPr>
          <w:rFonts w:ascii="Angsana New" w:hAnsi="Angsana New" w:cs="Angsana New"/>
          <w:sz w:val="52"/>
          <w:szCs w:val="52"/>
          <w:cs/>
        </w:rPr>
        <w:t xml:space="preserve">เจดับเบิ้ลยูดี โลจิสติกส์ </w:t>
      </w:r>
      <w:r w:rsidRPr="000B6E1A">
        <w:rPr>
          <w:rFonts w:ascii="Angsana New" w:hAnsi="Angsana New" w:cs="Angsana New"/>
          <w:sz w:val="52"/>
          <w:szCs w:val="52"/>
          <w:cs/>
        </w:rPr>
        <w:t>จำกัด</w:t>
      </w:r>
      <w:r w:rsidRPr="000B6E1A">
        <w:rPr>
          <w:rFonts w:ascii="Angsana New" w:hAnsi="Angsana New" w:cs="Angsana New"/>
          <w:sz w:val="52"/>
          <w:szCs w:val="52"/>
        </w:rPr>
        <w:t xml:space="preserve"> </w:t>
      </w:r>
      <w:r w:rsidRPr="000B6E1A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0B6E1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1CD5C398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0B6E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A1EF325" w14:textId="61CDF6B7" w:rsidR="00FD5AFA" w:rsidRPr="00A7136F" w:rsidRDefault="00FD5AFA" w:rsidP="00FD5A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C3FEEC7" w14:textId="77777777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0B6E1A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0B6E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7CE2C8" w14:textId="77777777" w:rsidR="00804175" w:rsidRPr="000B6E1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45D7F40B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687934DA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0D029781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7EA18718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219A1E3A" w14:textId="377AD74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E70728" w:rsidRPr="000B6E1A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707E47C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E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437F7B21" w14:textId="402DB07E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6E1A">
        <w:rPr>
          <w:rFonts w:asciiTheme="majorBidi" w:hAnsiTheme="majorBidi" w:cstheme="majorBidi"/>
          <w:b/>
          <w:bCs/>
          <w:sz w:val="28"/>
          <w:szCs w:val="28"/>
          <w:cs/>
        </w:rPr>
        <w:t>เสนอ  คณะกรรมการบริษัท</w:t>
      </w:r>
      <w:r w:rsidR="00E70728" w:rsidRPr="000B6E1A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เอสซีจี </w:t>
      </w:r>
      <w:r w:rsidRPr="000B6E1A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โลจิสติกส์ จำกัด (มหาชน</w:t>
      </w:r>
      <w:r w:rsidRPr="000B6E1A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0CA37F67" w14:textId="77777777" w:rsidR="001203E2" w:rsidRPr="000B6E1A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59C6F0BF" w14:textId="4CFAE195" w:rsidR="00FD5AFA" w:rsidRPr="000B6E1A" w:rsidRDefault="00FD5AFA" w:rsidP="007B5027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074B3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0074B3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2568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สำหรับงวดสามเดือนและหกเดือนสิ้นสุด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0074B3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0074B3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0074B3">
        <w:rPr>
          <w:rFonts w:asciiTheme="majorBidi" w:hAnsiTheme="majorBidi" w:cstheme="majorBidi"/>
          <w:sz w:val="28"/>
          <w:szCs w:val="28"/>
          <w:cs/>
        </w:rPr>
        <w:t>ระหว่างกาล) ของบริษัท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Pr="000074B3">
        <w:rPr>
          <w:rFonts w:asciiTheme="majorBidi" w:hAnsiTheme="majorBidi" w:cs="Angsana New"/>
          <w:sz w:val="28"/>
          <w:szCs w:val="28"/>
          <w:cs/>
        </w:rPr>
        <w:t>)</w:t>
      </w:r>
      <w:r w:rsidRPr="000074B3">
        <w:rPr>
          <w:rFonts w:asciiTheme="majorBidi" w:hAnsiTheme="majorBidi" w:cs="Angsana New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Pr="000074B3">
        <w:rPr>
          <w:rFonts w:asciiTheme="majorBidi" w:hAnsiTheme="majorBidi" w:cs="Angsana New"/>
          <w:sz w:val="28"/>
          <w:szCs w:val="28"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Pr="000074B3">
        <w:rPr>
          <w:rFonts w:asciiTheme="majorBidi" w:hAnsiTheme="majorBidi" w:cs="Angsana New"/>
          <w:sz w:val="28"/>
          <w:szCs w:val="28"/>
          <w:cs/>
        </w:rPr>
        <w:t>)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074B3">
        <w:rPr>
          <w:rFonts w:asciiTheme="majorBidi" w:hAnsiTheme="majorBidi" w:cstheme="majorBidi"/>
          <w:sz w:val="28"/>
          <w:szCs w:val="28"/>
        </w:rPr>
        <w:t xml:space="preserve">34 </w:t>
      </w:r>
      <w:r w:rsidRPr="000074B3">
        <w:rPr>
          <w:rFonts w:asciiTheme="majorBidi" w:hAnsiTheme="majorBidi" w:cstheme="majorBidi"/>
          <w:sz w:val="28"/>
          <w:szCs w:val="28"/>
          <w:cs/>
        </w:rPr>
        <w:t>เรื่อง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0B6E1A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33F5E42" w14:textId="77777777" w:rsidR="001203E2" w:rsidRPr="000B6E1A" w:rsidRDefault="001203E2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0B6E1A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0B6E1A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1B21F7D5" w14:textId="77777777" w:rsidR="007B5027" w:rsidRPr="000B6E1A" w:rsidRDefault="007B5027" w:rsidP="007B5027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302327"/>
      <w:bookmarkEnd w:id="0"/>
      <w:r w:rsidRPr="000B6E1A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0B6E1A">
        <w:rPr>
          <w:rFonts w:asciiTheme="majorBidi" w:hAnsiTheme="majorBidi" w:cstheme="majorBidi"/>
          <w:sz w:val="28"/>
          <w:szCs w:val="28"/>
        </w:rPr>
        <w:t>2410</w:t>
      </w:r>
      <w:r w:rsidRPr="000B6E1A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FA1C82E" w14:textId="77777777" w:rsidR="00FB7B86" w:rsidRPr="000B6E1A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96F9B6" w14:textId="77777777" w:rsidR="00FB7B86" w:rsidRPr="000B6E1A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68451CA" w14:textId="77777777" w:rsidR="00FB7B86" w:rsidRPr="000B6E1A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49E57" w14:textId="77777777" w:rsidR="0082633D" w:rsidRPr="000B6E1A" w:rsidRDefault="0082633D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82633D" w:rsidRPr="000B6E1A" w:rsidSect="00155BD1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</w:p>
    <w:p w14:paraId="63D721FB" w14:textId="1DECB8F0" w:rsidR="008A0F6F" w:rsidRPr="000B6E1A" w:rsidRDefault="008A0F6F" w:rsidP="008A0F6F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B6E1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4F3F8C39" w14:textId="77777777" w:rsidR="008A0F6F" w:rsidRPr="000B6E1A" w:rsidRDefault="008A0F6F" w:rsidP="008A0F6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</w:pPr>
    </w:p>
    <w:p w14:paraId="3D3318B4" w14:textId="77777777" w:rsidR="007B5027" w:rsidRPr="000B6E1A" w:rsidRDefault="007B5027" w:rsidP="007B5027">
      <w:pPr>
        <w:spacing w:line="240" w:lineRule="auto"/>
        <w:ind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0B6E1A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0B6E1A">
        <w:rPr>
          <w:rFonts w:asciiTheme="majorBidi" w:eastAsia="Calibri" w:hAnsiTheme="majorBidi" w:cstheme="majorBidi"/>
          <w:sz w:val="28"/>
          <w:szCs w:val="28"/>
        </w:rPr>
        <w:t xml:space="preserve">34 </w:t>
      </w:r>
      <w:r w:rsidRPr="000B6E1A">
        <w:rPr>
          <w:rFonts w:asciiTheme="majorBidi" w:eastAsia="Calibri" w:hAnsiTheme="majorBidi" w:cstheme="majorBidi"/>
          <w:sz w:val="28"/>
          <w:szCs w:val="28"/>
          <w:cs/>
        </w:rPr>
        <w:t>เรื่อง</w:t>
      </w:r>
      <w:r w:rsidRPr="000B6E1A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0B6E1A">
        <w:rPr>
          <w:rFonts w:asciiTheme="majorBidi" w:eastAsia="Calibri" w:hAnsiTheme="majorBidi" w:cstheme="majorBidi"/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486319FB" w14:textId="1F10AF0B" w:rsidR="006E4C3D" w:rsidRPr="000B6E1A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0A9A56E" w14:textId="77777777" w:rsidR="00F576E4" w:rsidRPr="000B6E1A" w:rsidRDefault="00F576E4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E180293" w14:textId="5A27A97A" w:rsidR="003B2A31" w:rsidRPr="000B6E1A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E9D92A0" w14:textId="3E0ECDC8" w:rsidR="003B2A31" w:rsidRPr="000B6E1A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8F93A56" w14:textId="77777777" w:rsidR="003B2A31" w:rsidRPr="000B6E1A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45FA2DB" w14:textId="77777777" w:rsidR="001203E2" w:rsidRPr="000B6E1A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B6E1A">
        <w:rPr>
          <w:rFonts w:asciiTheme="majorBidi" w:hAnsiTheme="majorBidi" w:cstheme="majorBidi"/>
          <w:sz w:val="28"/>
          <w:szCs w:val="28"/>
          <w:cs/>
          <w:lang w:val="en-US"/>
        </w:rPr>
        <w:t>(เอกสิทธิ์ ชูธรรมสถิตย์)</w:t>
      </w:r>
    </w:p>
    <w:p w14:paraId="63F7536B" w14:textId="77777777" w:rsidR="001203E2" w:rsidRPr="000B6E1A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B6E1A">
        <w:rPr>
          <w:rFonts w:asciiTheme="majorBidi" w:hAnsiTheme="majorBidi" w:cstheme="majorBidi"/>
          <w:sz w:val="28"/>
          <w:szCs w:val="28"/>
          <w:cs/>
          <w:lang w:val="en-US"/>
        </w:rPr>
        <w:t>ผู้สอบบัญชีรับอนุญาต</w:t>
      </w:r>
    </w:p>
    <w:p w14:paraId="224821FD" w14:textId="6E8D1E6A" w:rsidR="001203E2" w:rsidRPr="000B6E1A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B6E1A">
        <w:rPr>
          <w:rFonts w:asciiTheme="majorBidi" w:hAnsiTheme="majorBidi" w:cstheme="majorBidi"/>
          <w:sz w:val="28"/>
          <w:szCs w:val="28"/>
          <w:cs/>
          <w:lang w:val="en-US"/>
        </w:rPr>
        <w:t>เลขทะเบียน</w:t>
      </w:r>
      <w:r w:rsidRPr="000B6E1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32D8F" w:rsidRPr="000B6E1A">
        <w:rPr>
          <w:rFonts w:asciiTheme="majorBidi" w:hAnsiTheme="majorBidi" w:cstheme="majorBidi"/>
          <w:sz w:val="28"/>
          <w:szCs w:val="28"/>
          <w:lang w:val="en-US"/>
        </w:rPr>
        <w:t>4195</w:t>
      </w:r>
    </w:p>
    <w:p w14:paraId="77DA81A5" w14:textId="77777777" w:rsidR="00355954" w:rsidRPr="000B6E1A" w:rsidRDefault="00355954" w:rsidP="00355954">
      <w:pPr>
        <w:spacing w:line="240" w:lineRule="auto"/>
        <w:ind w:right="-45"/>
        <w:rPr>
          <w:rFonts w:asciiTheme="majorBidi" w:hAnsiTheme="majorBidi" w:cstheme="majorBidi"/>
          <w:sz w:val="24"/>
          <w:szCs w:val="24"/>
        </w:rPr>
      </w:pPr>
    </w:p>
    <w:p w14:paraId="4D778F59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bookmarkEnd w:id="1"/>
    <w:p w14:paraId="6DD6A41B" w14:textId="4340C54B" w:rsidR="007B5027" w:rsidRPr="009E17CD" w:rsidRDefault="007B5027" w:rsidP="007B5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</w:rPr>
        <w:t xml:space="preserve">14 </w:t>
      </w:r>
      <w:r w:rsidR="00FD5AFA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0B6E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</w:rPr>
        <w:t>2568</w:t>
      </w:r>
    </w:p>
    <w:p w14:paraId="1E5D09D7" w14:textId="5988BD65" w:rsidR="001203E2" w:rsidRPr="00134019" w:rsidRDefault="001203E2" w:rsidP="007B5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</w:p>
    <w:sectPr w:rsidR="001203E2" w:rsidRPr="00134019" w:rsidSect="00155BD1">
      <w:headerReference w:type="default" r:id="rId16"/>
      <w:footerReference w:type="default" r:id="rId17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E3E1A" w14:textId="77777777" w:rsidR="00190744" w:rsidRDefault="00190744">
      <w:r>
        <w:separator/>
      </w:r>
    </w:p>
  </w:endnote>
  <w:endnote w:type="continuationSeparator" w:id="0">
    <w:p w14:paraId="61BFE1E1" w14:textId="77777777" w:rsidR="00190744" w:rsidRDefault="00190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08BD" w14:textId="0BE37B16" w:rsidR="00E769BB" w:rsidRPr="00E769BB" w:rsidRDefault="00E769BB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749C1" w14:textId="77777777" w:rsidR="00190744" w:rsidRDefault="00190744">
      <w:r>
        <w:separator/>
      </w:r>
    </w:p>
  </w:footnote>
  <w:footnote w:type="continuationSeparator" w:id="0">
    <w:p w14:paraId="7BBC9A7C" w14:textId="77777777" w:rsidR="00190744" w:rsidRDefault="00190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ADB5" w14:textId="77777777" w:rsidR="00294B87" w:rsidRDefault="00FD5AFA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7603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038A2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294B87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113992" w14:textId="77777777" w:rsidR="0081650E" w:rsidRPr="00770113" w:rsidRDefault="0081650E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ED60C" w14:textId="7A0DC601" w:rsidR="00294B87" w:rsidRPr="00E70728" w:rsidRDefault="00294B87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D720BA5" w14:textId="1B35BFBD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80986CE" w14:textId="77777777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138FBD7C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1A839179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A62B858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FEA6F8C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0FCB5141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90517AA" w14:textId="77777777" w:rsidR="00B4652F" w:rsidRPr="00E70728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E2A0E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8401B4D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E642600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3129D5A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973363918">
    <w:abstractNumId w:val="0"/>
  </w:num>
  <w:num w:numId="2" w16cid:durableId="502625716">
    <w:abstractNumId w:val="2"/>
  </w:num>
  <w:num w:numId="3" w16cid:durableId="1274704637">
    <w:abstractNumId w:val="12"/>
  </w:num>
  <w:num w:numId="4" w16cid:durableId="504055071">
    <w:abstractNumId w:val="16"/>
  </w:num>
  <w:num w:numId="5" w16cid:durableId="465852682">
    <w:abstractNumId w:val="20"/>
  </w:num>
  <w:num w:numId="6" w16cid:durableId="2087266564">
    <w:abstractNumId w:val="14"/>
  </w:num>
  <w:num w:numId="7" w16cid:durableId="897982827">
    <w:abstractNumId w:val="18"/>
  </w:num>
  <w:num w:numId="8" w16cid:durableId="637877840">
    <w:abstractNumId w:val="8"/>
  </w:num>
  <w:num w:numId="9" w16cid:durableId="229658553">
    <w:abstractNumId w:val="9"/>
  </w:num>
  <w:num w:numId="10" w16cid:durableId="395780090">
    <w:abstractNumId w:val="3"/>
  </w:num>
  <w:num w:numId="11" w16cid:durableId="1103307598">
    <w:abstractNumId w:val="19"/>
  </w:num>
  <w:num w:numId="12" w16cid:durableId="1005746503">
    <w:abstractNumId w:val="21"/>
  </w:num>
  <w:num w:numId="13" w16cid:durableId="1111122556">
    <w:abstractNumId w:val="15"/>
  </w:num>
  <w:num w:numId="14" w16cid:durableId="1005402638">
    <w:abstractNumId w:val="13"/>
  </w:num>
  <w:num w:numId="15" w16cid:durableId="576476832">
    <w:abstractNumId w:val="10"/>
  </w:num>
  <w:num w:numId="16" w16cid:durableId="1094593869">
    <w:abstractNumId w:val="0"/>
  </w:num>
  <w:num w:numId="17" w16cid:durableId="2050064300">
    <w:abstractNumId w:val="0"/>
  </w:num>
  <w:num w:numId="18" w16cid:durableId="965963891">
    <w:abstractNumId w:val="0"/>
  </w:num>
  <w:num w:numId="19" w16cid:durableId="1581674484">
    <w:abstractNumId w:val="0"/>
  </w:num>
  <w:num w:numId="20" w16cid:durableId="487719375">
    <w:abstractNumId w:val="0"/>
  </w:num>
  <w:num w:numId="21" w16cid:durableId="982930984">
    <w:abstractNumId w:val="0"/>
  </w:num>
  <w:num w:numId="22" w16cid:durableId="1223637865">
    <w:abstractNumId w:val="1"/>
  </w:num>
  <w:num w:numId="23" w16cid:durableId="1965039103">
    <w:abstractNumId w:val="0"/>
  </w:num>
  <w:num w:numId="24" w16cid:durableId="1196697428">
    <w:abstractNumId w:val="0"/>
  </w:num>
  <w:num w:numId="25" w16cid:durableId="1615285138">
    <w:abstractNumId w:val="0"/>
  </w:num>
  <w:num w:numId="26" w16cid:durableId="872227484">
    <w:abstractNumId w:val="4"/>
  </w:num>
  <w:num w:numId="27" w16cid:durableId="758139144">
    <w:abstractNumId w:val="0"/>
  </w:num>
  <w:num w:numId="28" w16cid:durableId="545411931">
    <w:abstractNumId w:val="0"/>
  </w:num>
  <w:num w:numId="29" w16cid:durableId="1073355615">
    <w:abstractNumId w:val="0"/>
  </w:num>
  <w:num w:numId="30" w16cid:durableId="682125299">
    <w:abstractNumId w:val="0"/>
  </w:num>
  <w:num w:numId="31" w16cid:durableId="2127235602">
    <w:abstractNumId w:val="0"/>
  </w:num>
  <w:num w:numId="32" w16cid:durableId="394397916">
    <w:abstractNumId w:val="0"/>
  </w:num>
  <w:num w:numId="33" w16cid:durableId="366881369">
    <w:abstractNumId w:val="0"/>
  </w:num>
  <w:num w:numId="34" w16cid:durableId="1055588995">
    <w:abstractNumId w:val="0"/>
  </w:num>
  <w:num w:numId="35" w16cid:durableId="885483251">
    <w:abstractNumId w:val="0"/>
  </w:num>
  <w:num w:numId="36" w16cid:durableId="1370766943">
    <w:abstractNumId w:val="0"/>
  </w:num>
  <w:num w:numId="37" w16cid:durableId="1368141128">
    <w:abstractNumId w:val="0"/>
  </w:num>
  <w:num w:numId="38" w16cid:durableId="519705607">
    <w:abstractNumId w:val="6"/>
  </w:num>
  <w:num w:numId="39" w16cid:durableId="1691685220">
    <w:abstractNumId w:val="7"/>
  </w:num>
  <w:num w:numId="40" w16cid:durableId="867640444">
    <w:abstractNumId w:val="5"/>
  </w:num>
  <w:num w:numId="41" w16cid:durableId="2120182168">
    <w:abstractNumId w:val="17"/>
  </w:num>
  <w:num w:numId="42" w16cid:durableId="793062939">
    <w:abstractNumId w:val="22"/>
  </w:num>
  <w:num w:numId="43" w16cid:durableId="2129426810">
    <w:abstractNumId w:val="11"/>
  </w:num>
  <w:num w:numId="44" w16cid:durableId="81927455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4B3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B2C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5EF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E1A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612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E7D66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5AFC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019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3F38"/>
    <w:rsid w:val="00174060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744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801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5C8"/>
    <w:rsid w:val="00245AA3"/>
    <w:rsid w:val="002469A7"/>
    <w:rsid w:val="00246C27"/>
    <w:rsid w:val="00246C64"/>
    <w:rsid w:val="00246EB1"/>
    <w:rsid w:val="0024704D"/>
    <w:rsid w:val="002470E8"/>
    <w:rsid w:val="002471F2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58"/>
    <w:rsid w:val="002925F7"/>
    <w:rsid w:val="00292795"/>
    <w:rsid w:val="00292E76"/>
    <w:rsid w:val="00293041"/>
    <w:rsid w:val="002932B6"/>
    <w:rsid w:val="002932EF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E08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4F7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A22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5B3"/>
    <w:rsid w:val="0033276F"/>
    <w:rsid w:val="00332962"/>
    <w:rsid w:val="00332D06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3E8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31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132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A6E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053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67FE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BB4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6DBB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88"/>
    <w:rsid w:val="005B7CBC"/>
    <w:rsid w:val="005C00AF"/>
    <w:rsid w:val="005C04A8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54B"/>
    <w:rsid w:val="005D2931"/>
    <w:rsid w:val="005D2C5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67C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3E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29B"/>
    <w:rsid w:val="0069632C"/>
    <w:rsid w:val="00696376"/>
    <w:rsid w:val="00696A00"/>
    <w:rsid w:val="00696D7E"/>
    <w:rsid w:val="0069714C"/>
    <w:rsid w:val="0069765B"/>
    <w:rsid w:val="006976C4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80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6B7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67F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9ED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3E3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87E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113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1ED3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8BB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027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5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37D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9A3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6EF"/>
    <w:rsid w:val="00814806"/>
    <w:rsid w:val="00814B6B"/>
    <w:rsid w:val="00815005"/>
    <w:rsid w:val="00815A61"/>
    <w:rsid w:val="00815BCC"/>
    <w:rsid w:val="00815BE1"/>
    <w:rsid w:val="0081650E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33D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6ED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3DA"/>
    <w:rsid w:val="00897795"/>
    <w:rsid w:val="008978FB"/>
    <w:rsid w:val="00897F43"/>
    <w:rsid w:val="008A027F"/>
    <w:rsid w:val="008A085A"/>
    <w:rsid w:val="008A0A0A"/>
    <w:rsid w:val="008A0B38"/>
    <w:rsid w:val="008A0B91"/>
    <w:rsid w:val="008A0F6F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13C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08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D0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3DC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980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FD8"/>
    <w:rsid w:val="009E043E"/>
    <w:rsid w:val="009E0BB7"/>
    <w:rsid w:val="009E0CB6"/>
    <w:rsid w:val="009E0E04"/>
    <w:rsid w:val="009E1249"/>
    <w:rsid w:val="009E17CD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2BD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778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599E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981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61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615"/>
    <w:rsid w:val="00B03725"/>
    <w:rsid w:val="00B0387D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52F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31"/>
    <w:rsid w:val="00B61CAD"/>
    <w:rsid w:val="00B62023"/>
    <w:rsid w:val="00B62027"/>
    <w:rsid w:val="00B6207A"/>
    <w:rsid w:val="00B620BA"/>
    <w:rsid w:val="00B620EE"/>
    <w:rsid w:val="00B62BAD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7E"/>
    <w:rsid w:val="00BA5F81"/>
    <w:rsid w:val="00BA60F4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67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1D5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172"/>
    <w:rsid w:val="00BE02E6"/>
    <w:rsid w:val="00BE08DD"/>
    <w:rsid w:val="00BE1385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222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117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09F4"/>
    <w:rsid w:val="00C61282"/>
    <w:rsid w:val="00C615A4"/>
    <w:rsid w:val="00C615DB"/>
    <w:rsid w:val="00C61646"/>
    <w:rsid w:val="00C61B87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5B7A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996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CD1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1EA0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31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0AF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1D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63C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096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7A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B13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46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DD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79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899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728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5C9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274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07DB8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41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485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C0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251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6E4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87B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53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86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2F2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AFA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3</Pages>
  <Words>432</Words>
  <Characters>1640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Wichittra, Chittrakarn</cp:lastModifiedBy>
  <cp:revision>2</cp:revision>
  <cp:lastPrinted>2025-05-11T17:23:00Z</cp:lastPrinted>
  <dcterms:created xsi:type="dcterms:W3CDTF">2025-07-01T02:00:00Z</dcterms:created>
  <dcterms:modified xsi:type="dcterms:W3CDTF">2025-07-01T02:00:00Z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