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FB887F" w14:textId="77777777" w:rsidR="0055173A" w:rsidRPr="00FD19B6" w:rsidRDefault="0055173A" w:rsidP="00D70FF3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both"/>
        <w:rPr>
          <w:rFonts w:ascii="Angsana New" w:hAnsi="Angsana New"/>
          <w:b/>
          <w:bCs/>
          <w:sz w:val="30"/>
          <w:szCs w:val="30"/>
        </w:rPr>
      </w:pPr>
      <w:r w:rsidRPr="00FD19B6">
        <w:rPr>
          <w:rFonts w:ascii="Angsana New" w:hAnsi="Angsana New"/>
          <w:b/>
          <w:bCs/>
          <w:sz w:val="30"/>
          <w:szCs w:val="30"/>
          <w:cs/>
        </w:rPr>
        <w:t>เกณฑ์การจัดทำข้อมูลทางการเงินระหว่างกาล</w:t>
      </w:r>
    </w:p>
    <w:p w14:paraId="21B05E5C" w14:textId="77777777" w:rsidR="001B2C21" w:rsidRPr="00A9060F" w:rsidRDefault="001B2C21" w:rsidP="0042273D">
      <w:pPr>
        <w:pStyle w:val="a3"/>
        <w:tabs>
          <w:tab w:val="clear" w:pos="360"/>
          <w:tab w:val="clear" w:pos="720"/>
          <w:tab w:val="clear" w:pos="1080"/>
          <w:tab w:val="left" w:pos="540"/>
        </w:tabs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0620AA52" w14:textId="153061D8" w:rsidR="004E6B25" w:rsidRPr="00FD19B6" w:rsidRDefault="004E6B25" w:rsidP="004E6B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FD19B6">
        <w:rPr>
          <w:rFonts w:ascii="Angsana New" w:hAnsi="Angsana New"/>
          <w:sz w:val="30"/>
          <w:szCs w:val="30"/>
          <w:cs/>
        </w:rPr>
        <w:t xml:space="preserve">ข้อมูลทางการเงินระหว่างกาลนี้ได้จัดทำขึ้นในรูปแบบย่อและตามมาตรฐานการบัญชีฉบับที่ </w:t>
      </w:r>
      <w:r w:rsidR="00E45C92" w:rsidRPr="00FD19B6">
        <w:rPr>
          <w:rFonts w:ascii="Angsana New" w:hAnsi="Angsana New"/>
          <w:sz w:val="30"/>
          <w:szCs w:val="30"/>
        </w:rPr>
        <w:t>34</w:t>
      </w:r>
      <w:r w:rsidRPr="00FD19B6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FD19B6">
        <w:rPr>
          <w:rFonts w:ascii="Angsana New" w:hAnsi="Angsana New"/>
          <w:sz w:val="30"/>
          <w:szCs w:val="30"/>
          <w:cs/>
        </w:rPr>
        <w:t>เรื่อง</w:t>
      </w:r>
      <w:r w:rsidR="000408A8" w:rsidRPr="00FD19B6">
        <w:rPr>
          <w:rFonts w:ascii="Angsana New" w:hAnsi="Angsana New"/>
          <w:sz w:val="30"/>
          <w:szCs w:val="30"/>
          <w:cs/>
        </w:rPr>
        <w:t xml:space="preserve"> </w:t>
      </w:r>
      <w:r w:rsidRPr="00FD19B6">
        <w:rPr>
          <w:rFonts w:ascii="Angsana New" w:hAnsi="Angsana New"/>
          <w:sz w:val="30"/>
          <w:szCs w:val="30"/>
          <w:cs/>
        </w:rPr>
        <w:t>“</w:t>
      </w:r>
      <w:r w:rsidR="006F1212" w:rsidRPr="00FD19B6">
        <w:rPr>
          <w:rFonts w:ascii="Angsana New" w:hAnsi="Angsana New"/>
          <w:sz w:val="30"/>
          <w:szCs w:val="30"/>
          <w:cs/>
        </w:rPr>
        <w:t>การรายงานทาง</w:t>
      </w:r>
      <w:r w:rsidRPr="00FD19B6">
        <w:rPr>
          <w:rFonts w:ascii="Angsana New" w:hAnsi="Angsana New"/>
          <w:sz w:val="30"/>
          <w:szCs w:val="30"/>
          <w:cs/>
        </w:rPr>
        <w:t>การเงิน</w:t>
      </w:r>
      <w:r w:rsidRPr="00FD19B6">
        <w:rPr>
          <w:rFonts w:ascii="Angsana New" w:hAnsi="Angsana New"/>
          <w:spacing w:val="8"/>
          <w:sz w:val="30"/>
          <w:szCs w:val="30"/>
          <w:cs/>
        </w:rPr>
        <w:t>ระหว่างกาล”</w:t>
      </w:r>
      <w:r w:rsidRPr="00FD19B6">
        <w:rPr>
          <w:rFonts w:ascii="Angsana New" w:hAnsi="Angsana New"/>
          <w:spacing w:val="8"/>
          <w:sz w:val="30"/>
          <w:szCs w:val="30"/>
        </w:rPr>
        <w:t xml:space="preserve"> </w:t>
      </w:r>
      <w:r w:rsidRPr="00FD19B6">
        <w:rPr>
          <w:rFonts w:ascii="Angsana New" w:hAnsi="Angsana New"/>
          <w:spacing w:val="8"/>
          <w:sz w:val="30"/>
          <w:szCs w:val="30"/>
          <w:cs/>
        </w:rPr>
        <w:t>รวมถึงการตีความและแนวปฏิบัติทางการบัญชีที่ประกาศใช้โดยสภาวิชาชีพบัญชี กฎระเบียบและประกาศ</w:t>
      </w:r>
      <w:r w:rsidRPr="00FD19B6">
        <w:rPr>
          <w:rFonts w:ascii="Angsana New" w:hAnsi="Angsana New"/>
          <w:sz w:val="30"/>
          <w:szCs w:val="30"/>
          <w:cs/>
        </w:rPr>
        <w:t>คณะกรรมการกำกับหลักทรัพย์และตลาดหลักทรัพย์ที่เกี่ยวข้อง</w:t>
      </w:r>
    </w:p>
    <w:p w14:paraId="2E32B66D" w14:textId="77777777" w:rsidR="004E6B25" w:rsidRPr="00A9060F" w:rsidRDefault="004E6B25" w:rsidP="0042273D">
      <w:pPr>
        <w:pStyle w:val="a3"/>
        <w:tabs>
          <w:tab w:val="clear" w:pos="360"/>
          <w:tab w:val="clear" w:pos="720"/>
          <w:tab w:val="clear" w:pos="1080"/>
          <w:tab w:val="left" w:pos="540"/>
        </w:tabs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6A8D34A2" w14:textId="02769740" w:rsidR="004E6B25" w:rsidRPr="00FD19B6" w:rsidRDefault="004E6B25" w:rsidP="004E6B25">
      <w:pPr>
        <w:pStyle w:val="BodyText2"/>
        <w:tabs>
          <w:tab w:val="left" w:pos="540"/>
        </w:tabs>
        <w:ind w:left="0" w:firstLine="0"/>
        <w:jc w:val="thaiDistribute"/>
        <w:rPr>
          <w:rFonts w:ascii="Angsana New" w:hAnsi="Angsana New"/>
          <w:sz w:val="30"/>
          <w:szCs w:val="30"/>
        </w:rPr>
      </w:pPr>
      <w:r w:rsidRPr="00FD19B6">
        <w:rPr>
          <w:rFonts w:ascii="Angsana New" w:hAnsi="Angsana New"/>
          <w:spacing w:val="2"/>
          <w:sz w:val="30"/>
          <w:szCs w:val="30"/>
          <w:cs/>
        </w:rPr>
        <w:t xml:space="preserve">ข้อมูลทาง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="00E45C92" w:rsidRPr="00FD19B6">
        <w:rPr>
          <w:rFonts w:ascii="Angsana New" w:hAnsi="Angsana New"/>
          <w:spacing w:val="2"/>
          <w:sz w:val="30"/>
          <w:szCs w:val="30"/>
        </w:rPr>
        <w:t>31</w:t>
      </w:r>
      <w:r w:rsidRPr="00FD19B6">
        <w:rPr>
          <w:rFonts w:ascii="Angsana New" w:hAnsi="Angsana New"/>
          <w:spacing w:val="2"/>
          <w:sz w:val="30"/>
          <w:szCs w:val="30"/>
        </w:rPr>
        <w:t xml:space="preserve"> </w:t>
      </w:r>
      <w:r w:rsidRPr="00FD19B6">
        <w:rPr>
          <w:rFonts w:ascii="Angsana New" w:hAnsi="Angsana New"/>
          <w:spacing w:val="2"/>
          <w:sz w:val="30"/>
          <w:szCs w:val="30"/>
          <w:cs/>
        </w:rPr>
        <w:t xml:space="preserve">ธันวาคม </w:t>
      </w:r>
      <w:r w:rsidR="00E45C92" w:rsidRPr="00FD19B6">
        <w:rPr>
          <w:rFonts w:ascii="Angsana New" w:hAnsi="Angsana New"/>
          <w:spacing w:val="2"/>
          <w:sz w:val="30"/>
          <w:szCs w:val="30"/>
        </w:rPr>
        <w:t>256</w:t>
      </w:r>
      <w:r w:rsidR="00147711">
        <w:rPr>
          <w:rFonts w:ascii="Angsana New" w:hAnsi="Angsana New"/>
          <w:spacing w:val="2"/>
          <w:sz w:val="30"/>
          <w:szCs w:val="30"/>
        </w:rPr>
        <w:t>7</w:t>
      </w:r>
      <w:r w:rsidRPr="00FD19B6">
        <w:rPr>
          <w:rFonts w:ascii="Angsana New" w:hAnsi="Angsana New"/>
          <w:sz w:val="30"/>
          <w:szCs w:val="30"/>
          <w:cs/>
        </w:rPr>
        <w:t xml:space="preserve"> โดยเน้นการให้ข้อมูลที่เป็นปัจจุบันเกี่ยวกับกิจกรรม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ดังนั้น ข้อมูลทางการเงินระหว่างกาลนี้ควรต้องอ่านควบคู่กับงบการเงินสำหรับปีสิ้นสุดวันที่ </w:t>
      </w:r>
      <w:r w:rsidR="00E45C92" w:rsidRPr="00FD19B6">
        <w:rPr>
          <w:rFonts w:ascii="Angsana New" w:hAnsi="Angsana New"/>
          <w:sz w:val="30"/>
          <w:szCs w:val="30"/>
        </w:rPr>
        <w:t>31</w:t>
      </w:r>
      <w:r w:rsidRPr="00FD19B6">
        <w:rPr>
          <w:rFonts w:ascii="Angsana New" w:hAnsi="Angsana New"/>
          <w:sz w:val="30"/>
          <w:szCs w:val="30"/>
        </w:rPr>
        <w:t xml:space="preserve"> </w:t>
      </w:r>
      <w:r w:rsidRPr="00FD19B6">
        <w:rPr>
          <w:rFonts w:ascii="Angsana New" w:hAnsi="Angsana New"/>
          <w:sz w:val="30"/>
          <w:szCs w:val="30"/>
          <w:cs/>
        </w:rPr>
        <w:t xml:space="preserve">ธันวาคม </w:t>
      </w:r>
      <w:r w:rsidR="00E45C92" w:rsidRPr="00FD19B6">
        <w:rPr>
          <w:rFonts w:ascii="Angsana New" w:hAnsi="Angsana New"/>
          <w:sz w:val="30"/>
          <w:szCs w:val="30"/>
        </w:rPr>
        <w:t>256</w:t>
      </w:r>
      <w:r w:rsidR="00147711">
        <w:rPr>
          <w:rFonts w:ascii="Angsana New" w:hAnsi="Angsana New"/>
          <w:sz w:val="30"/>
          <w:szCs w:val="30"/>
        </w:rPr>
        <w:t>7</w:t>
      </w:r>
    </w:p>
    <w:p w14:paraId="46291E2B" w14:textId="77777777" w:rsidR="00B72718" w:rsidRPr="00A9060F" w:rsidRDefault="00B72718" w:rsidP="004E6B25">
      <w:pPr>
        <w:pStyle w:val="BodyText2"/>
        <w:tabs>
          <w:tab w:val="left" w:pos="540"/>
        </w:tabs>
        <w:ind w:left="0" w:firstLine="0"/>
        <w:jc w:val="thaiDistribute"/>
        <w:rPr>
          <w:rFonts w:ascii="Angsana New" w:hAnsi="Angsana New"/>
          <w:sz w:val="16"/>
          <w:szCs w:val="16"/>
        </w:rPr>
      </w:pPr>
    </w:p>
    <w:p w14:paraId="32772001" w14:textId="691B13FE" w:rsidR="00A00A5A" w:rsidRPr="00FD19B6" w:rsidRDefault="00A00A5A" w:rsidP="00A00A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FD19B6">
        <w:rPr>
          <w:rFonts w:ascii="Angsana New" w:hAnsi="Angsana New"/>
          <w:sz w:val="30"/>
          <w:szCs w:val="30"/>
          <w:cs/>
        </w:rPr>
        <w:t>งบการเงินระหว่างกาลรวม</w:t>
      </w:r>
      <w:r w:rsidR="00A2664A" w:rsidRPr="00FD19B6">
        <w:rPr>
          <w:rFonts w:ascii="Angsana New" w:hAnsi="Angsana New"/>
          <w:sz w:val="30"/>
          <w:szCs w:val="30"/>
          <w:cs/>
        </w:rPr>
        <w:t>สำหรับ</w:t>
      </w:r>
      <w:r w:rsidR="004B7F2F" w:rsidRPr="004B7F2F">
        <w:rPr>
          <w:rFonts w:ascii="Angsana New" w:hAnsi="Angsana New"/>
          <w:sz w:val="30"/>
          <w:szCs w:val="30"/>
          <w:cs/>
        </w:rPr>
        <w:t xml:space="preserve">งวดสามเดือนและหกเดือนสิ้นสุดวันที่ </w:t>
      </w:r>
      <w:r w:rsidR="004B7F2F" w:rsidRPr="004B7F2F">
        <w:rPr>
          <w:rFonts w:ascii="Angsana New" w:hAnsi="Angsana New"/>
          <w:sz w:val="30"/>
          <w:szCs w:val="30"/>
        </w:rPr>
        <w:t>30</w:t>
      </w:r>
      <w:r w:rsidR="004B7F2F" w:rsidRPr="004B7F2F">
        <w:rPr>
          <w:rFonts w:ascii="Angsana New" w:hAnsi="Angsana New"/>
          <w:sz w:val="30"/>
          <w:szCs w:val="30"/>
          <w:cs/>
        </w:rPr>
        <w:t xml:space="preserve"> มิถุนายน </w:t>
      </w:r>
      <w:r w:rsidR="004B7F2F" w:rsidRPr="004B7F2F">
        <w:rPr>
          <w:rFonts w:ascii="Angsana New" w:hAnsi="Angsana New"/>
          <w:sz w:val="30"/>
          <w:szCs w:val="30"/>
        </w:rPr>
        <w:t>256</w:t>
      </w:r>
      <w:r w:rsidR="004B7F2F">
        <w:rPr>
          <w:rFonts w:ascii="Angsana New" w:hAnsi="Angsana New"/>
          <w:sz w:val="30"/>
          <w:szCs w:val="30"/>
        </w:rPr>
        <w:t>8</w:t>
      </w:r>
      <w:r w:rsidR="004B7F2F" w:rsidRPr="004B7F2F">
        <w:rPr>
          <w:rFonts w:ascii="Angsana New" w:hAnsi="Angsana New"/>
          <w:sz w:val="30"/>
          <w:szCs w:val="30"/>
          <w:cs/>
        </w:rPr>
        <w:t xml:space="preserve"> และ </w:t>
      </w:r>
      <w:r w:rsidR="004B7F2F" w:rsidRPr="004B7F2F">
        <w:rPr>
          <w:rFonts w:ascii="Angsana New" w:hAnsi="Angsana New"/>
          <w:sz w:val="30"/>
          <w:szCs w:val="30"/>
        </w:rPr>
        <w:t>256</w:t>
      </w:r>
      <w:r w:rsidR="004B7F2F">
        <w:rPr>
          <w:rFonts w:ascii="Angsana New" w:hAnsi="Angsana New"/>
          <w:sz w:val="30"/>
          <w:szCs w:val="30"/>
        </w:rPr>
        <w:t>7</w:t>
      </w:r>
      <w:r w:rsidR="004B7F2F" w:rsidRPr="004B7F2F">
        <w:rPr>
          <w:rFonts w:ascii="Angsana New" w:hAnsi="Angsana New"/>
          <w:sz w:val="30"/>
          <w:szCs w:val="30"/>
        </w:rPr>
        <w:t xml:space="preserve"> </w:t>
      </w:r>
      <w:r w:rsidR="00962508" w:rsidRPr="00FD19B6">
        <w:rPr>
          <w:rFonts w:ascii="Angsana New" w:hAnsi="Angsana New"/>
          <w:sz w:val="30"/>
          <w:szCs w:val="30"/>
          <w:cs/>
        </w:rPr>
        <w:t xml:space="preserve">และงบการเงินรวมสำหรับปีสิ้นสุดวันที่ </w:t>
      </w:r>
      <w:r w:rsidR="00E45C92" w:rsidRPr="00FD19B6">
        <w:rPr>
          <w:rFonts w:ascii="Angsana New" w:hAnsi="Angsana New"/>
          <w:sz w:val="30"/>
          <w:szCs w:val="30"/>
        </w:rPr>
        <w:t>31</w:t>
      </w:r>
      <w:r w:rsidR="00962508" w:rsidRPr="00FD19B6">
        <w:rPr>
          <w:rFonts w:ascii="Angsana New" w:hAnsi="Angsana New"/>
          <w:sz w:val="30"/>
          <w:szCs w:val="30"/>
          <w:cs/>
        </w:rPr>
        <w:t xml:space="preserve"> ธันวาคม </w:t>
      </w:r>
      <w:r w:rsidR="00E45C92" w:rsidRPr="00FD19B6">
        <w:rPr>
          <w:rFonts w:ascii="Angsana New" w:hAnsi="Angsana New"/>
          <w:sz w:val="30"/>
          <w:szCs w:val="30"/>
        </w:rPr>
        <w:t>256</w:t>
      </w:r>
      <w:r w:rsidR="00147711">
        <w:rPr>
          <w:rFonts w:ascii="Angsana New" w:hAnsi="Angsana New"/>
          <w:sz w:val="30"/>
          <w:szCs w:val="30"/>
        </w:rPr>
        <w:t>7</w:t>
      </w:r>
      <w:r w:rsidR="00962508" w:rsidRPr="00FD19B6">
        <w:rPr>
          <w:rFonts w:ascii="Angsana New" w:hAnsi="Angsana New"/>
          <w:sz w:val="30"/>
          <w:szCs w:val="30"/>
        </w:rPr>
        <w:t xml:space="preserve"> </w:t>
      </w:r>
      <w:r w:rsidR="00962508" w:rsidRPr="00FD19B6">
        <w:rPr>
          <w:rFonts w:ascii="Angsana New" w:hAnsi="Angsana New"/>
          <w:sz w:val="30"/>
          <w:szCs w:val="30"/>
          <w:cs/>
        </w:rPr>
        <w:t>ซึ่งเป็นส่วนหนึ่งของข้อมูลทางการเงินระหว่างกาลนี้ได้รวมบัญชีของบริษัทและบริษัทย่อย</w:t>
      </w:r>
      <w:r w:rsidR="00962508" w:rsidRPr="00FD19B6">
        <w:rPr>
          <w:rFonts w:ascii="Angsana New" w:hAnsi="Angsana New"/>
          <w:sz w:val="30"/>
          <w:szCs w:val="30"/>
        </w:rPr>
        <w:t xml:space="preserve"> (“</w:t>
      </w:r>
      <w:r w:rsidR="00962508" w:rsidRPr="00FD19B6">
        <w:rPr>
          <w:rFonts w:ascii="Angsana New" w:hAnsi="Angsana New"/>
          <w:sz w:val="30"/>
          <w:szCs w:val="30"/>
          <w:cs/>
        </w:rPr>
        <w:t>กลุ่มบริษัท</w:t>
      </w:r>
      <w:r w:rsidR="00962508" w:rsidRPr="00FD19B6">
        <w:rPr>
          <w:rFonts w:ascii="Angsana New" w:hAnsi="Angsana New"/>
          <w:sz w:val="30"/>
          <w:szCs w:val="30"/>
        </w:rPr>
        <w:t xml:space="preserve">”) </w:t>
      </w:r>
      <w:r w:rsidR="00962508" w:rsidRPr="00FD19B6">
        <w:rPr>
          <w:rFonts w:ascii="Angsana New" w:hAnsi="Angsana New"/>
          <w:sz w:val="30"/>
          <w:szCs w:val="30"/>
          <w:cs/>
        </w:rPr>
        <w:t>ที่บริษัทมีอำนาจควบคุมหรือถือหุ้นทั้งทางตรงและทางอ้อมในบริษัทย่อยดังต่อไป</w:t>
      </w:r>
      <w:r w:rsidRPr="00FD19B6">
        <w:rPr>
          <w:rFonts w:ascii="Angsana New" w:hAnsi="Angsana New"/>
          <w:sz w:val="30"/>
          <w:szCs w:val="30"/>
          <w:cs/>
        </w:rPr>
        <w:t>นี้</w:t>
      </w:r>
    </w:p>
    <w:p w14:paraId="1F138BAD" w14:textId="77777777" w:rsidR="0064260B" w:rsidRPr="004043B8" w:rsidRDefault="0064260B" w:rsidP="00F56250">
      <w:pPr>
        <w:pStyle w:val="BodyText2"/>
        <w:tabs>
          <w:tab w:val="left" w:pos="540"/>
        </w:tabs>
        <w:ind w:left="0" w:firstLine="0"/>
        <w:jc w:val="thaiDistribute"/>
        <w:rPr>
          <w:rFonts w:ascii="Angsana New" w:hAnsi="Angsana New"/>
          <w:sz w:val="10"/>
          <w:szCs w:val="10"/>
        </w:rPr>
      </w:pPr>
    </w:p>
    <w:tbl>
      <w:tblPr>
        <w:tblW w:w="10348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2269"/>
        <w:gridCol w:w="283"/>
        <w:gridCol w:w="1418"/>
        <w:gridCol w:w="283"/>
        <w:gridCol w:w="992"/>
        <w:gridCol w:w="284"/>
        <w:gridCol w:w="1417"/>
        <w:gridCol w:w="284"/>
        <w:gridCol w:w="1417"/>
        <w:gridCol w:w="284"/>
        <w:gridCol w:w="1417"/>
      </w:tblGrid>
      <w:tr w:rsidR="00962508" w:rsidRPr="0068741D" w14:paraId="12AC187C" w14:textId="77777777" w:rsidTr="000014A7">
        <w:trPr>
          <w:tblHeader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E21FFF" w14:textId="77777777" w:rsidR="00962508" w:rsidRPr="0068741D" w:rsidRDefault="00962508" w:rsidP="00423231">
            <w:pPr>
              <w:ind w:right="-27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F263A9" w14:textId="77777777" w:rsidR="00962508" w:rsidRPr="0068741D" w:rsidRDefault="00962508" w:rsidP="00423231">
            <w:pPr>
              <w:pStyle w:val="E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E6250F" w14:textId="77777777" w:rsidR="00962508" w:rsidRPr="0068741D" w:rsidRDefault="00962508" w:rsidP="00423231">
            <w:pPr>
              <w:pStyle w:val="E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28820C" w14:textId="77777777" w:rsidR="00962508" w:rsidRPr="0068741D" w:rsidRDefault="00962508" w:rsidP="00423231">
            <w:pPr>
              <w:pStyle w:val="E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vAlign w:val="bottom"/>
          </w:tcPr>
          <w:p w14:paraId="2611D8C8" w14:textId="77777777" w:rsidR="00962508" w:rsidRPr="0068741D" w:rsidRDefault="00962508" w:rsidP="00423231">
            <w:pPr>
              <w:pStyle w:val="30"/>
              <w:tabs>
                <w:tab w:val="clear" w:pos="360"/>
                <w:tab w:val="clear" w:pos="720"/>
                <w:tab w:val="left" w:pos="1478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</w:tcPr>
          <w:p w14:paraId="15B64301" w14:textId="77777777" w:rsidR="00962508" w:rsidRPr="0068741D" w:rsidRDefault="00962508" w:rsidP="00423231">
            <w:pPr>
              <w:pStyle w:val="E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0C3548BF" w14:textId="77777777" w:rsidR="00962508" w:rsidRPr="0068741D" w:rsidRDefault="00962508" w:rsidP="00423231">
            <w:pPr>
              <w:pStyle w:val="E0"/>
              <w:widowControl w:val="0"/>
              <w:overflowPunct w:val="0"/>
              <w:autoSpaceDE w:val="0"/>
              <w:autoSpaceDN w:val="0"/>
              <w:adjustRightInd w:val="0"/>
              <w:ind w:left="-108" w:right="-108"/>
              <w:textAlignment w:val="baseline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68741D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สัดส่วนการถือหุ้น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</w:tcPr>
          <w:p w14:paraId="73347085" w14:textId="77777777" w:rsidR="00962508" w:rsidRPr="0068741D" w:rsidRDefault="00962508" w:rsidP="00423231">
            <w:pPr>
              <w:pStyle w:val="E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3118" w:type="dxa"/>
            <w:gridSpan w:val="3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3DCD93CE" w14:textId="77777777" w:rsidR="00962508" w:rsidRPr="0068741D" w:rsidRDefault="00962508" w:rsidP="00423231">
            <w:pPr>
              <w:pStyle w:val="E0"/>
              <w:widowControl w:val="0"/>
              <w:overflowPunct w:val="0"/>
              <w:autoSpaceDE w:val="0"/>
              <w:autoSpaceDN w:val="0"/>
              <w:adjustRightInd w:val="0"/>
              <w:ind w:right="-108"/>
              <w:textAlignment w:val="baseline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68741D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ราคาทุนของเงินลงทุน</w:t>
            </w:r>
          </w:p>
        </w:tc>
      </w:tr>
      <w:tr w:rsidR="00962508" w:rsidRPr="0068741D" w14:paraId="78D3CC20" w14:textId="77777777" w:rsidTr="000014A7">
        <w:trPr>
          <w:tblHeader/>
        </w:trPr>
        <w:tc>
          <w:tcPr>
            <w:tcW w:w="2269" w:type="dxa"/>
            <w:tcBorders>
              <w:top w:val="nil"/>
              <w:left w:val="nil"/>
              <w:right w:val="nil"/>
            </w:tcBorders>
            <w:vAlign w:val="bottom"/>
          </w:tcPr>
          <w:p w14:paraId="6F340DEF" w14:textId="77777777" w:rsidR="00962508" w:rsidRPr="0068741D" w:rsidRDefault="00962508" w:rsidP="00423231">
            <w:pPr>
              <w:tabs>
                <w:tab w:val="left" w:pos="162"/>
              </w:tabs>
              <w:ind w:right="-27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vAlign w:val="bottom"/>
          </w:tcPr>
          <w:p w14:paraId="3B076F34" w14:textId="77777777" w:rsidR="00962508" w:rsidRPr="0068741D" w:rsidRDefault="00962508" w:rsidP="00423231">
            <w:pPr>
              <w:pStyle w:val="30"/>
              <w:tabs>
                <w:tab w:val="clear" w:pos="360"/>
                <w:tab w:val="clear" w:pos="720"/>
                <w:tab w:val="left" w:pos="1478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2741EE97" w14:textId="77777777" w:rsidR="00962508" w:rsidRPr="0068741D" w:rsidRDefault="00962508" w:rsidP="00423231">
            <w:pPr>
              <w:pStyle w:val="30"/>
              <w:tabs>
                <w:tab w:val="clear" w:pos="360"/>
                <w:tab w:val="clear" w:pos="720"/>
                <w:tab w:val="left" w:pos="1478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vAlign w:val="bottom"/>
          </w:tcPr>
          <w:p w14:paraId="276AE263" w14:textId="77777777" w:rsidR="00962508" w:rsidRPr="0068741D" w:rsidRDefault="00962508" w:rsidP="00423231">
            <w:pPr>
              <w:pStyle w:val="30"/>
              <w:tabs>
                <w:tab w:val="clear" w:pos="360"/>
                <w:tab w:val="clear" w:pos="720"/>
                <w:tab w:val="left" w:pos="1478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vAlign w:val="bottom"/>
          </w:tcPr>
          <w:p w14:paraId="4A7BA709" w14:textId="77777777" w:rsidR="00962508" w:rsidRPr="0068741D" w:rsidRDefault="00962508" w:rsidP="00423231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8741D">
              <w:rPr>
                <w:rFonts w:ascii="Angsana New" w:hAnsi="Angsana New"/>
                <w:sz w:val="28"/>
                <w:szCs w:val="28"/>
                <w:cs/>
              </w:rPr>
              <w:t>ทุนจด</w:t>
            </w:r>
          </w:p>
        </w:tc>
        <w:tc>
          <w:tcPr>
            <w:tcW w:w="284" w:type="dxa"/>
            <w:tcBorders>
              <w:left w:val="nil"/>
              <w:right w:val="nil"/>
            </w:tcBorders>
          </w:tcPr>
          <w:p w14:paraId="04C3F185" w14:textId="77777777" w:rsidR="00962508" w:rsidRPr="0068741D" w:rsidRDefault="00962508" w:rsidP="00423231">
            <w:pPr>
              <w:pStyle w:val="30"/>
              <w:tabs>
                <w:tab w:val="clear" w:pos="360"/>
                <w:tab w:val="clear" w:pos="720"/>
                <w:tab w:val="left" w:pos="1478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vAlign w:val="bottom"/>
          </w:tcPr>
          <w:p w14:paraId="6C152859" w14:textId="77777777" w:rsidR="00962508" w:rsidRPr="0068741D" w:rsidRDefault="00962508" w:rsidP="00423231">
            <w:pPr>
              <w:pStyle w:val="30"/>
              <w:tabs>
                <w:tab w:val="clear" w:pos="360"/>
                <w:tab w:val="clear" w:pos="720"/>
                <w:tab w:val="left" w:pos="1478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8741D">
              <w:rPr>
                <w:rFonts w:ascii="Angsana New" w:hAnsi="Angsana New"/>
                <w:sz w:val="28"/>
                <w:szCs w:val="28"/>
                <w:cs/>
              </w:rPr>
              <w:t>ทั้งทางตรง</w:t>
            </w:r>
            <w:r w:rsidRPr="0068741D">
              <w:rPr>
                <w:rFonts w:ascii="Angsana New" w:hAnsi="Angsana New"/>
                <w:sz w:val="28"/>
                <w:szCs w:val="28"/>
                <w:cs/>
                <w:lang w:val="en-US"/>
              </w:rPr>
              <w:t>และ</w:t>
            </w:r>
          </w:p>
        </w:tc>
        <w:tc>
          <w:tcPr>
            <w:tcW w:w="284" w:type="dxa"/>
            <w:tcBorders>
              <w:left w:val="nil"/>
              <w:right w:val="nil"/>
            </w:tcBorders>
          </w:tcPr>
          <w:p w14:paraId="02B9BE8B" w14:textId="77777777" w:rsidR="00962508" w:rsidRPr="0068741D" w:rsidRDefault="00962508" w:rsidP="00423231">
            <w:pPr>
              <w:pStyle w:val="30"/>
              <w:tabs>
                <w:tab w:val="clear" w:pos="360"/>
                <w:tab w:val="clear" w:pos="720"/>
                <w:tab w:val="left" w:pos="1478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118" w:type="dxa"/>
            <w:gridSpan w:val="3"/>
            <w:vMerge/>
            <w:tcBorders>
              <w:left w:val="nil"/>
              <w:right w:val="nil"/>
            </w:tcBorders>
          </w:tcPr>
          <w:p w14:paraId="2ACF96AA" w14:textId="77777777" w:rsidR="00962508" w:rsidRPr="0068741D" w:rsidRDefault="00962508" w:rsidP="00423231">
            <w:pPr>
              <w:pStyle w:val="30"/>
              <w:tabs>
                <w:tab w:val="clear" w:pos="360"/>
                <w:tab w:val="clear" w:pos="720"/>
                <w:tab w:val="left" w:pos="1478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62508" w:rsidRPr="0068741D" w14:paraId="6B51FF04" w14:textId="77777777" w:rsidTr="000014A7">
        <w:trPr>
          <w:tblHeader/>
        </w:trPr>
        <w:tc>
          <w:tcPr>
            <w:tcW w:w="2269" w:type="dxa"/>
            <w:tcBorders>
              <w:top w:val="nil"/>
              <w:left w:val="nil"/>
              <w:right w:val="nil"/>
            </w:tcBorders>
            <w:vAlign w:val="bottom"/>
          </w:tcPr>
          <w:p w14:paraId="704AECB2" w14:textId="77777777" w:rsidR="00962508" w:rsidRPr="0068741D" w:rsidRDefault="00962508" w:rsidP="00423231">
            <w:pPr>
              <w:tabs>
                <w:tab w:val="left" w:pos="162"/>
              </w:tabs>
              <w:ind w:right="-27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vAlign w:val="bottom"/>
          </w:tcPr>
          <w:p w14:paraId="05675949" w14:textId="77777777" w:rsidR="00962508" w:rsidRPr="0068741D" w:rsidRDefault="00962508" w:rsidP="00423231">
            <w:pPr>
              <w:pStyle w:val="30"/>
              <w:tabs>
                <w:tab w:val="clear" w:pos="360"/>
                <w:tab w:val="clear" w:pos="720"/>
                <w:tab w:val="left" w:pos="1478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68D8F94B" w14:textId="77777777" w:rsidR="00962508" w:rsidRPr="0068741D" w:rsidRDefault="00962508" w:rsidP="00423231">
            <w:pPr>
              <w:pStyle w:val="30"/>
              <w:tabs>
                <w:tab w:val="clear" w:pos="360"/>
                <w:tab w:val="clear" w:pos="720"/>
                <w:tab w:val="left" w:pos="1478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vAlign w:val="bottom"/>
          </w:tcPr>
          <w:p w14:paraId="66E09FCA" w14:textId="77777777" w:rsidR="00962508" w:rsidRPr="0068741D" w:rsidRDefault="00962508" w:rsidP="00423231">
            <w:pPr>
              <w:pStyle w:val="30"/>
              <w:tabs>
                <w:tab w:val="clear" w:pos="360"/>
                <w:tab w:val="clear" w:pos="720"/>
                <w:tab w:val="left" w:pos="1478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vAlign w:val="bottom"/>
          </w:tcPr>
          <w:p w14:paraId="525EF7A7" w14:textId="77777777" w:rsidR="00962508" w:rsidRPr="0068741D" w:rsidRDefault="00962508" w:rsidP="0042323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8741D">
              <w:rPr>
                <w:rFonts w:ascii="Angsana New" w:hAnsi="Angsana New"/>
                <w:sz w:val="28"/>
                <w:szCs w:val="28"/>
                <w:cs/>
              </w:rPr>
              <w:t>ทะเบียน</w:t>
            </w:r>
          </w:p>
        </w:tc>
        <w:tc>
          <w:tcPr>
            <w:tcW w:w="284" w:type="dxa"/>
            <w:tcBorders>
              <w:left w:val="nil"/>
              <w:right w:val="nil"/>
            </w:tcBorders>
          </w:tcPr>
          <w:p w14:paraId="204F9165" w14:textId="77777777" w:rsidR="00962508" w:rsidRPr="0068741D" w:rsidRDefault="00962508" w:rsidP="00423231">
            <w:pPr>
              <w:pStyle w:val="30"/>
              <w:tabs>
                <w:tab w:val="clear" w:pos="360"/>
                <w:tab w:val="clear" w:pos="720"/>
                <w:tab w:val="left" w:pos="1478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vAlign w:val="bottom"/>
          </w:tcPr>
          <w:p w14:paraId="27898D5C" w14:textId="77777777" w:rsidR="00962508" w:rsidRPr="0068741D" w:rsidRDefault="00962508" w:rsidP="00423231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8741D">
              <w:rPr>
                <w:rFonts w:ascii="Angsana New" w:hAnsi="Angsana New"/>
                <w:sz w:val="28"/>
                <w:szCs w:val="28"/>
                <w:cs/>
              </w:rPr>
              <w:t>ทางอ้อมของบริษัท</w:t>
            </w:r>
          </w:p>
        </w:tc>
        <w:tc>
          <w:tcPr>
            <w:tcW w:w="284" w:type="dxa"/>
            <w:tcBorders>
              <w:left w:val="nil"/>
              <w:right w:val="nil"/>
            </w:tcBorders>
          </w:tcPr>
          <w:p w14:paraId="6300C8B4" w14:textId="77777777" w:rsidR="00962508" w:rsidRPr="0068741D" w:rsidRDefault="00962508" w:rsidP="00423231">
            <w:pPr>
              <w:pStyle w:val="30"/>
              <w:tabs>
                <w:tab w:val="clear" w:pos="360"/>
                <w:tab w:val="clear" w:pos="720"/>
                <w:tab w:val="left" w:pos="1478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118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302089C4" w14:textId="77777777" w:rsidR="00962508" w:rsidRPr="0068741D" w:rsidRDefault="00962508" w:rsidP="00423231">
            <w:pPr>
              <w:pStyle w:val="30"/>
              <w:tabs>
                <w:tab w:val="clear" w:pos="360"/>
                <w:tab w:val="clear" w:pos="720"/>
                <w:tab w:val="left" w:pos="1478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8741D">
              <w:rPr>
                <w:rFonts w:ascii="Angsana New" w:hAnsi="Angsana New"/>
                <w:sz w:val="28"/>
                <w:szCs w:val="28"/>
                <w:cs/>
              </w:rPr>
              <w:t>ในงบการเงินเฉพาะกิจการ (พันบาท)</w:t>
            </w:r>
          </w:p>
        </w:tc>
      </w:tr>
      <w:tr w:rsidR="00962508" w:rsidRPr="0068741D" w14:paraId="273035E8" w14:textId="77777777" w:rsidTr="000014A7">
        <w:trPr>
          <w:tblHeader/>
        </w:trPr>
        <w:tc>
          <w:tcPr>
            <w:tcW w:w="226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3B11BFD" w14:textId="77777777" w:rsidR="00962508" w:rsidRPr="0068741D" w:rsidRDefault="00962508" w:rsidP="00962508">
            <w:pPr>
              <w:tabs>
                <w:tab w:val="left" w:pos="176"/>
              </w:tabs>
              <w:ind w:right="-27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8741D">
              <w:rPr>
                <w:rFonts w:ascii="Angsana New" w:hAnsi="Angsana New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7C8B8329" w14:textId="77777777" w:rsidR="00962508" w:rsidRPr="0068741D" w:rsidRDefault="00962508" w:rsidP="00423231">
            <w:pPr>
              <w:pStyle w:val="30"/>
              <w:tabs>
                <w:tab w:val="clear" w:pos="360"/>
                <w:tab w:val="clear" w:pos="720"/>
                <w:tab w:val="left" w:pos="1478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F33BC53" w14:textId="77777777" w:rsidR="00962508" w:rsidRPr="0068741D" w:rsidRDefault="00962508" w:rsidP="00423231">
            <w:pPr>
              <w:pStyle w:val="30"/>
              <w:tabs>
                <w:tab w:val="clear" w:pos="360"/>
                <w:tab w:val="clear" w:pos="720"/>
                <w:tab w:val="left" w:pos="1478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8741D">
              <w:rPr>
                <w:rFonts w:ascii="Angsana New" w:hAnsi="Angsana New"/>
                <w:sz w:val="28"/>
                <w:szCs w:val="28"/>
                <w:cs/>
                <w:lang w:val="en-US"/>
              </w:rPr>
              <w:t>ลักษณะธุรกิจ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4ECC7C84" w14:textId="77777777" w:rsidR="00962508" w:rsidRPr="0068741D" w:rsidRDefault="00962508" w:rsidP="00423231">
            <w:pPr>
              <w:pStyle w:val="30"/>
              <w:tabs>
                <w:tab w:val="clear" w:pos="360"/>
                <w:tab w:val="clear" w:pos="720"/>
                <w:tab w:val="left" w:pos="1478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5D1AEEB" w14:textId="77777777" w:rsidR="00962508" w:rsidRPr="0068741D" w:rsidRDefault="00962508" w:rsidP="0042323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8741D">
              <w:rPr>
                <w:rFonts w:ascii="Angsana New" w:hAnsi="Angsana New"/>
                <w:sz w:val="28"/>
                <w:szCs w:val="28"/>
                <w:cs/>
              </w:rPr>
              <w:t>(พันบาท)</w:t>
            </w:r>
          </w:p>
        </w:tc>
        <w:tc>
          <w:tcPr>
            <w:tcW w:w="284" w:type="dxa"/>
            <w:tcBorders>
              <w:left w:val="nil"/>
              <w:right w:val="nil"/>
            </w:tcBorders>
          </w:tcPr>
          <w:p w14:paraId="2830347B" w14:textId="77777777" w:rsidR="00962508" w:rsidRPr="0068741D" w:rsidRDefault="00962508" w:rsidP="00423231">
            <w:pPr>
              <w:pStyle w:val="30"/>
              <w:tabs>
                <w:tab w:val="clear" w:pos="360"/>
                <w:tab w:val="clear" w:pos="720"/>
                <w:tab w:val="left" w:pos="1478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C5A149E" w14:textId="77777777" w:rsidR="00962508" w:rsidRPr="0068741D" w:rsidRDefault="00962508" w:rsidP="0042323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8741D">
              <w:rPr>
                <w:rFonts w:ascii="Angsana New" w:hAnsi="Angsana New"/>
                <w:sz w:val="28"/>
                <w:szCs w:val="28"/>
              </w:rPr>
              <w:t>(</w:t>
            </w:r>
            <w:r w:rsidRPr="0068741D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  <w:r w:rsidRPr="0068741D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84" w:type="dxa"/>
            <w:tcBorders>
              <w:left w:val="nil"/>
              <w:right w:val="nil"/>
            </w:tcBorders>
          </w:tcPr>
          <w:p w14:paraId="06D5EB9C" w14:textId="77777777" w:rsidR="00962508" w:rsidRPr="0068741D" w:rsidRDefault="00962508" w:rsidP="00423231">
            <w:pPr>
              <w:pStyle w:val="30"/>
              <w:tabs>
                <w:tab w:val="clear" w:pos="360"/>
                <w:tab w:val="clear" w:pos="720"/>
                <w:tab w:val="left" w:pos="1478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7BC7CF6" w14:textId="289B7B53" w:rsidR="00962508" w:rsidRPr="0068741D" w:rsidRDefault="001B4CB2" w:rsidP="005B31D1">
            <w:pPr>
              <w:pStyle w:val="30"/>
              <w:tabs>
                <w:tab w:val="clear" w:pos="360"/>
                <w:tab w:val="clear" w:pos="720"/>
                <w:tab w:val="left" w:pos="1478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B4CB2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 w:rsidR="00A451BC">
              <w:rPr>
                <w:rFonts w:ascii="Angsana New" w:hAnsi="Angsana New"/>
                <w:sz w:val="28"/>
                <w:szCs w:val="28"/>
                <w:lang w:val="en-US"/>
              </w:rPr>
              <w:t>0</w:t>
            </w:r>
            <w:r w:rsidR="00962508" w:rsidRPr="0068741D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147711">
              <w:rPr>
                <w:rFonts w:ascii="Angsana New" w:hAnsi="Angsana New"/>
                <w:sz w:val="28"/>
                <w:szCs w:val="28"/>
                <w:cs/>
                <w:lang w:val="en-US"/>
              </w:rPr>
              <w:t>ม</w:t>
            </w:r>
            <w:r w:rsidR="00A451BC">
              <w:rPr>
                <w:rFonts w:ascii="Angsana New" w:hAnsi="Angsana New"/>
                <w:sz w:val="28"/>
                <w:szCs w:val="28"/>
                <w:cs/>
                <w:lang w:val="en-US"/>
              </w:rPr>
              <w:t>ิถุนายน</w:t>
            </w:r>
            <w:r w:rsidR="00962508" w:rsidRPr="0068741D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E45C92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A9060F"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512D988" w14:textId="77777777" w:rsidR="00962508" w:rsidRPr="0068741D" w:rsidRDefault="00962508" w:rsidP="00423231">
            <w:pPr>
              <w:pStyle w:val="30"/>
              <w:tabs>
                <w:tab w:val="clear" w:pos="360"/>
                <w:tab w:val="clear" w:pos="720"/>
                <w:tab w:val="left" w:pos="1478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F303362" w14:textId="77777777" w:rsidR="00962508" w:rsidRPr="0068741D" w:rsidRDefault="00E45C92" w:rsidP="00423231">
            <w:pPr>
              <w:pStyle w:val="30"/>
              <w:tabs>
                <w:tab w:val="clear" w:pos="360"/>
                <w:tab w:val="clear" w:pos="720"/>
                <w:tab w:val="left" w:pos="1478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="00962508" w:rsidRPr="0068741D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962508" w:rsidRPr="0068741D">
              <w:rPr>
                <w:rFonts w:ascii="Angsana New" w:hAnsi="Angsana New"/>
                <w:sz w:val="28"/>
                <w:szCs w:val="28"/>
                <w:cs/>
                <w:lang w:val="en-US"/>
              </w:rPr>
              <w:t>ธันวาคม</w:t>
            </w:r>
            <w:r w:rsidR="00962508" w:rsidRPr="0068741D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A9060F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</w:tr>
      <w:tr w:rsidR="00962508" w:rsidRPr="0068741D" w14:paraId="4F211AC7" w14:textId="77777777" w:rsidTr="000014A7">
        <w:tc>
          <w:tcPr>
            <w:tcW w:w="2269" w:type="dxa"/>
            <w:tcBorders>
              <w:top w:val="single" w:sz="4" w:space="0" w:color="auto"/>
              <w:left w:val="nil"/>
              <w:right w:val="nil"/>
            </w:tcBorders>
          </w:tcPr>
          <w:p w14:paraId="7F90D022" w14:textId="77777777" w:rsidR="00E15731" w:rsidRPr="0068741D" w:rsidRDefault="00962508" w:rsidP="00896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34" w:right="-108"/>
              <w:rPr>
                <w:rFonts w:ascii="Angsana New" w:hAnsi="Angsana New"/>
                <w:sz w:val="28"/>
                <w:szCs w:val="28"/>
              </w:rPr>
            </w:pPr>
            <w:r w:rsidRPr="0068741D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r w:rsidR="00E15731">
              <w:rPr>
                <w:rFonts w:ascii="Angsana New" w:hAnsi="Angsana New"/>
                <w:sz w:val="28"/>
                <w:szCs w:val="28"/>
                <w:cs/>
              </w:rPr>
              <w:t>เดอะพาเร้นส์</w:t>
            </w:r>
            <w:r w:rsidRPr="0068741D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  <w:r w:rsidR="00726FB3" w:rsidRPr="0068741D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726FB3" w:rsidRPr="0068741D">
              <w:rPr>
                <w:rFonts w:ascii="Angsana New" w:hAnsi="Angsana New"/>
                <w:sz w:val="28"/>
                <w:szCs w:val="28"/>
              </w:rPr>
              <w:t>(“T</w:t>
            </w:r>
            <w:r w:rsidR="00896ADB">
              <w:rPr>
                <w:rFonts w:ascii="Angsana New" w:hAnsi="Angsana New"/>
                <w:sz w:val="28"/>
                <w:szCs w:val="28"/>
              </w:rPr>
              <w:t>P</w:t>
            </w:r>
            <w:r w:rsidR="00726FB3" w:rsidRPr="0068741D">
              <w:rPr>
                <w:rFonts w:ascii="Angsana New" w:hAnsi="Angsana New"/>
                <w:sz w:val="28"/>
                <w:szCs w:val="28"/>
              </w:rPr>
              <w:t>”)</w:t>
            </w:r>
            <w:r w:rsidR="00E15731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718D93CC" w14:textId="77777777" w:rsidR="00962508" w:rsidRPr="0068741D" w:rsidRDefault="00962508" w:rsidP="00423231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</w:tcPr>
          <w:p w14:paraId="5F6BE53B" w14:textId="77777777" w:rsidR="00962508" w:rsidRPr="0068741D" w:rsidRDefault="00297539" w:rsidP="004232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62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68741D">
              <w:rPr>
                <w:rFonts w:ascii="Angsana New" w:hAnsi="Angsana New"/>
                <w:sz w:val="28"/>
                <w:szCs w:val="28"/>
                <w:cs/>
              </w:rPr>
              <w:t>บริษัทผู้ลงทุนและให้บริการบริบาล</w:t>
            </w: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4945E678" w14:textId="77777777" w:rsidR="00962508" w:rsidRPr="0068741D" w:rsidRDefault="00962508" w:rsidP="00423231">
            <w:pPr>
              <w:pStyle w:val="30"/>
              <w:tabs>
                <w:tab w:val="clear" w:pos="360"/>
                <w:tab w:val="clear" w:pos="720"/>
                <w:tab w:val="left" w:pos="1478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</w:tcPr>
          <w:p w14:paraId="19A761DD" w14:textId="77777777" w:rsidR="00962508" w:rsidRPr="0068741D" w:rsidRDefault="00E45C92" w:rsidP="00EC7494">
            <w:pPr>
              <w:jc w:val="center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="00B7690B" w:rsidRPr="00B7690B">
              <w:rPr>
                <w:rFonts w:ascii="Angsana New" w:hAnsi="Angsana New"/>
                <w:sz w:val="28"/>
                <w:szCs w:val="28"/>
              </w:rPr>
              <w:t>00</w:t>
            </w:r>
            <w:r w:rsidR="00574452" w:rsidRPr="0068741D">
              <w:rPr>
                <w:rFonts w:ascii="Angsana New" w:hAnsi="Angsana New"/>
                <w:sz w:val="28"/>
                <w:szCs w:val="28"/>
              </w:rPr>
              <w:t>,</w:t>
            </w:r>
            <w:r w:rsidR="00B7690B" w:rsidRPr="00B7690B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284" w:type="dxa"/>
            <w:tcBorders>
              <w:left w:val="nil"/>
              <w:right w:val="nil"/>
            </w:tcBorders>
          </w:tcPr>
          <w:p w14:paraId="45620DB6" w14:textId="77777777" w:rsidR="00962508" w:rsidRPr="0068741D" w:rsidRDefault="00962508" w:rsidP="00423231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</w:tcPr>
          <w:p w14:paraId="5DB4E252" w14:textId="77777777" w:rsidR="00962508" w:rsidRPr="0068741D" w:rsidRDefault="00E45C92" w:rsidP="0042323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</w:t>
            </w:r>
            <w:r w:rsidR="00B7690B" w:rsidRPr="00B7690B">
              <w:rPr>
                <w:rFonts w:ascii="Angsana New" w:hAnsi="Angsana New"/>
                <w:sz w:val="28"/>
                <w:szCs w:val="28"/>
              </w:rPr>
              <w:t>0</w:t>
            </w:r>
            <w:r w:rsidR="00736DDD" w:rsidRPr="0068741D">
              <w:rPr>
                <w:rFonts w:ascii="Angsana New" w:hAnsi="Angsana New"/>
                <w:sz w:val="28"/>
                <w:szCs w:val="28"/>
              </w:rPr>
              <w:t>.</w:t>
            </w:r>
            <w:r w:rsidR="00B7690B" w:rsidRPr="00B7690B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284" w:type="dxa"/>
            <w:tcBorders>
              <w:left w:val="nil"/>
              <w:right w:val="nil"/>
            </w:tcBorders>
          </w:tcPr>
          <w:p w14:paraId="7F5B5082" w14:textId="77777777" w:rsidR="00962508" w:rsidRPr="0068741D" w:rsidRDefault="00962508" w:rsidP="00423231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</w:tcPr>
          <w:p w14:paraId="6D2C7A91" w14:textId="77777777" w:rsidR="00962508" w:rsidRPr="0068741D" w:rsidRDefault="00E45C92" w:rsidP="00423231">
            <w:pPr>
              <w:tabs>
                <w:tab w:val="clear" w:pos="680"/>
                <w:tab w:val="left" w:pos="742"/>
              </w:tabs>
              <w:ind w:right="17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</w:t>
            </w:r>
            <w:r w:rsidR="00B7690B" w:rsidRPr="00B7690B">
              <w:rPr>
                <w:rFonts w:ascii="Angsana New" w:hAnsi="Angsana New"/>
                <w:sz w:val="28"/>
                <w:szCs w:val="28"/>
              </w:rPr>
              <w:t>0</w:t>
            </w:r>
            <w:r w:rsidR="00962508" w:rsidRPr="0068741D">
              <w:rPr>
                <w:rFonts w:ascii="Angsana New" w:hAnsi="Angsana New"/>
                <w:sz w:val="28"/>
                <w:szCs w:val="28"/>
              </w:rPr>
              <w:t>,</w:t>
            </w:r>
            <w:r w:rsidR="00B7690B" w:rsidRPr="00B7690B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284" w:type="dxa"/>
            <w:tcBorders>
              <w:left w:val="nil"/>
              <w:right w:val="nil"/>
            </w:tcBorders>
          </w:tcPr>
          <w:p w14:paraId="5E6709E1" w14:textId="77777777" w:rsidR="00962508" w:rsidRPr="0068741D" w:rsidRDefault="00962508" w:rsidP="00423231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</w:tcPr>
          <w:p w14:paraId="31F2EAA9" w14:textId="77777777" w:rsidR="00962508" w:rsidRPr="0068741D" w:rsidRDefault="00E45C92" w:rsidP="00423231">
            <w:pPr>
              <w:tabs>
                <w:tab w:val="clear" w:pos="680"/>
                <w:tab w:val="left" w:pos="742"/>
              </w:tabs>
              <w:ind w:right="17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</w:t>
            </w:r>
            <w:r w:rsidR="00B7690B" w:rsidRPr="00B7690B">
              <w:rPr>
                <w:rFonts w:ascii="Angsana New" w:hAnsi="Angsana New"/>
                <w:sz w:val="28"/>
                <w:szCs w:val="28"/>
              </w:rPr>
              <w:t>0</w:t>
            </w:r>
            <w:r w:rsidR="00962508" w:rsidRPr="0068741D">
              <w:rPr>
                <w:rFonts w:ascii="Angsana New" w:hAnsi="Angsana New"/>
                <w:sz w:val="28"/>
                <w:szCs w:val="28"/>
              </w:rPr>
              <w:t>,</w:t>
            </w:r>
            <w:r w:rsidR="00B7690B" w:rsidRPr="00B7690B">
              <w:rPr>
                <w:rFonts w:ascii="Angsana New" w:hAnsi="Angsana New"/>
                <w:sz w:val="28"/>
                <w:szCs w:val="28"/>
              </w:rPr>
              <w:t>000</w:t>
            </w:r>
          </w:p>
        </w:tc>
      </w:tr>
      <w:tr w:rsidR="00297539" w:rsidRPr="0068741D" w14:paraId="03475200" w14:textId="77777777" w:rsidTr="000014A7">
        <w:tc>
          <w:tcPr>
            <w:tcW w:w="2269" w:type="dxa"/>
            <w:tcBorders>
              <w:left w:val="nil"/>
              <w:right w:val="nil"/>
            </w:tcBorders>
          </w:tcPr>
          <w:p w14:paraId="440D25C6" w14:textId="77777777" w:rsidR="00297539" w:rsidRPr="00A9060F" w:rsidRDefault="00297539" w:rsidP="004232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34"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476F02D5" w14:textId="77777777" w:rsidR="00297539" w:rsidRPr="00A9060F" w:rsidRDefault="00297539" w:rsidP="00423231">
            <w:pPr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</w:tcPr>
          <w:p w14:paraId="08CC806C" w14:textId="77777777" w:rsidR="00297539" w:rsidRPr="00A9060F" w:rsidRDefault="00297539" w:rsidP="004232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62"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286756F3" w14:textId="77777777" w:rsidR="00297539" w:rsidRPr="00A9060F" w:rsidRDefault="00297539" w:rsidP="00423231">
            <w:pPr>
              <w:pStyle w:val="30"/>
              <w:tabs>
                <w:tab w:val="clear" w:pos="360"/>
                <w:tab w:val="clear" w:pos="720"/>
                <w:tab w:val="left" w:pos="1478"/>
              </w:tabs>
              <w:ind w:left="-18" w:right="-18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</w:tcPr>
          <w:p w14:paraId="1F7F6618" w14:textId="77777777" w:rsidR="00297539" w:rsidRPr="00A9060F" w:rsidRDefault="00297539" w:rsidP="00423231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</w:tcPr>
          <w:p w14:paraId="757C7AEF" w14:textId="77777777" w:rsidR="00297539" w:rsidRPr="00A9060F" w:rsidRDefault="00297539" w:rsidP="00423231">
            <w:pPr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43852952" w14:textId="77777777" w:rsidR="00297539" w:rsidRPr="00A9060F" w:rsidRDefault="00297539" w:rsidP="00423231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</w:tcPr>
          <w:p w14:paraId="668F0A6D" w14:textId="77777777" w:rsidR="00297539" w:rsidRPr="00A9060F" w:rsidRDefault="00297539" w:rsidP="00423231">
            <w:pPr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188FD70F" w14:textId="77777777" w:rsidR="00297539" w:rsidRPr="00A9060F" w:rsidRDefault="00297539" w:rsidP="00423231">
            <w:pPr>
              <w:tabs>
                <w:tab w:val="clear" w:pos="680"/>
                <w:tab w:val="left" w:pos="742"/>
              </w:tabs>
              <w:ind w:right="177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</w:tcPr>
          <w:p w14:paraId="613A1DA8" w14:textId="77777777" w:rsidR="00297539" w:rsidRPr="00A9060F" w:rsidRDefault="00297539" w:rsidP="00423231">
            <w:pPr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0D90B39D" w14:textId="77777777" w:rsidR="00297539" w:rsidRPr="00A9060F" w:rsidRDefault="00297539" w:rsidP="00423231">
            <w:pPr>
              <w:tabs>
                <w:tab w:val="clear" w:pos="680"/>
                <w:tab w:val="left" w:pos="742"/>
              </w:tabs>
              <w:ind w:right="177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8F186D" w:rsidRPr="0068741D" w14:paraId="2600D84E" w14:textId="77777777" w:rsidTr="000014A7">
        <w:tc>
          <w:tcPr>
            <w:tcW w:w="2269" w:type="dxa"/>
            <w:tcBorders>
              <w:left w:val="nil"/>
              <w:right w:val="nil"/>
            </w:tcBorders>
          </w:tcPr>
          <w:p w14:paraId="622173CF" w14:textId="77777777" w:rsidR="008F186D" w:rsidRPr="0068741D" w:rsidRDefault="008251DD" w:rsidP="00896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34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8251DD">
              <w:rPr>
                <w:rFonts w:ascii="Angsana New" w:hAnsi="Angsana New"/>
                <w:spacing w:val="-2"/>
                <w:sz w:val="28"/>
                <w:szCs w:val="28"/>
                <w:cs/>
              </w:rPr>
              <w:t>บริษัท เดอะพาเร้น</w:t>
            </w:r>
            <w:r w:rsidR="008F186D" w:rsidRPr="008251DD">
              <w:rPr>
                <w:rFonts w:ascii="Angsana New" w:hAnsi="Angsana New"/>
                <w:spacing w:val="-2"/>
                <w:sz w:val="28"/>
                <w:szCs w:val="28"/>
                <w:cs/>
              </w:rPr>
              <w:t>ส</w:t>
            </w:r>
            <w:r w:rsidRPr="008251DD">
              <w:rPr>
                <w:rFonts w:ascii="Angsana New" w:hAnsi="Angsana New"/>
                <w:spacing w:val="-2"/>
                <w:sz w:val="28"/>
                <w:szCs w:val="28"/>
                <w:cs/>
              </w:rPr>
              <w:t>์</w:t>
            </w:r>
            <w:r w:rsidR="008F186D" w:rsidRPr="008251DD">
              <w:rPr>
                <w:rFonts w:ascii="Angsana New" w:hAnsi="Angsana New"/>
                <w:spacing w:val="-2"/>
                <w:sz w:val="28"/>
                <w:szCs w:val="28"/>
                <w:cs/>
              </w:rPr>
              <w:t xml:space="preserve"> </w:t>
            </w:r>
            <w:r w:rsidRPr="008251DD">
              <w:rPr>
                <w:rFonts w:ascii="Angsana New" w:hAnsi="Angsana New"/>
                <w:spacing w:val="-2"/>
                <w:sz w:val="28"/>
                <w:szCs w:val="28"/>
                <w:cs/>
              </w:rPr>
              <w:t>เทรนนิ่ง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 เซ็นเตอร์</w:t>
            </w:r>
            <w:r w:rsidR="008F186D" w:rsidRPr="0068741D">
              <w:rPr>
                <w:rFonts w:ascii="Angsana New" w:hAnsi="Angsana New"/>
                <w:sz w:val="28"/>
                <w:szCs w:val="28"/>
                <w:cs/>
              </w:rPr>
              <w:t xml:space="preserve"> จำกัด </w:t>
            </w:r>
            <w:r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8F186D" w:rsidRPr="0068741D">
              <w:rPr>
                <w:rFonts w:ascii="Angsana New" w:hAnsi="Angsana New"/>
                <w:sz w:val="28"/>
                <w:szCs w:val="28"/>
              </w:rPr>
              <w:t>“TP</w:t>
            </w:r>
            <w:r w:rsidR="00896ADB">
              <w:rPr>
                <w:rFonts w:ascii="Angsana New" w:hAnsi="Angsana New"/>
                <w:sz w:val="28"/>
                <w:szCs w:val="28"/>
              </w:rPr>
              <w:t>T</w:t>
            </w:r>
            <w:r w:rsidR="00DF122C">
              <w:rPr>
                <w:rFonts w:ascii="Angsana New" w:hAnsi="Angsana New"/>
                <w:sz w:val="28"/>
                <w:szCs w:val="28"/>
              </w:rPr>
              <w:t>C</w:t>
            </w:r>
            <w:r w:rsidR="008F186D" w:rsidRPr="0068741D">
              <w:rPr>
                <w:rFonts w:ascii="Angsana New" w:hAnsi="Angsana New"/>
                <w:sz w:val="28"/>
                <w:szCs w:val="28"/>
              </w:rPr>
              <w:t>”)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3864B3AE" w14:textId="77777777" w:rsidR="008F186D" w:rsidRPr="0068741D" w:rsidRDefault="008F186D" w:rsidP="00423231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</w:tcPr>
          <w:p w14:paraId="0A4DDEC6" w14:textId="77777777" w:rsidR="008F186D" w:rsidRPr="0068741D" w:rsidRDefault="008F186D" w:rsidP="004232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62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68741D">
              <w:rPr>
                <w:rFonts w:ascii="Angsana New" w:hAnsi="Angsana New"/>
                <w:sz w:val="28"/>
                <w:szCs w:val="28"/>
                <w:cs/>
              </w:rPr>
              <w:t>โรงเรียนสอนการบริบาล</w:t>
            </w: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68680D1F" w14:textId="77777777" w:rsidR="008F186D" w:rsidRPr="0068741D" w:rsidRDefault="008F186D" w:rsidP="00423231">
            <w:pPr>
              <w:pStyle w:val="30"/>
              <w:tabs>
                <w:tab w:val="clear" w:pos="360"/>
                <w:tab w:val="clear" w:pos="720"/>
                <w:tab w:val="left" w:pos="1478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</w:tcPr>
          <w:p w14:paraId="7ACC4B21" w14:textId="77777777" w:rsidR="008F186D" w:rsidRPr="0068741D" w:rsidRDefault="00E45C92" w:rsidP="00EC7494">
            <w:pPr>
              <w:tabs>
                <w:tab w:val="clear" w:pos="680"/>
                <w:tab w:val="clear" w:pos="907"/>
              </w:tabs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</w:t>
            </w:r>
            <w:r w:rsidR="008F186D" w:rsidRPr="0068741D">
              <w:rPr>
                <w:rFonts w:ascii="Angsana New" w:hAnsi="Angsana New"/>
                <w:sz w:val="28"/>
                <w:szCs w:val="28"/>
              </w:rPr>
              <w:t>,</w:t>
            </w:r>
            <w:r w:rsidR="008F186D" w:rsidRPr="00B7690B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284" w:type="dxa"/>
            <w:tcBorders>
              <w:left w:val="nil"/>
              <w:right w:val="nil"/>
            </w:tcBorders>
          </w:tcPr>
          <w:p w14:paraId="0A6B2E46" w14:textId="77777777" w:rsidR="008F186D" w:rsidRPr="0068741D" w:rsidRDefault="008F186D" w:rsidP="00423231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4CDADB84" w14:textId="77777777" w:rsidR="008F186D" w:rsidRPr="0068741D" w:rsidRDefault="00E45C92" w:rsidP="004759A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</w:t>
            </w:r>
            <w:r w:rsidR="008F186D" w:rsidRPr="00B7690B">
              <w:rPr>
                <w:rFonts w:ascii="Angsana New" w:hAnsi="Angsana New"/>
                <w:sz w:val="28"/>
                <w:szCs w:val="28"/>
              </w:rPr>
              <w:t>0</w:t>
            </w:r>
            <w:r w:rsidR="008F186D" w:rsidRPr="0068741D">
              <w:rPr>
                <w:rFonts w:ascii="Angsana New" w:hAnsi="Angsana New"/>
                <w:sz w:val="28"/>
                <w:szCs w:val="28"/>
              </w:rPr>
              <w:t>.</w:t>
            </w:r>
            <w:r w:rsidR="008F186D" w:rsidRPr="00B7690B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284" w:type="dxa"/>
            <w:tcBorders>
              <w:left w:val="nil"/>
              <w:right w:val="nil"/>
            </w:tcBorders>
          </w:tcPr>
          <w:p w14:paraId="0324379D" w14:textId="77777777" w:rsidR="008F186D" w:rsidRPr="0068741D" w:rsidRDefault="008F186D" w:rsidP="00423231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1F7641A7" w14:textId="77777777" w:rsidR="008F186D" w:rsidRPr="0068741D" w:rsidRDefault="008F186D" w:rsidP="00EC390C">
            <w:pPr>
              <w:tabs>
                <w:tab w:val="clear" w:pos="454"/>
                <w:tab w:val="clear" w:pos="680"/>
                <w:tab w:val="left" w:pos="601"/>
              </w:tabs>
              <w:ind w:left="360" w:right="17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8741D">
              <w:rPr>
                <w:rFonts w:ascii="Angsana New" w:hAnsi="Angsana New"/>
                <w:sz w:val="28"/>
                <w:szCs w:val="28"/>
              </w:rPr>
              <w:t xml:space="preserve">    - *</w:t>
            </w:r>
          </w:p>
        </w:tc>
        <w:tc>
          <w:tcPr>
            <w:tcW w:w="284" w:type="dxa"/>
            <w:tcBorders>
              <w:left w:val="nil"/>
              <w:right w:val="nil"/>
            </w:tcBorders>
          </w:tcPr>
          <w:p w14:paraId="16C15F51" w14:textId="77777777" w:rsidR="008F186D" w:rsidRPr="0068741D" w:rsidRDefault="008F186D" w:rsidP="00423231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13726106" w14:textId="77777777" w:rsidR="008F186D" w:rsidRPr="0068741D" w:rsidRDefault="008F186D" w:rsidP="007A4222">
            <w:pPr>
              <w:tabs>
                <w:tab w:val="clear" w:pos="454"/>
                <w:tab w:val="clear" w:pos="680"/>
                <w:tab w:val="left" w:pos="601"/>
              </w:tabs>
              <w:ind w:left="360" w:right="17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8741D">
              <w:rPr>
                <w:rFonts w:ascii="Angsana New" w:hAnsi="Angsana New"/>
                <w:sz w:val="28"/>
                <w:szCs w:val="28"/>
              </w:rPr>
              <w:t xml:space="preserve">    - *</w:t>
            </w:r>
          </w:p>
        </w:tc>
      </w:tr>
      <w:tr w:rsidR="004759A7" w:rsidRPr="0068741D" w14:paraId="3852EB8C" w14:textId="77777777" w:rsidTr="000014A7">
        <w:tc>
          <w:tcPr>
            <w:tcW w:w="2269" w:type="dxa"/>
            <w:tcBorders>
              <w:left w:val="nil"/>
              <w:right w:val="nil"/>
            </w:tcBorders>
          </w:tcPr>
          <w:p w14:paraId="0976F9DD" w14:textId="77777777" w:rsidR="004759A7" w:rsidRPr="00A9060F" w:rsidRDefault="004759A7" w:rsidP="004232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34"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345C3860" w14:textId="77777777" w:rsidR="004759A7" w:rsidRPr="00A9060F" w:rsidRDefault="004759A7" w:rsidP="00423231">
            <w:pPr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</w:tcPr>
          <w:p w14:paraId="50EB9157" w14:textId="77777777" w:rsidR="004759A7" w:rsidRPr="00A9060F" w:rsidRDefault="004759A7" w:rsidP="004232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62"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7833A7F8" w14:textId="77777777" w:rsidR="004759A7" w:rsidRPr="00A9060F" w:rsidRDefault="004759A7" w:rsidP="00423231">
            <w:pPr>
              <w:pStyle w:val="30"/>
              <w:tabs>
                <w:tab w:val="clear" w:pos="360"/>
                <w:tab w:val="clear" w:pos="720"/>
                <w:tab w:val="left" w:pos="1478"/>
              </w:tabs>
              <w:ind w:left="-18" w:right="-18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</w:tcPr>
          <w:p w14:paraId="70BFCE7A" w14:textId="77777777" w:rsidR="004759A7" w:rsidRPr="00A9060F" w:rsidRDefault="004759A7" w:rsidP="00EC7494">
            <w:pPr>
              <w:tabs>
                <w:tab w:val="clear" w:pos="680"/>
                <w:tab w:val="clear" w:pos="907"/>
              </w:tabs>
              <w:ind w:right="95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</w:tcPr>
          <w:p w14:paraId="0961020E" w14:textId="77777777" w:rsidR="004759A7" w:rsidRPr="00A9060F" w:rsidRDefault="004759A7" w:rsidP="00423231">
            <w:pPr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69987D91" w14:textId="77777777" w:rsidR="004759A7" w:rsidRPr="00A9060F" w:rsidRDefault="004759A7" w:rsidP="00423231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</w:tcPr>
          <w:p w14:paraId="1A162382" w14:textId="77777777" w:rsidR="004759A7" w:rsidRPr="00A9060F" w:rsidRDefault="004759A7" w:rsidP="00423231">
            <w:pPr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5E5CE10E" w14:textId="77777777" w:rsidR="004759A7" w:rsidRPr="00A9060F" w:rsidRDefault="004759A7" w:rsidP="00423231">
            <w:pPr>
              <w:tabs>
                <w:tab w:val="clear" w:pos="680"/>
                <w:tab w:val="left" w:pos="742"/>
              </w:tabs>
              <w:ind w:right="177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</w:tcPr>
          <w:p w14:paraId="2C32C415" w14:textId="77777777" w:rsidR="004759A7" w:rsidRPr="00A9060F" w:rsidRDefault="004759A7" w:rsidP="00423231">
            <w:pPr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329925FB" w14:textId="77777777" w:rsidR="004759A7" w:rsidRPr="00A9060F" w:rsidRDefault="004759A7" w:rsidP="00423231">
            <w:pPr>
              <w:tabs>
                <w:tab w:val="clear" w:pos="680"/>
                <w:tab w:val="left" w:pos="742"/>
              </w:tabs>
              <w:ind w:right="177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9406A2" w:rsidRPr="0068741D" w14:paraId="15CCD4D2" w14:textId="77777777" w:rsidTr="000014A7">
        <w:tc>
          <w:tcPr>
            <w:tcW w:w="2269" w:type="dxa"/>
            <w:tcBorders>
              <w:left w:val="nil"/>
              <w:right w:val="nil"/>
            </w:tcBorders>
          </w:tcPr>
          <w:p w14:paraId="602319C6" w14:textId="77777777" w:rsidR="009406A2" w:rsidRPr="0068741D" w:rsidRDefault="009406A2" w:rsidP="004232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34" w:right="-108"/>
              <w:rPr>
                <w:rFonts w:ascii="Angsana New" w:hAnsi="Angsana New"/>
                <w:sz w:val="28"/>
                <w:szCs w:val="28"/>
              </w:rPr>
            </w:pPr>
            <w:r w:rsidRPr="0068741D">
              <w:rPr>
                <w:rFonts w:ascii="Angsana New" w:hAnsi="Angsana New"/>
                <w:sz w:val="28"/>
                <w:szCs w:val="28"/>
                <w:cs/>
              </w:rPr>
              <w:t>บริษัท ทีเอ็ม เทรดดิ้ง จำกัด (“</w:t>
            </w:r>
            <w:r w:rsidRPr="0068741D">
              <w:rPr>
                <w:rFonts w:ascii="Angsana New" w:hAnsi="Angsana New"/>
                <w:sz w:val="28"/>
                <w:szCs w:val="28"/>
              </w:rPr>
              <w:t>TMT”)</w:t>
            </w: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3DA09872" w14:textId="77777777" w:rsidR="009406A2" w:rsidRPr="0068741D" w:rsidRDefault="009406A2" w:rsidP="00423231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</w:tcPr>
          <w:p w14:paraId="55052D3F" w14:textId="77777777" w:rsidR="009406A2" w:rsidRPr="0068741D" w:rsidRDefault="009406A2" w:rsidP="004232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62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68741D">
              <w:rPr>
                <w:rFonts w:ascii="Angsana New" w:hAnsi="Angsana New"/>
                <w:sz w:val="28"/>
                <w:szCs w:val="28"/>
                <w:cs/>
              </w:rPr>
              <w:t>ขายส่งสินค้าทางเภสัชภัณฑ์และทางการแพทย์</w:t>
            </w: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42A5AFF0" w14:textId="77777777" w:rsidR="009406A2" w:rsidRPr="0068741D" w:rsidRDefault="009406A2" w:rsidP="00423231">
            <w:pPr>
              <w:pStyle w:val="30"/>
              <w:tabs>
                <w:tab w:val="clear" w:pos="360"/>
                <w:tab w:val="clear" w:pos="720"/>
                <w:tab w:val="left" w:pos="1478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</w:tcPr>
          <w:p w14:paraId="695B7329" w14:textId="77777777" w:rsidR="009406A2" w:rsidRPr="0068741D" w:rsidRDefault="00E45C92" w:rsidP="00EC7494">
            <w:pPr>
              <w:tabs>
                <w:tab w:val="clear" w:pos="680"/>
                <w:tab w:val="clear" w:pos="907"/>
              </w:tabs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</w:t>
            </w:r>
            <w:r w:rsidR="009406A2" w:rsidRPr="0068741D">
              <w:rPr>
                <w:rFonts w:ascii="Angsana New" w:hAnsi="Angsana New"/>
                <w:sz w:val="28"/>
                <w:szCs w:val="28"/>
              </w:rPr>
              <w:t>,</w:t>
            </w:r>
            <w:r w:rsidR="00B7690B" w:rsidRPr="00B7690B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284" w:type="dxa"/>
            <w:tcBorders>
              <w:left w:val="nil"/>
              <w:right w:val="nil"/>
            </w:tcBorders>
          </w:tcPr>
          <w:p w14:paraId="745DD817" w14:textId="77777777" w:rsidR="009406A2" w:rsidRPr="0068741D" w:rsidRDefault="009406A2" w:rsidP="00423231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4F37CF49" w14:textId="77777777" w:rsidR="009406A2" w:rsidRPr="0068741D" w:rsidRDefault="00E45C92" w:rsidP="00A8597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99</w:t>
            </w:r>
            <w:r w:rsidR="009406A2" w:rsidRPr="0068741D">
              <w:rPr>
                <w:rFonts w:ascii="Angsana New" w:hAnsi="Angsana New"/>
                <w:sz w:val="28"/>
                <w:szCs w:val="28"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99</w:t>
            </w:r>
          </w:p>
        </w:tc>
        <w:tc>
          <w:tcPr>
            <w:tcW w:w="284" w:type="dxa"/>
            <w:tcBorders>
              <w:left w:val="nil"/>
              <w:right w:val="nil"/>
            </w:tcBorders>
          </w:tcPr>
          <w:p w14:paraId="2B17F0C6" w14:textId="77777777" w:rsidR="009406A2" w:rsidRPr="0068741D" w:rsidRDefault="009406A2" w:rsidP="00423231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507C99D2" w14:textId="77777777" w:rsidR="009406A2" w:rsidRPr="0068741D" w:rsidRDefault="00E45C92" w:rsidP="00EC7494">
            <w:pPr>
              <w:tabs>
                <w:tab w:val="clear" w:pos="907"/>
              </w:tabs>
              <w:ind w:right="17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</w:t>
            </w:r>
            <w:r w:rsidR="009406A2" w:rsidRPr="0068741D">
              <w:rPr>
                <w:rFonts w:ascii="Angsana New" w:hAnsi="Angsana New"/>
                <w:sz w:val="28"/>
                <w:szCs w:val="28"/>
              </w:rPr>
              <w:t>,</w:t>
            </w:r>
            <w:r w:rsidR="00B7690B" w:rsidRPr="00B7690B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284" w:type="dxa"/>
            <w:tcBorders>
              <w:left w:val="nil"/>
              <w:right w:val="nil"/>
            </w:tcBorders>
          </w:tcPr>
          <w:p w14:paraId="5725E87A" w14:textId="77777777" w:rsidR="009406A2" w:rsidRPr="0068741D" w:rsidRDefault="009406A2" w:rsidP="00423231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64546C55" w14:textId="77777777" w:rsidR="009406A2" w:rsidRPr="0068741D" w:rsidRDefault="00E45C92" w:rsidP="00EC7494">
            <w:pPr>
              <w:tabs>
                <w:tab w:val="clear" w:pos="907"/>
              </w:tabs>
              <w:ind w:right="17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</w:t>
            </w:r>
            <w:r w:rsidR="009406A2" w:rsidRPr="0068741D">
              <w:rPr>
                <w:rFonts w:ascii="Angsana New" w:hAnsi="Angsana New"/>
                <w:sz w:val="28"/>
                <w:szCs w:val="28"/>
              </w:rPr>
              <w:t>,</w:t>
            </w:r>
            <w:r w:rsidR="00B7690B" w:rsidRPr="00B7690B">
              <w:rPr>
                <w:rFonts w:ascii="Angsana New" w:hAnsi="Angsana New"/>
                <w:sz w:val="28"/>
                <w:szCs w:val="28"/>
              </w:rPr>
              <w:t>000</w:t>
            </w:r>
          </w:p>
        </w:tc>
      </w:tr>
    </w:tbl>
    <w:p w14:paraId="6E0D2AE4" w14:textId="77777777" w:rsidR="00A9060F" w:rsidRPr="00A9060F" w:rsidRDefault="00A9060F" w:rsidP="00E730EC">
      <w:pPr>
        <w:pStyle w:val="NoSpacing"/>
        <w:jc w:val="thaiDistribute"/>
        <w:rPr>
          <w:rFonts w:ascii="Angsana New" w:hAnsi="Angsana New"/>
          <w:sz w:val="16"/>
          <w:szCs w:val="16"/>
        </w:rPr>
      </w:pPr>
    </w:p>
    <w:p w14:paraId="0A336C49" w14:textId="77777777" w:rsidR="00092884" w:rsidRPr="00FD19B6" w:rsidRDefault="00E730EC" w:rsidP="00E730EC">
      <w:pPr>
        <w:pStyle w:val="NoSpacing"/>
        <w:jc w:val="thaiDistribute"/>
        <w:rPr>
          <w:rFonts w:ascii="Angsana New" w:hAnsi="Angsana New"/>
          <w:szCs w:val="30"/>
        </w:rPr>
      </w:pPr>
      <w:r w:rsidRPr="00FD19B6">
        <w:rPr>
          <w:rFonts w:ascii="Angsana New" w:hAnsi="Angsana New"/>
          <w:szCs w:val="30"/>
        </w:rPr>
        <w:t>*</w:t>
      </w:r>
      <w:r w:rsidRPr="00FD19B6">
        <w:rPr>
          <w:rFonts w:ascii="Angsana New" w:hAnsi="Angsana New"/>
          <w:szCs w:val="30"/>
          <w:cs/>
        </w:rPr>
        <w:t xml:space="preserve"> ถือหุ้นโดย </w:t>
      </w:r>
      <w:r w:rsidRPr="00FD19B6">
        <w:rPr>
          <w:rFonts w:ascii="Angsana New" w:hAnsi="Angsana New"/>
          <w:szCs w:val="30"/>
        </w:rPr>
        <w:t>T</w:t>
      </w:r>
      <w:r w:rsidR="00E94B5D">
        <w:rPr>
          <w:rFonts w:ascii="Angsana New" w:hAnsi="Angsana New"/>
          <w:szCs w:val="30"/>
        </w:rPr>
        <w:t>P</w:t>
      </w:r>
      <w:r w:rsidRPr="00FD19B6">
        <w:rPr>
          <w:rFonts w:ascii="Angsana New" w:hAnsi="Angsana New"/>
          <w:szCs w:val="30"/>
        </w:rPr>
        <w:t xml:space="preserve"> </w:t>
      </w:r>
      <w:r w:rsidRPr="00FD19B6">
        <w:rPr>
          <w:rFonts w:ascii="Angsana New" w:hAnsi="Angsana New"/>
          <w:szCs w:val="30"/>
          <w:cs/>
        </w:rPr>
        <w:t xml:space="preserve">ร้อยละ </w:t>
      </w:r>
      <w:r w:rsidR="00E45C92" w:rsidRPr="00FD19B6">
        <w:rPr>
          <w:rFonts w:ascii="Angsana New" w:hAnsi="Angsana New"/>
          <w:szCs w:val="30"/>
        </w:rPr>
        <w:t>99</w:t>
      </w:r>
      <w:r w:rsidR="002D453F" w:rsidRPr="00FD19B6">
        <w:rPr>
          <w:rFonts w:ascii="Angsana New" w:hAnsi="Angsana New"/>
          <w:szCs w:val="30"/>
        </w:rPr>
        <w:t>.</w:t>
      </w:r>
      <w:r w:rsidR="00E45C92" w:rsidRPr="00FD19B6">
        <w:rPr>
          <w:rFonts w:ascii="Angsana New" w:hAnsi="Angsana New"/>
          <w:szCs w:val="30"/>
        </w:rPr>
        <w:t>99</w:t>
      </w:r>
      <w:r w:rsidRPr="00FD19B6">
        <w:rPr>
          <w:rFonts w:ascii="Angsana New" w:hAnsi="Angsana New"/>
          <w:szCs w:val="30"/>
          <w:cs/>
        </w:rPr>
        <w:t xml:space="preserve"> ด้วยราคาทุนจำนวน </w:t>
      </w:r>
      <w:r w:rsidR="00E45C92" w:rsidRPr="00FD19B6">
        <w:rPr>
          <w:rFonts w:ascii="Angsana New" w:hAnsi="Angsana New"/>
          <w:szCs w:val="30"/>
        </w:rPr>
        <w:t>4</w:t>
      </w:r>
      <w:r w:rsidRPr="00FD19B6">
        <w:rPr>
          <w:rFonts w:ascii="Angsana New" w:hAnsi="Angsana New"/>
          <w:szCs w:val="30"/>
          <w:cs/>
        </w:rPr>
        <w:t xml:space="preserve"> ล้านบาท </w:t>
      </w:r>
    </w:p>
    <w:p w14:paraId="71CDDEF2" w14:textId="77777777" w:rsidR="004043B8" w:rsidRDefault="004043B8" w:rsidP="00502FA2">
      <w:pPr>
        <w:pStyle w:val="BodyText2"/>
        <w:tabs>
          <w:tab w:val="left" w:pos="540"/>
        </w:tabs>
        <w:ind w:left="0" w:firstLine="0"/>
        <w:jc w:val="thaiDistribute"/>
        <w:rPr>
          <w:rFonts w:ascii="Angsana New" w:hAnsi="Angsana New"/>
          <w:sz w:val="16"/>
          <w:szCs w:val="16"/>
        </w:rPr>
      </w:pPr>
    </w:p>
    <w:p w14:paraId="01EECD20" w14:textId="77777777" w:rsidR="00502FA2" w:rsidRDefault="00502FA2" w:rsidP="00502FA2">
      <w:pPr>
        <w:pStyle w:val="BodyText2"/>
        <w:tabs>
          <w:tab w:val="left" w:pos="540"/>
        </w:tabs>
        <w:ind w:left="0" w:firstLine="0"/>
        <w:jc w:val="thaiDistribute"/>
        <w:rPr>
          <w:rFonts w:ascii="Angsana New" w:hAnsi="Angsana New"/>
          <w:sz w:val="16"/>
          <w:szCs w:val="16"/>
        </w:rPr>
      </w:pPr>
    </w:p>
    <w:p w14:paraId="413FE49F" w14:textId="77777777" w:rsidR="00502FA2" w:rsidRDefault="00502FA2" w:rsidP="00502FA2">
      <w:pPr>
        <w:pStyle w:val="BodyText2"/>
        <w:tabs>
          <w:tab w:val="left" w:pos="540"/>
        </w:tabs>
        <w:ind w:left="0" w:firstLine="0"/>
        <w:jc w:val="thaiDistribute"/>
        <w:rPr>
          <w:rFonts w:ascii="Angsana New" w:hAnsi="Angsana New"/>
          <w:sz w:val="16"/>
          <w:szCs w:val="16"/>
        </w:rPr>
      </w:pPr>
    </w:p>
    <w:p w14:paraId="4B3270BE" w14:textId="77777777" w:rsidR="00502FA2" w:rsidRDefault="00502FA2" w:rsidP="00502FA2">
      <w:pPr>
        <w:pStyle w:val="BodyText2"/>
        <w:tabs>
          <w:tab w:val="left" w:pos="540"/>
        </w:tabs>
        <w:ind w:left="0" w:firstLine="0"/>
        <w:jc w:val="thaiDistribute"/>
        <w:rPr>
          <w:rFonts w:ascii="Angsana New" w:hAnsi="Angsana New"/>
          <w:sz w:val="16"/>
          <w:szCs w:val="16"/>
        </w:rPr>
      </w:pPr>
    </w:p>
    <w:p w14:paraId="691C16B7" w14:textId="77777777" w:rsidR="00502FA2" w:rsidRDefault="00502FA2" w:rsidP="00502FA2">
      <w:pPr>
        <w:pStyle w:val="BodyText2"/>
        <w:tabs>
          <w:tab w:val="left" w:pos="540"/>
        </w:tabs>
        <w:ind w:left="0" w:firstLine="0"/>
        <w:jc w:val="thaiDistribute"/>
        <w:rPr>
          <w:rFonts w:ascii="Angsana New" w:hAnsi="Angsana New"/>
          <w:sz w:val="16"/>
          <w:szCs w:val="16"/>
        </w:rPr>
      </w:pPr>
    </w:p>
    <w:p w14:paraId="75A067AF" w14:textId="77777777" w:rsidR="00065585" w:rsidRDefault="00065585" w:rsidP="00502FA2">
      <w:pPr>
        <w:pStyle w:val="BodyText2"/>
        <w:tabs>
          <w:tab w:val="left" w:pos="540"/>
        </w:tabs>
        <w:ind w:left="0" w:firstLine="0"/>
        <w:jc w:val="thaiDistribute"/>
        <w:rPr>
          <w:rFonts w:ascii="Angsana New" w:hAnsi="Angsana New"/>
          <w:sz w:val="16"/>
          <w:szCs w:val="16"/>
        </w:rPr>
      </w:pPr>
    </w:p>
    <w:p w14:paraId="25B6926C" w14:textId="77777777" w:rsidR="00502FA2" w:rsidRDefault="00502FA2" w:rsidP="00502FA2">
      <w:pPr>
        <w:pStyle w:val="BodyText2"/>
        <w:tabs>
          <w:tab w:val="left" w:pos="540"/>
        </w:tabs>
        <w:ind w:left="0" w:firstLine="0"/>
        <w:jc w:val="thaiDistribute"/>
        <w:rPr>
          <w:rFonts w:ascii="Angsana New" w:hAnsi="Angsana New"/>
          <w:sz w:val="16"/>
          <w:szCs w:val="16"/>
        </w:rPr>
      </w:pPr>
    </w:p>
    <w:p w14:paraId="681BF7CC" w14:textId="77777777" w:rsidR="00502FA2" w:rsidRDefault="00502FA2" w:rsidP="00502FA2">
      <w:pPr>
        <w:pStyle w:val="BodyText2"/>
        <w:tabs>
          <w:tab w:val="left" w:pos="540"/>
        </w:tabs>
        <w:ind w:left="0" w:firstLine="0"/>
        <w:jc w:val="thaiDistribute"/>
        <w:rPr>
          <w:rFonts w:ascii="Angsana New" w:hAnsi="Angsana New"/>
          <w:sz w:val="16"/>
          <w:szCs w:val="16"/>
          <w:cs/>
        </w:rPr>
      </w:pPr>
    </w:p>
    <w:p w14:paraId="13FE40A7" w14:textId="77777777" w:rsidR="00D10E0B" w:rsidRPr="00380192" w:rsidRDefault="00D10E0B" w:rsidP="00E730EC">
      <w:pPr>
        <w:pStyle w:val="NoSpacing"/>
        <w:jc w:val="thaiDistribute"/>
        <w:rPr>
          <w:rFonts w:ascii="Angsana New" w:hAnsi="Angsana New"/>
          <w:szCs w:val="30"/>
        </w:rPr>
      </w:pPr>
      <w:r w:rsidRPr="00380192">
        <w:rPr>
          <w:rFonts w:ascii="Angsana New" w:hAnsi="Angsana New"/>
          <w:szCs w:val="30"/>
          <w:cs/>
        </w:rPr>
        <w:lastRenderedPageBreak/>
        <w:t>รายการบัญชีระหว่างบริษัทกับบริษัทย่อยที่มีนัยสำคัญได้ถูกตัดรายการในการทำงบการเงินระหว่างกาลรวมแล้ว</w:t>
      </w:r>
    </w:p>
    <w:p w14:paraId="1C02FD98" w14:textId="77777777" w:rsidR="00380192" w:rsidRPr="0083719F" w:rsidRDefault="00380192" w:rsidP="00380192">
      <w:pPr>
        <w:pStyle w:val="BodyText2"/>
        <w:tabs>
          <w:tab w:val="left" w:pos="540"/>
        </w:tabs>
        <w:ind w:left="0" w:firstLine="0"/>
        <w:jc w:val="thaiDistribute"/>
        <w:rPr>
          <w:rFonts w:ascii="Angsana New" w:hAnsi="Angsana New"/>
          <w:sz w:val="30"/>
          <w:szCs w:val="30"/>
          <w:cs/>
          <w:lang w:val="th-TH"/>
        </w:rPr>
      </w:pPr>
    </w:p>
    <w:p w14:paraId="39C7692A" w14:textId="77777777" w:rsidR="00380192" w:rsidRPr="00380192" w:rsidRDefault="00380192" w:rsidP="003801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380192">
        <w:rPr>
          <w:rFonts w:ascii="Angsana New" w:hAnsi="Angsana New"/>
          <w:sz w:val="30"/>
          <w:szCs w:val="30"/>
          <w:cs/>
        </w:rPr>
        <w:t xml:space="preserve">เริ่มตั้งแต่วันที่ </w:t>
      </w:r>
      <w:r w:rsidRPr="00380192">
        <w:rPr>
          <w:rFonts w:ascii="Angsana New" w:hAnsi="Angsana New"/>
          <w:sz w:val="30"/>
          <w:szCs w:val="30"/>
        </w:rPr>
        <w:t>1</w:t>
      </w:r>
      <w:r w:rsidRPr="00380192">
        <w:rPr>
          <w:rFonts w:ascii="Angsana New" w:hAnsi="Angsana New"/>
          <w:sz w:val="30"/>
          <w:szCs w:val="30"/>
          <w:cs/>
        </w:rPr>
        <w:t xml:space="preserve"> มกราคม </w:t>
      </w:r>
      <w:r w:rsidRPr="00380192">
        <w:rPr>
          <w:rFonts w:ascii="Angsana New" w:hAnsi="Angsana New"/>
          <w:sz w:val="30"/>
          <w:szCs w:val="30"/>
        </w:rPr>
        <w:t>2568</w:t>
      </w:r>
      <w:r w:rsidRPr="00380192">
        <w:rPr>
          <w:rFonts w:ascii="Angsana New" w:hAnsi="Angsana New"/>
          <w:sz w:val="30"/>
          <w:szCs w:val="30"/>
          <w:cs/>
        </w:rPr>
        <w:t xml:space="preserve"> </w:t>
      </w:r>
      <w:r w:rsidR="00557083">
        <w:rPr>
          <w:rFonts w:ascii="Angsana New" w:hAnsi="Angsana New"/>
          <w:sz w:val="30"/>
          <w:szCs w:val="30"/>
          <w:cs/>
        </w:rPr>
        <w:t>กลุ่ม</w:t>
      </w:r>
      <w:r w:rsidRPr="00380192">
        <w:rPr>
          <w:rFonts w:ascii="Angsana New" w:hAnsi="Angsana New"/>
          <w:sz w:val="30"/>
          <w:szCs w:val="30"/>
          <w:cs/>
        </w:rPr>
        <w:t>บริษัทได้ถือปฏิบัติตามมาตรฐานการบัญชี (</w:t>
      </w:r>
      <w:r w:rsidRPr="00380192">
        <w:rPr>
          <w:rFonts w:ascii="Angsana New" w:hAnsi="Angsana New"/>
          <w:sz w:val="30"/>
          <w:szCs w:val="30"/>
        </w:rPr>
        <w:t xml:space="preserve">TAS) </w:t>
      </w:r>
      <w:r w:rsidR="0083719F">
        <w:rPr>
          <w:rFonts w:ascii="Angsana New" w:hAnsi="Angsana New"/>
          <w:sz w:val="30"/>
          <w:szCs w:val="30"/>
          <w:cs/>
        </w:rPr>
        <w:t>และ</w:t>
      </w:r>
      <w:r w:rsidRPr="00380192">
        <w:rPr>
          <w:rFonts w:ascii="Angsana New" w:hAnsi="Angsana New"/>
          <w:sz w:val="30"/>
          <w:szCs w:val="30"/>
          <w:cs/>
        </w:rPr>
        <w:t>มาตรฐานการรายงานทางการเงิน (</w:t>
      </w:r>
      <w:r w:rsidRPr="00380192">
        <w:rPr>
          <w:rFonts w:ascii="Angsana New" w:hAnsi="Angsana New"/>
          <w:sz w:val="30"/>
          <w:szCs w:val="30"/>
        </w:rPr>
        <w:t xml:space="preserve">TFRS) </w:t>
      </w:r>
      <w:r w:rsidR="006468FC">
        <w:rPr>
          <w:rFonts w:ascii="Angsana New" w:hAnsi="Angsana New"/>
          <w:sz w:val="30"/>
          <w:szCs w:val="30"/>
          <w:cs/>
        </w:rPr>
        <w:t>หลายฉบับ</w:t>
      </w:r>
      <w:r w:rsidRPr="00380192">
        <w:rPr>
          <w:rFonts w:ascii="Angsana New" w:hAnsi="Angsana New"/>
          <w:sz w:val="30"/>
          <w:szCs w:val="30"/>
          <w:cs/>
        </w:rPr>
        <w:t xml:space="preserve">ที่ปรับปรุงใหม่โดยสภาวิชาชีพบัญชีซึ่งมีผลบังคับใช้สำหรับรอบระยะเวลาบัญชีที่เริ่มในหรือหลังวันที่ </w:t>
      </w:r>
      <w:r w:rsidRPr="00380192">
        <w:rPr>
          <w:rFonts w:ascii="Angsana New" w:hAnsi="Angsana New"/>
          <w:sz w:val="30"/>
          <w:szCs w:val="30"/>
        </w:rPr>
        <w:t>1</w:t>
      </w:r>
      <w:r w:rsidRPr="00380192">
        <w:rPr>
          <w:rFonts w:ascii="Angsana New" w:hAnsi="Angsana New"/>
          <w:sz w:val="30"/>
          <w:szCs w:val="30"/>
          <w:cs/>
        </w:rPr>
        <w:t xml:space="preserve"> มกราคม </w:t>
      </w:r>
      <w:r w:rsidRPr="00380192">
        <w:rPr>
          <w:rFonts w:ascii="Angsana New" w:hAnsi="Angsana New"/>
          <w:sz w:val="30"/>
          <w:szCs w:val="30"/>
        </w:rPr>
        <w:t>2568</w:t>
      </w:r>
      <w:r w:rsidRPr="00380192">
        <w:rPr>
          <w:rFonts w:ascii="Angsana New" w:hAnsi="Angsana New"/>
          <w:sz w:val="30"/>
          <w:szCs w:val="30"/>
          <w:cs/>
        </w:rPr>
        <w:t xml:space="preserve"> โดย</w:t>
      </w:r>
      <w:r w:rsidR="0083719F">
        <w:rPr>
          <w:rFonts w:ascii="Angsana New" w:hAnsi="Angsana New"/>
          <w:sz w:val="30"/>
          <w:szCs w:val="30"/>
          <w:cs/>
        </w:rPr>
        <w:t>เป็น</w:t>
      </w:r>
      <w:r w:rsidRPr="00380192">
        <w:rPr>
          <w:rFonts w:ascii="Angsana New" w:hAnsi="Angsana New"/>
          <w:sz w:val="30"/>
          <w:szCs w:val="30"/>
          <w:cs/>
        </w:rPr>
        <w:t>การปรับปรุงเพื่อให้มาตรฐานฯ มีความชัดเจนและเหมาะสมมากยิ่งขึ้นซึ่งสรุปโดยสังเขปได้ดังนี้</w:t>
      </w:r>
    </w:p>
    <w:p w14:paraId="321A4BE5" w14:textId="77777777" w:rsidR="00380192" w:rsidRPr="00380192" w:rsidRDefault="00380192" w:rsidP="00380192">
      <w:pPr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thaiDistribute"/>
        <w:rPr>
          <w:rFonts w:ascii="Angsana New" w:hAnsi="Angsana New"/>
          <w:sz w:val="30"/>
          <w:szCs w:val="30"/>
        </w:rPr>
      </w:pPr>
      <w:r w:rsidRPr="00380192">
        <w:rPr>
          <w:rFonts w:ascii="Angsana New" w:hAnsi="Angsana New"/>
          <w:sz w:val="30"/>
          <w:szCs w:val="30"/>
        </w:rPr>
        <w:t xml:space="preserve">TAS 1 =&gt; </w:t>
      </w:r>
      <w:r w:rsidRPr="00380192">
        <w:rPr>
          <w:rFonts w:ascii="Angsana New" w:hAnsi="Angsana New"/>
          <w:sz w:val="30"/>
          <w:szCs w:val="30"/>
          <w:cs/>
        </w:rPr>
        <w:t>เกี่ยวข้องกับสถานการณ์ ข้อมูลและความมีเนื้อหาของสิทธิต่าง</w:t>
      </w:r>
      <w:r w:rsidRPr="00380192">
        <w:rPr>
          <w:rFonts w:ascii="Angsana New" w:hAnsi="Angsana New"/>
          <w:sz w:val="30"/>
          <w:szCs w:val="30"/>
        </w:rPr>
        <w:t xml:space="preserve"> </w:t>
      </w:r>
      <w:r w:rsidRPr="00380192">
        <w:rPr>
          <w:rFonts w:ascii="Angsana New" w:hAnsi="Angsana New"/>
          <w:sz w:val="30"/>
          <w:szCs w:val="30"/>
          <w:cs/>
        </w:rPr>
        <w:t>ๆ ที่ใช้ในการพิจารณาจัดประเภทหนี้สินระหว่างรายการหมุนเวียนและรายการไม่หมุนเวียนซึ่งรวมถึงหนี้สินไม่หมุนเวียนที่ต้องดำรงสถานะเงื่อนไขต่าง</w:t>
      </w:r>
      <w:r w:rsidRPr="00380192">
        <w:rPr>
          <w:rFonts w:ascii="Angsana New" w:hAnsi="Angsana New"/>
          <w:sz w:val="30"/>
          <w:szCs w:val="30"/>
        </w:rPr>
        <w:t xml:space="preserve"> </w:t>
      </w:r>
      <w:r w:rsidRPr="00380192">
        <w:rPr>
          <w:rFonts w:ascii="Angsana New" w:hAnsi="Angsana New"/>
          <w:sz w:val="30"/>
          <w:szCs w:val="30"/>
          <w:cs/>
        </w:rPr>
        <w:t>ๆ</w:t>
      </w:r>
    </w:p>
    <w:p w14:paraId="35DE6FA7" w14:textId="77777777" w:rsidR="00380192" w:rsidRPr="00380192" w:rsidRDefault="00380192" w:rsidP="00380192">
      <w:pPr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thaiDistribute"/>
        <w:rPr>
          <w:rFonts w:ascii="Angsana New" w:hAnsi="Angsana New"/>
          <w:sz w:val="30"/>
          <w:szCs w:val="30"/>
        </w:rPr>
      </w:pPr>
      <w:r w:rsidRPr="00380192">
        <w:rPr>
          <w:rFonts w:ascii="Angsana New" w:hAnsi="Angsana New"/>
          <w:sz w:val="30"/>
          <w:szCs w:val="30"/>
        </w:rPr>
        <w:t xml:space="preserve">TAS 7, TFRS 7 =&gt; </w:t>
      </w:r>
      <w:r w:rsidRPr="00380192">
        <w:rPr>
          <w:rFonts w:ascii="Angsana New" w:hAnsi="Angsana New"/>
          <w:sz w:val="30"/>
          <w:szCs w:val="30"/>
          <w:cs/>
        </w:rPr>
        <w:t xml:space="preserve">เกี่ยวข้องกับการเปิดเผยข้อมูลเพิ่มเติมเกี่ยวกับข้อตกลงทางการเงินของผู้ขาย </w:t>
      </w:r>
      <w:r w:rsidRPr="00380192">
        <w:rPr>
          <w:rFonts w:ascii="Angsana New" w:hAnsi="Angsana New"/>
          <w:sz w:val="30"/>
          <w:szCs w:val="30"/>
        </w:rPr>
        <w:t>(Supplier Finance Agreements</w:t>
      </w:r>
      <w:r w:rsidR="00557083">
        <w:rPr>
          <w:rFonts w:ascii="Angsana New" w:hAnsi="Angsana New"/>
          <w:sz w:val="30"/>
          <w:szCs w:val="30"/>
          <w:cs/>
        </w:rPr>
        <w:t xml:space="preserve"> </w:t>
      </w:r>
      <w:r w:rsidR="00557083">
        <w:rPr>
          <w:rFonts w:ascii="Angsana New" w:hAnsi="Angsana New"/>
          <w:sz w:val="30"/>
          <w:szCs w:val="30"/>
        </w:rPr>
        <w:t>“SFA”</w:t>
      </w:r>
      <w:r w:rsidRPr="00380192">
        <w:rPr>
          <w:rFonts w:ascii="Angsana New" w:hAnsi="Angsana New"/>
          <w:sz w:val="30"/>
          <w:szCs w:val="30"/>
        </w:rPr>
        <w:t xml:space="preserve">) </w:t>
      </w:r>
      <w:r w:rsidRPr="00380192">
        <w:rPr>
          <w:rFonts w:ascii="Angsana New" w:hAnsi="Angsana New"/>
          <w:sz w:val="30"/>
          <w:szCs w:val="30"/>
          <w:cs/>
        </w:rPr>
        <w:t>ซึ่งจะช่วยเสริมการทำความเข้าใจเกี่ยวกับกระแสเงินสดและความเสี่ยงด้านสภาพคล่อง</w:t>
      </w:r>
    </w:p>
    <w:p w14:paraId="316E1CE1" w14:textId="77777777" w:rsidR="00380192" w:rsidRPr="00380192" w:rsidRDefault="00380192" w:rsidP="00380192">
      <w:pPr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thaiDistribute"/>
        <w:rPr>
          <w:rFonts w:ascii="Angsana New" w:hAnsi="Angsana New"/>
          <w:sz w:val="30"/>
          <w:szCs w:val="30"/>
        </w:rPr>
      </w:pPr>
      <w:r w:rsidRPr="00380192">
        <w:rPr>
          <w:rFonts w:ascii="Angsana New" w:hAnsi="Angsana New"/>
          <w:sz w:val="30"/>
          <w:szCs w:val="30"/>
        </w:rPr>
        <w:t xml:space="preserve">TFRS 16 =&gt; </w:t>
      </w:r>
      <w:r w:rsidRPr="00380192">
        <w:rPr>
          <w:rFonts w:ascii="Angsana New" w:hAnsi="Angsana New"/>
          <w:sz w:val="30"/>
          <w:szCs w:val="30"/>
          <w:cs/>
        </w:rPr>
        <w:t>เกี่ยวข้องกับหนี้สินตามสัญญาเช่าที่เกิดจากการขายและเช่ากลับคืนโดยแก้ไขเพิ่มเติมข้อกำหนดเกี่ยวกับการวัดมูลค่าภายหลังสำหรับรายการการขายและเช่ากลับคืน</w:t>
      </w:r>
    </w:p>
    <w:p w14:paraId="6856BAF4" w14:textId="50F53E89" w:rsidR="00D87A3F" w:rsidRPr="00380192" w:rsidRDefault="00380192" w:rsidP="00380192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380192">
        <w:rPr>
          <w:rFonts w:ascii="Angsana New" w:hAnsi="Angsana New"/>
          <w:sz w:val="30"/>
          <w:szCs w:val="30"/>
          <w:cs/>
          <w:lang w:val="th-TH"/>
        </w:rPr>
        <w:t>ทั้งนี้ TAS และ TFRS ที่มีการปรับปรุงข้างต้นไม่มีผลกระทบที่เป็นสาระสำคัญต่องบการเงิน</w:t>
      </w:r>
      <w:r w:rsidR="00EF4D1F">
        <w:rPr>
          <w:rFonts w:ascii="Angsana New" w:hAnsi="Angsana New"/>
          <w:sz w:val="30"/>
          <w:szCs w:val="30"/>
          <w:cs/>
        </w:rPr>
        <w:t>ระหว่างกาล</w:t>
      </w:r>
      <w:r w:rsidRPr="00380192">
        <w:rPr>
          <w:rFonts w:ascii="Angsana New" w:hAnsi="Angsana New"/>
          <w:sz w:val="30"/>
          <w:szCs w:val="30"/>
          <w:cs/>
          <w:lang w:val="th-TH"/>
        </w:rPr>
        <w:t>ของ</w:t>
      </w:r>
      <w:r w:rsidR="00D87A3F" w:rsidRPr="00380192">
        <w:rPr>
          <w:rFonts w:ascii="Angsana New" w:hAnsi="Angsana New"/>
          <w:szCs w:val="30"/>
          <w:cs/>
          <w:lang w:val="th-TH"/>
        </w:rPr>
        <w:t>กลุ่มบริษัท</w:t>
      </w:r>
    </w:p>
    <w:p w14:paraId="624F0CF6" w14:textId="77777777" w:rsidR="00D87A3F" w:rsidRPr="0083719F" w:rsidRDefault="00D87A3F" w:rsidP="00D87A3F">
      <w:pPr>
        <w:pStyle w:val="BodyText2"/>
        <w:tabs>
          <w:tab w:val="left" w:pos="540"/>
        </w:tabs>
        <w:ind w:left="0" w:firstLine="0"/>
        <w:jc w:val="thaiDistribute"/>
        <w:rPr>
          <w:rFonts w:ascii="Angsana New" w:hAnsi="Angsana New"/>
          <w:sz w:val="30"/>
          <w:szCs w:val="30"/>
        </w:rPr>
      </w:pPr>
    </w:p>
    <w:p w14:paraId="0DB12FE8" w14:textId="77777777" w:rsidR="00FE4432" w:rsidRPr="00FD19B6" w:rsidRDefault="00D87A3F" w:rsidP="000E56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FD19B6">
        <w:rPr>
          <w:rFonts w:ascii="Angsana New" w:hAnsi="Angsana New"/>
          <w:sz w:val="30"/>
          <w:szCs w:val="30"/>
          <w:cs/>
        </w:rPr>
        <w:t>เพื่อความสะดวกของผู้อ่าน ข้อมูลทางการเงินระหว่างกาลฉบับภาษาอังกฤษได้ถูกจัดทำขึ้นจากข้อมูลทางการเงินระหว่างกาลฉบับภาษาไทยนี้ ซึ่งได้นำเสนอเพื่อวัตถุประสงค์ของการรายงานทางการเงินเพื่อใช้ในประเทศ</w:t>
      </w:r>
    </w:p>
    <w:p w14:paraId="61879864" w14:textId="77777777" w:rsidR="00C57203" w:rsidRPr="0083719F" w:rsidRDefault="00C57203" w:rsidP="000E56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29EE2E9D" w14:textId="77777777" w:rsidR="00FE4432" w:rsidRPr="002F1260" w:rsidRDefault="00FE4432" w:rsidP="002F1260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both"/>
        <w:rPr>
          <w:rFonts w:ascii="Angsana New" w:hAnsi="Angsana New"/>
          <w:b/>
          <w:bCs/>
          <w:sz w:val="30"/>
          <w:szCs w:val="30"/>
        </w:rPr>
      </w:pPr>
      <w:r w:rsidRPr="00FD19B6">
        <w:rPr>
          <w:rFonts w:ascii="Angsana New" w:hAnsi="Angsana New"/>
          <w:b/>
          <w:bCs/>
          <w:sz w:val="30"/>
          <w:szCs w:val="30"/>
          <w:cs/>
        </w:rPr>
        <w:t>สรุปนโยบายการบัญชีที่</w:t>
      </w:r>
      <w:r w:rsidR="002F1260">
        <w:rPr>
          <w:rFonts w:ascii="Angsana New" w:hAnsi="Angsana New"/>
          <w:b/>
          <w:bCs/>
          <w:sz w:val="30"/>
          <w:szCs w:val="30"/>
          <w:cs/>
        </w:rPr>
        <w:t>มีสาระ</w:t>
      </w:r>
      <w:r w:rsidRPr="002F1260">
        <w:rPr>
          <w:rFonts w:ascii="Angsana New" w:hAnsi="Angsana New"/>
          <w:b/>
          <w:bCs/>
          <w:sz w:val="30"/>
          <w:szCs w:val="30"/>
          <w:cs/>
        </w:rPr>
        <w:t>สำคัญ</w:t>
      </w:r>
    </w:p>
    <w:p w14:paraId="317F014C" w14:textId="77777777" w:rsidR="00FE4432" w:rsidRPr="0083719F" w:rsidRDefault="00FE4432" w:rsidP="00FE44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7061864A" w14:textId="70856975" w:rsidR="0016745A" w:rsidRPr="00FD19B6" w:rsidRDefault="00FE4432" w:rsidP="00D10E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pacing w:val="-4"/>
          <w:sz w:val="30"/>
          <w:szCs w:val="30"/>
          <w:cs/>
        </w:rPr>
      </w:pPr>
      <w:r w:rsidRPr="002621DF">
        <w:rPr>
          <w:rFonts w:ascii="Angsana New" w:hAnsi="Angsana New"/>
          <w:spacing w:val="-4"/>
          <w:sz w:val="30"/>
          <w:szCs w:val="30"/>
          <w:cs/>
        </w:rPr>
        <w:t>กลุ่มบริษัทใช้นโยบายการบัญชีที่</w:t>
      </w:r>
      <w:r w:rsidR="002F1260">
        <w:rPr>
          <w:rFonts w:ascii="Angsana New" w:hAnsi="Angsana New"/>
          <w:spacing w:val="-4"/>
          <w:sz w:val="30"/>
          <w:szCs w:val="30"/>
          <w:cs/>
        </w:rPr>
        <w:t>มีสาระ</w:t>
      </w:r>
      <w:r w:rsidRPr="002621DF">
        <w:rPr>
          <w:rFonts w:ascii="Angsana New" w:hAnsi="Angsana New"/>
          <w:spacing w:val="-4"/>
          <w:sz w:val="30"/>
          <w:szCs w:val="30"/>
          <w:cs/>
        </w:rPr>
        <w:t>สำคัญและวิธีการคำนวณต่าง</w:t>
      </w:r>
      <w:r w:rsidR="008900C1">
        <w:rPr>
          <w:rFonts w:ascii="Angsana New" w:hAnsi="Angsana New"/>
          <w:spacing w:val="-4"/>
          <w:sz w:val="30"/>
          <w:szCs w:val="30"/>
        </w:rPr>
        <w:t xml:space="preserve"> </w:t>
      </w:r>
      <w:r w:rsidRPr="002621DF">
        <w:rPr>
          <w:rFonts w:ascii="Angsana New" w:hAnsi="Angsana New"/>
          <w:spacing w:val="-4"/>
          <w:sz w:val="30"/>
          <w:szCs w:val="30"/>
          <w:cs/>
        </w:rPr>
        <w:t>ๆ ในการจัดทำข้อมูลทางการเงินระหว่างกาลสำหรับ</w:t>
      </w:r>
      <w:r w:rsidR="00200738" w:rsidRPr="002621DF">
        <w:rPr>
          <w:rFonts w:ascii="Angsana New" w:hAnsi="Angsana New"/>
          <w:spacing w:val="-4"/>
          <w:sz w:val="30"/>
          <w:szCs w:val="30"/>
          <w:cs/>
        </w:rPr>
        <w:t>งวดสามเดือน</w:t>
      </w:r>
      <w:r w:rsidR="004B7F2F">
        <w:rPr>
          <w:rFonts w:ascii="Angsana New" w:hAnsi="Angsana New"/>
          <w:spacing w:val="-4"/>
          <w:sz w:val="30"/>
          <w:szCs w:val="30"/>
          <w:cs/>
        </w:rPr>
        <w:t>และหกเดือน</w:t>
      </w:r>
      <w:r w:rsidRPr="002621DF">
        <w:rPr>
          <w:rFonts w:ascii="Angsana New" w:hAnsi="Angsana New"/>
          <w:spacing w:val="-4"/>
          <w:sz w:val="30"/>
          <w:szCs w:val="30"/>
          <w:cs/>
        </w:rPr>
        <w:t xml:space="preserve">สิ้นสุดวันที่ </w:t>
      </w:r>
      <w:r w:rsidR="001B4CB2" w:rsidRPr="002621DF">
        <w:rPr>
          <w:rFonts w:ascii="Angsana New" w:hAnsi="Angsana New"/>
          <w:spacing w:val="-4"/>
          <w:sz w:val="30"/>
          <w:szCs w:val="30"/>
        </w:rPr>
        <w:t>3</w:t>
      </w:r>
      <w:r w:rsidR="004B7F2F">
        <w:rPr>
          <w:rFonts w:ascii="Angsana New" w:hAnsi="Angsana New"/>
          <w:spacing w:val="-4"/>
          <w:sz w:val="30"/>
          <w:szCs w:val="30"/>
        </w:rPr>
        <w:t>0</w:t>
      </w:r>
      <w:r w:rsidR="00200738" w:rsidRPr="002621DF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502FA2" w:rsidRPr="002621DF">
        <w:rPr>
          <w:rFonts w:ascii="Angsana New" w:hAnsi="Angsana New"/>
          <w:spacing w:val="-4"/>
          <w:sz w:val="30"/>
          <w:szCs w:val="30"/>
          <w:cs/>
        </w:rPr>
        <w:t>ม</w:t>
      </w:r>
      <w:r w:rsidR="004B7F2F">
        <w:rPr>
          <w:rFonts w:ascii="Angsana New" w:hAnsi="Angsana New"/>
          <w:spacing w:val="-4"/>
          <w:sz w:val="30"/>
          <w:szCs w:val="30"/>
          <w:cs/>
        </w:rPr>
        <w:t>ิถุนายน</w:t>
      </w:r>
      <w:r w:rsidRPr="002621DF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E45C92" w:rsidRPr="002621DF">
        <w:rPr>
          <w:rFonts w:ascii="Angsana New" w:hAnsi="Angsana New"/>
          <w:spacing w:val="-4"/>
          <w:sz w:val="30"/>
          <w:szCs w:val="30"/>
        </w:rPr>
        <w:t>256</w:t>
      </w:r>
      <w:r w:rsidR="00502FA2" w:rsidRPr="002621DF">
        <w:rPr>
          <w:rFonts w:ascii="Angsana New" w:hAnsi="Angsana New"/>
          <w:spacing w:val="-4"/>
          <w:sz w:val="30"/>
          <w:szCs w:val="30"/>
        </w:rPr>
        <w:t>8</w:t>
      </w:r>
      <w:r w:rsidRPr="002621DF">
        <w:rPr>
          <w:rFonts w:ascii="Angsana New" w:hAnsi="Angsana New"/>
          <w:spacing w:val="-4"/>
          <w:sz w:val="30"/>
          <w:szCs w:val="30"/>
          <w:cs/>
        </w:rPr>
        <w:t xml:space="preserve"> และ </w:t>
      </w:r>
      <w:r w:rsidR="00E45C92" w:rsidRPr="002621DF">
        <w:rPr>
          <w:rFonts w:ascii="Angsana New" w:hAnsi="Angsana New"/>
          <w:spacing w:val="-4"/>
          <w:sz w:val="30"/>
          <w:szCs w:val="30"/>
        </w:rPr>
        <w:t>256</w:t>
      </w:r>
      <w:r w:rsidR="00502FA2" w:rsidRPr="002621DF">
        <w:rPr>
          <w:rFonts w:ascii="Angsana New" w:hAnsi="Angsana New"/>
          <w:spacing w:val="-4"/>
          <w:sz w:val="30"/>
          <w:szCs w:val="30"/>
        </w:rPr>
        <w:t>7</w:t>
      </w:r>
      <w:r w:rsidRPr="002621DF">
        <w:rPr>
          <w:rFonts w:ascii="Angsana New" w:hAnsi="Angsana New"/>
          <w:spacing w:val="-4"/>
          <w:sz w:val="30"/>
          <w:szCs w:val="30"/>
          <w:cs/>
        </w:rPr>
        <w:t xml:space="preserve"> เช่นเดียวกับที่ใช้ในการจัดทำงบการเงินสำหรับปีสิ้นสุดวันที่ </w:t>
      </w:r>
      <w:r w:rsidR="00E45C92" w:rsidRPr="002621DF">
        <w:rPr>
          <w:rFonts w:ascii="Angsana New" w:hAnsi="Angsana New"/>
          <w:spacing w:val="-4"/>
          <w:sz w:val="30"/>
          <w:szCs w:val="30"/>
        </w:rPr>
        <w:t>31</w:t>
      </w:r>
      <w:r w:rsidRPr="002621DF">
        <w:rPr>
          <w:rFonts w:ascii="Angsana New" w:hAnsi="Angsana New"/>
          <w:spacing w:val="-4"/>
          <w:sz w:val="30"/>
          <w:szCs w:val="30"/>
          <w:cs/>
        </w:rPr>
        <w:t xml:space="preserve"> ธันวาคม </w:t>
      </w:r>
      <w:r w:rsidR="00E45C92" w:rsidRPr="002621DF">
        <w:rPr>
          <w:rFonts w:ascii="Angsana New" w:hAnsi="Angsana New"/>
          <w:spacing w:val="-4"/>
          <w:sz w:val="30"/>
          <w:szCs w:val="30"/>
        </w:rPr>
        <w:t>256</w:t>
      </w:r>
      <w:r w:rsidR="002621DF" w:rsidRPr="002621DF">
        <w:rPr>
          <w:rFonts w:ascii="Angsana New" w:hAnsi="Angsana New"/>
          <w:spacing w:val="-4"/>
          <w:sz w:val="30"/>
          <w:szCs w:val="30"/>
        </w:rPr>
        <w:t>7</w:t>
      </w:r>
      <w:r w:rsidR="008032EB" w:rsidRPr="002621DF">
        <w:rPr>
          <w:rFonts w:ascii="Angsana New" w:hAnsi="Angsana New"/>
          <w:spacing w:val="-4"/>
          <w:sz w:val="30"/>
          <w:szCs w:val="30"/>
          <w:cs/>
        </w:rPr>
        <w:t xml:space="preserve"> ยกเว้นเรื่องเกี่ยวกับ</w:t>
      </w:r>
      <w:r w:rsidRPr="002621DF">
        <w:rPr>
          <w:rFonts w:ascii="Angsana New" w:hAnsi="Angsana New"/>
          <w:spacing w:val="-4"/>
          <w:sz w:val="30"/>
          <w:szCs w:val="30"/>
          <w:cs/>
        </w:rPr>
        <w:t xml:space="preserve">การนำ </w:t>
      </w:r>
      <w:r w:rsidRPr="002621DF">
        <w:rPr>
          <w:rFonts w:ascii="Angsana New" w:hAnsi="Angsana New"/>
          <w:spacing w:val="-4"/>
          <w:sz w:val="30"/>
          <w:szCs w:val="30"/>
        </w:rPr>
        <w:t xml:space="preserve">TAS </w:t>
      </w:r>
      <w:r w:rsidR="00065585">
        <w:rPr>
          <w:rFonts w:ascii="Angsana New" w:hAnsi="Angsana New"/>
          <w:spacing w:val="-4"/>
          <w:sz w:val="30"/>
          <w:szCs w:val="30"/>
          <w:cs/>
        </w:rPr>
        <w:t xml:space="preserve">และ </w:t>
      </w:r>
      <w:r w:rsidRPr="002621DF">
        <w:rPr>
          <w:rFonts w:ascii="Angsana New" w:hAnsi="Angsana New"/>
          <w:spacing w:val="-4"/>
          <w:sz w:val="30"/>
          <w:szCs w:val="30"/>
        </w:rPr>
        <w:t xml:space="preserve">TFRS </w:t>
      </w:r>
      <w:r w:rsidRPr="002621DF">
        <w:rPr>
          <w:rFonts w:ascii="Angsana New" w:hAnsi="Angsana New"/>
          <w:spacing w:val="-4"/>
          <w:sz w:val="30"/>
          <w:szCs w:val="30"/>
          <w:cs/>
        </w:rPr>
        <w:t xml:space="preserve">ที่ปรับปรุงใหม่ตามที่กล่าวในหมายเหตุ </w:t>
      </w:r>
      <w:r w:rsidR="00E45C92" w:rsidRPr="002621DF">
        <w:rPr>
          <w:rFonts w:ascii="Angsana New" w:hAnsi="Angsana New"/>
          <w:spacing w:val="-4"/>
          <w:sz w:val="30"/>
          <w:szCs w:val="30"/>
        </w:rPr>
        <w:t>1</w:t>
      </w:r>
      <w:r w:rsidRPr="002621DF">
        <w:rPr>
          <w:rFonts w:ascii="Angsana New" w:hAnsi="Angsana New"/>
          <w:spacing w:val="-4"/>
          <w:sz w:val="30"/>
          <w:szCs w:val="30"/>
          <w:cs/>
        </w:rPr>
        <w:t xml:space="preserve"> มาเริ่มถือปฏิบัติซึ่งไม่มีผลกระทบที่เป็นสาระสำคัญ</w:t>
      </w:r>
    </w:p>
    <w:p w14:paraId="6869C23C" w14:textId="77777777" w:rsidR="0028033B" w:rsidRDefault="0028033B" w:rsidP="00D10E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3C4D73A7" w14:textId="77777777" w:rsidR="002621DF" w:rsidRDefault="002621DF" w:rsidP="00D10E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025AB12D" w14:textId="77777777" w:rsidR="002621DF" w:rsidRDefault="002621DF" w:rsidP="00D10E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6C4BC737" w14:textId="77777777" w:rsidR="002621DF" w:rsidRDefault="002621DF" w:rsidP="00D10E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322667D8" w14:textId="77777777" w:rsidR="002621DF" w:rsidRDefault="002621DF" w:rsidP="00D10E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066A9261" w14:textId="77777777" w:rsidR="002621DF" w:rsidRDefault="002621DF" w:rsidP="00D10E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417E3C99" w14:textId="77777777" w:rsidR="002621DF" w:rsidRDefault="002621DF" w:rsidP="00D10E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22E79D9D" w14:textId="77777777" w:rsidR="002621DF" w:rsidRDefault="002621DF" w:rsidP="00D10E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2A965652" w14:textId="77777777" w:rsidR="002621DF" w:rsidRDefault="002621DF" w:rsidP="00D10E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647A49CD" w14:textId="77777777" w:rsidR="00065585" w:rsidRDefault="00065585" w:rsidP="00D10E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426E1849" w14:textId="77777777" w:rsidR="00065585" w:rsidRDefault="00065585" w:rsidP="00D10E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14A6880E" w14:textId="77777777" w:rsidR="002621DF" w:rsidRDefault="002621DF" w:rsidP="00D10E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53BE4B44" w14:textId="77777777" w:rsidR="002621DF" w:rsidRDefault="002621DF" w:rsidP="00D10E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465A42CC" w14:textId="77777777" w:rsidR="002621DF" w:rsidRDefault="002621DF" w:rsidP="00D10E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0FC176CF" w14:textId="77777777" w:rsidR="00BA534D" w:rsidRPr="009F179A" w:rsidRDefault="00BA534D" w:rsidP="009432DB">
      <w:pPr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b/>
          <w:bCs/>
          <w:sz w:val="30"/>
          <w:szCs w:val="30"/>
        </w:rPr>
      </w:pPr>
      <w:r w:rsidRPr="007E667C">
        <w:rPr>
          <w:rFonts w:ascii="Angsana New" w:hAnsi="Angsana New"/>
          <w:b/>
          <w:bCs/>
          <w:sz w:val="30"/>
          <w:szCs w:val="30"/>
          <w:cs/>
        </w:rPr>
        <w:lastRenderedPageBreak/>
        <w:t>รายการบัญชีกับบุคคล</w:t>
      </w:r>
      <w:r w:rsidR="003B2BC9" w:rsidRPr="007E667C">
        <w:rPr>
          <w:rFonts w:ascii="Angsana New" w:hAnsi="Angsana New"/>
          <w:b/>
          <w:bCs/>
          <w:sz w:val="30"/>
          <w:szCs w:val="30"/>
          <w:cs/>
        </w:rPr>
        <w:t>และ</w:t>
      </w:r>
      <w:r w:rsidR="00C01256" w:rsidRPr="007E667C">
        <w:rPr>
          <w:rFonts w:ascii="Angsana New" w:hAnsi="Angsana New"/>
          <w:b/>
          <w:bCs/>
          <w:sz w:val="30"/>
          <w:szCs w:val="30"/>
          <w:cs/>
        </w:rPr>
        <w:t>กิจการ</w:t>
      </w:r>
      <w:r w:rsidRPr="007E667C">
        <w:rPr>
          <w:rFonts w:ascii="Angsana New" w:hAnsi="Angsana New"/>
          <w:b/>
          <w:bCs/>
          <w:sz w:val="30"/>
          <w:szCs w:val="30"/>
          <w:cs/>
        </w:rPr>
        <w:t>ที่เกี่ยวข้องกัน</w:t>
      </w:r>
    </w:p>
    <w:p w14:paraId="0BF7AFDB" w14:textId="77777777" w:rsidR="00BA534D" w:rsidRPr="00944311" w:rsidRDefault="00BA534D" w:rsidP="00D30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30"/>
          <w:szCs w:val="30"/>
        </w:rPr>
      </w:pPr>
    </w:p>
    <w:p w14:paraId="38221111" w14:textId="2B0DC8C7" w:rsidR="00641223" w:rsidRDefault="00864031" w:rsidP="00641223">
      <w:pPr>
        <w:jc w:val="thaiDistribute"/>
        <w:rPr>
          <w:rFonts w:ascii="Angsana New" w:hAnsi="Angsana New"/>
          <w:color w:val="000000"/>
          <w:sz w:val="30"/>
          <w:szCs w:val="30"/>
        </w:rPr>
      </w:pPr>
      <w:r w:rsidRPr="007E667C">
        <w:rPr>
          <w:rFonts w:ascii="Angsana New" w:hAnsi="Angsana New"/>
          <w:color w:val="000000"/>
          <w:sz w:val="30"/>
          <w:szCs w:val="30"/>
          <w:cs/>
        </w:rPr>
        <w:t>รายการบัญชีกับบุคคล</w:t>
      </w:r>
      <w:r w:rsidR="00C01256" w:rsidRPr="007E667C">
        <w:rPr>
          <w:rFonts w:ascii="Angsana New" w:hAnsi="Angsana New"/>
          <w:color w:val="000000"/>
          <w:sz w:val="30"/>
          <w:szCs w:val="30"/>
          <w:cs/>
        </w:rPr>
        <w:t>และกิจการ</w:t>
      </w:r>
      <w:r w:rsidRPr="007E667C">
        <w:rPr>
          <w:rFonts w:ascii="Angsana New" w:hAnsi="Angsana New"/>
          <w:color w:val="000000"/>
          <w:sz w:val="30"/>
          <w:szCs w:val="30"/>
          <w:cs/>
        </w:rPr>
        <w:t>ที่เกี่ยวข้องกัน</w:t>
      </w:r>
      <w:r w:rsidR="00641223" w:rsidRPr="007E667C">
        <w:rPr>
          <w:rFonts w:ascii="Angsana New" w:hAnsi="Angsana New"/>
          <w:color w:val="000000"/>
          <w:sz w:val="30"/>
          <w:szCs w:val="30"/>
          <w:cs/>
        </w:rPr>
        <w:t>สำหรับงวด</w:t>
      </w:r>
      <w:r w:rsidR="00200738">
        <w:rPr>
          <w:rFonts w:ascii="Angsana New" w:hAnsi="Angsana New"/>
          <w:color w:val="000000"/>
          <w:sz w:val="30"/>
          <w:szCs w:val="30"/>
          <w:cs/>
        </w:rPr>
        <w:t>สามเดือน</w:t>
      </w:r>
      <w:r w:rsidR="00641223" w:rsidRPr="007E667C">
        <w:rPr>
          <w:rFonts w:ascii="Angsana New" w:hAnsi="Angsana New"/>
          <w:color w:val="000000"/>
          <w:sz w:val="30"/>
          <w:szCs w:val="30"/>
          <w:cs/>
        </w:rPr>
        <w:t xml:space="preserve">สิ้นสุดวันที่ </w:t>
      </w:r>
      <w:r w:rsidR="001B4CB2" w:rsidRPr="001B4CB2">
        <w:rPr>
          <w:rFonts w:ascii="Angsana New" w:hAnsi="Angsana New"/>
          <w:spacing w:val="-4"/>
          <w:sz w:val="30"/>
          <w:szCs w:val="30"/>
        </w:rPr>
        <w:t>3</w:t>
      </w:r>
      <w:r w:rsidR="004B7F2F">
        <w:rPr>
          <w:rFonts w:ascii="Angsana New" w:hAnsi="Angsana New"/>
          <w:spacing w:val="-4"/>
          <w:sz w:val="30"/>
          <w:szCs w:val="30"/>
        </w:rPr>
        <w:t>0</w:t>
      </w:r>
      <w:r w:rsidR="00200738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1B2BB5">
        <w:rPr>
          <w:rFonts w:ascii="Angsana New" w:hAnsi="Angsana New"/>
          <w:spacing w:val="-4"/>
          <w:sz w:val="30"/>
          <w:szCs w:val="30"/>
          <w:cs/>
        </w:rPr>
        <w:t>ม</w:t>
      </w:r>
      <w:r w:rsidR="004B7F2F">
        <w:rPr>
          <w:rFonts w:ascii="Angsana New" w:hAnsi="Angsana New"/>
          <w:spacing w:val="-4"/>
          <w:sz w:val="30"/>
          <w:szCs w:val="30"/>
          <w:cs/>
        </w:rPr>
        <w:t>ิถุนายน</w:t>
      </w:r>
      <w:r w:rsidR="009406A2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E45C92">
        <w:rPr>
          <w:rFonts w:ascii="Angsana New" w:hAnsi="Angsana New"/>
          <w:color w:val="000000"/>
          <w:sz w:val="30"/>
          <w:szCs w:val="30"/>
        </w:rPr>
        <w:t>256</w:t>
      </w:r>
      <w:r w:rsidR="00374325" w:rsidRPr="00374325">
        <w:rPr>
          <w:rFonts w:ascii="Angsana New" w:hAnsi="Angsana New"/>
          <w:color w:val="000000"/>
          <w:sz w:val="30"/>
          <w:szCs w:val="30"/>
        </w:rPr>
        <w:t>8</w:t>
      </w:r>
      <w:r w:rsidR="00641223" w:rsidRPr="007E667C">
        <w:rPr>
          <w:rFonts w:ascii="Angsana New" w:hAnsi="Angsana New"/>
          <w:color w:val="000000"/>
          <w:sz w:val="30"/>
          <w:szCs w:val="30"/>
        </w:rPr>
        <w:t xml:space="preserve"> </w:t>
      </w:r>
      <w:r w:rsidR="00641223" w:rsidRPr="007E667C">
        <w:rPr>
          <w:rFonts w:ascii="Angsana New" w:hAnsi="Angsana New"/>
          <w:color w:val="000000"/>
          <w:sz w:val="30"/>
          <w:szCs w:val="30"/>
          <w:cs/>
        </w:rPr>
        <w:t xml:space="preserve">และ </w:t>
      </w:r>
      <w:r w:rsidR="00E45C92">
        <w:rPr>
          <w:rFonts w:ascii="Angsana New" w:hAnsi="Angsana New"/>
          <w:color w:val="000000"/>
          <w:sz w:val="30"/>
          <w:szCs w:val="30"/>
        </w:rPr>
        <w:t>256</w:t>
      </w:r>
      <w:r w:rsidR="001B2BB5">
        <w:rPr>
          <w:rFonts w:ascii="Angsana New" w:hAnsi="Angsana New"/>
          <w:color w:val="000000"/>
          <w:sz w:val="30"/>
          <w:szCs w:val="30"/>
        </w:rPr>
        <w:t>7</w:t>
      </w:r>
      <w:r w:rsidR="00641223" w:rsidRPr="007E667C">
        <w:rPr>
          <w:rFonts w:ascii="Angsana New" w:hAnsi="Angsana New"/>
          <w:color w:val="000000"/>
          <w:sz w:val="30"/>
          <w:szCs w:val="30"/>
          <w:cs/>
        </w:rPr>
        <w:t xml:space="preserve"> มีดังนี้</w:t>
      </w:r>
    </w:p>
    <w:p w14:paraId="0DF58EF9" w14:textId="77777777" w:rsidR="00FE4432" w:rsidRPr="00944311" w:rsidRDefault="00FE4432" w:rsidP="00D30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30"/>
          <w:szCs w:val="30"/>
        </w:rPr>
      </w:pPr>
    </w:p>
    <w:tbl>
      <w:tblPr>
        <w:tblW w:w="10319" w:type="dxa"/>
        <w:tblInd w:w="-96" w:type="dxa"/>
        <w:tblLayout w:type="fixed"/>
        <w:tblLook w:val="0000" w:firstRow="0" w:lastRow="0" w:firstColumn="0" w:lastColumn="0" w:noHBand="0" w:noVBand="0"/>
      </w:tblPr>
      <w:tblGrid>
        <w:gridCol w:w="3488"/>
        <w:gridCol w:w="1441"/>
        <w:gridCol w:w="255"/>
        <w:gridCol w:w="1520"/>
        <w:gridCol w:w="261"/>
        <w:gridCol w:w="1527"/>
        <w:gridCol w:w="255"/>
        <w:gridCol w:w="1572"/>
      </w:tblGrid>
      <w:tr w:rsidR="00FE4432" w:rsidRPr="005C6AA1" w14:paraId="21074FBB" w14:textId="77777777" w:rsidTr="008900C1">
        <w:trPr>
          <w:cantSplit/>
          <w:trHeight w:val="20"/>
          <w:tblHeader/>
        </w:trPr>
        <w:tc>
          <w:tcPr>
            <w:tcW w:w="3488" w:type="dxa"/>
            <w:vAlign w:val="bottom"/>
          </w:tcPr>
          <w:p w14:paraId="207A991C" w14:textId="77777777" w:rsidR="00FE4432" w:rsidRPr="005C6AA1" w:rsidRDefault="00FE4432" w:rsidP="00D96336">
            <w:pPr>
              <w:pStyle w:val="Preformatted"/>
              <w:tabs>
                <w:tab w:val="clear" w:pos="959"/>
                <w:tab w:val="clear" w:pos="9590"/>
              </w:tabs>
              <w:ind w:right="282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6831" w:type="dxa"/>
            <w:gridSpan w:val="7"/>
            <w:tcBorders>
              <w:bottom w:val="single" w:sz="4" w:space="0" w:color="auto"/>
            </w:tcBorders>
            <w:vAlign w:val="bottom"/>
          </w:tcPr>
          <w:p w14:paraId="1A5098EC" w14:textId="77777777" w:rsidR="00FE4432" w:rsidRPr="005C6AA1" w:rsidRDefault="00FE4432" w:rsidP="00D96336">
            <w:pPr>
              <w:pStyle w:val="jern1"/>
              <w:pBdr>
                <w:bottom w:val="none" w:sz="0" w:space="0" w:color="auto"/>
              </w:pBdr>
              <w:tabs>
                <w:tab w:val="clear" w:pos="959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C6AA1">
              <w:rPr>
                <w:rFonts w:ascii="Angsana New" w:hAnsi="Angsana New" w:cs="Angsana New"/>
                <w:sz w:val="30"/>
                <w:szCs w:val="30"/>
                <w:cs/>
              </w:rPr>
              <w:t>พันบาท</w:t>
            </w:r>
          </w:p>
        </w:tc>
      </w:tr>
      <w:tr w:rsidR="00FE4432" w:rsidRPr="005C6AA1" w14:paraId="5E5320DB" w14:textId="77777777" w:rsidTr="008900C1">
        <w:trPr>
          <w:trHeight w:val="20"/>
          <w:tblHeader/>
        </w:trPr>
        <w:tc>
          <w:tcPr>
            <w:tcW w:w="3488" w:type="dxa"/>
            <w:vAlign w:val="bottom"/>
          </w:tcPr>
          <w:p w14:paraId="308A830A" w14:textId="77777777" w:rsidR="00FE4432" w:rsidRPr="005C6AA1" w:rsidRDefault="00FE4432" w:rsidP="00D96336">
            <w:pPr>
              <w:pStyle w:val="Preformatted"/>
              <w:tabs>
                <w:tab w:val="clear" w:pos="959"/>
                <w:tab w:val="clear" w:pos="9590"/>
              </w:tabs>
              <w:ind w:right="282" w:firstLine="34"/>
              <w:rPr>
                <w:rFonts w:ascii="Angsana New" w:hAnsi="Angsana New"/>
                <w:sz w:val="30"/>
                <w:szCs w:val="30"/>
                <w:u w:val="single"/>
                <w:cs/>
                <w:lang w:eastAsia="en-US"/>
              </w:rPr>
            </w:pPr>
          </w:p>
        </w:tc>
        <w:tc>
          <w:tcPr>
            <w:tcW w:w="321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CD1E2C2" w14:textId="77777777" w:rsidR="00FE4432" w:rsidRPr="005C6AA1" w:rsidRDefault="00FE4432" w:rsidP="00D96336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</w:tabs>
              <w:ind w:left="-57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C6AA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" w:type="dxa"/>
          </w:tcPr>
          <w:p w14:paraId="2AF51B4C" w14:textId="77777777" w:rsidR="00FE4432" w:rsidRPr="005C6AA1" w:rsidRDefault="00FE4432" w:rsidP="00D96336">
            <w:pPr>
              <w:pStyle w:val="jern1"/>
              <w:pBdr>
                <w:bottom w:val="none" w:sz="0" w:space="0" w:color="auto"/>
              </w:pBd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35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824FEE4" w14:textId="77777777" w:rsidR="00FE4432" w:rsidRPr="005C6AA1" w:rsidRDefault="00FE4432" w:rsidP="00D96336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</w:tabs>
              <w:ind w:left="-57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C6AA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งบการ</w:t>
            </w:r>
            <w:r w:rsidR="0016022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เงิน</w:t>
            </w:r>
            <w:r w:rsidRPr="005C6AA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เฉพาะกิจการ</w:t>
            </w:r>
          </w:p>
        </w:tc>
      </w:tr>
      <w:tr w:rsidR="00FE4432" w:rsidRPr="005C6AA1" w14:paraId="50A0A0E4" w14:textId="77777777" w:rsidTr="008900C1">
        <w:trPr>
          <w:trHeight w:val="20"/>
          <w:tblHeader/>
        </w:trPr>
        <w:tc>
          <w:tcPr>
            <w:tcW w:w="3488" w:type="dxa"/>
            <w:vAlign w:val="bottom"/>
          </w:tcPr>
          <w:p w14:paraId="36205BF5" w14:textId="77777777" w:rsidR="00FE4432" w:rsidRPr="005C6AA1" w:rsidRDefault="00FE4432" w:rsidP="00D96336">
            <w:pPr>
              <w:pStyle w:val="Preformatted"/>
              <w:tabs>
                <w:tab w:val="clear" w:pos="959"/>
                <w:tab w:val="clear" w:pos="9590"/>
              </w:tabs>
              <w:ind w:right="282" w:firstLine="34"/>
              <w:rPr>
                <w:rFonts w:ascii="Angsana New" w:hAnsi="Angsana New"/>
                <w:sz w:val="30"/>
                <w:szCs w:val="30"/>
                <w:u w:val="single"/>
                <w:cs/>
                <w:lang w:eastAsia="en-US"/>
              </w:rPr>
            </w:pP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</w:tcPr>
          <w:p w14:paraId="12749D26" w14:textId="77777777" w:rsidR="00FE4432" w:rsidRPr="005C6AA1" w:rsidRDefault="00E45C92" w:rsidP="00D96336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</w:tabs>
              <w:ind w:left="-57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1B2BB5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255" w:type="dxa"/>
            <w:tcBorders>
              <w:top w:val="single" w:sz="4" w:space="0" w:color="auto"/>
            </w:tcBorders>
          </w:tcPr>
          <w:p w14:paraId="1EBD77CC" w14:textId="77777777" w:rsidR="00FE4432" w:rsidRPr="005C6AA1" w:rsidRDefault="00FE4432" w:rsidP="00D96336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</w:tabs>
              <w:ind w:left="-57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20" w:type="dxa"/>
            <w:tcBorders>
              <w:top w:val="single" w:sz="4" w:space="0" w:color="auto"/>
              <w:bottom w:val="single" w:sz="4" w:space="0" w:color="auto"/>
            </w:tcBorders>
          </w:tcPr>
          <w:p w14:paraId="65A9A167" w14:textId="77777777" w:rsidR="00FE4432" w:rsidRPr="005C6AA1" w:rsidRDefault="00E45C92" w:rsidP="00D96336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</w:tabs>
              <w:ind w:left="-57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1B2BB5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261" w:type="dxa"/>
          </w:tcPr>
          <w:p w14:paraId="37A1D385" w14:textId="77777777" w:rsidR="00FE4432" w:rsidRPr="005C6AA1" w:rsidRDefault="00FE4432" w:rsidP="00D96336">
            <w:pPr>
              <w:pStyle w:val="jern1"/>
              <w:pBdr>
                <w:bottom w:val="none" w:sz="0" w:space="0" w:color="auto"/>
              </w:pBd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27" w:type="dxa"/>
            <w:tcBorders>
              <w:top w:val="single" w:sz="4" w:space="0" w:color="auto"/>
              <w:bottom w:val="single" w:sz="4" w:space="0" w:color="auto"/>
            </w:tcBorders>
          </w:tcPr>
          <w:p w14:paraId="563C6CC2" w14:textId="77777777" w:rsidR="00FE4432" w:rsidRPr="005C6AA1" w:rsidRDefault="00E45C92" w:rsidP="00D96336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</w:tabs>
              <w:ind w:left="-57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1B2BB5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255" w:type="dxa"/>
            <w:tcBorders>
              <w:top w:val="single" w:sz="4" w:space="0" w:color="auto"/>
            </w:tcBorders>
          </w:tcPr>
          <w:p w14:paraId="67252757" w14:textId="77777777" w:rsidR="00FE4432" w:rsidRPr="005C6AA1" w:rsidRDefault="00FE4432" w:rsidP="00D96336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</w:tabs>
              <w:ind w:left="-57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72" w:type="dxa"/>
            <w:tcBorders>
              <w:top w:val="single" w:sz="4" w:space="0" w:color="auto"/>
              <w:bottom w:val="single" w:sz="4" w:space="0" w:color="auto"/>
            </w:tcBorders>
          </w:tcPr>
          <w:p w14:paraId="17631EC8" w14:textId="77777777" w:rsidR="00FE4432" w:rsidRPr="005C6AA1" w:rsidRDefault="00E45C92" w:rsidP="00D96336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</w:tabs>
              <w:ind w:left="-57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1B2BB5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</w:tr>
      <w:tr w:rsidR="00FE4432" w:rsidRPr="005C6AA1" w14:paraId="6E6438EE" w14:textId="77777777" w:rsidTr="008900C1">
        <w:trPr>
          <w:trHeight w:val="20"/>
        </w:trPr>
        <w:tc>
          <w:tcPr>
            <w:tcW w:w="3488" w:type="dxa"/>
            <w:vAlign w:val="bottom"/>
          </w:tcPr>
          <w:p w14:paraId="3D493A8C" w14:textId="77777777" w:rsidR="00FE4432" w:rsidRPr="005C6AA1" w:rsidRDefault="00FE4432" w:rsidP="0089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5C6AA1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  <w:t>บริษัทย่อย</w:t>
            </w:r>
          </w:p>
        </w:tc>
        <w:tc>
          <w:tcPr>
            <w:tcW w:w="1441" w:type="dxa"/>
          </w:tcPr>
          <w:p w14:paraId="3D57E008" w14:textId="77777777" w:rsidR="00FE4432" w:rsidRPr="005C6AA1" w:rsidRDefault="00FE4432" w:rsidP="00D96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4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55" w:type="dxa"/>
          </w:tcPr>
          <w:p w14:paraId="6F3A5E35" w14:textId="77777777" w:rsidR="00FE4432" w:rsidRPr="005C6AA1" w:rsidRDefault="00FE4432" w:rsidP="00D96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4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520" w:type="dxa"/>
          </w:tcPr>
          <w:p w14:paraId="2D3D0626" w14:textId="77777777" w:rsidR="00FE4432" w:rsidRPr="005C6AA1" w:rsidRDefault="00FE4432" w:rsidP="00D96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4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61" w:type="dxa"/>
          </w:tcPr>
          <w:p w14:paraId="1921B30D" w14:textId="77777777" w:rsidR="00FE4432" w:rsidRPr="005C6AA1" w:rsidRDefault="00FE4432" w:rsidP="00D96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27" w:type="dxa"/>
            <w:vAlign w:val="bottom"/>
          </w:tcPr>
          <w:p w14:paraId="3CDECBFF" w14:textId="77777777" w:rsidR="00FE4432" w:rsidRPr="005C6AA1" w:rsidRDefault="00FE4432" w:rsidP="00D96336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255" w:type="dxa"/>
            <w:vAlign w:val="bottom"/>
          </w:tcPr>
          <w:p w14:paraId="4A44BA0C" w14:textId="77777777" w:rsidR="00FE4432" w:rsidRPr="005C6AA1" w:rsidRDefault="00FE4432" w:rsidP="00D96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572" w:type="dxa"/>
            <w:vAlign w:val="bottom"/>
          </w:tcPr>
          <w:p w14:paraId="49A231FB" w14:textId="77777777" w:rsidR="00FE4432" w:rsidRPr="00784642" w:rsidRDefault="00FE4432" w:rsidP="00784642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</w:tr>
      <w:tr w:rsidR="00D46F52" w:rsidRPr="005C6AA1" w14:paraId="3F4BFEE8" w14:textId="77777777" w:rsidTr="008900C1">
        <w:trPr>
          <w:trHeight w:val="20"/>
        </w:trPr>
        <w:tc>
          <w:tcPr>
            <w:tcW w:w="3488" w:type="dxa"/>
            <w:vAlign w:val="bottom"/>
          </w:tcPr>
          <w:p w14:paraId="15E8FEFF" w14:textId="77777777" w:rsidR="00D46F52" w:rsidRPr="005C6AA1" w:rsidRDefault="00D46F52" w:rsidP="00D46F52">
            <w:pPr>
              <w:tabs>
                <w:tab w:val="clear" w:pos="2580"/>
                <w:tab w:val="clear" w:pos="2807"/>
                <w:tab w:val="left" w:pos="2790"/>
              </w:tabs>
              <w:ind w:left="-12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5C6AA1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ขายสินค้า</w:t>
            </w:r>
          </w:p>
        </w:tc>
        <w:tc>
          <w:tcPr>
            <w:tcW w:w="1441" w:type="dxa"/>
            <w:vAlign w:val="bottom"/>
          </w:tcPr>
          <w:p w14:paraId="268B2BEB" w14:textId="5A4B3AB9" w:rsidR="00D46F52" w:rsidRPr="005A601C" w:rsidRDefault="00D46F52" w:rsidP="00FD359A">
            <w:pPr>
              <w:pStyle w:val="Preformatted"/>
              <w:tabs>
                <w:tab w:val="clear" w:pos="0"/>
                <w:tab w:val="clear" w:pos="959"/>
                <w:tab w:val="clear" w:pos="9590"/>
                <w:tab w:val="left" w:pos="744"/>
              </w:tabs>
              <w:ind w:left="-94" w:right="-108"/>
              <w:jc w:val="center"/>
              <w:rPr>
                <w:rFonts w:ascii="Angsana New" w:hAnsi="Angsana New"/>
                <w:sz w:val="30"/>
                <w:szCs w:val="30"/>
                <w:highlight w:val="yellow"/>
                <w:lang w:eastAsia="en-US"/>
              </w:rPr>
            </w:pPr>
            <w:r w:rsidRPr="00B550F3">
              <w:rPr>
                <w:rFonts w:ascii="Angsana New" w:hAnsi="Angsana New"/>
                <w:sz w:val="30"/>
                <w:szCs w:val="30"/>
                <w:cs/>
                <w:lang w:eastAsia="en-US"/>
              </w:rPr>
              <w:t xml:space="preserve">     -</w:t>
            </w:r>
          </w:p>
        </w:tc>
        <w:tc>
          <w:tcPr>
            <w:tcW w:w="255" w:type="dxa"/>
            <w:vAlign w:val="bottom"/>
          </w:tcPr>
          <w:p w14:paraId="4420A173" w14:textId="77777777" w:rsidR="00D46F52" w:rsidRPr="005A601C" w:rsidRDefault="00D46F52" w:rsidP="00D46F52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center"/>
              <w:rPr>
                <w:rFonts w:ascii="Angsana New" w:hAnsi="Angsana New"/>
                <w:sz w:val="30"/>
                <w:szCs w:val="30"/>
                <w:highlight w:val="yellow"/>
                <w:lang w:eastAsia="en-US"/>
              </w:rPr>
            </w:pPr>
          </w:p>
        </w:tc>
        <w:tc>
          <w:tcPr>
            <w:tcW w:w="1520" w:type="dxa"/>
            <w:vAlign w:val="bottom"/>
          </w:tcPr>
          <w:p w14:paraId="32DE92C4" w14:textId="77777777" w:rsidR="00D46F52" w:rsidRPr="00B550F3" w:rsidRDefault="00D46F52" w:rsidP="00FD359A">
            <w:pPr>
              <w:pStyle w:val="Preformatted"/>
              <w:tabs>
                <w:tab w:val="clear" w:pos="0"/>
                <w:tab w:val="clear" w:pos="959"/>
                <w:tab w:val="clear" w:pos="9590"/>
                <w:tab w:val="left" w:pos="766"/>
              </w:tabs>
              <w:ind w:left="-94" w:right="-108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B550F3">
              <w:rPr>
                <w:rFonts w:ascii="Angsana New" w:hAnsi="Angsana New"/>
                <w:sz w:val="30"/>
                <w:szCs w:val="30"/>
                <w:cs/>
                <w:lang w:eastAsia="en-US"/>
              </w:rPr>
              <w:t xml:space="preserve">     -</w:t>
            </w:r>
          </w:p>
        </w:tc>
        <w:tc>
          <w:tcPr>
            <w:tcW w:w="261" w:type="dxa"/>
            <w:vAlign w:val="bottom"/>
          </w:tcPr>
          <w:p w14:paraId="1FB148D0" w14:textId="77777777" w:rsidR="00D46F52" w:rsidRPr="005A601C" w:rsidRDefault="00D46F52" w:rsidP="00D46F52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highlight w:val="yellow"/>
                <w:lang w:eastAsia="en-US"/>
              </w:rPr>
            </w:pPr>
          </w:p>
        </w:tc>
        <w:tc>
          <w:tcPr>
            <w:tcW w:w="1527" w:type="dxa"/>
            <w:vAlign w:val="bottom"/>
          </w:tcPr>
          <w:p w14:paraId="6F4324B5" w14:textId="3AAB5BC1" w:rsidR="00D46F52" w:rsidRPr="00D46F52" w:rsidRDefault="00D46F52" w:rsidP="00D46F52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D46F52">
              <w:rPr>
                <w:rFonts w:ascii="Angsana New" w:hAnsi="Angsana New"/>
                <w:sz w:val="30"/>
                <w:szCs w:val="30"/>
                <w:lang w:eastAsia="en-US"/>
              </w:rPr>
              <w:t>15,266</w:t>
            </w:r>
          </w:p>
        </w:tc>
        <w:tc>
          <w:tcPr>
            <w:tcW w:w="255" w:type="dxa"/>
            <w:vAlign w:val="bottom"/>
          </w:tcPr>
          <w:p w14:paraId="7DE42917" w14:textId="77777777" w:rsidR="00D46F52" w:rsidRPr="005A601C" w:rsidRDefault="00D46F52" w:rsidP="00D46F52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highlight w:val="yellow"/>
                <w:lang w:eastAsia="en-US"/>
              </w:rPr>
            </w:pPr>
          </w:p>
        </w:tc>
        <w:tc>
          <w:tcPr>
            <w:tcW w:w="1572" w:type="dxa"/>
            <w:vAlign w:val="bottom"/>
          </w:tcPr>
          <w:p w14:paraId="35094294" w14:textId="5ED1B3A9" w:rsidR="00D46F52" w:rsidRPr="00B550F3" w:rsidRDefault="00D46F52" w:rsidP="00D46F52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B550F3">
              <w:rPr>
                <w:rFonts w:ascii="Angsana New" w:hAnsi="Angsana New"/>
                <w:sz w:val="30"/>
                <w:szCs w:val="30"/>
                <w:lang w:eastAsia="en-US"/>
              </w:rPr>
              <w:t>13,603</w:t>
            </w:r>
          </w:p>
        </w:tc>
      </w:tr>
      <w:tr w:rsidR="009A59AF" w:rsidRPr="005C6AA1" w14:paraId="48536B5E" w14:textId="77777777" w:rsidTr="008900C1">
        <w:trPr>
          <w:trHeight w:val="20"/>
        </w:trPr>
        <w:tc>
          <w:tcPr>
            <w:tcW w:w="3488" w:type="dxa"/>
            <w:vAlign w:val="bottom"/>
          </w:tcPr>
          <w:p w14:paraId="27A94D32" w14:textId="5BDF60AF" w:rsidR="009A59AF" w:rsidRPr="005C6AA1" w:rsidRDefault="009A59AF" w:rsidP="009A59AF">
            <w:pPr>
              <w:tabs>
                <w:tab w:val="clear" w:pos="2580"/>
                <w:tab w:val="clear" w:pos="2807"/>
                <w:tab w:val="left" w:pos="2790"/>
              </w:tabs>
              <w:ind w:left="-12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รายได้ค่าเช่า</w:t>
            </w:r>
          </w:p>
        </w:tc>
        <w:tc>
          <w:tcPr>
            <w:tcW w:w="1441" w:type="dxa"/>
            <w:vAlign w:val="bottom"/>
          </w:tcPr>
          <w:p w14:paraId="25032DF0" w14:textId="632854AE" w:rsidR="009A59AF" w:rsidRPr="00B550F3" w:rsidRDefault="009A59AF" w:rsidP="009A59AF">
            <w:pPr>
              <w:pStyle w:val="Preformatted"/>
              <w:tabs>
                <w:tab w:val="clear" w:pos="0"/>
                <w:tab w:val="clear" w:pos="959"/>
                <w:tab w:val="clear" w:pos="9590"/>
              </w:tabs>
              <w:ind w:left="-94" w:right="-108"/>
              <w:jc w:val="center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B550F3">
              <w:rPr>
                <w:rFonts w:ascii="Angsana New" w:hAnsi="Angsana New"/>
                <w:sz w:val="30"/>
                <w:szCs w:val="30"/>
                <w:cs/>
                <w:lang w:eastAsia="en-US"/>
              </w:rPr>
              <w:t xml:space="preserve">     -</w:t>
            </w:r>
          </w:p>
        </w:tc>
        <w:tc>
          <w:tcPr>
            <w:tcW w:w="255" w:type="dxa"/>
            <w:vAlign w:val="bottom"/>
          </w:tcPr>
          <w:p w14:paraId="06062190" w14:textId="77777777" w:rsidR="009A59AF" w:rsidRPr="005A601C" w:rsidRDefault="009A59AF" w:rsidP="009A59AF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center"/>
              <w:rPr>
                <w:rFonts w:ascii="Angsana New" w:hAnsi="Angsana New"/>
                <w:sz w:val="30"/>
                <w:szCs w:val="30"/>
                <w:highlight w:val="yellow"/>
                <w:lang w:eastAsia="en-US"/>
              </w:rPr>
            </w:pPr>
          </w:p>
        </w:tc>
        <w:tc>
          <w:tcPr>
            <w:tcW w:w="1520" w:type="dxa"/>
            <w:vAlign w:val="bottom"/>
          </w:tcPr>
          <w:p w14:paraId="34424ED4" w14:textId="1D457699" w:rsidR="009A59AF" w:rsidRPr="00B550F3" w:rsidRDefault="009A59AF" w:rsidP="009A59AF">
            <w:pPr>
              <w:pStyle w:val="Preformatted"/>
              <w:tabs>
                <w:tab w:val="clear" w:pos="0"/>
                <w:tab w:val="clear" w:pos="959"/>
                <w:tab w:val="clear" w:pos="9590"/>
              </w:tabs>
              <w:ind w:left="-94" w:right="-108"/>
              <w:jc w:val="center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B550F3">
              <w:rPr>
                <w:rFonts w:ascii="Angsana New" w:hAnsi="Angsana New"/>
                <w:sz w:val="30"/>
                <w:szCs w:val="30"/>
                <w:cs/>
                <w:lang w:eastAsia="en-US"/>
              </w:rPr>
              <w:t xml:space="preserve">     -</w:t>
            </w:r>
          </w:p>
        </w:tc>
        <w:tc>
          <w:tcPr>
            <w:tcW w:w="261" w:type="dxa"/>
            <w:vAlign w:val="bottom"/>
          </w:tcPr>
          <w:p w14:paraId="6ED6F9B9" w14:textId="77777777" w:rsidR="009A59AF" w:rsidRPr="005A601C" w:rsidRDefault="009A59AF" w:rsidP="009A59AF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highlight w:val="yellow"/>
                <w:lang w:eastAsia="en-US"/>
              </w:rPr>
            </w:pPr>
          </w:p>
        </w:tc>
        <w:tc>
          <w:tcPr>
            <w:tcW w:w="1527" w:type="dxa"/>
            <w:vAlign w:val="bottom"/>
          </w:tcPr>
          <w:p w14:paraId="48371ED3" w14:textId="062A4643" w:rsidR="009A59AF" w:rsidRPr="00D46F52" w:rsidRDefault="00F66EA1" w:rsidP="009A59AF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F66EA1">
              <w:rPr>
                <w:rFonts w:ascii="Angsana New" w:hAnsi="Angsana New"/>
                <w:sz w:val="30"/>
                <w:szCs w:val="30"/>
                <w:lang w:eastAsia="en-US"/>
              </w:rPr>
              <w:t>75</w:t>
            </w:r>
          </w:p>
        </w:tc>
        <w:tc>
          <w:tcPr>
            <w:tcW w:w="255" w:type="dxa"/>
            <w:vAlign w:val="bottom"/>
          </w:tcPr>
          <w:p w14:paraId="05A65ECC" w14:textId="77777777" w:rsidR="009A59AF" w:rsidRPr="005A601C" w:rsidRDefault="009A59AF" w:rsidP="009A59AF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highlight w:val="yellow"/>
                <w:lang w:eastAsia="en-US"/>
              </w:rPr>
            </w:pPr>
          </w:p>
        </w:tc>
        <w:tc>
          <w:tcPr>
            <w:tcW w:w="1572" w:type="dxa"/>
            <w:vAlign w:val="bottom"/>
          </w:tcPr>
          <w:p w14:paraId="5A8F58ED" w14:textId="1994E8FD" w:rsidR="009A59AF" w:rsidRPr="00B550F3" w:rsidRDefault="009A59AF" w:rsidP="009A59AF">
            <w:pPr>
              <w:pStyle w:val="Preformatted"/>
              <w:tabs>
                <w:tab w:val="clear" w:pos="0"/>
                <w:tab w:val="clear" w:pos="959"/>
                <w:tab w:val="clear" w:pos="9590"/>
              </w:tabs>
              <w:ind w:left="-94" w:right="-108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B550F3">
              <w:rPr>
                <w:rFonts w:ascii="Angsana New" w:hAnsi="Angsana New"/>
                <w:sz w:val="30"/>
                <w:szCs w:val="30"/>
                <w:cs/>
                <w:lang w:eastAsia="en-US"/>
              </w:rPr>
              <w:t xml:space="preserve">     -</w:t>
            </w:r>
          </w:p>
        </w:tc>
      </w:tr>
      <w:tr w:rsidR="009A59AF" w:rsidRPr="005C6AA1" w14:paraId="7BC804A6" w14:textId="77777777" w:rsidTr="008900C1">
        <w:trPr>
          <w:trHeight w:val="20"/>
        </w:trPr>
        <w:tc>
          <w:tcPr>
            <w:tcW w:w="3488" w:type="dxa"/>
            <w:vAlign w:val="bottom"/>
          </w:tcPr>
          <w:p w14:paraId="617EEDA2" w14:textId="77777777" w:rsidR="009A59AF" w:rsidRPr="005C6AA1" w:rsidRDefault="009A59AF" w:rsidP="009A59AF">
            <w:pPr>
              <w:tabs>
                <w:tab w:val="clear" w:pos="2580"/>
                <w:tab w:val="clear" w:pos="2807"/>
                <w:tab w:val="left" w:pos="2790"/>
              </w:tabs>
              <w:ind w:left="-12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ดอกเบี้ยรับเงินให้กู้ยืม</w:t>
            </w:r>
          </w:p>
        </w:tc>
        <w:tc>
          <w:tcPr>
            <w:tcW w:w="1441" w:type="dxa"/>
            <w:vAlign w:val="bottom"/>
          </w:tcPr>
          <w:p w14:paraId="5D6F5A82" w14:textId="1318B8D5" w:rsidR="009A59AF" w:rsidRPr="005A601C" w:rsidRDefault="009A59AF" w:rsidP="009A59AF">
            <w:pPr>
              <w:pStyle w:val="Preformatted"/>
              <w:tabs>
                <w:tab w:val="clear" w:pos="0"/>
                <w:tab w:val="clear" w:pos="959"/>
                <w:tab w:val="clear" w:pos="9590"/>
              </w:tabs>
              <w:ind w:left="-94" w:right="-108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  <w:lang w:eastAsia="en-US"/>
              </w:rPr>
            </w:pPr>
            <w:r w:rsidRPr="00B550F3">
              <w:rPr>
                <w:rFonts w:ascii="Angsana New" w:hAnsi="Angsana New"/>
                <w:sz w:val="30"/>
                <w:szCs w:val="30"/>
                <w:cs/>
                <w:lang w:eastAsia="en-US"/>
              </w:rPr>
              <w:t xml:space="preserve">     -</w:t>
            </w:r>
          </w:p>
        </w:tc>
        <w:tc>
          <w:tcPr>
            <w:tcW w:w="255" w:type="dxa"/>
            <w:vAlign w:val="bottom"/>
          </w:tcPr>
          <w:p w14:paraId="13F01455" w14:textId="77777777" w:rsidR="009A59AF" w:rsidRPr="005A601C" w:rsidRDefault="009A59AF" w:rsidP="009A59AF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center"/>
              <w:rPr>
                <w:rFonts w:ascii="Angsana New" w:hAnsi="Angsana New"/>
                <w:sz w:val="30"/>
                <w:szCs w:val="30"/>
                <w:highlight w:val="yellow"/>
                <w:lang w:eastAsia="en-US"/>
              </w:rPr>
            </w:pPr>
          </w:p>
        </w:tc>
        <w:tc>
          <w:tcPr>
            <w:tcW w:w="1520" w:type="dxa"/>
            <w:vAlign w:val="bottom"/>
          </w:tcPr>
          <w:p w14:paraId="7C48B1F4" w14:textId="77777777" w:rsidR="009A59AF" w:rsidRPr="00B550F3" w:rsidRDefault="009A59AF" w:rsidP="009A59AF">
            <w:pPr>
              <w:pStyle w:val="Preformatted"/>
              <w:tabs>
                <w:tab w:val="clear" w:pos="0"/>
                <w:tab w:val="clear" w:pos="959"/>
                <w:tab w:val="clear" w:pos="9590"/>
              </w:tabs>
              <w:ind w:left="-94" w:right="-108"/>
              <w:jc w:val="center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B550F3">
              <w:rPr>
                <w:rFonts w:ascii="Angsana New" w:hAnsi="Angsana New"/>
                <w:sz w:val="30"/>
                <w:szCs w:val="30"/>
                <w:cs/>
                <w:lang w:eastAsia="en-US"/>
              </w:rPr>
              <w:t xml:space="preserve">     -</w:t>
            </w:r>
          </w:p>
        </w:tc>
        <w:tc>
          <w:tcPr>
            <w:tcW w:w="261" w:type="dxa"/>
            <w:vAlign w:val="bottom"/>
          </w:tcPr>
          <w:p w14:paraId="0BDFDCDF" w14:textId="77777777" w:rsidR="009A59AF" w:rsidRPr="005A601C" w:rsidRDefault="009A59AF" w:rsidP="009A59AF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highlight w:val="yellow"/>
                <w:lang w:eastAsia="en-US"/>
              </w:rPr>
            </w:pPr>
          </w:p>
        </w:tc>
        <w:tc>
          <w:tcPr>
            <w:tcW w:w="1527" w:type="dxa"/>
            <w:vAlign w:val="bottom"/>
          </w:tcPr>
          <w:p w14:paraId="26291AF9" w14:textId="4FB7B38D" w:rsidR="009A59AF" w:rsidRPr="00D46F52" w:rsidRDefault="009A59AF" w:rsidP="009A59AF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D46F52">
              <w:rPr>
                <w:rFonts w:ascii="Angsana New" w:hAnsi="Angsana New"/>
                <w:sz w:val="30"/>
                <w:szCs w:val="30"/>
                <w:lang w:eastAsia="en-US"/>
              </w:rPr>
              <w:t>202</w:t>
            </w:r>
          </w:p>
        </w:tc>
        <w:tc>
          <w:tcPr>
            <w:tcW w:w="255" w:type="dxa"/>
            <w:vAlign w:val="bottom"/>
          </w:tcPr>
          <w:p w14:paraId="11FC92A2" w14:textId="77777777" w:rsidR="009A59AF" w:rsidRPr="005A601C" w:rsidRDefault="009A59AF" w:rsidP="009A59AF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highlight w:val="yellow"/>
                <w:lang w:eastAsia="en-US"/>
              </w:rPr>
            </w:pPr>
          </w:p>
        </w:tc>
        <w:tc>
          <w:tcPr>
            <w:tcW w:w="1572" w:type="dxa"/>
            <w:vAlign w:val="bottom"/>
          </w:tcPr>
          <w:p w14:paraId="219211F7" w14:textId="77777777" w:rsidR="009A59AF" w:rsidRPr="00B550F3" w:rsidRDefault="009A59AF" w:rsidP="009A59AF">
            <w:pPr>
              <w:pStyle w:val="Preformatted"/>
              <w:tabs>
                <w:tab w:val="clear" w:pos="0"/>
                <w:tab w:val="clear" w:pos="959"/>
                <w:tab w:val="clear" w:pos="9590"/>
              </w:tabs>
              <w:ind w:left="-94" w:right="-108"/>
              <w:jc w:val="center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B550F3">
              <w:rPr>
                <w:rFonts w:ascii="Angsana New" w:hAnsi="Angsana New"/>
                <w:sz w:val="30"/>
                <w:szCs w:val="30"/>
                <w:cs/>
                <w:lang w:eastAsia="en-US"/>
              </w:rPr>
              <w:t xml:space="preserve">     -</w:t>
            </w:r>
          </w:p>
        </w:tc>
      </w:tr>
      <w:tr w:rsidR="009A59AF" w:rsidRPr="005C6AA1" w14:paraId="13E04725" w14:textId="77777777" w:rsidTr="008900C1">
        <w:trPr>
          <w:trHeight w:val="20"/>
        </w:trPr>
        <w:tc>
          <w:tcPr>
            <w:tcW w:w="3488" w:type="dxa"/>
            <w:vAlign w:val="bottom"/>
          </w:tcPr>
          <w:p w14:paraId="43673EEE" w14:textId="77777777" w:rsidR="009A59AF" w:rsidRPr="005C6AA1" w:rsidRDefault="009A59AF" w:rsidP="009A59AF">
            <w:pPr>
              <w:tabs>
                <w:tab w:val="clear" w:pos="2580"/>
                <w:tab w:val="clear" w:pos="2807"/>
                <w:tab w:val="left" w:pos="2790"/>
              </w:tabs>
              <w:ind w:left="-12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ค่าบริการ</w:t>
            </w:r>
          </w:p>
        </w:tc>
        <w:tc>
          <w:tcPr>
            <w:tcW w:w="1441" w:type="dxa"/>
            <w:vAlign w:val="bottom"/>
          </w:tcPr>
          <w:p w14:paraId="6AE5F638" w14:textId="36776CE4" w:rsidR="009A59AF" w:rsidRPr="005A601C" w:rsidRDefault="009A59AF" w:rsidP="009A59AF">
            <w:pPr>
              <w:pStyle w:val="Preformatted"/>
              <w:tabs>
                <w:tab w:val="clear" w:pos="0"/>
                <w:tab w:val="clear" w:pos="959"/>
                <w:tab w:val="clear" w:pos="9590"/>
              </w:tabs>
              <w:ind w:left="-94" w:right="-108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  <w:lang w:eastAsia="en-US"/>
              </w:rPr>
            </w:pPr>
            <w:r w:rsidRPr="00B550F3">
              <w:rPr>
                <w:rFonts w:ascii="Angsana New" w:hAnsi="Angsana New"/>
                <w:sz w:val="30"/>
                <w:szCs w:val="30"/>
                <w:cs/>
                <w:lang w:eastAsia="en-US"/>
              </w:rPr>
              <w:t xml:space="preserve">     -</w:t>
            </w:r>
          </w:p>
        </w:tc>
        <w:tc>
          <w:tcPr>
            <w:tcW w:w="255" w:type="dxa"/>
            <w:vAlign w:val="bottom"/>
          </w:tcPr>
          <w:p w14:paraId="1323A04F" w14:textId="77777777" w:rsidR="009A59AF" w:rsidRPr="005A601C" w:rsidRDefault="009A59AF" w:rsidP="009A59AF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center"/>
              <w:rPr>
                <w:rFonts w:ascii="Angsana New" w:hAnsi="Angsana New"/>
                <w:sz w:val="30"/>
                <w:szCs w:val="30"/>
                <w:highlight w:val="yellow"/>
                <w:lang w:eastAsia="en-US"/>
              </w:rPr>
            </w:pPr>
          </w:p>
        </w:tc>
        <w:tc>
          <w:tcPr>
            <w:tcW w:w="1520" w:type="dxa"/>
            <w:vAlign w:val="bottom"/>
          </w:tcPr>
          <w:p w14:paraId="58C9A1C8" w14:textId="77777777" w:rsidR="009A59AF" w:rsidRPr="00B550F3" w:rsidRDefault="009A59AF" w:rsidP="009A59AF">
            <w:pPr>
              <w:pStyle w:val="Preformatted"/>
              <w:tabs>
                <w:tab w:val="clear" w:pos="0"/>
                <w:tab w:val="clear" w:pos="959"/>
                <w:tab w:val="clear" w:pos="9590"/>
              </w:tabs>
              <w:ind w:left="-94" w:right="-108"/>
              <w:jc w:val="center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B550F3">
              <w:rPr>
                <w:rFonts w:ascii="Angsana New" w:hAnsi="Angsana New"/>
                <w:sz w:val="30"/>
                <w:szCs w:val="30"/>
                <w:cs/>
                <w:lang w:eastAsia="en-US"/>
              </w:rPr>
              <w:t xml:space="preserve">     -</w:t>
            </w:r>
          </w:p>
        </w:tc>
        <w:tc>
          <w:tcPr>
            <w:tcW w:w="261" w:type="dxa"/>
            <w:vAlign w:val="bottom"/>
          </w:tcPr>
          <w:p w14:paraId="4A506081" w14:textId="77777777" w:rsidR="009A59AF" w:rsidRPr="005A601C" w:rsidRDefault="009A59AF" w:rsidP="009A59AF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highlight w:val="yellow"/>
                <w:lang w:eastAsia="en-US"/>
              </w:rPr>
            </w:pPr>
          </w:p>
        </w:tc>
        <w:tc>
          <w:tcPr>
            <w:tcW w:w="1527" w:type="dxa"/>
            <w:vAlign w:val="bottom"/>
          </w:tcPr>
          <w:p w14:paraId="08930F75" w14:textId="5EA74EAB" w:rsidR="009A59AF" w:rsidRPr="00D46F52" w:rsidRDefault="009A59AF" w:rsidP="009A59AF">
            <w:pPr>
              <w:pStyle w:val="Preformatted"/>
              <w:tabs>
                <w:tab w:val="clear" w:pos="0"/>
                <w:tab w:val="clear" w:pos="959"/>
                <w:tab w:val="clear" w:pos="9590"/>
              </w:tabs>
              <w:ind w:left="-94" w:right="-108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D46F52">
              <w:rPr>
                <w:rFonts w:ascii="Angsana New" w:hAnsi="Angsana New"/>
                <w:sz w:val="30"/>
                <w:szCs w:val="30"/>
                <w:cs/>
                <w:lang w:eastAsia="en-US"/>
              </w:rPr>
              <w:t xml:space="preserve">     -</w:t>
            </w:r>
          </w:p>
        </w:tc>
        <w:tc>
          <w:tcPr>
            <w:tcW w:w="255" w:type="dxa"/>
            <w:vAlign w:val="bottom"/>
          </w:tcPr>
          <w:p w14:paraId="0CC49FC6" w14:textId="77777777" w:rsidR="009A59AF" w:rsidRPr="005A601C" w:rsidRDefault="009A59AF" w:rsidP="009A59AF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highlight w:val="yellow"/>
                <w:lang w:eastAsia="en-US"/>
              </w:rPr>
            </w:pPr>
          </w:p>
        </w:tc>
        <w:tc>
          <w:tcPr>
            <w:tcW w:w="1572" w:type="dxa"/>
            <w:vAlign w:val="bottom"/>
          </w:tcPr>
          <w:p w14:paraId="6E321F1B" w14:textId="5ACC04A2" w:rsidR="009A59AF" w:rsidRPr="00B550F3" w:rsidRDefault="009A59AF" w:rsidP="009A59AF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B550F3">
              <w:rPr>
                <w:rFonts w:ascii="Angsana New" w:hAnsi="Angsana New"/>
                <w:sz w:val="30"/>
                <w:szCs w:val="30"/>
                <w:lang w:eastAsia="en-US"/>
              </w:rPr>
              <w:t>8</w:t>
            </w:r>
          </w:p>
        </w:tc>
      </w:tr>
      <w:tr w:rsidR="009A59AF" w:rsidRPr="005C6AA1" w14:paraId="5F829ED1" w14:textId="77777777" w:rsidTr="008900C1">
        <w:trPr>
          <w:trHeight w:val="20"/>
        </w:trPr>
        <w:tc>
          <w:tcPr>
            <w:tcW w:w="3488" w:type="dxa"/>
            <w:vAlign w:val="bottom"/>
          </w:tcPr>
          <w:p w14:paraId="1E16257E" w14:textId="77777777" w:rsidR="009A59AF" w:rsidRPr="00FB4F33" w:rsidRDefault="009A59AF" w:rsidP="009A59AF">
            <w:pPr>
              <w:tabs>
                <w:tab w:val="clear" w:pos="2580"/>
                <w:tab w:val="clear" w:pos="2807"/>
                <w:tab w:val="left" w:pos="2790"/>
              </w:tabs>
              <w:ind w:left="-12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5C6AA1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ดอกเบี้ยจ่ายเงินกู้ยืม</w:t>
            </w:r>
          </w:p>
        </w:tc>
        <w:tc>
          <w:tcPr>
            <w:tcW w:w="1441" w:type="dxa"/>
            <w:vAlign w:val="bottom"/>
          </w:tcPr>
          <w:p w14:paraId="52A91E73" w14:textId="1E99326F" w:rsidR="009A59AF" w:rsidRPr="005A601C" w:rsidRDefault="009A59AF" w:rsidP="009A59AF">
            <w:pPr>
              <w:pStyle w:val="Preformatted"/>
              <w:tabs>
                <w:tab w:val="clear" w:pos="0"/>
                <w:tab w:val="clear" w:pos="959"/>
                <w:tab w:val="clear" w:pos="9590"/>
              </w:tabs>
              <w:ind w:left="-94" w:right="-108"/>
              <w:jc w:val="center"/>
              <w:rPr>
                <w:rFonts w:ascii="Angsana New" w:hAnsi="Angsana New"/>
                <w:sz w:val="30"/>
                <w:szCs w:val="30"/>
                <w:highlight w:val="yellow"/>
                <w:lang w:eastAsia="en-US"/>
              </w:rPr>
            </w:pPr>
            <w:r w:rsidRPr="00B550F3">
              <w:rPr>
                <w:rFonts w:ascii="Angsana New" w:hAnsi="Angsana New"/>
                <w:sz w:val="30"/>
                <w:szCs w:val="30"/>
                <w:cs/>
                <w:lang w:eastAsia="en-US"/>
              </w:rPr>
              <w:t xml:space="preserve">     -</w:t>
            </w:r>
          </w:p>
        </w:tc>
        <w:tc>
          <w:tcPr>
            <w:tcW w:w="255" w:type="dxa"/>
            <w:vAlign w:val="bottom"/>
          </w:tcPr>
          <w:p w14:paraId="3D020D26" w14:textId="77777777" w:rsidR="009A59AF" w:rsidRPr="005A601C" w:rsidRDefault="009A59AF" w:rsidP="009A59AF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center"/>
              <w:rPr>
                <w:rFonts w:ascii="Angsana New" w:hAnsi="Angsana New"/>
                <w:sz w:val="30"/>
                <w:szCs w:val="30"/>
                <w:highlight w:val="yellow"/>
                <w:lang w:eastAsia="en-US"/>
              </w:rPr>
            </w:pPr>
          </w:p>
        </w:tc>
        <w:tc>
          <w:tcPr>
            <w:tcW w:w="1520" w:type="dxa"/>
            <w:vAlign w:val="bottom"/>
          </w:tcPr>
          <w:p w14:paraId="12BF4FD0" w14:textId="77777777" w:rsidR="009A59AF" w:rsidRPr="00B550F3" w:rsidRDefault="009A59AF" w:rsidP="009A59AF">
            <w:pPr>
              <w:pStyle w:val="Preformatted"/>
              <w:tabs>
                <w:tab w:val="clear" w:pos="0"/>
                <w:tab w:val="clear" w:pos="959"/>
                <w:tab w:val="clear" w:pos="9590"/>
              </w:tabs>
              <w:ind w:left="-94" w:right="-108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B550F3">
              <w:rPr>
                <w:rFonts w:ascii="Angsana New" w:hAnsi="Angsana New"/>
                <w:sz w:val="30"/>
                <w:szCs w:val="30"/>
                <w:cs/>
                <w:lang w:eastAsia="en-US"/>
              </w:rPr>
              <w:t xml:space="preserve">     -</w:t>
            </w:r>
          </w:p>
        </w:tc>
        <w:tc>
          <w:tcPr>
            <w:tcW w:w="261" w:type="dxa"/>
            <w:vAlign w:val="bottom"/>
          </w:tcPr>
          <w:p w14:paraId="50658C58" w14:textId="77777777" w:rsidR="009A59AF" w:rsidRPr="005A601C" w:rsidRDefault="009A59AF" w:rsidP="009A59AF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highlight w:val="yellow"/>
                <w:lang w:eastAsia="en-US"/>
              </w:rPr>
            </w:pPr>
          </w:p>
        </w:tc>
        <w:tc>
          <w:tcPr>
            <w:tcW w:w="1527" w:type="dxa"/>
            <w:vAlign w:val="bottom"/>
          </w:tcPr>
          <w:p w14:paraId="62C5E522" w14:textId="7835A64C" w:rsidR="009A59AF" w:rsidRPr="00D46F52" w:rsidRDefault="009A59AF" w:rsidP="00FD359A">
            <w:pPr>
              <w:pStyle w:val="Preformatted"/>
              <w:tabs>
                <w:tab w:val="clear" w:pos="0"/>
                <w:tab w:val="clear" w:pos="959"/>
                <w:tab w:val="clear" w:pos="9590"/>
                <w:tab w:val="left" w:pos="664"/>
              </w:tabs>
              <w:ind w:left="-94" w:right="-108"/>
              <w:jc w:val="center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D46F52">
              <w:rPr>
                <w:rFonts w:ascii="Angsana New" w:hAnsi="Angsana New"/>
                <w:sz w:val="30"/>
                <w:szCs w:val="30"/>
                <w:cs/>
                <w:lang w:eastAsia="en-US"/>
              </w:rPr>
              <w:t xml:space="preserve">     -</w:t>
            </w:r>
          </w:p>
        </w:tc>
        <w:tc>
          <w:tcPr>
            <w:tcW w:w="255" w:type="dxa"/>
            <w:vAlign w:val="bottom"/>
          </w:tcPr>
          <w:p w14:paraId="5CF42909" w14:textId="77777777" w:rsidR="009A59AF" w:rsidRPr="005A601C" w:rsidRDefault="009A59AF" w:rsidP="009A59AF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highlight w:val="yellow"/>
                <w:lang w:eastAsia="en-US"/>
              </w:rPr>
            </w:pPr>
          </w:p>
        </w:tc>
        <w:tc>
          <w:tcPr>
            <w:tcW w:w="1572" w:type="dxa"/>
            <w:vAlign w:val="bottom"/>
          </w:tcPr>
          <w:p w14:paraId="1DD71663" w14:textId="5CDFAE9C" w:rsidR="009A59AF" w:rsidRPr="00B550F3" w:rsidRDefault="009A59AF" w:rsidP="009A59AF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B550F3">
              <w:rPr>
                <w:rFonts w:ascii="Angsana New" w:hAnsi="Angsana New"/>
                <w:sz w:val="30"/>
                <w:szCs w:val="30"/>
                <w:lang w:eastAsia="en-US"/>
              </w:rPr>
              <w:t>47</w:t>
            </w:r>
          </w:p>
        </w:tc>
      </w:tr>
      <w:tr w:rsidR="009A59AF" w:rsidRPr="005C6AA1" w14:paraId="1B602354" w14:textId="77777777" w:rsidTr="008900C1">
        <w:trPr>
          <w:trHeight w:val="20"/>
        </w:trPr>
        <w:tc>
          <w:tcPr>
            <w:tcW w:w="3488" w:type="dxa"/>
            <w:vAlign w:val="bottom"/>
          </w:tcPr>
          <w:p w14:paraId="3113A360" w14:textId="77777777" w:rsidR="009A59AF" w:rsidRPr="00944311" w:rsidRDefault="009A59AF" w:rsidP="009A5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441" w:type="dxa"/>
          </w:tcPr>
          <w:p w14:paraId="596F5F7B" w14:textId="77777777" w:rsidR="009A59AF" w:rsidRPr="00944311" w:rsidRDefault="009A59AF" w:rsidP="009A5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68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55" w:type="dxa"/>
          </w:tcPr>
          <w:p w14:paraId="20AEE813" w14:textId="77777777" w:rsidR="009A59AF" w:rsidRPr="00944311" w:rsidRDefault="009A59AF" w:rsidP="009A5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68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520" w:type="dxa"/>
          </w:tcPr>
          <w:p w14:paraId="7109D413" w14:textId="77777777" w:rsidR="009A59AF" w:rsidRPr="00944311" w:rsidRDefault="009A59AF" w:rsidP="009A5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68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61" w:type="dxa"/>
          </w:tcPr>
          <w:p w14:paraId="2119DF6E" w14:textId="77777777" w:rsidR="009A59AF" w:rsidRPr="00944311" w:rsidRDefault="009A59AF" w:rsidP="009A5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68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527" w:type="dxa"/>
            <w:vAlign w:val="bottom"/>
          </w:tcPr>
          <w:p w14:paraId="789D429E" w14:textId="77777777" w:rsidR="009A59AF" w:rsidRPr="00944311" w:rsidRDefault="009A59AF" w:rsidP="009A59AF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highlight w:val="yellow"/>
                <w:lang w:eastAsia="en-US"/>
              </w:rPr>
            </w:pPr>
          </w:p>
        </w:tc>
        <w:tc>
          <w:tcPr>
            <w:tcW w:w="255" w:type="dxa"/>
            <w:vAlign w:val="bottom"/>
          </w:tcPr>
          <w:p w14:paraId="4411A86D" w14:textId="77777777" w:rsidR="009A59AF" w:rsidRPr="00944311" w:rsidRDefault="009A59AF" w:rsidP="009A5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68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  <w:u w:val="single"/>
              </w:rPr>
            </w:pPr>
          </w:p>
        </w:tc>
        <w:tc>
          <w:tcPr>
            <w:tcW w:w="1572" w:type="dxa"/>
            <w:vAlign w:val="bottom"/>
          </w:tcPr>
          <w:p w14:paraId="74772F57" w14:textId="77777777" w:rsidR="009A59AF" w:rsidRPr="00944311" w:rsidRDefault="009A59AF" w:rsidP="009A59AF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highlight w:val="yellow"/>
                <w:lang w:eastAsia="en-US"/>
              </w:rPr>
            </w:pPr>
          </w:p>
        </w:tc>
      </w:tr>
      <w:tr w:rsidR="009A59AF" w:rsidRPr="005C6AA1" w14:paraId="6CB896B4" w14:textId="77777777" w:rsidTr="008900C1">
        <w:trPr>
          <w:trHeight w:val="20"/>
        </w:trPr>
        <w:tc>
          <w:tcPr>
            <w:tcW w:w="3488" w:type="dxa"/>
            <w:vAlign w:val="bottom"/>
          </w:tcPr>
          <w:p w14:paraId="523817C5" w14:textId="77777777" w:rsidR="009A59AF" w:rsidRPr="002F1260" w:rsidRDefault="009A59AF" w:rsidP="009A5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2F1260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  <w:t>กรรมการ</w:t>
            </w:r>
          </w:p>
        </w:tc>
        <w:tc>
          <w:tcPr>
            <w:tcW w:w="1441" w:type="dxa"/>
          </w:tcPr>
          <w:p w14:paraId="4CF4BAA1" w14:textId="77777777" w:rsidR="009A59AF" w:rsidRPr="005A601C" w:rsidRDefault="009A59AF" w:rsidP="009A5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68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55" w:type="dxa"/>
          </w:tcPr>
          <w:p w14:paraId="63A89910" w14:textId="77777777" w:rsidR="009A59AF" w:rsidRPr="005A601C" w:rsidRDefault="009A59AF" w:rsidP="009A5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68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520" w:type="dxa"/>
          </w:tcPr>
          <w:p w14:paraId="5604EE33" w14:textId="77777777" w:rsidR="009A59AF" w:rsidRPr="005A601C" w:rsidRDefault="009A59AF" w:rsidP="009A5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68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61" w:type="dxa"/>
          </w:tcPr>
          <w:p w14:paraId="1633103E" w14:textId="77777777" w:rsidR="009A59AF" w:rsidRPr="005A601C" w:rsidRDefault="009A59AF" w:rsidP="009A5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68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527" w:type="dxa"/>
            <w:vAlign w:val="bottom"/>
          </w:tcPr>
          <w:p w14:paraId="4002DBB6" w14:textId="77777777" w:rsidR="009A59AF" w:rsidRPr="005A601C" w:rsidRDefault="009A59AF" w:rsidP="009A59AF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highlight w:val="yellow"/>
                <w:lang w:eastAsia="en-US"/>
              </w:rPr>
            </w:pPr>
          </w:p>
        </w:tc>
        <w:tc>
          <w:tcPr>
            <w:tcW w:w="255" w:type="dxa"/>
            <w:vAlign w:val="bottom"/>
          </w:tcPr>
          <w:p w14:paraId="48B3B001" w14:textId="77777777" w:rsidR="009A59AF" w:rsidRPr="005A601C" w:rsidRDefault="009A59AF" w:rsidP="009A5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68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  <w:u w:val="single"/>
              </w:rPr>
            </w:pPr>
          </w:p>
        </w:tc>
        <w:tc>
          <w:tcPr>
            <w:tcW w:w="1572" w:type="dxa"/>
            <w:vAlign w:val="bottom"/>
          </w:tcPr>
          <w:p w14:paraId="3073FCDE" w14:textId="77777777" w:rsidR="009A59AF" w:rsidRPr="005A601C" w:rsidRDefault="009A59AF" w:rsidP="009A59AF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highlight w:val="yellow"/>
                <w:lang w:eastAsia="en-US"/>
              </w:rPr>
            </w:pPr>
          </w:p>
        </w:tc>
      </w:tr>
      <w:tr w:rsidR="009A59AF" w:rsidRPr="005C6AA1" w14:paraId="1F39E7CA" w14:textId="77777777" w:rsidTr="008900C1">
        <w:trPr>
          <w:trHeight w:val="20"/>
        </w:trPr>
        <w:tc>
          <w:tcPr>
            <w:tcW w:w="3488" w:type="dxa"/>
            <w:vAlign w:val="bottom"/>
          </w:tcPr>
          <w:p w14:paraId="007A713A" w14:textId="77777777" w:rsidR="009A59AF" w:rsidRPr="005C6AA1" w:rsidRDefault="009A59AF" w:rsidP="009A5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  <w:r w:rsidRPr="005C6AA1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ขายสินค้า</w:t>
            </w:r>
          </w:p>
        </w:tc>
        <w:tc>
          <w:tcPr>
            <w:tcW w:w="1441" w:type="dxa"/>
            <w:vAlign w:val="bottom"/>
          </w:tcPr>
          <w:p w14:paraId="74567F08" w14:textId="5AD7DACD" w:rsidR="009A59AF" w:rsidRPr="00D46F52" w:rsidRDefault="00F66EA1" w:rsidP="009A59AF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F66EA1">
              <w:rPr>
                <w:rFonts w:ascii="Angsana New" w:hAnsi="Angsana New"/>
                <w:sz w:val="30"/>
                <w:szCs w:val="30"/>
                <w:lang w:eastAsia="en-US"/>
              </w:rPr>
              <w:t>11</w:t>
            </w:r>
          </w:p>
        </w:tc>
        <w:tc>
          <w:tcPr>
            <w:tcW w:w="255" w:type="dxa"/>
            <w:vAlign w:val="bottom"/>
          </w:tcPr>
          <w:p w14:paraId="35544241" w14:textId="77777777" w:rsidR="009A59AF" w:rsidRPr="005A601C" w:rsidRDefault="009A59AF" w:rsidP="009A59AF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center"/>
              <w:rPr>
                <w:rFonts w:ascii="Angsana New" w:hAnsi="Angsana New"/>
                <w:sz w:val="30"/>
                <w:szCs w:val="30"/>
                <w:highlight w:val="yellow"/>
                <w:lang w:eastAsia="en-US"/>
              </w:rPr>
            </w:pPr>
          </w:p>
        </w:tc>
        <w:tc>
          <w:tcPr>
            <w:tcW w:w="1520" w:type="dxa"/>
            <w:vAlign w:val="bottom"/>
          </w:tcPr>
          <w:p w14:paraId="7C7E8FA7" w14:textId="1B99C6D9" w:rsidR="009A59AF" w:rsidRPr="00B550F3" w:rsidRDefault="009A59AF" w:rsidP="009A59AF">
            <w:pPr>
              <w:pStyle w:val="Preformatted"/>
              <w:tabs>
                <w:tab w:val="clear" w:pos="0"/>
                <w:tab w:val="clear" w:pos="959"/>
                <w:tab w:val="clear" w:pos="9590"/>
              </w:tabs>
              <w:ind w:left="-94" w:right="-108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B550F3">
              <w:rPr>
                <w:rFonts w:ascii="Angsana New" w:hAnsi="Angsana New"/>
                <w:sz w:val="30"/>
                <w:szCs w:val="30"/>
                <w:cs/>
                <w:lang w:eastAsia="en-US"/>
              </w:rPr>
              <w:t xml:space="preserve">     -</w:t>
            </w:r>
          </w:p>
        </w:tc>
        <w:tc>
          <w:tcPr>
            <w:tcW w:w="261" w:type="dxa"/>
            <w:vAlign w:val="bottom"/>
          </w:tcPr>
          <w:p w14:paraId="1E59E3EB" w14:textId="77777777" w:rsidR="009A59AF" w:rsidRPr="00B550F3" w:rsidRDefault="009A59AF" w:rsidP="009A59AF">
            <w:pPr>
              <w:pStyle w:val="Preformatted"/>
              <w:tabs>
                <w:tab w:val="clear" w:pos="0"/>
                <w:tab w:val="clear" w:pos="959"/>
                <w:tab w:val="clear" w:pos="9590"/>
              </w:tabs>
              <w:ind w:left="-94" w:right="-108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527" w:type="dxa"/>
            <w:vAlign w:val="bottom"/>
          </w:tcPr>
          <w:p w14:paraId="798977B9" w14:textId="413E4D1C" w:rsidR="009A59AF" w:rsidRPr="00B550F3" w:rsidRDefault="00F66EA1" w:rsidP="009A59AF">
            <w:pPr>
              <w:pStyle w:val="Preformatted"/>
              <w:tabs>
                <w:tab w:val="clear" w:pos="959"/>
                <w:tab w:val="clear" w:pos="9590"/>
                <w:tab w:val="left" w:pos="743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F66EA1">
              <w:rPr>
                <w:rFonts w:ascii="Angsana New" w:hAnsi="Angsana New"/>
                <w:sz w:val="30"/>
                <w:szCs w:val="30"/>
                <w:lang w:eastAsia="en-US"/>
              </w:rPr>
              <w:t>11</w:t>
            </w:r>
          </w:p>
        </w:tc>
        <w:tc>
          <w:tcPr>
            <w:tcW w:w="255" w:type="dxa"/>
            <w:vAlign w:val="bottom"/>
          </w:tcPr>
          <w:p w14:paraId="29C2EDBE" w14:textId="77777777" w:rsidR="009A59AF" w:rsidRPr="00B550F3" w:rsidRDefault="009A59AF" w:rsidP="009A59AF">
            <w:pPr>
              <w:pStyle w:val="Preformatted"/>
              <w:tabs>
                <w:tab w:val="clear" w:pos="0"/>
                <w:tab w:val="clear" w:pos="959"/>
                <w:tab w:val="clear" w:pos="9590"/>
              </w:tabs>
              <w:ind w:left="-94" w:right="-108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572" w:type="dxa"/>
            <w:vAlign w:val="bottom"/>
          </w:tcPr>
          <w:p w14:paraId="36275D7A" w14:textId="77777777" w:rsidR="009A59AF" w:rsidRPr="00B550F3" w:rsidRDefault="009A59AF" w:rsidP="009A59AF">
            <w:pPr>
              <w:pStyle w:val="Preformatted"/>
              <w:tabs>
                <w:tab w:val="clear" w:pos="0"/>
                <w:tab w:val="clear" w:pos="959"/>
                <w:tab w:val="clear" w:pos="9590"/>
              </w:tabs>
              <w:ind w:left="-94" w:right="-108"/>
              <w:jc w:val="center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B550F3">
              <w:rPr>
                <w:rFonts w:ascii="Angsana New" w:hAnsi="Angsana New"/>
                <w:sz w:val="30"/>
                <w:szCs w:val="30"/>
                <w:cs/>
                <w:lang w:eastAsia="en-US"/>
              </w:rPr>
              <w:t xml:space="preserve">     -</w:t>
            </w:r>
          </w:p>
        </w:tc>
      </w:tr>
      <w:tr w:rsidR="009A59AF" w:rsidRPr="005C6AA1" w14:paraId="664CD135" w14:textId="77777777" w:rsidTr="008900C1">
        <w:trPr>
          <w:trHeight w:val="20"/>
        </w:trPr>
        <w:tc>
          <w:tcPr>
            <w:tcW w:w="3488" w:type="dxa"/>
            <w:vAlign w:val="bottom"/>
          </w:tcPr>
          <w:p w14:paraId="0B7DFB64" w14:textId="77777777" w:rsidR="009A59AF" w:rsidRPr="005C6AA1" w:rsidRDefault="009A59AF" w:rsidP="009A59AF">
            <w:pPr>
              <w:tabs>
                <w:tab w:val="clear" w:pos="2580"/>
                <w:tab w:val="clear" w:pos="2807"/>
                <w:tab w:val="left" w:pos="2790"/>
              </w:tabs>
              <w:ind w:left="-12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รายได้จากการให้บริการ</w:t>
            </w:r>
          </w:p>
        </w:tc>
        <w:tc>
          <w:tcPr>
            <w:tcW w:w="1441" w:type="dxa"/>
            <w:vAlign w:val="bottom"/>
          </w:tcPr>
          <w:p w14:paraId="7B21D7FB" w14:textId="5E579934" w:rsidR="009A59AF" w:rsidRPr="00D46F52" w:rsidRDefault="009A59AF" w:rsidP="009A59AF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18</w:t>
            </w:r>
          </w:p>
        </w:tc>
        <w:tc>
          <w:tcPr>
            <w:tcW w:w="255" w:type="dxa"/>
            <w:vAlign w:val="bottom"/>
          </w:tcPr>
          <w:p w14:paraId="5C67C246" w14:textId="77777777" w:rsidR="009A59AF" w:rsidRPr="005A601C" w:rsidRDefault="009A59AF" w:rsidP="009A59AF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center"/>
              <w:rPr>
                <w:rFonts w:ascii="Angsana New" w:hAnsi="Angsana New"/>
                <w:sz w:val="30"/>
                <w:szCs w:val="30"/>
                <w:highlight w:val="yellow"/>
                <w:lang w:eastAsia="en-US"/>
              </w:rPr>
            </w:pPr>
          </w:p>
        </w:tc>
        <w:tc>
          <w:tcPr>
            <w:tcW w:w="1520" w:type="dxa"/>
            <w:vAlign w:val="bottom"/>
          </w:tcPr>
          <w:p w14:paraId="1394EEA5" w14:textId="6F1E7C80" w:rsidR="009A59AF" w:rsidRPr="00B550F3" w:rsidRDefault="009A59AF" w:rsidP="009A59AF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B550F3">
              <w:rPr>
                <w:rFonts w:ascii="Angsana New" w:hAnsi="Angsana New"/>
                <w:sz w:val="30"/>
                <w:szCs w:val="30"/>
                <w:lang w:eastAsia="en-US"/>
              </w:rPr>
              <w:t>11</w:t>
            </w:r>
          </w:p>
        </w:tc>
        <w:tc>
          <w:tcPr>
            <w:tcW w:w="261" w:type="dxa"/>
            <w:vAlign w:val="bottom"/>
          </w:tcPr>
          <w:p w14:paraId="5393E30B" w14:textId="77777777" w:rsidR="009A59AF" w:rsidRPr="00B550F3" w:rsidRDefault="009A59AF" w:rsidP="009A59AF">
            <w:pPr>
              <w:pStyle w:val="Preformatted"/>
              <w:tabs>
                <w:tab w:val="clear" w:pos="0"/>
                <w:tab w:val="clear" w:pos="959"/>
                <w:tab w:val="clear" w:pos="9590"/>
              </w:tabs>
              <w:ind w:left="-94" w:right="-108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527" w:type="dxa"/>
            <w:vAlign w:val="bottom"/>
          </w:tcPr>
          <w:p w14:paraId="6B79F230" w14:textId="4F325A4F" w:rsidR="009A59AF" w:rsidRPr="00B550F3" w:rsidRDefault="009A59AF" w:rsidP="009A59AF">
            <w:pPr>
              <w:pStyle w:val="Preformatted"/>
              <w:tabs>
                <w:tab w:val="clear" w:pos="0"/>
                <w:tab w:val="clear" w:pos="959"/>
                <w:tab w:val="clear" w:pos="9590"/>
              </w:tabs>
              <w:ind w:left="-94" w:right="-108"/>
              <w:jc w:val="center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B550F3">
              <w:rPr>
                <w:rFonts w:ascii="Angsana New" w:hAnsi="Angsana New"/>
                <w:sz w:val="30"/>
                <w:szCs w:val="30"/>
                <w:cs/>
                <w:lang w:eastAsia="en-US"/>
              </w:rPr>
              <w:t xml:space="preserve">     -</w:t>
            </w:r>
          </w:p>
        </w:tc>
        <w:tc>
          <w:tcPr>
            <w:tcW w:w="255" w:type="dxa"/>
            <w:vAlign w:val="bottom"/>
          </w:tcPr>
          <w:p w14:paraId="404D096F" w14:textId="77777777" w:rsidR="009A59AF" w:rsidRPr="00B550F3" w:rsidRDefault="009A59AF" w:rsidP="009A59AF">
            <w:pPr>
              <w:pStyle w:val="Preformatted"/>
              <w:tabs>
                <w:tab w:val="clear" w:pos="0"/>
                <w:tab w:val="clear" w:pos="959"/>
                <w:tab w:val="clear" w:pos="9590"/>
              </w:tabs>
              <w:ind w:left="-94" w:right="-108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572" w:type="dxa"/>
            <w:vAlign w:val="bottom"/>
          </w:tcPr>
          <w:p w14:paraId="666FB3AD" w14:textId="77777777" w:rsidR="009A59AF" w:rsidRPr="00B550F3" w:rsidRDefault="009A59AF" w:rsidP="009A59AF">
            <w:pPr>
              <w:pStyle w:val="Preformatted"/>
              <w:tabs>
                <w:tab w:val="clear" w:pos="0"/>
                <w:tab w:val="clear" w:pos="959"/>
                <w:tab w:val="clear" w:pos="9590"/>
                <w:tab w:val="left" w:pos="800"/>
              </w:tabs>
              <w:ind w:left="-94" w:right="-108"/>
              <w:jc w:val="center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B550F3">
              <w:rPr>
                <w:rFonts w:ascii="Angsana New" w:hAnsi="Angsana New"/>
                <w:sz w:val="30"/>
                <w:szCs w:val="30"/>
                <w:cs/>
                <w:lang w:eastAsia="en-US"/>
              </w:rPr>
              <w:t xml:space="preserve">     -</w:t>
            </w:r>
          </w:p>
        </w:tc>
      </w:tr>
      <w:tr w:rsidR="009A59AF" w:rsidRPr="005C6AA1" w14:paraId="11CA856B" w14:textId="77777777" w:rsidTr="008900C1">
        <w:trPr>
          <w:trHeight w:val="20"/>
        </w:trPr>
        <w:tc>
          <w:tcPr>
            <w:tcW w:w="3488" w:type="dxa"/>
            <w:vAlign w:val="bottom"/>
          </w:tcPr>
          <w:p w14:paraId="2C02C488" w14:textId="77777777" w:rsidR="009A59AF" w:rsidRPr="008F186D" w:rsidRDefault="009A59AF" w:rsidP="009A59AF">
            <w:pPr>
              <w:tabs>
                <w:tab w:val="clear" w:pos="2580"/>
                <w:tab w:val="clear" w:pos="2807"/>
                <w:tab w:val="left" w:pos="2790"/>
              </w:tabs>
              <w:ind w:left="-12" w:right="-111"/>
              <w:rPr>
                <w:rFonts w:ascii="Angsana New" w:hAnsi="Angsana New"/>
                <w:spacing w:val="-2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/>
                <w:spacing w:val="-2"/>
                <w:sz w:val="30"/>
                <w:szCs w:val="30"/>
                <w:cs/>
                <w:lang w:eastAsia="en-GB"/>
              </w:rPr>
              <w:t>ขายสินทรัพย์ถาวร</w:t>
            </w:r>
          </w:p>
        </w:tc>
        <w:tc>
          <w:tcPr>
            <w:tcW w:w="1441" w:type="dxa"/>
            <w:vAlign w:val="bottom"/>
          </w:tcPr>
          <w:p w14:paraId="013A6CED" w14:textId="7AFF0125" w:rsidR="009A59AF" w:rsidRPr="00D46F52" w:rsidRDefault="009A59AF" w:rsidP="009A59AF">
            <w:pPr>
              <w:pStyle w:val="Preformatted"/>
              <w:tabs>
                <w:tab w:val="clear" w:pos="0"/>
                <w:tab w:val="clear" w:pos="959"/>
                <w:tab w:val="clear" w:pos="9590"/>
              </w:tabs>
              <w:ind w:left="-94" w:right="-108"/>
              <w:jc w:val="center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B550F3">
              <w:rPr>
                <w:rFonts w:ascii="Angsana New" w:hAnsi="Angsana New"/>
                <w:sz w:val="30"/>
                <w:szCs w:val="30"/>
                <w:cs/>
                <w:lang w:eastAsia="en-US"/>
              </w:rPr>
              <w:t xml:space="preserve">     -</w:t>
            </w:r>
          </w:p>
        </w:tc>
        <w:tc>
          <w:tcPr>
            <w:tcW w:w="255" w:type="dxa"/>
            <w:vAlign w:val="bottom"/>
          </w:tcPr>
          <w:p w14:paraId="39717992" w14:textId="77777777" w:rsidR="009A59AF" w:rsidRPr="005A601C" w:rsidRDefault="009A59AF" w:rsidP="009A59AF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center"/>
              <w:rPr>
                <w:rFonts w:ascii="Angsana New" w:hAnsi="Angsana New"/>
                <w:sz w:val="30"/>
                <w:szCs w:val="30"/>
                <w:highlight w:val="yellow"/>
                <w:lang w:eastAsia="en-US"/>
              </w:rPr>
            </w:pPr>
          </w:p>
        </w:tc>
        <w:tc>
          <w:tcPr>
            <w:tcW w:w="1520" w:type="dxa"/>
            <w:vAlign w:val="bottom"/>
          </w:tcPr>
          <w:p w14:paraId="515195BB" w14:textId="7EBAF911" w:rsidR="009A59AF" w:rsidRPr="00B550F3" w:rsidRDefault="009A59AF" w:rsidP="009A59AF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B550F3">
              <w:rPr>
                <w:rFonts w:ascii="Angsana New" w:hAnsi="Angsana New"/>
                <w:sz w:val="30"/>
                <w:szCs w:val="30"/>
                <w:lang w:eastAsia="en-US"/>
              </w:rPr>
              <w:t>37</w:t>
            </w:r>
          </w:p>
        </w:tc>
        <w:tc>
          <w:tcPr>
            <w:tcW w:w="261" w:type="dxa"/>
            <w:vAlign w:val="bottom"/>
          </w:tcPr>
          <w:p w14:paraId="41E9F502" w14:textId="77777777" w:rsidR="009A59AF" w:rsidRPr="00B550F3" w:rsidRDefault="009A59AF" w:rsidP="009A59AF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527" w:type="dxa"/>
            <w:vAlign w:val="bottom"/>
          </w:tcPr>
          <w:p w14:paraId="476931E8" w14:textId="59BF5F2A" w:rsidR="009A59AF" w:rsidRPr="00B550F3" w:rsidRDefault="009A59AF" w:rsidP="009A59AF">
            <w:pPr>
              <w:pStyle w:val="Preformatted"/>
              <w:tabs>
                <w:tab w:val="clear" w:pos="0"/>
                <w:tab w:val="clear" w:pos="959"/>
                <w:tab w:val="clear" w:pos="9590"/>
              </w:tabs>
              <w:ind w:left="-94" w:right="-108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B550F3">
              <w:rPr>
                <w:rFonts w:ascii="Angsana New" w:hAnsi="Angsana New"/>
                <w:sz w:val="30"/>
                <w:szCs w:val="30"/>
                <w:cs/>
                <w:lang w:eastAsia="en-US"/>
              </w:rPr>
              <w:t xml:space="preserve">     -</w:t>
            </w:r>
          </w:p>
        </w:tc>
        <w:tc>
          <w:tcPr>
            <w:tcW w:w="255" w:type="dxa"/>
            <w:vAlign w:val="bottom"/>
          </w:tcPr>
          <w:p w14:paraId="29AC6581" w14:textId="77777777" w:rsidR="009A59AF" w:rsidRPr="00B550F3" w:rsidRDefault="009A59AF" w:rsidP="009A59AF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572" w:type="dxa"/>
            <w:vAlign w:val="bottom"/>
          </w:tcPr>
          <w:p w14:paraId="55BEBFA2" w14:textId="77777777" w:rsidR="009A59AF" w:rsidRPr="00B550F3" w:rsidRDefault="009A59AF" w:rsidP="009A59AF">
            <w:pPr>
              <w:pStyle w:val="Preformatted"/>
              <w:tabs>
                <w:tab w:val="clear" w:pos="0"/>
                <w:tab w:val="clear" w:pos="959"/>
                <w:tab w:val="clear" w:pos="9590"/>
                <w:tab w:val="left" w:pos="800"/>
              </w:tabs>
              <w:ind w:left="-94" w:right="-108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B550F3">
              <w:rPr>
                <w:rFonts w:ascii="Angsana New" w:hAnsi="Angsana New"/>
                <w:sz w:val="30"/>
                <w:szCs w:val="30"/>
                <w:cs/>
                <w:lang w:eastAsia="en-US"/>
              </w:rPr>
              <w:t xml:space="preserve">     -</w:t>
            </w:r>
          </w:p>
        </w:tc>
      </w:tr>
      <w:tr w:rsidR="009A59AF" w:rsidRPr="005C6AA1" w14:paraId="559B80C6" w14:textId="77777777" w:rsidTr="008900C1">
        <w:trPr>
          <w:trHeight w:val="20"/>
        </w:trPr>
        <w:tc>
          <w:tcPr>
            <w:tcW w:w="3488" w:type="dxa"/>
            <w:vAlign w:val="bottom"/>
          </w:tcPr>
          <w:p w14:paraId="5A76F43B" w14:textId="3166B94D" w:rsidR="009A59AF" w:rsidRDefault="009A59AF" w:rsidP="009A59AF">
            <w:pPr>
              <w:tabs>
                <w:tab w:val="clear" w:pos="2580"/>
                <w:tab w:val="clear" w:pos="2807"/>
                <w:tab w:val="left" w:pos="2790"/>
              </w:tabs>
              <w:ind w:left="-12" w:right="-111"/>
              <w:rPr>
                <w:rFonts w:ascii="Angsana New" w:hAnsi="Angsana New"/>
                <w:spacing w:val="-2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/>
                <w:spacing w:val="-2"/>
                <w:sz w:val="30"/>
                <w:szCs w:val="30"/>
                <w:cs/>
                <w:lang w:eastAsia="en-GB"/>
              </w:rPr>
              <w:t>ซื้อสินทรัพย์ถาวร</w:t>
            </w:r>
          </w:p>
        </w:tc>
        <w:tc>
          <w:tcPr>
            <w:tcW w:w="1441" w:type="dxa"/>
            <w:vAlign w:val="bottom"/>
          </w:tcPr>
          <w:p w14:paraId="208452E1" w14:textId="1889EC0B" w:rsidR="009A59AF" w:rsidRPr="00D46F52" w:rsidRDefault="00F66EA1" w:rsidP="009A59AF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F66EA1">
              <w:rPr>
                <w:rFonts w:ascii="Angsana New" w:hAnsi="Angsana New"/>
                <w:sz w:val="30"/>
                <w:szCs w:val="30"/>
                <w:lang w:eastAsia="en-US"/>
              </w:rPr>
              <w:t>720</w:t>
            </w:r>
          </w:p>
        </w:tc>
        <w:tc>
          <w:tcPr>
            <w:tcW w:w="255" w:type="dxa"/>
            <w:vAlign w:val="bottom"/>
          </w:tcPr>
          <w:p w14:paraId="0F6C343E" w14:textId="77777777" w:rsidR="009A59AF" w:rsidRPr="005A601C" w:rsidRDefault="009A59AF" w:rsidP="009A59AF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center"/>
              <w:rPr>
                <w:rFonts w:ascii="Angsana New" w:hAnsi="Angsana New"/>
                <w:sz w:val="30"/>
                <w:szCs w:val="30"/>
                <w:highlight w:val="yellow"/>
                <w:lang w:eastAsia="en-US"/>
              </w:rPr>
            </w:pPr>
          </w:p>
        </w:tc>
        <w:tc>
          <w:tcPr>
            <w:tcW w:w="1520" w:type="dxa"/>
            <w:vAlign w:val="bottom"/>
          </w:tcPr>
          <w:p w14:paraId="451CF255" w14:textId="0DA0A98D" w:rsidR="009A59AF" w:rsidRPr="00B550F3" w:rsidRDefault="009A59AF" w:rsidP="009A59AF">
            <w:pPr>
              <w:pStyle w:val="Preformatted"/>
              <w:tabs>
                <w:tab w:val="clear" w:pos="0"/>
                <w:tab w:val="clear" w:pos="959"/>
                <w:tab w:val="clear" w:pos="9590"/>
              </w:tabs>
              <w:ind w:left="-94" w:right="-108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B550F3">
              <w:rPr>
                <w:rFonts w:ascii="Angsana New" w:hAnsi="Angsana New"/>
                <w:sz w:val="30"/>
                <w:szCs w:val="30"/>
                <w:cs/>
                <w:lang w:eastAsia="en-US"/>
              </w:rPr>
              <w:t xml:space="preserve">     -</w:t>
            </w:r>
          </w:p>
        </w:tc>
        <w:tc>
          <w:tcPr>
            <w:tcW w:w="261" w:type="dxa"/>
            <w:vAlign w:val="bottom"/>
          </w:tcPr>
          <w:p w14:paraId="02898F7C" w14:textId="77777777" w:rsidR="009A59AF" w:rsidRPr="00B550F3" w:rsidRDefault="009A59AF" w:rsidP="009A59AF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527" w:type="dxa"/>
            <w:vAlign w:val="bottom"/>
          </w:tcPr>
          <w:p w14:paraId="72522B09" w14:textId="1DB2BFA0" w:rsidR="009A59AF" w:rsidRPr="00B550F3" w:rsidRDefault="009A59AF" w:rsidP="009A59AF">
            <w:pPr>
              <w:pStyle w:val="Preformatted"/>
              <w:tabs>
                <w:tab w:val="clear" w:pos="0"/>
                <w:tab w:val="clear" w:pos="959"/>
                <w:tab w:val="clear" w:pos="9590"/>
              </w:tabs>
              <w:ind w:left="-94" w:right="-108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B550F3">
              <w:rPr>
                <w:rFonts w:ascii="Angsana New" w:hAnsi="Angsana New"/>
                <w:sz w:val="30"/>
                <w:szCs w:val="30"/>
                <w:cs/>
                <w:lang w:eastAsia="en-US"/>
              </w:rPr>
              <w:t xml:space="preserve">     -</w:t>
            </w:r>
          </w:p>
        </w:tc>
        <w:tc>
          <w:tcPr>
            <w:tcW w:w="255" w:type="dxa"/>
            <w:vAlign w:val="bottom"/>
          </w:tcPr>
          <w:p w14:paraId="5549F1CE" w14:textId="77777777" w:rsidR="009A59AF" w:rsidRPr="00B550F3" w:rsidRDefault="009A59AF" w:rsidP="009A59AF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572" w:type="dxa"/>
            <w:vAlign w:val="bottom"/>
          </w:tcPr>
          <w:p w14:paraId="10CE4E38" w14:textId="3E511C85" w:rsidR="009A59AF" w:rsidRPr="00B550F3" w:rsidRDefault="009A59AF" w:rsidP="009A59AF">
            <w:pPr>
              <w:pStyle w:val="Preformatted"/>
              <w:tabs>
                <w:tab w:val="clear" w:pos="0"/>
                <w:tab w:val="clear" w:pos="959"/>
                <w:tab w:val="clear" w:pos="9590"/>
                <w:tab w:val="left" w:pos="800"/>
              </w:tabs>
              <w:ind w:left="-94" w:right="-108"/>
              <w:jc w:val="center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B550F3">
              <w:rPr>
                <w:rFonts w:ascii="Angsana New" w:hAnsi="Angsana New"/>
                <w:sz w:val="30"/>
                <w:szCs w:val="30"/>
                <w:cs/>
                <w:lang w:eastAsia="en-US"/>
              </w:rPr>
              <w:t xml:space="preserve">     -</w:t>
            </w:r>
          </w:p>
        </w:tc>
      </w:tr>
      <w:tr w:rsidR="009A59AF" w:rsidRPr="005C6AA1" w14:paraId="7724D43D" w14:textId="77777777" w:rsidTr="008900C1">
        <w:trPr>
          <w:trHeight w:val="20"/>
        </w:trPr>
        <w:tc>
          <w:tcPr>
            <w:tcW w:w="3488" w:type="dxa"/>
            <w:vAlign w:val="bottom"/>
          </w:tcPr>
          <w:p w14:paraId="216D0C00" w14:textId="77777777" w:rsidR="009A59AF" w:rsidRPr="008F186D" w:rsidRDefault="009A59AF" w:rsidP="009A59AF">
            <w:pPr>
              <w:tabs>
                <w:tab w:val="clear" w:pos="2580"/>
                <w:tab w:val="clear" w:pos="2807"/>
                <w:tab w:val="left" w:pos="2790"/>
              </w:tabs>
              <w:ind w:left="-12" w:right="-111"/>
              <w:rPr>
                <w:rFonts w:ascii="Angsana New" w:hAnsi="Angsana New"/>
                <w:spacing w:val="-2"/>
                <w:sz w:val="30"/>
                <w:szCs w:val="30"/>
                <w:cs/>
                <w:lang w:eastAsia="en-GB"/>
              </w:rPr>
            </w:pPr>
            <w:r w:rsidRPr="008F186D">
              <w:rPr>
                <w:rFonts w:ascii="Angsana New" w:hAnsi="Angsana New"/>
                <w:spacing w:val="-2"/>
                <w:sz w:val="30"/>
                <w:szCs w:val="30"/>
                <w:cs/>
                <w:lang w:eastAsia="en-GB"/>
              </w:rPr>
              <w:t xml:space="preserve">ค่าเช่าที่ดิน </w:t>
            </w:r>
          </w:p>
        </w:tc>
        <w:tc>
          <w:tcPr>
            <w:tcW w:w="1441" w:type="dxa"/>
            <w:vAlign w:val="bottom"/>
          </w:tcPr>
          <w:p w14:paraId="6F722354" w14:textId="19A9B018" w:rsidR="009A59AF" w:rsidRPr="00D46F52" w:rsidRDefault="00F66EA1" w:rsidP="009A59AF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F66EA1">
              <w:rPr>
                <w:rFonts w:ascii="Angsana New" w:hAnsi="Angsana New"/>
                <w:sz w:val="30"/>
                <w:szCs w:val="30"/>
                <w:lang w:eastAsia="en-US"/>
              </w:rPr>
              <w:t>30</w:t>
            </w:r>
          </w:p>
        </w:tc>
        <w:tc>
          <w:tcPr>
            <w:tcW w:w="255" w:type="dxa"/>
            <w:vAlign w:val="bottom"/>
          </w:tcPr>
          <w:p w14:paraId="08C24AB9" w14:textId="77777777" w:rsidR="009A59AF" w:rsidRPr="005A601C" w:rsidRDefault="009A59AF" w:rsidP="009A59AF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center"/>
              <w:rPr>
                <w:rFonts w:ascii="Angsana New" w:hAnsi="Angsana New"/>
                <w:sz w:val="30"/>
                <w:szCs w:val="30"/>
                <w:highlight w:val="yellow"/>
                <w:lang w:eastAsia="en-US"/>
              </w:rPr>
            </w:pPr>
          </w:p>
        </w:tc>
        <w:tc>
          <w:tcPr>
            <w:tcW w:w="1520" w:type="dxa"/>
            <w:vAlign w:val="bottom"/>
          </w:tcPr>
          <w:p w14:paraId="20B962C4" w14:textId="77777777" w:rsidR="009A59AF" w:rsidRPr="00B550F3" w:rsidRDefault="009A59AF" w:rsidP="009A59AF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B550F3">
              <w:rPr>
                <w:rFonts w:ascii="Angsana New" w:hAnsi="Angsana New"/>
                <w:sz w:val="30"/>
                <w:szCs w:val="30"/>
                <w:lang w:eastAsia="en-US"/>
              </w:rPr>
              <w:t>30</w:t>
            </w:r>
          </w:p>
        </w:tc>
        <w:tc>
          <w:tcPr>
            <w:tcW w:w="261" w:type="dxa"/>
            <w:vAlign w:val="bottom"/>
          </w:tcPr>
          <w:p w14:paraId="030EBE97" w14:textId="77777777" w:rsidR="009A59AF" w:rsidRPr="00B550F3" w:rsidRDefault="009A59AF" w:rsidP="009A59AF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527" w:type="dxa"/>
            <w:vAlign w:val="bottom"/>
          </w:tcPr>
          <w:p w14:paraId="67B261F9" w14:textId="1ADFFFE7" w:rsidR="009A59AF" w:rsidRPr="00B550F3" w:rsidRDefault="009A59AF" w:rsidP="009A59AF">
            <w:pPr>
              <w:pStyle w:val="Preformatted"/>
              <w:tabs>
                <w:tab w:val="clear" w:pos="959"/>
                <w:tab w:val="clear" w:pos="9590"/>
                <w:tab w:val="left" w:pos="743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B550F3">
              <w:rPr>
                <w:rFonts w:ascii="Angsana New" w:hAnsi="Angsana New"/>
                <w:sz w:val="30"/>
                <w:szCs w:val="30"/>
                <w:cs/>
                <w:lang w:eastAsia="en-US"/>
              </w:rPr>
              <w:t xml:space="preserve">     </w:t>
            </w:r>
            <w:r w:rsidR="00F66EA1" w:rsidRPr="00F66EA1">
              <w:rPr>
                <w:rFonts w:ascii="Angsana New" w:hAnsi="Angsana New"/>
                <w:sz w:val="30"/>
                <w:szCs w:val="30"/>
                <w:lang w:eastAsia="en-US"/>
              </w:rPr>
              <w:t>30</w:t>
            </w:r>
          </w:p>
        </w:tc>
        <w:tc>
          <w:tcPr>
            <w:tcW w:w="255" w:type="dxa"/>
            <w:vAlign w:val="bottom"/>
          </w:tcPr>
          <w:p w14:paraId="4165735D" w14:textId="77777777" w:rsidR="009A59AF" w:rsidRPr="00B550F3" w:rsidRDefault="009A59AF" w:rsidP="009A59AF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572" w:type="dxa"/>
            <w:vAlign w:val="bottom"/>
          </w:tcPr>
          <w:p w14:paraId="6C078276" w14:textId="77777777" w:rsidR="009A59AF" w:rsidRPr="00B550F3" w:rsidRDefault="009A59AF" w:rsidP="009A59AF">
            <w:pPr>
              <w:pStyle w:val="Preformatted"/>
              <w:tabs>
                <w:tab w:val="clear" w:pos="959"/>
                <w:tab w:val="clear" w:pos="9590"/>
                <w:tab w:val="left" w:pos="743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B550F3">
              <w:rPr>
                <w:rFonts w:ascii="Angsana New" w:hAnsi="Angsana New"/>
                <w:sz w:val="30"/>
                <w:szCs w:val="30"/>
                <w:lang w:eastAsia="en-US"/>
              </w:rPr>
              <w:t>30</w:t>
            </w:r>
          </w:p>
        </w:tc>
      </w:tr>
      <w:tr w:rsidR="009A59AF" w:rsidRPr="005C6AA1" w14:paraId="0B895906" w14:textId="77777777" w:rsidTr="008900C1">
        <w:trPr>
          <w:trHeight w:val="300"/>
        </w:trPr>
        <w:tc>
          <w:tcPr>
            <w:tcW w:w="3488" w:type="dxa"/>
            <w:vAlign w:val="bottom"/>
          </w:tcPr>
          <w:p w14:paraId="5AEF0D3D" w14:textId="77777777" w:rsidR="009A59AF" w:rsidRPr="005C6AA1" w:rsidRDefault="009A59AF" w:rsidP="009A59AF">
            <w:pPr>
              <w:tabs>
                <w:tab w:val="clear" w:pos="2580"/>
                <w:tab w:val="clear" w:pos="2807"/>
                <w:tab w:val="left" w:pos="2790"/>
              </w:tabs>
              <w:ind w:left="-12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5C6AA1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ค่าที่ปรึกษา</w:t>
            </w:r>
          </w:p>
        </w:tc>
        <w:tc>
          <w:tcPr>
            <w:tcW w:w="1441" w:type="dxa"/>
            <w:vAlign w:val="bottom"/>
          </w:tcPr>
          <w:p w14:paraId="1FDBB85A" w14:textId="40B483E7" w:rsidR="009A59AF" w:rsidRPr="00D46F52" w:rsidRDefault="00F66EA1" w:rsidP="009A59AF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F66EA1">
              <w:rPr>
                <w:rFonts w:ascii="Angsana New" w:hAnsi="Angsana New"/>
                <w:sz w:val="30"/>
                <w:szCs w:val="30"/>
                <w:lang w:eastAsia="en-US"/>
              </w:rPr>
              <w:t>90</w:t>
            </w:r>
          </w:p>
        </w:tc>
        <w:tc>
          <w:tcPr>
            <w:tcW w:w="255" w:type="dxa"/>
            <w:vAlign w:val="bottom"/>
          </w:tcPr>
          <w:p w14:paraId="4B3C0A58" w14:textId="77777777" w:rsidR="009A59AF" w:rsidRPr="005A601C" w:rsidRDefault="009A59AF" w:rsidP="009A59AF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center"/>
              <w:rPr>
                <w:rFonts w:ascii="Angsana New" w:hAnsi="Angsana New"/>
                <w:sz w:val="30"/>
                <w:szCs w:val="30"/>
                <w:highlight w:val="yellow"/>
                <w:lang w:eastAsia="en-US"/>
              </w:rPr>
            </w:pPr>
          </w:p>
        </w:tc>
        <w:tc>
          <w:tcPr>
            <w:tcW w:w="1520" w:type="dxa"/>
            <w:vAlign w:val="bottom"/>
          </w:tcPr>
          <w:p w14:paraId="5965ADE8" w14:textId="77777777" w:rsidR="009A59AF" w:rsidRPr="00B550F3" w:rsidRDefault="009A59AF" w:rsidP="009A59AF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B550F3">
              <w:rPr>
                <w:rFonts w:ascii="Angsana New" w:hAnsi="Angsana New"/>
                <w:sz w:val="30"/>
                <w:szCs w:val="30"/>
                <w:lang w:eastAsia="en-US"/>
              </w:rPr>
              <w:t>90</w:t>
            </w:r>
          </w:p>
        </w:tc>
        <w:tc>
          <w:tcPr>
            <w:tcW w:w="261" w:type="dxa"/>
            <w:vAlign w:val="bottom"/>
          </w:tcPr>
          <w:p w14:paraId="2CCD7240" w14:textId="77777777" w:rsidR="009A59AF" w:rsidRPr="00B550F3" w:rsidRDefault="009A59AF" w:rsidP="009A59AF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527" w:type="dxa"/>
            <w:vAlign w:val="bottom"/>
          </w:tcPr>
          <w:p w14:paraId="60A4DA57" w14:textId="61AF8B2E" w:rsidR="009A59AF" w:rsidRPr="00B550F3" w:rsidRDefault="009A59AF" w:rsidP="009A59AF">
            <w:pPr>
              <w:pStyle w:val="Preformatted"/>
              <w:tabs>
                <w:tab w:val="clear" w:pos="0"/>
                <w:tab w:val="clear" w:pos="959"/>
                <w:tab w:val="clear" w:pos="9590"/>
                <w:tab w:val="left" w:pos="768"/>
                <w:tab w:val="left" w:pos="924"/>
              </w:tabs>
              <w:ind w:left="-94" w:right="-108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B550F3">
              <w:rPr>
                <w:rFonts w:ascii="Angsana New" w:hAnsi="Angsana New"/>
                <w:sz w:val="30"/>
                <w:szCs w:val="30"/>
                <w:cs/>
                <w:lang w:eastAsia="en-US"/>
              </w:rPr>
              <w:t xml:space="preserve">     -</w:t>
            </w:r>
          </w:p>
        </w:tc>
        <w:tc>
          <w:tcPr>
            <w:tcW w:w="255" w:type="dxa"/>
            <w:vAlign w:val="bottom"/>
          </w:tcPr>
          <w:p w14:paraId="2F591452" w14:textId="77777777" w:rsidR="009A59AF" w:rsidRPr="00B550F3" w:rsidRDefault="009A59AF" w:rsidP="009A59AF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572" w:type="dxa"/>
            <w:vAlign w:val="bottom"/>
          </w:tcPr>
          <w:p w14:paraId="076D6A08" w14:textId="77777777" w:rsidR="009A59AF" w:rsidRPr="00B550F3" w:rsidRDefault="009A59AF" w:rsidP="009A59AF">
            <w:pPr>
              <w:pStyle w:val="Preformatted"/>
              <w:tabs>
                <w:tab w:val="clear" w:pos="0"/>
                <w:tab w:val="clear" w:pos="959"/>
                <w:tab w:val="clear" w:pos="9590"/>
              </w:tabs>
              <w:ind w:left="-94" w:right="-108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B550F3">
              <w:rPr>
                <w:rFonts w:ascii="Angsana New" w:hAnsi="Angsana New"/>
                <w:sz w:val="30"/>
                <w:szCs w:val="30"/>
                <w:cs/>
                <w:lang w:eastAsia="en-US"/>
              </w:rPr>
              <w:t xml:space="preserve">     -</w:t>
            </w:r>
          </w:p>
        </w:tc>
      </w:tr>
      <w:tr w:rsidR="009A59AF" w:rsidRPr="005C6AA1" w14:paraId="4A300F58" w14:textId="77777777" w:rsidTr="008900C1">
        <w:trPr>
          <w:trHeight w:val="300"/>
        </w:trPr>
        <w:tc>
          <w:tcPr>
            <w:tcW w:w="3488" w:type="dxa"/>
            <w:vAlign w:val="bottom"/>
          </w:tcPr>
          <w:p w14:paraId="2F2903C9" w14:textId="77777777" w:rsidR="009A59AF" w:rsidRPr="00944311" w:rsidRDefault="009A59AF" w:rsidP="009A59AF">
            <w:pPr>
              <w:tabs>
                <w:tab w:val="clear" w:pos="2580"/>
                <w:tab w:val="clear" w:pos="2807"/>
                <w:tab w:val="left" w:pos="2790"/>
              </w:tabs>
              <w:ind w:left="-12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441" w:type="dxa"/>
            <w:vAlign w:val="bottom"/>
          </w:tcPr>
          <w:p w14:paraId="5383103B" w14:textId="77777777" w:rsidR="009A59AF" w:rsidRPr="00944311" w:rsidRDefault="009A59AF" w:rsidP="009A59AF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  <w:lang w:eastAsia="en-US"/>
              </w:rPr>
            </w:pPr>
          </w:p>
        </w:tc>
        <w:tc>
          <w:tcPr>
            <w:tcW w:w="255" w:type="dxa"/>
            <w:vAlign w:val="bottom"/>
          </w:tcPr>
          <w:p w14:paraId="66129BF2" w14:textId="77777777" w:rsidR="009A59AF" w:rsidRPr="00944311" w:rsidRDefault="009A59AF" w:rsidP="009A59AF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center"/>
              <w:rPr>
                <w:rFonts w:ascii="Angsana New" w:hAnsi="Angsana New"/>
                <w:sz w:val="30"/>
                <w:szCs w:val="30"/>
                <w:highlight w:val="yellow"/>
                <w:lang w:eastAsia="en-US"/>
              </w:rPr>
            </w:pPr>
          </w:p>
        </w:tc>
        <w:tc>
          <w:tcPr>
            <w:tcW w:w="1520" w:type="dxa"/>
            <w:vAlign w:val="bottom"/>
          </w:tcPr>
          <w:p w14:paraId="72F57E0F" w14:textId="77777777" w:rsidR="009A59AF" w:rsidRPr="00944311" w:rsidRDefault="009A59AF" w:rsidP="009A59AF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261" w:type="dxa"/>
            <w:vAlign w:val="bottom"/>
          </w:tcPr>
          <w:p w14:paraId="4EF1FBE9" w14:textId="77777777" w:rsidR="009A59AF" w:rsidRPr="00944311" w:rsidRDefault="009A59AF" w:rsidP="009A59AF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527" w:type="dxa"/>
            <w:vAlign w:val="bottom"/>
          </w:tcPr>
          <w:p w14:paraId="3459FA3A" w14:textId="77777777" w:rsidR="009A59AF" w:rsidRPr="00944311" w:rsidRDefault="009A59AF" w:rsidP="009A59AF">
            <w:pPr>
              <w:pStyle w:val="Preformatted"/>
              <w:tabs>
                <w:tab w:val="clear" w:pos="0"/>
                <w:tab w:val="clear" w:pos="959"/>
                <w:tab w:val="clear" w:pos="9590"/>
              </w:tabs>
              <w:ind w:left="612" w:right="-108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255" w:type="dxa"/>
            <w:vAlign w:val="bottom"/>
          </w:tcPr>
          <w:p w14:paraId="7AE16213" w14:textId="77777777" w:rsidR="009A59AF" w:rsidRPr="00944311" w:rsidRDefault="009A59AF" w:rsidP="009A59AF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572" w:type="dxa"/>
            <w:vAlign w:val="bottom"/>
          </w:tcPr>
          <w:p w14:paraId="337C7F65" w14:textId="77777777" w:rsidR="009A59AF" w:rsidRPr="00944311" w:rsidRDefault="009A59AF" w:rsidP="009A59AF">
            <w:pPr>
              <w:pStyle w:val="Preformatted"/>
              <w:tabs>
                <w:tab w:val="clear" w:pos="0"/>
                <w:tab w:val="clear" w:pos="959"/>
                <w:tab w:val="clear" w:pos="9590"/>
              </w:tabs>
              <w:ind w:left="612" w:right="-108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</w:p>
        </w:tc>
      </w:tr>
      <w:tr w:rsidR="009A59AF" w:rsidRPr="005C6AA1" w14:paraId="0BACDAC9" w14:textId="77777777" w:rsidTr="008900C1">
        <w:trPr>
          <w:trHeight w:val="20"/>
        </w:trPr>
        <w:tc>
          <w:tcPr>
            <w:tcW w:w="3488" w:type="dxa"/>
            <w:vAlign w:val="bottom"/>
          </w:tcPr>
          <w:p w14:paraId="30C99204" w14:textId="77777777" w:rsidR="009A59AF" w:rsidRPr="005C6AA1" w:rsidRDefault="009A59AF" w:rsidP="009A59AF">
            <w:pPr>
              <w:pStyle w:val="Preformatted"/>
              <w:ind w:left="-12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US"/>
              </w:rPr>
            </w:pPr>
            <w:r w:rsidRPr="005C6AA1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US"/>
              </w:rPr>
              <w:t>ค่าตอบแทนผู้บริหารที่สำคัญ</w:t>
            </w:r>
          </w:p>
        </w:tc>
        <w:tc>
          <w:tcPr>
            <w:tcW w:w="1441" w:type="dxa"/>
          </w:tcPr>
          <w:p w14:paraId="3FF35E46" w14:textId="77777777" w:rsidR="009A59AF" w:rsidRPr="005A601C" w:rsidRDefault="009A59AF" w:rsidP="009A59AF">
            <w:pPr>
              <w:pStyle w:val="Preformatted"/>
              <w:tabs>
                <w:tab w:val="clear" w:pos="9590"/>
              </w:tabs>
              <w:ind w:right="268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cs/>
                <w:lang w:eastAsia="en-US"/>
              </w:rPr>
            </w:pPr>
          </w:p>
        </w:tc>
        <w:tc>
          <w:tcPr>
            <w:tcW w:w="255" w:type="dxa"/>
          </w:tcPr>
          <w:p w14:paraId="76746D75" w14:textId="77777777" w:rsidR="009A59AF" w:rsidRPr="005A601C" w:rsidRDefault="009A59AF" w:rsidP="009A59AF">
            <w:pPr>
              <w:pStyle w:val="Preformatted"/>
              <w:tabs>
                <w:tab w:val="clear" w:pos="9590"/>
              </w:tabs>
              <w:ind w:right="268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cs/>
                <w:lang w:eastAsia="en-US"/>
              </w:rPr>
            </w:pPr>
          </w:p>
        </w:tc>
        <w:tc>
          <w:tcPr>
            <w:tcW w:w="1520" w:type="dxa"/>
          </w:tcPr>
          <w:p w14:paraId="6B980D06" w14:textId="77777777" w:rsidR="009A59AF" w:rsidRPr="00B550F3" w:rsidRDefault="009A59AF" w:rsidP="009A59AF">
            <w:pPr>
              <w:pStyle w:val="Preformatted"/>
              <w:tabs>
                <w:tab w:val="clear" w:pos="9590"/>
              </w:tabs>
              <w:ind w:right="268"/>
              <w:jc w:val="thaiDistribute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261" w:type="dxa"/>
          </w:tcPr>
          <w:p w14:paraId="43389232" w14:textId="77777777" w:rsidR="009A59AF" w:rsidRPr="00B550F3" w:rsidRDefault="009A59AF" w:rsidP="009A59AF">
            <w:pPr>
              <w:pStyle w:val="Preformatted"/>
              <w:tabs>
                <w:tab w:val="clear" w:pos="9590"/>
              </w:tabs>
              <w:ind w:right="268"/>
              <w:jc w:val="thaiDistribute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1527" w:type="dxa"/>
          </w:tcPr>
          <w:p w14:paraId="6C4D5B1B" w14:textId="77777777" w:rsidR="009A59AF" w:rsidRPr="00B550F3" w:rsidRDefault="009A59AF" w:rsidP="009A59AF">
            <w:pPr>
              <w:pStyle w:val="Preformatted"/>
              <w:tabs>
                <w:tab w:val="clear" w:pos="9590"/>
              </w:tabs>
              <w:ind w:right="268"/>
              <w:jc w:val="thaiDistribute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255" w:type="dxa"/>
          </w:tcPr>
          <w:p w14:paraId="6EAD1DEE" w14:textId="77777777" w:rsidR="009A59AF" w:rsidRPr="00B550F3" w:rsidRDefault="009A59AF" w:rsidP="009A59AF">
            <w:pPr>
              <w:pStyle w:val="Preformatted"/>
              <w:tabs>
                <w:tab w:val="clear" w:pos="9590"/>
              </w:tabs>
              <w:ind w:right="268"/>
              <w:jc w:val="thaiDistribute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1572" w:type="dxa"/>
          </w:tcPr>
          <w:p w14:paraId="02622EDF" w14:textId="77777777" w:rsidR="009A59AF" w:rsidRPr="00B550F3" w:rsidRDefault="009A59AF" w:rsidP="009A59AF">
            <w:pPr>
              <w:pStyle w:val="Preformatted"/>
              <w:tabs>
                <w:tab w:val="clear" w:pos="9590"/>
              </w:tabs>
              <w:ind w:right="268"/>
              <w:jc w:val="thaiDistribute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</w:p>
        </w:tc>
      </w:tr>
      <w:tr w:rsidR="009A59AF" w:rsidRPr="005C6AA1" w14:paraId="107F94A0" w14:textId="77777777" w:rsidTr="008900C1">
        <w:trPr>
          <w:trHeight w:val="20"/>
        </w:trPr>
        <w:tc>
          <w:tcPr>
            <w:tcW w:w="3488" w:type="dxa"/>
            <w:vAlign w:val="bottom"/>
          </w:tcPr>
          <w:p w14:paraId="0152063A" w14:textId="77777777" w:rsidR="009A59AF" w:rsidRPr="005C6AA1" w:rsidRDefault="009A59AF" w:rsidP="009A59AF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5C6AA1">
              <w:rPr>
                <w:rFonts w:ascii="Angsana New" w:eastAsia="Cordi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441" w:type="dxa"/>
            <w:vAlign w:val="bottom"/>
          </w:tcPr>
          <w:p w14:paraId="42C581D4" w14:textId="720B7EC2" w:rsidR="009A59AF" w:rsidRPr="009A59AF" w:rsidRDefault="009A59AF" w:rsidP="009A59AF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9A59AF">
              <w:rPr>
                <w:rFonts w:ascii="Angsana New" w:hAnsi="Angsana New"/>
                <w:sz w:val="30"/>
                <w:szCs w:val="30"/>
                <w:lang w:eastAsia="en-US"/>
              </w:rPr>
              <w:t>7,768</w:t>
            </w:r>
          </w:p>
        </w:tc>
        <w:tc>
          <w:tcPr>
            <w:tcW w:w="255" w:type="dxa"/>
            <w:vAlign w:val="bottom"/>
          </w:tcPr>
          <w:p w14:paraId="2E127764" w14:textId="77777777" w:rsidR="009A59AF" w:rsidRPr="005A601C" w:rsidRDefault="009A59AF" w:rsidP="009A59AF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highlight w:val="yellow"/>
                <w:lang w:eastAsia="en-US"/>
              </w:rPr>
            </w:pPr>
          </w:p>
        </w:tc>
        <w:tc>
          <w:tcPr>
            <w:tcW w:w="1520" w:type="dxa"/>
            <w:vAlign w:val="bottom"/>
          </w:tcPr>
          <w:p w14:paraId="157AF96B" w14:textId="07A92229" w:rsidR="009A59AF" w:rsidRPr="00B550F3" w:rsidRDefault="009A59AF" w:rsidP="009A59AF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B550F3">
              <w:rPr>
                <w:rFonts w:ascii="Angsana New" w:hAnsi="Angsana New"/>
                <w:sz w:val="30"/>
                <w:szCs w:val="30"/>
                <w:lang w:eastAsia="en-US"/>
              </w:rPr>
              <w:t>7,333</w:t>
            </w:r>
          </w:p>
        </w:tc>
        <w:tc>
          <w:tcPr>
            <w:tcW w:w="261" w:type="dxa"/>
          </w:tcPr>
          <w:p w14:paraId="29BF394A" w14:textId="77777777" w:rsidR="009A59AF" w:rsidRPr="00B550F3" w:rsidRDefault="009A59AF" w:rsidP="009A59AF">
            <w:pPr>
              <w:pStyle w:val="Preformatted"/>
              <w:tabs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1527" w:type="dxa"/>
            <w:vAlign w:val="bottom"/>
          </w:tcPr>
          <w:p w14:paraId="2805A74C" w14:textId="607DA6D4" w:rsidR="009A59AF" w:rsidRPr="00B550F3" w:rsidRDefault="009A59AF" w:rsidP="009A59AF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7,768</w:t>
            </w:r>
          </w:p>
        </w:tc>
        <w:tc>
          <w:tcPr>
            <w:tcW w:w="255" w:type="dxa"/>
          </w:tcPr>
          <w:p w14:paraId="7BEFD929" w14:textId="77777777" w:rsidR="009A59AF" w:rsidRPr="00B550F3" w:rsidRDefault="009A59AF" w:rsidP="009A59AF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572" w:type="dxa"/>
            <w:vAlign w:val="bottom"/>
          </w:tcPr>
          <w:p w14:paraId="3B6AEFD5" w14:textId="45C23961" w:rsidR="009A59AF" w:rsidRPr="00B550F3" w:rsidRDefault="009A59AF" w:rsidP="009A59AF">
            <w:pPr>
              <w:pStyle w:val="Preformatted"/>
              <w:tabs>
                <w:tab w:val="clear" w:pos="959"/>
                <w:tab w:val="clear" w:pos="9590"/>
                <w:tab w:val="left" w:pos="743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B550F3">
              <w:rPr>
                <w:rFonts w:ascii="Angsana New" w:hAnsi="Angsana New"/>
                <w:sz w:val="30"/>
                <w:szCs w:val="30"/>
                <w:lang w:eastAsia="en-US"/>
              </w:rPr>
              <w:t>7,333</w:t>
            </w:r>
          </w:p>
        </w:tc>
      </w:tr>
      <w:tr w:rsidR="009A59AF" w:rsidRPr="005C6AA1" w14:paraId="6044FB17" w14:textId="77777777" w:rsidTr="008900C1">
        <w:trPr>
          <w:trHeight w:val="20"/>
        </w:trPr>
        <w:tc>
          <w:tcPr>
            <w:tcW w:w="3488" w:type="dxa"/>
            <w:vAlign w:val="bottom"/>
          </w:tcPr>
          <w:p w14:paraId="0975743A" w14:textId="77777777" w:rsidR="009A59AF" w:rsidRPr="005C6AA1" w:rsidRDefault="009A59AF" w:rsidP="009A59AF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5C6AA1">
              <w:rPr>
                <w:rFonts w:ascii="Angsana New" w:eastAsia="Cordi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79F88E16" w14:textId="55970113" w:rsidR="009A59AF" w:rsidRPr="009A59AF" w:rsidRDefault="009A59AF" w:rsidP="009A59AF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9A59AF">
              <w:rPr>
                <w:rFonts w:ascii="Angsana New" w:hAnsi="Angsana New"/>
                <w:sz w:val="30"/>
                <w:szCs w:val="30"/>
                <w:lang w:eastAsia="en-US"/>
              </w:rPr>
              <w:t>641</w:t>
            </w:r>
          </w:p>
        </w:tc>
        <w:tc>
          <w:tcPr>
            <w:tcW w:w="255" w:type="dxa"/>
            <w:vAlign w:val="bottom"/>
          </w:tcPr>
          <w:p w14:paraId="4F6FEAF6" w14:textId="77777777" w:rsidR="009A59AF" w:rsidRPr="005A601C" w:rsidRDefault="009A59AF" w:rsidP="009A59AF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highlight w:val="yellow"/>
                <w:lang w:eastAsia="en-US"/>
              </w:rPr>
            </w:pPr>
          </w:p>
        </w:tc>
        <w:tc>
          <w:tcPr>
            <w:tcW w:w="1520" w:type="dxa"/>
            <w:tcBorders>
              <w:bottom w:val="single" w:sz="4" w:space="0" w:color="auto"/>
            </w:tcBorders>
            <w:vAlign w:val="bottom"/>
          </w:tcPr>
          <w:p w14:paraId="1395BAB5" w14:textId="7B709B50" w:rsidR="009A59AF" w:rsidRPr="00B550F3" w:rsidRDefault="009A59AF" w:rsidP="009A59AF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B550F3">
              <w:rPr>
                <w:rFonts w:ascii="Angsana New" w:hAnsi="Angsana New"/>
                <w:sz w:val="30"/>
                <w:szCs w:val="30"/>
                <w:lang w:eastAsia="en-US"/>
              </w:rPr>
              <w:t>848</w:t>
            </w:r>
          </w:p>
        </w:tc>
        <w:tc>
          <w:tcPr>
            <w:tcW w:w="261" w:type="dxa"/>
          </w:tcPr>
          <w:p w14:paraId="72287556" w14:textId="77777777" w:rsidR="009A59AF" w:rsidRPr="00B550F3" w:rsidRDefault="009A59AF" w:rsidP="009A59AF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1527" w:type="dxa"/>
            <w:tcBorders>
              <w:bottom w:val="single" w:sz="4" w:space="0" w:color="auto"/>
            </w:tcBorders>
            <w:vAlign w:val="bottom"/>
          </w:tcPr>
          <w:p w14:paraId="152A5E4E" w14:textId="4D3E2404" w:rsidR="009A59AF" w:rsidRPr="00B550F3" w:rsidRDefault="009A59AF" w:rsidP="009A59AF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641</w:t>
            </w:r>
          </w:p>
        </w:tc>
        <w:tc>
          <w:tcPr>
            <w:tcW w:w="255" w:type="dxa"/>
          </w:tcPr>
          <w:p w14:paraId="157085C5" w14:textId="77777777" w:rsidR="009A59AF" w:rsidRPr="00B550F3" w:rsidRDefault="009A59AF" w:rsidP="009A59AF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572" w:type="dxa"/>
            <w:tcBorders>
              <w:bottom w:val="single" w:sz="4" w:space="0" w:color="auto"/>
            </w:tcBorders>
            <w:vAlign w:val="bottom"/>
          </w:tcPr>
          <w:p w14:paraId="18C88938" w14:textId="28B7FC8C" w:rsidR="009A59AF" w:rsidRPr="00B550F3" w:rsidRDefault="009A59AF" w:rsidP="009A59AF">
            <w:pPr>
              <w:pStyle w:val="Preformatted"/>
              <w:tabs>
                <w:tab w:val="clear" w:pos="959"/>
                <w:tab w:val="clear" w:pos="9590"/>
                <w:tab w:val="left" w:pos="743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B550F3">
              <w:rPr>
                <w:rFonts w:ascii="Angsana New" w:hAnsi="Angsana New"/>
                <w:sz w:val="30"/>
                <w:szCs w:val="30"/>
                <w:lang w:eastAsia="en-US"/>
              </w:rPr>
              <w:t>848</w:t>
            </w:r>
          </w:p>
        </w:tc>
      </w:tr>
      <w:tr w:rsidR="009A59AF" w:rsidRPr="005C6AA1" w14:paraId="063F875C" w14:textId="77777777" w:rsidTr="008900C1">
        <w:trPr>
          <w:trHeight w:val="20"/>
        </w:trPr>
        <w:tc>
          <w:tcPr>
            <w:tcW w:w="3488" w:type="dxa"/>
            <w:vAlign w:val="bottom"/>
          </w:tcPr>
          <w:p w14:paraId="516181B6" w14:textId="77777777" w:rsidR="009A59AF" w:rsidRPr="005C6AA1" w:rsidRDefault="009A59AF" w:rsidP="009A59AF">
            <w:pPr>
              <w:pStyle w:val="Preformatted"/>
              <w:tabs>
                <w:tab w:val="clear" w:pos="0"/>
                <w:tab w:val="clear" w:pos="959"/>
                <w:tab w:val="clear" w:pos="9590"/>
              </w:tabs>
              <w:ind w:left="-12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5C6AA1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รวม</w:t>
            </w:r>
          </w:p>
        </w:tc>
        <w:tc>
          <w:tcPr>
            <w:tcW w:w="144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BA1396" w14:textId="79DAF84A" w:rsidR="009A59AF" w:rsidRPr="009A59AF" w:rsidRDefault="009A59AF" w:rsidP="009A59AF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9A59AF">
              <w:rPr>
                <w:rFonts w:ascii="Angsana New" w:hAnsi="Angsana New"/>
                <w:sz w:val="30"/>
                <w:szCs w:val="30"/>
                <w:lang w:eastAsia="en-US"/>
              </w:rPr>
              <w:t>8,409</w:t>
            </w:r>
          </w:p>
        </w:tc>
        <w:tc>
          <w:tcPr>
            <w:tcW w:w="255" w:type="dxa"/>
            <w:vAlign w:val="bottom"/>
          </w:tcPr>
          <w:p w14:paraId="118E2D9F" w14:textId="77777777" w:rsidR="009A59AF" w:rsidRPr="005A601C" w:rsidRDefault="009A59AF" w:rsidP="009A59AF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  <w:lang w:eastAsia="en-US"/>
              </w:rPr>
            </w:pPr>
          </w:p>
        </w:tc>
        <w:tc>
          <w:tcPr>
            <w:tcW w:w="15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78F538" w14:textId="49F7A6F0" w:rsidR="009A59AF" w:rsidRPr="00B550F3" w:rsidRDefault="009A59AF" w:rsidP="009A59AF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B550F3">
              <w:rPr>
                <w:rFonts w:ascii="Angsana New" w:hAnsi="Angsana New"/>
                <w:sz w:val="30"/>
                <w:szCs w:val="30"/>
                <w:lang w:eastAsia="en-US"/>
              </w:rPr>
              <w:t>8,181</w:t>
            </w:r>
          </w:p>
        </w:tc>
        <w:tc>
          <w:tcPr>
            <w:tcW w:w="261" w:type="dxa"/>
          </w:tcPr>
          <w:p w14:paraId="3964319F" w14:textId="77777777" w:rsidR="009A59AF" w:rsidRPr="00B550F3" w:rsidRDefault="009A59AF" w:rsidP="009A59AF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152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D07727" w14:textId="3B169671" w:rsidR="009A59AF" w:rsidRPr="00B550F3" w:rsidRDefault="009A59AF" w:rsidP="009A59AF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8,409</w:t>
            </w:r>
          </w:p>
        </w:tc>
        <w:tc>
          <w:tcPr>
            <w:tcW w:w="255" w:type="dxa"/>
          </w:tcPr>
          <w:p w14:paraId="7F77FD90" w14:textId="77777777" w:rsidR="009A59AF" w:rsidRPr="00B550F3" w:rsidRDefault="009A59AF" w:rsidP="009A59AF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5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477AD1" w14:textId="38C80069" w:rsidR="009A59AF" w:rsidRPr="00B550F3" w:rsidRDefault="009A59AF" w:rsidP="009A59AF">
            <w:pPr>
              <w:pStyle w:val="Preformatted"/>
              <w:tabs>
                <w:tab w:val="clear" w:pos="959"/>
                <w:tab w:val="clear" w:pos="9590"/>
                <w:tab w:val="left" w:pos="743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B550F3">
              <w:rPr>
                <w:rFonts w:ascii="Angsana New" w:hAnsi="Angsana New"/>
                <w:sz w:val="30"/>
                <w:szCs w:val="30"/>
                <w:lang w:eastAsia="en-US"/>
              </w:rPr>
              <w:t>8,181</w:t>
            </w:r>
          </w:p>
        </w:tc>
      </w:tr>
    </w:tbl>
    <w:p w14:paraId="4E388952" w14:textId="77777777" w:rsidR="00F353DF" w:rsidRDefault="005E05DB" w:rsidP="005C0B1A">
      <w:r>
        <w:rPr>
          <w:cs/>
        </w:rPr>
        <w:tab/>
      </w:r>
    </w:p>
    <w:p w14:paraId="69F8F1C4" w14:textId="77777777" w:rsidR="002621DF" w:rsidRDefault="002621DF" w:rsidP="005C0B1A"/>
    <w:p w14:paraId="0E5FEA63" w14:textId="77777777" w:rsidR="002621DF" w:rsidRDefault="002621DF" w:rsidP="005C0B1A"/>
    <w:p w14:paraId="10AF86F3" w14:textId="77777777" w:rsidR="002621DF" w:rsidRDefault="002621DF" w:rsidP="005C0B1A"/>
    <w:p w14:paraId="38D8C77C" w14:textId="77777777" w:rsidR="002621DF" w:rsidRDefault="002621DF" w:rsidP="005C0B1A"/>
    <w:p w14:paraId="6F69A427" w14:textId="77777777" w:rsidR="002621DF" w:rsidRDefault="002621DF" w:rsidP="005C0B1A"/>
    <w:p w14:paraId="42CB70A4" w14:textId="77777777" w:rsidR="002621DF" w:rsidRDefault="002621DF" w:rsidP="005C0B1A"/>
    <w:p w14:paraId="131B6D04" w14:textId="77777777" w:rsidR="00996AF6" w:rsidRDefault="00996AF6" w:rsidP="005C0B1A"/>
    <w:p w14:paraId="4E573477" w14:textId="338269C3" w:rsidR="005A601C" w:rsidRDefault="005A601C" w:rsidP="005A601C">
      <w:pPr>
        <w:jc w:val="thaiDistribute"/>
        <w:rPr>
          <w:rFonts w:ascii="Angsana New" w:hAnsi="Angsana New"/>
          <w:color w:val="000000"/>
          <w:sz w:val="30"/>
          <w:szCs w:val="30"/>
        </w:rPr>
      </w:pPr>
      <w:r w:rsidRPr="007E667C">
        <w:rPr>
          <w:rFonts w:ascii="Angsana New" w:hAnsi="Angsana New"/>
          <w:color w:val="000000"/>
          <w:sz w:val="30"/>
          <w:szCs w:val="30"/>
          <w:cs/>
        </w:rPr>
        <w:lastRenderedPageBreak/>
        <w:t>รายการบัญชีกับบุคคลและกิจการที่เกี่ยวข้องกันสำหรับงวด</w:t>
      </w:r>
      <w:r>
        <w:rPr>
          <w:rFonts w:ascii="Angsana New" w:hAnsi="Angsana New"/>
          <w:color w:val="000000"/>
          <w:sz w:val="30"/>
          <w:szCs w:val="30"/>
          <w:cs/>
        </w:rPr>
        <w:t>หกเดือน</w:t>
      </w:r>
      <w:r w:rsidRPr="007E667C">
        <w:rPr>
          <w:rFonts w:ascii="Angsana New" w:hAnsi="Angsana New"/>
          <w:color w:val="000000"/>
          <w:sz w:val="30"/>
          <w:szCs w:val="30"/>
          <w:cs/>
        </w:rPr>
        <w:t xml:space="preserve">สิ้นสุดวันที่ </w:t>
      </w:r>
      <w:r w:rsidRPr="001B4CB2">
        <w:rPr>
          <w:rFonts w:ascii="Angsana New" w:hAnsi="Angsana New"/>
          <w:spacing w:val="-4"/>
          <w:sz w:val="30"/>
          <w:szCs w:val="30"/>
        </w:rPr>
        <w:t>3</w:t>
      </w:r>
      <w:r>
        <w:rPr>
          <w:rFonts w:ascii="Angsana New" w:hAnsi="Angsana New"/>
          <w:spacing w:val="-4"/>
          <w:sz w:val="30"/>
          <w:szCs w:val="30"/>
        </w:rPr>
        <w:t>0</w:t>
      </w:r>
      <w:r>
        <w:rPr>
          <w:rFonts w:ascii="Angsana New" w:hAnsi="Angsana New"/>
          <w:spacing w:val="-4"/>
          <w:sz w:val="30"/>
          <w:szCs w:val="30"/>
          <w:cs/>
        </w:rPr>
        <w:t xml:space="preserve"> มิถุนายน</w:t>
      </w:r>
      <w:r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>
        <w:rPr>
          <w:rFonts w:ascii="Angsana New" w:hAnsi="Angsana New"/>
          <w:color w:val="000000"/>
          <w:sz w:val="30"/>
          <w:szCs w:val="30"/>
        </w:rPr>
        <w:t>256</w:t>
      </w:r>
      <w:r w:rsidRPr="00374325">
        <w:rPr>
          <w:rFonts w:ascii="Angsana New" w:hAnsi="Angsana New"/>
          <w:color w:val="000000"/>
          <w:sz w:val="30"/>
          <w:szCs w:val="30"/>
        </w:rPr>
        <w:t>8</w:t>
      </w:r>
      <w:r w:rsidRPr="007E667C">
        <w:rPr>
          <w:rFonts w:ascii="Angsana New" w:hAnsi="Angsana New"/>
          <w:color w:val="000000"/>
          <w:sz w:val="30"/>
          <w:szCs w:val="30"/>
        </w:rPr>
        <w:t xml:space="preserve"> </w:t>
      </w:r>
      <w:r w:rsidRPr="007E667C">
        <w:rPr>
          <w:rFonts w:ascii="Angsana New" w:hAnsi="Angsana New"/>
          <w:color w:val="000000"/>
          <w:sz w:val="30"/>
          <w:szCs w:val="30"/>
          <w:cs/>
        </w:rPr>
        <w:t xml:space="preserve">และ </w:t>
      </w:r>
      <w:r>
        <w:rPr>
          <w:rFonts w:ascii="Angsana New" w:hAnsi="Angsana New"/>
          <w:color w:val="000000"/>
          <w:sz w:val="30"/>
          <w:szCs w:val="30"/>
        </w:rPr>
        <w:t>2567</w:t>
      </w:r>
      <w:r w:rsidRPr="007E667C">
        <w:rPr>
          <w:rFonts w:ascii="Angsana New" w:hAnsi="Angsana New"/>
          <w:color w:val="000000"/>
          <w:sz w:val="30"/>
          <w:szCs w:val="30"/>
          <w:cs/>
        </w:rPr>
        <w:t xml:space="preserve"> มีดังนี้</w:t>
      </w:r>
    </w:p>
    <w:p w14:paraId="0284A3B5" w14:textId="77777777" w:rsidR="005A601C" w:rsidRPr="00944311" w:rsidRDefault="005A601C" w:rsidP="005A60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30"/>
          <w:szCs w:val="30"/>
        </w:rPr>
      </w:pPr>
    </w:p>
    <w:tbl>
      <w:tblPr>
        <w:tblW w:w="10319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488"/>
        <w:gridCol w:w="1441"/>
        <w:gridCol w:w="255"/>
        <w:gridCol w:w="1520"/>
        <w:gridCol w:w="261"/>
        <w:gridCol w:w="1527"/>
        <w:gridCol w:w="255"/>
        <w:gridCol w:w="1572"/>
      </w:tblGrid>
      <w:tr w:rsidR="005A601C" w:rsidRPr="005C6AA1" w14:paraId="61ADCEF8" w14:textId="77777777" w:rsidTr="008900C1">
        <w:trPr>
          <w:cantSplit/>
          <w:trHeight w:val="20"/>
          <w:tblHeader/>
        </w:trPr>
        <w:tc>
          <w:tcPr>
            <w:tcW w:w="3488" w:type="dxa"/>
            <w:vAlign w:val="bottom"/>
          </w:tcPr>
          <w:p w14:paraId="35890E80" w14:textId="77777777" w:rsidR="005A601C" w:rsidRPr="005C6AA1" w:rsidRDefault="005A601C" w:rsidP="00F41D29">
            <w:pPr>
              <w:pStyle w:val="Preformatted"/>
              <w:tabs>
                <w:tab w:val="clear" w:pos="959"/>
                <w:tab w:val="clear" w:pos="9590"/>
              </w:tabs>
              <w:ind w:right="282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6831" w:type="dxa"/>
            <w:gridSpan w:val="7"/>
            <w:tcBorders>
              <w:bottom w:val="single" w:sz="4" w:space="0" w:color="auto"/>
            </w:tcBorders>
            <w:vAlign w:val="bottom"/>
          </w:tcPr>
          <w:p w14:paraId="65FE23BC" w14:textId="77777777" w:rsidR="005A601C" w:rsidRPr="005C6AA1" w:rsidRDefault="005A601C" w:rsidP="00F41D29">
            <w:pPr>
              <w:pStyle w:val="jern1"/>
              <w:pBdr>
                <w:bottom w:val="none" w:sz="0" w:space="0" w:color="auto"/>
              </w:pBdr>
              <w:tabs>
                <w:tab w:val="clear" w:pos="959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C6AA1">
              <w:rPr>
                <w:rFonts w:ascii="Angsana New" w:hAnsi="Angsana New" w:cs="Angsana New"/>
                <w:sz w:val="30"/>
                <w:szCs w:val="30"/>
                <w:cs/>
              </w:rPr>
              <w:t>พันบาท</w:t>
            </w:r>
          </w:p>
        </w:tc>
      </w:tr>
      <w:tr w:rsidR="005A601C" w:rsidRPr="005C6AA1" w14:paraId="21F5F624" w14:textId="77777777" w:rsidTr="008900C1">
        <w:trPr>
          <w:trHeight w:val="20"/>
          <w:tblHeader/>
        </w:trPr>
        <w:tc>
          <w:tcPr>
            <w:tcW w:w="3488" w:type="dxa"/>
            <w:vAlign w:val="bottom"/>
          </w:tcPr>
          <w:p w14:paraId="63E9DA9B" w14:textId="77777777" w:rsidR="005A601C" w:rsidRPr="005C6AA1" w:rsidRDefault="005A601C" w:rsidP="00F41D29">
            <w:pPr>
              <w:pStyle w:val="Preformatted"/>
              <w:tabs>
                <w:tab w:val="clear" w:pos="959"/>
                <w:tab w:val="clear" w:pos="9590"/>
              </w:tabs>
              <w:ind w:right="282" w:firstLine="34"/>
              <w:rPr>
                <w:rFonts w:ascii="Angsana New" w:hAnsi="Angsana New"/>
                <w:sz w:val="30"/>
                <w:szCs w:val="30"/>
                <w:u w:val="single"/>
                <w:cs/>
                <w:lang w:eastAsia="en-US"/>
              </w:rPr>
            </w:pPr>
          </w:p>
        </w:tc>
        <w:tc>
          <w:tcPr>
            <w:tcW w:w="321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D745656" w14:textId="77777777" w:rsidR="005A601C" w:rsidRPr="005C6AA1" w:rsidRDefault="005A601C" w:rsidP="00F41D29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</w:tabs>
              <w:ind w:left="-57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C6AA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" w:type="dxa"/>
          </w:tcPr>
          <w:p w14:paraId="1320D58C" w14:textId="77777777" w:rsidR="005A601C" w:rsidRPr="005C6AA1" w:rsidRDefault="005A601C" w:rsidP="00F41D29">
            <w:pPr>
              <w:pStyle w:val="jern1"/>
              <w:pBdr>
                <w:bottom w:val="none" w:sz="0" w:space="0" w:color="auto"/>
              </w:pBd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35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DAD0717" w14:textId="77777777" w:rsidR="005A601C" w:rsidRPr="005C6AA1" w:rsidRDefault="005A601C" w:rsidP="00F41D29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</w:tabs>
              <w:ind w:left="-57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C6AA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งบการ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เงิน</w:t>
            </w:r>
            <w:r w:rsidRPr="005C6AA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เฉพาะกิจการ</w:t>
            </w:r>
          </w:p>
        </w:tc>
      </w:tr>
      <w:tr w:rsidR="005A601C" w:rsidRPr="005C6AA1" w14:paraId="0803258B" w14:textId="77777777" w:rsidTr="008900C1">
        <w:trPr>
          <w:trHeight w:val="20"/>
          <w:tblHeader/>
        </w:trPr>
        <w:tc>
          <w:tcPr>
            <w:tcW w:w="3488" w:type="dxa"/>
            <w:vAlign w:val="bottom"/>
          </w:tcPr>
          <w:p w14:paraId="73F0956C" w14:textId="77777777" w:rsidR="005A601C" w:rsidRPr="005C6AA1" w:rsidRDefault="005A601C" w:rsidP="00F41D29">
            <w:pPr>
              <w:pStyle w:val="Preformatted"/>
              <w:tabs>
                <w:tab w:val="clear" w:pos="959"/>
                <w:tab w:val="clear" w:pos="9590"/>
              </w:tabs>
              <w:ind w:right="282" w:firstLine="34"/>
              <w:rPr>
                <w:rFonts w:ascii="Angsana New" w:hAnsi="Angsana New"/>
                <w:sz w:val="30"/>
                <w:szCs w:val="30"/>
                <w:u w:val="single"/>
                <w:cs/>
                <w:lang w:eastAsia="en-US"/>
              </w:rPr>
            </w:pP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</w:tcPr>
          <w:p w14:paraId="6FA141F9" w14:textId="77777777" w:rsidR="005A601C" w:rsidRPr="005C6AA1" w:rsidRDefault="005A601C" w:rsidP="00F41D29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</w:tabs>
              <w:ind w:left="-57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255" w:type="dxa"/>
            <w:tcBorders>
              <w:top w:val="single" w:sz="4" w:space="0" w:color="auto"/>
            </w:tcBorders>
          </w:tcPr>
          <w:p w14:paraId="186CE379" w14:textId="77777777" w:rsidR="005A601C" w:rsidRPr="005C6AA1" w:rsidRDefault="005A601C" w:rsidP="00F41D29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</w:tabs>
              <w:ind w:left="-57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20" w:type="dxa"/>
            <w:tcBorders>
              <w:top w:val="single" w:sz="4" w:space="0" w:color="auto"/>
              <w:bottom w:val="single" w:sz="4" w:space="0" w:color="auto"/>
            </w:tcBorders>
          </w:tcPr>
          <w:p w14:paraId="245F4FBB" w14:textId="77777777" w:rsidR="005A601C" w:rsidRPr="005C6AA1" w:rsidRDefault="005A601C" w:rsidP="00F41D29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</w:tabs>
              <w:ind w:left="-57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261" w:type="dxa"/>
          </w:tcPr>
          <w:p w14:paraId="77828A4D" w14:textId="77777777" w:rsidR="005A601C" w:rsidRPr="005C6AA1" w:rsidRDefault="005A601C" w:rsidP="00F41D29">
            <w:pPr>
              <w:pStyle w:val="jern1"/>
              <w:pBdr>
                <w:bottom w:val="none" w:sz="0" w:space="0" w:color="auto"/>
              </w:pBd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27" w:type="dxa"/>
            <w:tcBorders>
              <w:top w:val="single" w:sz="4" w:space="0" w:color="auto"/>
              <w:bottom w:val="single" w:sz="4" w:space="0" w:color="auto"/>
            </w:tcBorders>
          </w:tcPr>
          <w:p w14:paraId="6600B637" w14:textId="77777777" w:rsidR="005A601C" w:rsidRPr="005C6AA1" w:rsidRDefault="005A601C" w:rsidP="00F41D29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</w:tabs>
              <w:ind w:left="-57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255" w:type="dxa"/>
            <w:tcBorders>
              <w:top w:val="single" w:sz="4" w:space="0" w:color="auto"/>
            </w:tcBorders>
          </w:tcPr>
          <w:p w14:paraId="445B3AC4" w14:textId="77777777" w:rsidR="005A601C" w:rsidRPr="005C6AA1" w:rsidRDefault="005A601C" w:rsidP="00F41D29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</w:tabs>
              <w:ind w:left="-57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72" w:type="dxa"/>
            <w:tcBorders>
              <w:top w:val="single" w:sz="4" w:space="0" w:color="auto"/>
              <w:bottom w:val="single" w:sz="4" w:space="0" w:color="auto"/>
            </w:tcBorders>
          </w:tcPr>
          <w:p w14:paraId="7AEA426C" w14:textId="77777777" w:rsidR="005A601C" w:rsidRPr="005C6AA1" w:rsidRDefault="005A601C" w:rsidP="00F41D29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</w:tabs>
              <w:ind w:left="-57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</w:tr>
      <w:tr w:rsidR="005A601C" w:rsidRPr="005C6AA1" w14:paraId="720A3718" w14:textId="77777777" w:rsidTr="008900C1">
        <w:trPr>
          <w:trHeight w:val="20"/>
        </w:trPr>
        <w:tc>
          <w:tcPr>
            <w:tcW w:w="3488" w:type="dxa"/>
            <w:vAlign w:val="bottom"/>
          </w:tcPr>
          <w:p w14:paraId="7BC40628" w14:textId="77777777" w:rsidR="005A601C" w:rsidRPr="005C6AA1" w:rsidRDefault="005A601C" w:rsidP="0089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24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5C6AA1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  <w:t>บริษัทย่อย</w:t>
            </w:r>
          </w:p>
        </w:tc>
        <w:tc>
          <w:tcPr>
            <w:tcW w:w="1441" w:type="dxa"/>
          </w:tcPr>
          <w:p w14:paraId="2A2D235F" w14:textId="77777777" w:rsidR="005A601C" w:rsidRPr="005C6AA1" w:rsidRDefault="005A601C" w:rsidP="00F41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4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55" w:type="dxa"/>
          </w:tcPr>
          <w:p w14:paraId="20B2AA49" w14:textId="77777777" w:rsidR="005A601C" w:rsidRPr="005C6AA1" w:rsidRDefault="005A601C" w:rsidP="00F41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4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520" w:type="dxa"/>
          </w:tcPr>
          <w:p w14:paraId="013B83E5" w14:textId="77777777" w:rsidR="005A601C" w:rsidRPr="005C6AA1" w:rsidRDefault="005A601C" w:rsidP="00F41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4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61" w:type="dxa"/>
          </w:tcPr>
          <w:p w14:paraId="633FA5B5" w14:textId="77777777" w:rsidR="005A601C" w:rsidRPr="005C6AA1" w:rsidRDefault="005A601C" w:rsidP="00F41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27" w:type="dxa"/>
            <w:vAlign w:val="bottom"/>
          </w:tcPr>
          <w:p w14:paraId="1BC4EF78" w14:textId="77777777" w:rsidR="005A601C" w:rsidRPr="005C6AA1" w:rsidRDefault="005A601C" w:rsidP="00F41D29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255" w:type="dxa"/>
            <w:vAlign w:val="bottom"/>
          </w:tcPr>
          <w:p w14:paraId="6D237DF2" w14:textId="77777777" w:rsidR="005A601C" w:rsidRPr="005C6AA1" w:rsidRDefault="005A601C" w:rsidP="00F41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572" w:type="dxa"/>
            <w:vAlign w:val="bottom"/>
          </w:tcPr>
          <w:p w14:paraId="05A3A554" w14:textId="77777777" w:rsidR="005A601C" w:rsidRPr="00784642" w:rsidRDefault="005A601C" w:rsidP="00F41D29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</w:tr>
      <w:tr w:rsidR="00D46F52" w:rsidRPr="005C6AA1" w14:paraId="09287B49" w14:textId="77777777" w:rsidTr="008900C1">
        <w:trPr>
          <w:trHeight w:val="20"/>
        </w:trPr>
        <w:tc>
          <w:tcPr>
            <w:tcW w:w="3488" w:type="dxa"/>
            <w:vAlign w:val="bottom"/>
          </w:tcPr>
          <w:p w14:paraId="0CF07AAC" w14:textId="77777777" w:rsidR="00D46F52" w:rsidRPr="005C6AA1" w:rsidRDefault="00D46F52" w:rsidP="00D46F52">
            <w:pPr>
              <w:tabs>
                <w:tab w:val="clear" w:pos="2580"/>
                <w:tab w:val="clear" w:pos="2807"/>
                <w:tab w:val="left" w:pos="2790"/>
              </w:tabs>
              <w:ind w:left="-24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5C6AA1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ขายสินค้า</w:t>
            </w:r>
          </w:p>
        </w:tc>
        <w:tc>
          <w:tcPr>
            <w:tcW w:w="1441" w:type="dxa"/>
            <w:vAlign w:val="bottom"/>
          </w:tcPr>
          <w:p w14:paraId="009EE225" w14:textId="791D62E3" w:rsidR="00D46F52" w:rsidRPr="005A601C" w:rsidRDefault="00D46F52" w:rsidP="00D46F52">
            <w:pPr>
              <w:pStyle w:val="Preformatted"/>
              <w:tabs>
                <w:tab w:val="clear" w:pos="0"/>
                <w:tab w:val="clear" w:pos="959"/>
                <w:tab w:val="clear" w:pos="9590"/>
              </w:tabs>
              <w:ind w:left="-94" w:right="-108"/>
              <w:jc w:val="center"/>
              <w:rPr>
                <w:rFonts w:ascii="Angsana New" w:hAnsi="Angsana New"/>
                <w:sz w:val="30"/>
                <w:szCs w:val="30"/>
                <w:highlight w:val="yellow"/>
                <w:lang w:eastAsia="en-US"/>
              </w:rPr>
            </w:pPr>
            <w:r w:rsidRPr="00FC3908">
              <w:rPr>
                <w:rFonts w:ascii="Angsana New" w:hAnsi="Angsana New"/>
                <w:sz w:val="30"/>
                <w:szCs w:val="30"/>
                <w:cs/>
                <w:lang w:eastAsia="en-US"/>
              </w:rPr>
              <w:t xml:space="preserve">     -</w:t>
            </w:r>
          </w:p>
        </w:tc>
        <w:tc>
          <w:tcPr>
            <w:tcW w:w="255" w:type="dxa"/>
            <w:vAlign w:val="bottom"/>
          </w:tcPr>
          <w:p w14:paraId="6A5647C2" w14:textId="77777777" w:rsidR="00D46F52" w:rsidRPr="005A601C" w:rsidRDefault="00D46F52" w:rsidP="00D46F52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center"/>
              <w:rPr>
                <w:rFonts w:ascii="Angsana New" w:hAnsi="Angsana New"/>
                <w:sz w:val="30"/>
                <w:szCs w:val="30"/>
                <w:highlight w:val="yellow"/>
                <w:lang w:eastAsia="en-US"/>
              </w:rPr>
            </w:pPr>
          </w:p>
        </w:tc>
        <w:tc>
          <w:tcPr>
            <w:tcW w:w="1520" w:type="dxa"/>
            <w:vAlign w:val="bottom"/>
          </w:tcPr>
          <w:p w14:paraId="0B0BBEAA" w14:textId="77777777" w:rsidR="00D46F52" w:rsidRPr="00FC3908" w:rsidRDefault="00D46F52" w:rsidP="00D46F52">
            <w:pPr>
              <w:pStyle w:val="Preformatted"/>
              <w:tabs>
                <w:tab w:val="clear" w:pos="0"/>
                <w:tab w:val="clear" w:pos="959"/>
                <w:tab w:val="clear" w:pos="9590"/>
              </w:tabs>
              <w:ind w:left="-94" w:right="-108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FC3908">
              <w:rPr>
                <w:rFonts w:ascii="Angsana New" w:hAnsi="Angsana New"/>
                <w:sz w:val="30"/>
                <w:szCs w:val="30"/>
                <w:cs/>
                <w:lang w:eastAsia="en-US"/>
              </w:rPr>
              <w:t xml:space="preserve">     -</w:t>
            </w:r>
          </w:p>
        </w:tc>
        <w:tc>
          <w:tcPr>
            <w:tcW w:w="261" w:type="dxa"/>
            <w:vAlign w:val="bottom"/>
          </w:tcPr>
          <w:p w14:paraId="5C9E2EE3" w14:textId="77777777" w:rsidR="00D46F52" w:rsidRPr="00FC3908" w:rsidRDefault="00D46F52" w:rsidP="00D46F52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527" w:type="dxa"/>
            <w:vAlign w:val="bottom"/>
          </w:tcPr>
          <w:p w14:paraId="3B799DF8" w14:textId="53414708" w:rsidR="00D46F52" w:rsidRPr="00FC3908" w:rsidRDefault="00D46F52" w:rsidP="00D46F52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27,718</w:t>
            </w:r>
          </w:p>
        </w:tc>
        <w:tc>
          <w:tcPr>
            <w:tcW w:w="255" w:type="dxa"/>
            <w:vAlign w:val="bottom"/>
          </w:tcPr>
          <w:p w14:paraId="43AE1553" w14:textId="77777777" w:rsidR="00D46F52" w:rsidRPr="00FC3908" w:rsidRDefault="00D46F52" w:rsidP="00D46F52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572" w:type="dxa"/>
            <w:vAlign w:val="bottom"/>
          </w:tcPr>
          <w:p w14:paraId="0874F004" w14:textId="375AD75A" w:rsidR="00D46F52" w:rsidRPr="00FC3908" w:rsidRDefault="00D46F52" w:rsidP="00D46F52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FC3908">
              <w:rPr>
                <w:rFonts w:ascii="Angsana New" w:hAnsi="Angsana New"/>
                <w:sz w:val="30"/>
                <w:szCs w:val="30"/>
                <w:lang w:eastAsia="en-US"/>
              </w:rPr>
              <w:t>29,428</w:t>
            </w:r>
          </w:p>
        </w:tc>
      </w:tr>
      <w:tr w:rsidR="001371CF" w:rsidRPr="005C6AA1" w14:paraId="78FEA7D3" w14:textId="77777777" w:rsidTr="008900C1">
        <w:trPr>
          <w:trHeight w:val="20"/>
        </w:trPr>
        <w:tc>
          <w:tcPr>
            <w:tcW w:w="3488" w:type="dxa"/>
            <w:vAlign w:val="bottom"/>
          </w:tcPr>
          <w:p w14:paraId="53DC99B1" w14:textId="6182DA19" w:rsidR="001371CF" w:rsidRPr="005C6AA1" w:rsidRDefault="001371CF" w:rsidP="001371CF">
            <w:pPr>
              <w:tabs>
                <w:tab w:val="clear" w:pos="2580"/>
                <w:tab w:val="clear" w:pos="2807"/>
                <w:tab w:val="left" w:pos="2790"/>
              </w:tabs>
              <w:ind w:left="-24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รายได้ค่าเช่า</w:t>
            </w:r>
          </w:p>
        </w:tc>
        <w:tc>
          <w:tcPr>
            <w:tcW w:w="1441" w:type="dxa"/>
            <w:vAlign w:val="bottom"/>
          </w:tcPr>
          <w:p w14:paraId="51010E04" w14:textId="2EE0EF49" w:rsidR="001371CF" w:rsidRPr="00FC3908" w:rsidRDefault="001371CF" w:rsidP="001371CF">
            <w:pPr>
              <w:pStyle w:val="Preformatted"/>
              <w:tabs>
                <w:tab w:val="clear" w:pos="0"/>
                <w:tab w:val="clear" w:pos="959"/>
                <w:tab w:val="clear" w:pos="9590"/>
              </w:tabs>
              <w:ind w:left="-94" w:right="-108"/>
              <w:jc w:val="center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FC3908">
              <w:rPr>
                <w:rFonts w:ascii="Angsana New" w:hAnsi="Angsana New"/>
                <w:sz w:val="30"/>
                <w:szCs w:val="30"/>
                <w:cs/>
                <w:lang w:eastAsia="en-US"/>
              </w:rPr>
              <w:t xml:space="preserve">     -</w:t>
            </w:r>
          </w:p>
        </w:tc>
        <w:tc>
          <w:tcPr>
            <w:tcW w:w="255" w:type="dxa"/>
            <w:vAlign w:val="bottom"/>
          </w:tcPr>
          <w:p w14:paraId="30838CD1" w14:textId="77777777" w:rsidR="001371CF" w:rsidRPr="005A601C" w:rsidRDefault="001371CF" w:rsidP="001371CF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center"/>
              <w:rPr>
                <w:rFonts w:ascii="Angsana New" w:hAnsi="Angsana New"/>
                <w:sz w:val="30"/>
                <w:szCs w:val="30"/>
                <w:highlight w:val="yellow"/>
                <w:lang w:eastAsia="en-US"/>
              </w:rPr>
            </w:pPr>
          </w:p>
        </w:tc>
        <w:tc>
          <w:tcPr>
            <w:tcW w:w="1520" w:type="dxa"/>
            <w:vAlign w:val="bottom"/>
          </w:tcPr>
          <w:p w14:paraId="41BDEDD7" w14:textId="5A9E5062" w:rsidR="001371CF" w:rsidRPr="00FC3908" w:rsidRDefault="001371CF" w:rsidP="001371CF">
            <w:pPr>
              <w:pStyle w:val="Preformatted"/>
              <w:tabs>
                <w:tab w:val="clear" w:pos="0"/>
                <w:tab w:val="clear" w:pos="959"/>
                <w:tab w:val="clear" w:pos="9590"/>
              </w:tabs>
              <w:ind w:left="-94" w:right="-108"/>
              <w:jc w:val="center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FC3908">
              <w:rPr>
                <w:rFonts w:ascii="Angsana New" w:hAnsi="Angsana New"/>
                <w:sz w:val="30"/>
                <w:szCs w:val="30"/>
                <w:cs/>
                <w:lang w:eastAsia="en-US"/>
              </w:rPr>
              <w:t xml:space="preserve">     -</w:t>
            </w:r>
          </w:p>
        </w:tc>
        <w:tc>
          <w:tcPr>
            <w:tcW w:w="261" w:type="dxa"/>
            <w:vAlign w:val="bottom"/>
          </w:tcPr>
          <w:p w14:paraId="2E5A28A0" w14:textId="77777777" w:rsidR="001371CF" w:rsidRPr="00FC3908" w:rsidRDefault="001371CF" w:rsidP="001371CF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527" w:type="dxa"/>
            <w:vAlign w:val="bottom"/>
          </w:tcPr>
          <w:p w14:paraId="53D53B98" w14:textId="3B177FE1" w:rsidR="001371CF" w:rsidRDefault="00F66EA1" w:rsidP="001371CF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F66EA1">
              <w:rPr>
                <w:rFonts w:ascii="Angsana New" w:hAnsi="Angsana New"/>
                <w:sz w:val="30"/>
                <w:szCs w:val="30"/>
                <w:lang w:eastAsia="en-US"/>
              </w:rPr>
              <w:t>75</w:t>
            </w:r>
          </w:p>
        </w:tc>
        <w:tc>
          <w:tcPr>
            <w:tcW w:w="255" w:type="dxa"/>
            <w:vAlign w:val="bottom"/>
          </w:tcPr>
          <w:p w14:paraId="365C1C46" w14:textId="77777777" w:rsidR="001371CF" w:rsidRPr="00FC3908" w:rsidRDefault="001371CF" w:rsidP="001371CF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572" w:type="dxa"/>
            <w:vAlign w:val="bottom"/>
          </w:tcPr>
          <w:p w14:paraId="06B56C0B" w14:textId="6253DD72" w:rsidR="001371CF" w:rsidRPr="00FC3908" w:rsidRDefault="001371CF" w:rsidP="001371CF">
            <w:pPr>
              <w:pStyle w:val="Preformatted"/>
              <w:tabs>
                <w:tab w:val="clear" w:pos="0"/>
                <w:tab w:val="clear" w:pos="959"/>
                <w:tab w:val="clear" w:pos="9590"/>
              </w:tabs>
              <w:ind w:left="-94" w:right="-108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FC3908">
              <w:rPr>
                <w:rFonts w:ascii="Angsana New" w:hAnsi="Angsana New"/>
                <w:sz w:val="30"/>
                <w:szCs w:val="30"/>
                <w:cs/>
                <w:lang w:eastAsia="en-US"/>
              </w:rPr>
              <w:t xml:space="preserve">     -</w:t>
            </w:r>
          </w:p>
        </w:tc>
      </w:tr>
      <w:tr w:rsidR="00C17953" w:rsidRPr="005C6AA1" w14:paraId="33406131" w14:textId="77777777" w:rsidTr="008900C1">
        <w:trPr>
          <w:trHeight w:val="20"/>
        </w:trPr>
        <w:tc>
          <w:tcPr>
            <w:tcW w:w="3488" w:type="dxa"/>
            <w:vAlign w:val="bottom"/>
          </w:tcPr>
          <w:p w14:paraId="710E4AFA" w14:textId="77777777" w:rsidR="00C17953" w:rsidRPr="005C6AA1" w:rsidRDefault="00C17953" w:rsidP="00C17953">
            <w:pPr>
              <w:tabs>
                <w:tab w:val="clear" w:pos="2580"/>
                <w:tab w:val="clear" w:pos="2807"/>
                <w:tab w:val="left" w:pos="2790"/>
              </w:tabs>
              <w:ind w:left="-24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ดอกเบี้ยรับเงินให้กู้ยืม</w:t>
            </w:r>
          </w:p>
        </w:tc>
        <w:tc>
          <w:tcPr>
            <w:tcW w:w="1441" w:type="dxa"/>
            <w:vAlign w:val="bottom"/>
          </w:tcPr>
          <w:p w14:paraId="4C5F4025" w14:textId="7767984C" w:rsidR="00C17953" w:rsidRPr="005A601C" w:rsidRDefault="00C17953" w:rsidP="00C17953">
            <w:pPr>
              <w:pStyle w:val="Preformatted"/>
              <w:tabs>
                <w:tab w:val="clear" w:pos="0"/>
                <w:tab w:val="clear" w:pos="959"/>
                <w:tab w:val="clear" w:pos="9590"/>
              </w:tabs>
              <w:ind w:left="-94" w:right="-108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  <w:lang w:eastAsia="en-US"/>
              </w:rPr>
            </w:pPr>
            <w:r w:rsidRPr="00FC3908">
              <w:rPr>
                <w:rFonts w:ascii="Angsana New" w:hAnsi="Angsana New"/>
                <w:sz w:val="30"/>
                <w:szCs w:val="30"/>
                <w:cs/>
                <w:lang w:eastAsia="en-US"/>
              </w:rPr>
              <w:t xml:space="preserve">     -</w:t>
            </w:r>
          </w:p>
        </w:tc>
        <w:tc>
          <w:tcPr>
            <w:tcW w:w="255" w:type="dxa"/>
            <w:vAlign w:val="bottom"/>
          </w:tcPr>
          <w:p w14:paraId="7D2CB7DC" w14:textId="77777777" w:rsidR="00C17953" w:rsidRPr="005A601C" w:rsidRDefault="00C17953" w:rsidP="00C17953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center"/>
              <w:rPr>
                <w:rFonts w:ascii="Angsana New" w:hAnsi="Angsana New"/>
                <w:sz w:val="30"/>
                <w:szCs w:val="30"/>
                <w:highlight w:val="yellow"/>
                <w:lang w:eastAsia="en-US"/>
              </w:rPr>
            </w:pPr>
          </w:p>
        </w:tc>
        <w:tc>
          <w:tcPr>
            <w:tcW w:w="1520" w:type="dxa"/>
            <w:vAlign w:val="bottom"/>
          </w:tcPr>
          <w:p w14:paraId="37966CC2" w14:textId="77777777" w:rsidR="00C17953" w:rsidRPr="00FC3908" w:rsidRDefault="00C17953" w:rsidP="00C17953">
            <w:pPr>
              <w:pStyle w:val="Preformatted"/>
              <w:tabs>
                <w:tab w:val="clear" w:pos="0"/>
                <w:tab w:val="clear" w:pos="959"/>
                <w:tab w:val="clear" w:pos="9590"/>
              </w:tabs>
              <w:ind w:left="-94" w:right="-108"/>
              <w:jc w:val="center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FC3908">
              <w:rPr>
                <w:rFonts w:ascii="Angsana New" w:hAnsi="Angsana New"/>
                <w:sz w:val="30"/>
                <w:szCs w:val="30"/>
                <w:cs/>
                <w:lang w:eastAsia="en-US"/>
              </w:rPr>
              <w:t xml:space="preserve">     -</w:t>
            </w:r>
          </w:p>
        </w:tc>
        <w:tc>
          <w:tcPr>
            <w:tcW w:w="261" w:type="dxa"/>
            <w:vAlign w:val="bottom"/>
          </w:tcPr>
          <w:p w14:paraId="20D70F71" w14:textId="77777777" w:rsidR="00C17953" w:rsidRPr="00FC3908" w:rsidRDefault="00C17953" w:rsidP="00C17953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527" w:type="dxa"/>
            <w:vAlign w:val="bottom"/>
          </w:tcPr>
          <w:p w14:paraId="75782808" w14:textId="009D0D0B" w:rsidR="00C17953" w:rsidRPr="00FC3908" w:rsidRDefault="00C17953" w:rsidP="00C17953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343</w:t>
            </w:r>
          </w:p>
        </w:tc>
        <w:tc>
          <w:tcPr>
            <w:tcW w:w="255" w:type="dxa"/>
            <w:vAlign w:val="bottom"/>
          </w:tcPr>
          <w:p w14:paraId="1DA4ADC6" w14:textId="77777777" w:rsidR="00C17953" w:rsidRPr="00FC3908" w:rsidRDefault="00C17953" w:rsidP="00C17953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572" w:type="dxa"/>
            <w:vAlign w:val="bottom"/>
          </w:tcPr>
          <w:p w14:paraId="51AB49F0" w14:textId="77777777" w:rsidR="00C17953" w:rsidRPr="00FC3908" w:rsidRDefault="00C17953" w:rsidP="00FD359A">
            <w:pPr>
              <w:pStyle w:val="Preformatted"/>
              <w:tabs>
                <w:tab w:val="clear" w:pos="0"/>
                <w:tab w:val="clear" w:pos="959"/>
                <w:tab w:val="clear" w:pos="9590"/>
                <w:tab w:val="left" w:pos="760"/>
              </w:tabs>
              <w:ind w:left="-94" w:right="-108"/>
              <w:jc w:val="center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FC3908">
              <w:rPr>
                <w:rFonts w:ascii="Angsana New" w:hAnsi="Angsana New"/>
                <w:sz w:val="30"/>
                <w:szCs w:val="30"/>
                <w:cs/>
                <w:lang w:eastAsia="en-US"/>
              </w:rPr>
              <w:t xml:space="preserve">     -</w:t>
            </w:r>
          </w:p>
        </w:tc>
      </w:tr>
      <w:tr w:rsidR="00C17953" w:rsidRPr="005C6AA1" w14:paraId="69A454B6" w14:textId="77777777" w:rsidTr="008900C1">
        <w:trPr>
          <w:trHeight w:val="20"/>
        </w:trPr>
        <w:tc>
          <w:tcPr>
            <w:tcW w:w="3488" w:type="dxa"/>
            <w:vAlign w:val="bottom"/>
          </w:tcPr>
          <w:p w14:paraId="47DD68F2" w14:textId="77777777" w:rsidR="00C17953" w:rsidRPr="005C6AA1" w:rsidRDefault="00C17953" w:rsidP="00C17953">
            <w:pPr>
              <w:tabs>
                <w:tab w:val="clear" w:pos="2580"/>
                <w:tab w:val="clear" w:pos="2807"/>
                <w:tab w:val="left" w:pos="2790"/>
              </w:tabs>
              <w:ind w:left="-24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ค่าบริการ</w:t>
            </w:r>
          </w:p>
        </w:tc>
        <w:tc>
          <w:tcPr>
            <w:tcW w:w="1441" w:type="dxa"/>
            <w:vAlign w:val="bottom"/>
          </w:tcPr>
          <w:p w14:paraId="140FE515" w14:textId="5C4A82EF" w:rsidR="00C17953" w:rsidRPr="005A601C" w:rsidRDefault="00C17953" w:rsidP="00C17953">
            <w:pPr>
              <w:pStyle w:val="Preformatted"/>
              <w:tabs>
                <w:tab w:val="clear" w:pos="0"/>
                <w:tab w:val="clear" w:pos="959"/>
                <w:tab w:val="clear" w:pos="9590"/>
              </w:tabs>
              <w:ind w:left="-94" w:right="-108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  <w:lang w:eastAsia="en-US"/>
              </w:rPr>
            </w:pPr>
            <w:r w:rsidRPr="00FC3908">
              <w:rPr>
                <w:rFonts w:ascii="Angsana New" w:hAnsi="Angsana New"/>
                <w:sz w:val="30"/>
                <w:szCs w:val="30"/>
                <w:cs/>
                <w:lang w:eastAsia="en-US"/>
              </w:rPr>
              <w:t xml:space="preserve">     -</w:t>
            </w:r>
          </w:p>
        </w:tc>
        <w:tc>
          <w:tcPr>
            <w:tcW w:w="255" w:type="dxa"/>
            <w:vAlign w:val="bottom"/>
          </w:tcPr>
          <w:p w14:paraId="40D40FF3" w14:textId="77777777" w:rsidR="00C17953" w:rsidRPr="005A601C" w:rsidRDefault="00C17953" w:rsidP="00C17953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center"/>
              <w:rPr>
                <w:rFonts w:ascii="Angsana New" w:hAnsi="Angsana New"/>
                <w:sz w:val="30"/>
                <w:szCs w:val="30"/>
                <w:highlight w:val="yellow"/>
                <w:lang w:eastAsia="en-US"/>
              </w:rPr>
            </w:pPr>
          </w:p>
        </w:tc>
        <w:tc>
          <w:tcPr>
            <w:tcW w:w="1520" w:type="dxa"/>
            <w:vAlign w:val="bottom"/>
          </w:tcPr>
          <w:p w14:paraId="2274B565" w14:textId="77777777" w:rsidR="00C17953" w:rsidRPr="00FC3908" w:rsidRDefault="00C17953" w:rsidP="00C17953">
            <w:pPr>
              <w:pStyle w:val="Preformatted"/>
              <w:tabs>
                <w:tab w:val="clear" w:pos="0"/>
                <w:tab w:val="clear" w:pos="959"/>
                <w:tab w:val="clear" w:pos="9590"/>
              </w:tabs>
              <w:ind w:left="-94" w:right="-108"/>
              <w:jc w:val="center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FC3908">
              <w:rPr>
                <w:rFonts w:ascii="Angsana New" w:hAnsi="Angsana New"/>
                <w:sz w:val="30"/>
                <w:szCs w:val="30"/>
                <w:cs/>
                <w:lang w:eastAsia="en-US"/>
              </w:rPr>
              <w:t xml:space="preserve">     -</w:t>
            </w:r>
          </w:p>
        </w:tc>
        <w:tc>
          <w:tcPr>
            <w:tcW w:w="261" w:type="dxa"/>
            <w:vAlign w:val="bottom"/>
          </w:tcPr>
          <w:p w14:paraId="725FAE8B" w14:textId="77777777" w:rsidR="00C17953" w:rsidRPr="00FC3908" w:rsidRDefault="00C17953" w:rsidP="00C17953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527" w:type="dxa"/>
            <w:vAlign w:val="bottom"/>
          </w:tcPr>
          <w:p w14:paraId="5BB7F5F1" w14:textId="68B1A47F" w:rsidR="00C17953" w:rsidRPr="00FC3908" w:rsidRDefault="00F66EA1" w:rsidP="00C17953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F66EA1">
              <w:rPr>
                <w:rFonts w:ascii="Angsana New" w:hAnsi="Angsana New"/>
                <w:sz w:val="30"/>
                <w:szCs w:val="30"/>
                <w:lang w:eastAsia="en-US"/>
              </w:rPr>
              <w:t>2</w:t>
            </w:r>
          </w:p>
        </w:tc>
        <w:tc>
          <w:tcPr>
            <w:tcW w:w="255" w:type="dxa"/>
            <w:vAlign w:val="bottom"/>
          </w:tcPr>
          <w:p w14:paraId="3B630AAC" w14:textId="77777777" w:rsidR="00C17953" w:rsidRPr="00FC3908" w:rsidRDefault="00C17953" w:rsidP="00C17953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572" w:type="dxa"/>
            <w:vAlign w:val="bottom"/>
          </w:tcPr>
          <w:p w14:paraId="619D4671" w14:textId="176708F9" w:rsidR="00C17953" w:rsidRPr="00FC3908" w:rsidRDefault="00C17953" w:rsidP="00C17953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FC3908">
              <w:rPr>
                <w:rFonts w:ascii="Angsana New" w:hAnsi="Angsana New"/>
                <w:sz w:val="30"/>
                <w:szCs w:val="30"/>
                <w:lang w:eastAsia="en-US"/>
              </w:rPr>
              <w:t>34</w:t>
            </w:r>
          </w:p>
        </w:tc>
      </w:tr>
      <w:tr w:rsidR="00C17953" w:rsidRPr="005C6AA1" w14:paraId="4E6E26F5" w14:textId="77777777" w:rsidTr="008900C1">
        <w:trPr>
          <w:trHeight w:val="20"/>
        </w:trPr>
        <w:tc>
          <w:tcPr>
            <w:tcW w:w="3488" w:type="dxa"/>
            <w:vAlign w:val="bottom"/>
          </w:tcPr>
          <w:p w14:paraId="6052A707" w14:textId="77777777" w:rsidR="00C17953" w:rsidRPr="00FB4F33" w:rsidRDefault="00C17953" w:rsidP="00C17953">
            <w:pPr>
              <w:tabs>
                <w:tab w:val="clear" w:pos="2580"/>
                <w:tab w:val="clear" w:pos="2807"/>
                <w:tab w:val="left" w:pos="2790"/>
              </w:tabs>
              <w:ind w:left="-24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5C6AA1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ดอกเบี้ยจ่ายเงินกู้ยืม</w:t>
            </w:r>
          </w:p>
        </w:tc>
        <w:tc>
          <w:tcPr>
            <w:tcW w:w="1441" w:type="dxa"/>
            <w:vAlign w:val="bottom"/>
          </w:tcPr>
          <w:p w14:paraId="5DDE9A5F" w14:textId="318DF73F" w:rsidR="00C17953" w:rsidRPr="005A601C" w:rsidRDefault="00C17953" w:rsidP="00C17953">
            <w:pPr>
              <w:pStyle w:val="Preformatted"/>
              <w:tabs>
                <w:tab w:val="clear" w:pos="0"/>
                <w:tab w:val="clear" w:pos="959"/>
                <w:tab w:val="clear" w:pos="9590"/>
              </w:tabs>
              <w:ind w:left="-94" w:right="-108"/>
              <w:jc w:val="center"/>
              <w:rPr>
                <w:rFonts w:ascii="Angsana New" w:hAnsi="Angsana New"/>
                <w:sz w:val="30"/>
                <w:szCs w:val="30"/>
                <w:highlight w:val="yellow"/>
                <w:lang w:eastAsia="en-US"/>
              </w:rPr>
            </w:pPr>
            <w:r w:rsidRPr="00FC3908">
              <w:rPr>
                <w:rFonts w:ascii="Angsana New" w:hAnsi="Angsana New"/>
                <w:sz w:val="30"/>
                <w:szCs w:val="30"/>
                <w:cs/>
                <w:lang w:eastAsia="en-US"/>
              </w:rPr>
              <w:t xml:space="preserve">     -</w:t>
            </w:r>
          </w:p>
        </w:tc>
        <w:tc>
          <w:tcPr>
            <w:tcW w:w="255" w:type="dxa"/>
            <w:vAlign w:val="bottom"/>
          </w:tcPr>
          <w:p w14:paraId="3FD51EC1" w14:textId="77777777" w:rsidR="00C17953" w:rsidRPr="005A601C" w:rsidRDefault="00C17953" w:rsidP="00C17953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center"/>
              <w:rPr>
                <w:rFonts w:ascii="Angsana New" w:hAnsi="Angsana New"/>
                <w:sz w:val="30"/>
                <w:szCs w:val="30"/>
                <w:highlight w:val="yellow"/>
                <w:lang w:eastAsia="en-US"/>
              </w:rPr>
            </w:pPr>
          </w:p>
        </w:tc>
        <w:tc>
          <w:tcPr>
            <w:tcW w:w="1520" w:type="dxa"/>
            <w:vAlign w:val="bottom"/>
          </w:tcPr>
          <w:p w14:paraId="6E09AFB2" w14:textId="77777777" w:rsidR="00C17953" w:rsidRPr="00FC3908" w:rsidRDefault="00C17953" w:rsidP="00C17953">
            <w:pPr>
              <w:pStyle w:val="Preformatted"/>
              <w:tabs>
                <w:tab w:val="clear" w:pos="0"/>
                <w:tab w:val="clear" w:pos="959"/>
                <w:tab w:val="clear" w:pos="9590"/>
              </w:tabs>
              <w:ind w:left="-94" w:right="-108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FC3908">
              <w:rPr>
                <w:rFonts w:ascii="Angsana New" w:hAnsi="Angsana New"/>
                <w:sz w:val="30"/>
                <w:szCs w:val="30"/>
                <w:cs/>
                <w:lang w:eastAsia="en-US"/>
              </w:rPr>
              <w:t xml:space="preserve">     -</w:t>
            </w:r>
          </w:p>
        </w:tc>
        <w:tc>
          <w:tcPr>
            <w:tcW w:w="261" w:type="dxa"/>
            <w:vAlign w:val="bottom"/>
          </w:tcPr>
          <w:p w14:paraId="04A63ADA" w14:textId="77777777" w:rsidR="00C17953" w:rsidRPr="00FC3908" w:rsidRDefault="00C17953" w:rsidP="00C17953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527" w:type="dxa"/>
            <w:vAlign w:val="bottom"/>
          </w:tcPr>
          <w:p w14:paraId="782C61FB" w14:textId="48D895C4" w:rsidR="00C17953" w:rsidRPr="00FC3908" w:rsidRDefault="00C17953" w:rsidP="00C17953">
            <w:pPr>
              <w:pStyle w:val="Preformatted"/>
              <w:tabs>
                <w:tab w:val="clear" w:pos="0"/>
                <w:tab w:val="clear" w:pos="959"/>
                <w:tab w:val="clear" w:pos="9590"/>
              </w:tabs>
              <w:ind w:left="-94" w:right="-108"/>
              <w:jc w:val="center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FC3908">
              <w:rPr>
                <w:rFonts w:ascii="Angsana New" w:hAnsi="Angsana New"/>
                <w:sz w:val="30"/>
                <w:szCs w:val="30"/>
                <w:cs/>
                <w:lang w:eastAsia="en-US"/>
              </w:rPr>
              <w:t xml:space="preserve">     -</w:t>
            </w:r>
          </w:p>
        </w:tc>
        <w:tc>
          <w:tcPr>
            <w:tcW w:w="255" w:type="dxa"/>
            <w:vAlign w:val="bottom"/>
          </w:tcPr>
          <w:p w14:paraId="59B7E181" w14:textId="77777777" w:rsidR="00C17953" w:rsidRPr="00FC3908" w:rsidRDefault="00C17953" w:rsidP="00C17953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572" w:type="dxa"/>
            <w:vAlign w:val="bottom"/>
          </w:tcPr>
          <w:p w14:paraId="7E52ED7F" w14:textId="7593ED1C" w:rsidR="00C17953" w:rsidRPr="00FC3908" w:rsidRDefault="00C17953" w:rsidP="00C17953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FC3908">
              <w:rPr>
                <w:rFonts w:ascii="Angsana New" w:hAnsi="Angsana New"/>
                <w:sz w:val="30"/>
                <w:szCs w:val="30"/>
                <w:lang w:eastAsia="en-US"/>
              </w:rPr>
              <w:t>237</w:t>
            </w:r>
          </w:p>
        </w:tc>
      </w:tr>
      <w:tr w:rsidR="00C17953" w:rsidRPr="005C6AA1" w14:paraId="5841C7EB" w14:textId="77777777" w:rsidTr="008900C1">
        <w:trPr>
          <w:trHeight w:val="20"/>
        </w:trPr>
        <w:tc>
          <w:tcPr>
            <w:tcW w:w="3488" w:type="dxa"/>
            <w:vAlign w:val="bottom"/>
          </w:tcPr>
          <w:p w14:paraId="72D96EBA" w14:textId="77777777" w:rsidR="00C17953" w:rsidRPr="00944311" w:rsidRDefault="00C17953" w:rsidP="00C17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24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441" w:type="dxa"/>
          </w:tcPr>
          <w:p w14:paraId="1A79BABA" w14:textId="77777777" w:rsidR="00C17953" w:rsidRPr="00944311" w:rsidRDefault="00C17953" w:rsidP="00C17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68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55" w:type="dxa"/>
          </w:tcPr>
          <w:p w14:paraId="4AFD2D70" w14:textId="77777777" w:rsidR="00C17953" w:rsidRPr="00944311" w:rsidRDefault="00C17953" w:rsidP="00C17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68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520" w:type="dxa"/>
          </w:tcPr>
          <w:p w14:paraId="6DC5008B" w14:textId="77777777" w:rsidR="00C17953" w:rsidRPr="00944311" w:rsidRDefault="00C17953" w:rsidP="00C17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68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61" w:type="dxa"/>
          </w:tcPr>
          <w:p w14:paraId="39B2D30D" w14:textId="77777777" w:rsidR="00C17953" w:rsidRPr="00944311" w:rsidRDefault="00C17953" w:rsidP="00C17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68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527" w:type="dxa"/>
            <w:vAlign w:val="bottom"/>
          </w:tcPr>
          <w:p w14:paraId="1C576B9F" w14:textId="77777777" w:rsidR="00C17953" w:rsidRPr="00944311" w:rsidRDefault="00C17953" w:rsidP="00C17953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highlight w:val="yellow"/>
                <w:lang w:eastAsia="en-US"/>
              </w:rPr>
            </w:pPr>
          </w:p>
        </w:tc>
        <w:tc>
          <w:tcPr>
            <w:tcW w:w="255" w:type="dxa"/>
            <w:vAlign w:val="bottom"/>
          </w:tcPr>
          <w:p w14:paraId="60C87AB1" w14:textId="77777777" w:rsidR="00C17953" w:rsidRPr="00944311" w:rsidRDefault="00C17953" w:rsidP="00C17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68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  <w:u w:val="single"/>
              </w:rPr>
            </w:pPr>
          </w:p>
        </w:tc>
        <w:tc>
          <w:tcPr>
            <w:tcW w:w="1572" w:type="dxa"/>
            <w:vAlign w:val="bottom"/>
          </w:tcPr>
          <w:p w14:paraId="0617C088" w14:textId="77777777" w:rsidR="00C17953" w:rsidRPr="00944311" w:rsidRDefault="00C17953" w:rsidP="00C17953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highlight w:val="yellow"/>
                <w:lang w:eastAsia="en-US"/>
              </w:rPr>
            </w:pPr>
          </w:p>
        </w:tc>
      </w:tr>
      <w:tr w:rsidR="00C17953" w:rsidRPr="005C6AA1" w14:paraId="11552C19" w14:textId="77777777" w:rsidTr="008900C1">
        <w:trPr>
          <w:trHeight w:val="20"/>
        </w:trPr>
        <w:tc>
          <w:tcPr>
            <w:tcW w:w="3488" w:type="dxa"/>
            <w:vAlign w:val="bottom"/>
          </w:tcPr>
          <w:p w14:paraId="6E9F6A25" w14:textId="77777777" w:rsidR="00C17953" w:rsidRPr="002F1260" w:rsidRDefault="00C17953" w:rsidP="00C17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24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2F1260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  <w:t>กรรมการ</w:t>
            </w:r>
          </w:p>
        </w:tc>
        <w:tc>
          <w:tcPr>
            <w:tcW w:w="1441" w:type="dxa"/>
          </w:tcPr>
          <w:p w14:paraId="74B7FD3B" w14:textId="77777777" w:rsidR="00C17953" w:rsidRPr="005A601C" w:rsidRDefault="00C17953" w:rsidP="00C17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68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55" w:type="dxa"/>
          </w:tcPr>
          <w:p w14:paraId="517AC0EF" w14:textId="77777777" w:rsidR="00C17953" w:rsidRPr="005A601C" w:rsidRDefault="00C17953" w:rsidP="00C17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68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520" w:type="dxa"/>
          </w:tcPr>
          <w:p w14:paraId="6D487E71" w14:textId="77777777" w:rsidR="00C17953" w:rsidRPr="005A601C" w:rsidRDefault="00C17953" w:rsidP="00C17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68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61" w:type="dxa"/>
          </w:tcPr>
          <w:p w14:paraId="1127AB4A" w14:textId="77777777" w:rsidR="00C17953" w:rsidRPr="005A601C" w:rsidRDefault="00C17953" w:rsidP="00C17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68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527" w:type="dxa"/>
            <w:vAlign w:val="bottom"/>
          </w:tcPr>
          <w:p w14:paraId="39E301A3" w14:textId="77777777" w:rsidR="00C17953" w:rsidRPr="005A601C" w:rsidRDefault="00C17953" w:rsidP="00C17953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highlight w:val="yellow"/>
                <w:lang w:eastAsia="en-US"/>
              </w:rPr>
            </w:pPr>
          </w:p>
        </w:tc>
        <w:tc>
          <w:tcPr>
            <w:tcW w:w="255" w:type="dxa"/>
            <w:vAlign w:val="bottom"/>
          </w:tcPr>
          <w:p w14:paraId="54C29631" w14:textId="77777777" w:rsidR="00C17953" w:rsidRPr="005A601C" w:rsidRDefault="00C17953" w:rsidP="00C17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68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  <w:u w:val="single"/>
              </w:rPr>
            </w:pPr>
          </w:p>
        </w:tc>
        <w:tc>
          <w:tcPr>
            <w:tcW w:w="1572" w:type="dxa"/>
            <w:vAlign w:val="bottom"/>
          </w:tcPr>
          <w:p w14:paraId="4808B6AF" w14:textId="77777777" w:rsidR="00C17953" w:rsidRPr="005A601C" w:rsidRDefault="00C17953" w:rsidP="00C17953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highlight w:val="yellow"/>
                <w:lang w:eastAsia="en-US"/>
              </w:rPr>
            </w:pPr>
          </w:p>
        </w:tc>
      </w:tr>
      <w:tr w:rsidR="00C17953" w:rsidRPr="005C6AA1" w14:paraId="1126AFAF" w14:textId="77777777" w:rsidTr="008900C1">
        <w:trPr>
          <w:trHeight w:val="20"/>
        </w:trPr>
        <w:tc>
          <w:tcPr>
            <w:tcW w:w="3488" w:type="dxa"/>
            <w:vAlign w:val="bottom"/>
          </w:tcPr>
          <w:p w14:paraId="0B896A5E" w14:textId="77777777" w:rsidR="00C17953" w:rsidRPr="005C6AA1" w:rsidRDefault="00C17953" w:rsidP="00C17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24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  <w:r w:rsidRPr="005C6AA1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ขายสินค้า</w:t>
            </w:r>
          </w:p>
        </w:tc>
        <w:tc>
          <w:tcPr>
            <w:tcW w:w="1441" w:type="dxa"/>
            <w:vAlign w:val="bottom"/>
          </w:tcPr>
          <w:p w14:paraId="31C23CDD" w14:textId="1198845A" w:rsidR="00C17953" w:rsidRPr="00D46F52" w:rsidRDefault="00C17953" w:rsidP="00C17953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D46F52">
              <w:rPr>
                <w:rFonts w:ascii="Angsana New" w:hAnsi="Angsana New"/>
                <w:sz w:val="30"/>
                <w:szCs w:val="30"/>
                <w:lang w:eastAsia="en-US"/>
              </w:rPr>
              <w:t>69</w:t>
            </w:r>
          </w:p>
        </w:tc>
        <w:tc>
          <w:tcPr>
            <w:tcW w:w="255" w:type="dxa"/>
            <w:vAlign w:val="bottom"/>
          </w:tcPr>
          <w:p w14:paraId="03A5C447" w14:textId="77777777" w:rsidR="00C17953" w:rsidRPr="005A601C" w:rsidRDefault="00C17953" w:rsidP="00C17953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center"/>
              <w:rPr>
                <w:rFonts w:ascii="Angsana New" w:hAnsi="Angsana New"/>
                <w:sz w:val="30"/>
                <w:szCs w:val="30"/>
                <w:highlight w:val="yellow"/>
                <w:lang w:eastAsia="en-US"/>
              </w:rPr>
            </w:pPr>
          </w:p>
        </w:tc>
        <w:tc>
          <w:tcPr>
            <w:tcW w:w="1520" w:type="dxa"/>
            <w:vAlign w:val="bottom"/>
          </w:tcPr>
          <w:p w14:paraId="0967910B" w14:textId="77777777" w:rsidR="00C17953" w:rsidRPr="00FC3908" w:rsidRDefault="00C17953" w:rsidP="00C17953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FC3908">
              <w:rPr>
                <w:rFonts w:ascii="Angsana New" w:hAnsi="Angsana New"/>
                <w:sz w:val="30"/>
                <w:szCs w:val="30"/>
                <w:lang w:eastAsia="en-US"/>
              </w:rPr>
              <w:t>2</w:t>
            </w:r>
          </w:p>
        </w:tc>
        <w:tc>
          <w:tcPr>
            <w:tcW w:w="261" w:type="dxa"/>
            <w:vAlign w:val="bottom"/>
          </w:tcPr>
          <w:p w14:paraId="6533FDC7" w14:textId="77777777" w:rsidR="00C17953" w:rsidRPr="00FC3908" w:rsidRDefault="00C17953" w:rsidP="00C17953">
            <w:pPr>
              <w:pStyle w:val="Preformatted"/>
              <w:tabs>
                <w:tab w:val="clear" w:pos="0"/>
                <w:tab w:val="clear" w:pos="959"/>
                <w:tab w:val="clear" w:pos="9590"/>
              </w:tabs>
              <w:ind w:left="-94" w:right="-108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527" w:type="dxa"/>
            <w:vAlign w:val="bottom"/>
          </w:tcPr>
          <w:p w14:paraId="169BB0A2" w14:textId="7CCAE0B0" w:rsidR="00C17953" w:rsidRPr="00FC3908" w:rsidRDefault="00C17953" w:rsidP="00FD359A">
            <w:pPr>
              <w:pStyle w:val="Preformatted"/>
              <w:tabs>
                <w:tab w:val="clear" w:pos="959"/>
                <w:tab w:val="clear" w:pos="9590"/>
                <w:tab w:val="left" w:pos="743"/>
                <w:tab w:val="left" w:pos="100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68</w:t>
            </w:r>
          </w:p>
        </w:tc>
        <w:tc>
          <w:tcPr>
            <w:tcW w:w="255" w:type="dxa"/>
            <w:vAlign w:val="bottom"/>
          </w:tcPr>
          <w:p w14:paraId="6DD3FB8F" w14:textId="77777777" w:rsidR="00C17953" w:rsidRPr="00FC3908" w:rsidRDefault="00C17953" w:rsidP="00C17953">
            <w:pPr>
              <w:pStyle w:val="Preformatted"/>
              <w:tabs>
                <w:tab w:val="clear" w:pos="0"/>
                <w:tab w:val="clear" w:pos="959"/>
                <w:tab w:val="clear" w:pos="9590"/>
              </w:tabs>
              <w:ind w:left="-94" w:right="-108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572" w:type="dxa"/>
            <w:vAlign w:val="bottom"/>
          </w:tcPr>
          <w:p w14:paraId="78668C70" w14:textId="77777777" w:rsidR="00C17953" w:rsidRPr="00FC3908" w:rsidRDefault="00C17953" w:rsidP="00C17953">
            <w:pPr>
              <w:pStyle w:val="Preformatted"/>
              <w:tabs>
                <w:tab w:val="clear" w:pos="0"/>
                <w:tab w:val="clear" w:pos="959"/>
                <w:tab w:val="clear" w:pos="9590"/>
              </w:tabs>
              <w:ind w:left="-94" w:right="-108"/>
              <w:jc w:val="center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FC3908">
              <w:rPr>
                <w:rFonts w:ascii="Angsana New" w:hAnsi="Angsana New"/>
                <w:sz w:val="30"/>
                <w:szCs w:val="30"/>
                <w:cs/>
                <w:lang w:eastAsia="en-US"/>
              </w:rPr>
              <w:t xml:space="preserve">     -</w:t>
            </w:r>
          </w:p>
        </w:tc>
      </w:tr>
      <w:tr w:rsidR="00C17953" w:rsidRPr="005C6AA1" w14:paraId="48B02243" w14:textId="77777777" w:rsidTr="008900C1">
        <w:trPr>
          <w:trHeight w:val="20"/>
        </w:trPr>
        <w:tc>
          <w:tcPr>
            <w:tcW w:w="3488" w:type="dxa"/>
            <w:vAlign w:val="bottom"/>
          </w:tcPr>
          <w:p w14:paraId="142E7DF4" w14:textId="77777777" w:rsidR="00C17953" w:rsidRPr="005C6AA1" w:rsidRDefault="00C17953" w:rsidP="00C17953">
            <w:pPr>
              <w:tabs>
                <w:tab w:val="clear" w:pos="2580"/>
                <w:tab w:val="clear" w:pos="2807"/>
                <w:tab w:val="left" w:pos="2790"/>
              </w:tabs>
              <w:ind w:left="-24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รายได้จากการให้บริการ</w:t>
            </w:r>
          </w:p>
        </w:tc>
        <w:tc>
          <w:tcPr>
            <w:tcW w:w="1441" w:type="dxa"/>
            <w:vAlign w:val="bottom"/>
          </w:tcPr>
          <w:p w14:paraId="56A2C804" w14:textId="3E51CD7E" w:rsidR="00C17953" w:rsidRPr="00D46F52" w:rsidRDefault="00C17953" w:rsidP="00C17953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D46F52">
              <w:rPr>
                <w:rFonts w:ascii="Angsana New" w:hAnsi="Angsana New"/>
                <w:sz w:val="30"/>
                <w:szCs w:val="30"/>
                <w:lang w:eastAsia="en-US"/>
              </w:rPr>
              <w:t>28</w:t>
            </w:r>
          </w:p>
        </w:tc>
        <w:tc>
          <w:tcPr>
            <w:tcW w:w="255" w:type="dxa"/>
            <w:vAlign w:val="bottom"/>
          </w:tcPr>
          <w:p w14:paraId="3DE01B25" w14:textId="77777777" w:rsidR="00C17953" w:rsidRPr="005A601C" w:rsidRDefault="00C17953" w:rsidP="00C17953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center"/>
              <w:rPr>
                <w:rFonts w:ascii="Angsana New" w:hAnsi="Angsana New"/>
                <w:sz w:val="30"/>
                <w:szCs w:val="30"/>
                <w:highlight w:val="yellow"/>
                <w:lang w:eastAsia="en-US"/>
              </w:rPr>
            </w:pPr>
          </w:p>
        </w:tc>
        <w:tc>
          <w:tcPr>
            <w:tcW w:w="1520" w:type="dxa"/>
            <w:vAlign w:val="bottom"/>
          </w:tcPr>
          <w:p w14:paraId="597E1E2D" w14:textId="2DD37827" w:rsidR="00C17953" w:rsidRPr="00FC3908" w:rsidRDefault="00C17953" w:rsidP="00C17953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FC3908">
              <w:rPr>
                <w:rFonts w:ascii="Angsana New" w:hAnsi="Angsana New"/>
                <w:sz w:val="30"/>
                <w:szCs w:val="30"/>
                <w:lang w:eastAsia="en-US"/>
              </w:rPr>
              <w:t>20</w:t>
            </w:r>
          </w:p>
        </w:tc>
        <w:tc>
          <w:tcPr>
            <w:tcW w:w="261" w:type="dxa"/>
            <w:vAlign w:val="bottom"/>
          </w:tcPr>
          <w:p w14:paraId="565885FA" w14:textId="77777777" w:rsidR="00C17953" w:rsidRPr="00FC3908" w:rsidRDefault="00C17953" w:rsidP="00C17953">
            <w:pPr>
              <w:pStyle w:val="Preformatted"/>
              <w:tabs>
                <w:tab w:val="clear" w:pos="0"/>
                <w:tab w:val="clear" w:pos="959"/>
                <w:tab w:val="clear" w:pos="9590"/>
              </w:tabs>
              <w:ind w:left="-94" w:right="-108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527" w:type="dxa"/>
            <w:vAlign w:val="bottom"/>
          </w:tcPr>
          <w:p w14:paraId="1D18BBA9" w14:textId="6DB71D4E" w:rsidR="00C17953" w:rsidRPr="00FC3908" w:rsidRDefault="00C17953" w:rsidP="00C17953">
            <w:pPr>
              <w:pStyle w:val="Preformatted"/>
              <w:tabs>
                <w:tab w:val="clear" w:pos="0"/>
                <w:tab w:val="clear" w:pos="959"/>
                <w:tab w:val="clear" w:pos="9590"/>
              </w:tabs>
              <w:ind w:left="-94" w:right="-108"/>
              <w:jc w:val="center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FC3908">
              <w:rPr>
                <w:rFonts w:ascii="Angsana New" w:hAnsi="Angsana New"/>
                <w:sz w:val="30"/>
                <w:szCs w:val="30"/>
                <w:cs/>
                <w:lang w:eastAsia="en-US"/>
              </w:rPr>
              <w:t xml:space="preserve">     -</w:t>
            </w:r>
          </w:p>
        </w:tc>
        <w:tc>
          <w:tcPr>
            <w:tcW w:w="255" w:type="dxa"/>
            <w:vAlign w:val="bottom"/>
          </w:tcPr>
          <w:p w14:paraId="58E41530" w14:textId="77777777" w:rsidR="00C17953" w:rsidRPr="00FC3908" w:rsidRDefault="00C17953" w:rsidP="00C17953">
            <w:pPr>
              <w:pStyle w:val="Preformatted"/>
              <w:tabs>
                <w:tab w:val="clear" w:pos="0"/>
                <w:tab w:val="clear" w:pos="959"/>
                <w:tab w:val="clear" w:pos="9590"/>
              </w:tabs>
              <w:ind w:left="-94" w:right="-108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572" w:type="dxa"/>
            <w:vAlign w:val="bottom"/>
          </w:tcPr>
          <w:p w14:paraId="410DC7A0" w14:textId="77777777" w:rsidR="00C17953" w:rsidRPr="00FC3908" w:rsidRDefault="00C17953" w:rsidP="00C17953">
            <w:pPr>
              <w:pStyle w:val="Preformatted"/>
              <w:tabs>
                <w:tab w:val="clear" w:pos="0"/>
                <w:tab w:val="clear" w:pos="959"/>
                <w:tab w:val="clear" w:pos="9590"/>
                <w:tab w:val="left" w:pos="800"/>
              </w:tabs>
              <w:ind w:left="-94" w:right="-108"/>
              <w:jc w:val="center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FC3908">
              <w:rPr>
                <w:rFonts w:ascii="Angsana New" w:hAnsi="Angsana New"/>
                <w:sz w:val="30"/>
                <w:szCs w:val="30"/>
                <w:cs/>
                <w:lang w:eastAsia="en-US"/>
              </w:rPr>
              <w:t xml:space="preserve">     -</w:t>
            </w:r>
          </w:p>
        </w:tc>
      </w:tr>
      <w:tr w:rsidR="00C17953" w:rsidRPr="005C6AA1" w14:paraId="7BC2A058" w14:textId="77777777" w:rsidTr="008900C1">
        <w:trPr>
          <w:trHeight w:val="20"/>
        </w:trPr>
        <w:tc>
          <w:tcPr>
            <w:tcW w:w="3488" w:type="dxa"/>
            <w:vAlign w:val="bottom"/>
          </w:tcPr>
          <w:p w14:paraId="281F35B7" w14:textId="77777777" w:rsidR="00C17953" w:rsidRPr="008F186D" w:rsidRDefault="00C17953" w:rsidP="00C17953">
            <w:pPr>
              <w:tabs>
                <w:tab w:val="clear" w:pos="2580"/>
                <w:tab w:val="clear" w:pos="2807"/>
                <w:tab w:val="left" w:pos="2790"/>
              </w:tabs>
              <w:ind w:left="-24" w:right="-111"/>
              <w:rPr>
                <w:rFonts w:ascii="Angsana New" w:hAnsi="Angsana New"/>
                <w:spacing w:val="-2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/>
                <w:spacing w:val="-2"/>
                <w:sz w:val="30"/>
                <w:szCs w:val="30"/>
                <w:cs/>
                <w:lang w:eastAsia="en-GB"/>
              </w:rPr>
              <w:t>ขายสินทรัพย์ถาวร</w:t>
            </w:r>
          </w:p>
        </w:tc>
        <w:tc>
          <w:tcPr>
            <w:tcW w:w="1441" w:type="dxa"/>
            <w:vAlign w:val="bottom"/>
          </w:tcPr>
          <w:p w14:paraId="505C6AFF" w14:textId="2C58D3DB" w:rsidR="00C17953" w:rsidRPr="00D46F52" w:rsidRDefault="00C17953" w:rsidP="00FD359A">
            <w:pPr>
              <w:pStyle w:val="Preformatted"/>
              <w:tabs>
                <w:tab w:val="clear" w:pos="0"/>
                <w:tab w:val="clear" w:pos="959"/>
                <w:tab w:val="clear" w:pos="9590"/>
              </w:tabs>
              <w:ind w:left="-94" w:right="-108"/>
              <w:jc w:val="center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FC3908">
              <w:rPr>
                <w:rFonts w:ascii="Angsana New" w:hAnsi="Angsana New"/>
                <w:sz w:val="30"/>
                <w:szCs w:val="30"/>
                <w:cs/>
                <w:lang w:eastAsia="en-US"/>
              </w:rPr>
              <w:t xml:space="preserve">     -</w:t>
            </w:r>
          </w:p>
        </w:tc>
        <w:tc>
          <w:tcPr>
            <w:tcW w:w="255" w:type="dxa"/>
            <w:vAlign w:val="bottom"/>
          </w:tcPr>
          <w:p w14:paraId="0481975A" w14:textId="77777777" w:rsidR="00C17953" w:rsidRPr="005A601C" w:rsidRDefault="00C17953" w:rsidP="00C17953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center"/>
              <w:rPr>
                <w:rFonts w:ascii="Angsana New" w:hAnsi="Angsana New"/>
                <w:sz w:val="30"/>
                <w:szCs w:val="30"/>
                <w:highlight w:val="yellow"/>
                <w:lang w:eastAsia="en-US"/>
              </w:rPr>
            </w:pPr>
          </w:p>
        </w:tc>
        <w:tc>
          <w:tcPr>
            <w:tcW w:w="1520" w:type="dxa"/>
            <w:vAlign w:val="bottom"/>
          </w:tcPr>
          <w:p w14:paraId="7A97FB95" w14:textId="4B46FE6A" w:rsidR="00C17953" w:rsidRPr="00FC3908" w:rsidRDefault="00C17953" w:rsidP="00C17953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FC3908">
              <w:rPr>
                <w:rFonts w:ascii="Angsana New" w:hAnsi="Angsana New"/>
                <w:sz w:val="30"/>
                <w:szCs w:val="30"/>
                <w:lang w:eastAsia="en-US"/>
              </w:rPr>
              <w:t>84</w:t>
            </w:r>
          </w:p>
        </w:tc>
        <w:tc>
          <w:tcPr>
            <w:tcW w:w="261" w:type="dxa"/>
            <w:vAlign w:val="bottom"/>
          </w:tcPr>
          <w:p w14:paraId="339B838F" w14:textId="77777777" w:rsidR="00C17953" w:rsidRPr="00FC3908" w:rsidRDefault="00C17953" w:rsidP="00C17953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527" w:type="dxa"/>
            <w:vAlign w:val="bottom"/>
          </w:tcPr>
          <w:p w14:paraId="7012C54F" w14:textId="24EC2B87" w:rsidR="00C17953" w:rsidRPr="00FC3908" w:rsidRDefault="00C17953" w:rsidP="00C17953">
            <w:pPr>
              <w:pStyle w:val="Preformatted"/>
              <w:tabs>
                <w:tab w:val="clear" w:pos="0"/>
                <w:tab w:val="clear" w:pos="959"/>
                <w:tab w:val="clear" w:pos="9590"/>
              </w:tabs>
              <w:ind w:left="-94" w:right="-108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FC3908">
              <w:rPr>
                <w:rFonts w:ascii="Angsana New" w:hAnsi="Angsana New"/>
                <w:sz w:val="30"/>
                <w:szCs w:val="30"/>
                <w:cs/>
                <w:lang w:eastAsia="en-US"/>
              </w:rPr>
              <w:t xml:space="preserve">     -</w:t>
            </w:r>
          </w:p>
        </w:tc>
        <w:tc>
          <w:tcPr>
            <w:tcW w:w="255" w:type="dxa"/>
            <w:vAlign w:val="bottom"/>
          </w:tcPr>
          <w:p w14:paraId="1B286907" w14:textId="77777777" w:rsidR="00C17953" w:rsidRPr="00FC3908" w:rsidRDefault="00C17953" w:rsidP="00C17953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572" w:type="dxa"/>
            <w:vAlign w:val="bottom"/>
          </w:tcPr>
          <w:p w14:paraId="7851F8CC" w14:textId="77777777" w:rsidR="00C17953" w:rsidRPr="00FC3908" w:rsidRDefault="00C17953" w:rsidP="00C17953">
            <w:pPr>
              <w:pStyle w:val="Preformatted"/>
              <w:tabs>
                <w:tab w:val="clear" w:pos="0"/>
                <w:tab w:val="clear" w:pos="959"/>
                <w:tab w:val="clear" w:pos="9590"/>
                <w:tab w:val="left" w:pos="800"/>
              </w:tabs>
              <w:ind w:left="-94" w:right="-108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FC3908">
              <w:rPr>
                <w:rFonts w:ascii="Angsana New" w:hAnsi="Angsana New"/>
                <w:sz w:val="30"/>
                <w:szCs w:val="30"/>
                <w:cs/>
                <w:lang w:eastAsia="en-US"/>
              </w:rPr>
              <w:t xml:space="preserve">     -</w:t>
            </w:r>
          </w:p>
        </w:tc>
      </w:tr>
      <w:tr w:rsidR="00C17953" w:rsidRPr="005C6AA1" w14:paraId="405C8EDC" w14:textId="77777777" w:rsidTr="008900C1">
        <w:trPr>
          <w:trHeight w:val="20"/>
        </w:trPr>
        <w:tc>
          <w:tcPr>
            <w:tcW w:w="3488" w:type="dxa"/>
            <w:vAlign w:val="bottom"/>
          </w:tcPr>
          <w:p w14:paraId="20459D54" w14:textId="0B28B5D3" w:rsidR="00C17953" w:rsidRDefault="00C17953" w:rsidP="00C17953">
            <w:pPr>
              <w:tabs>
                <w:tab w:val="clear" w:pos="2580"/>
                <w:tab w:val="clear" w:pos="2807"/>
                <w:tab w:val="left" w:pos="2790"/>
              </w:tabs>
              <w:ind w:left="-24" w:right="-111"/>
              <w:rPr>
                <w:rFonts w:ascii="Angsana New" w:hAnsi="Angsana New"/>
                <w:spacing w:val="-2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/>
                <w:spacing w:val="-2"/>
                <w:sz w:val="30"/>
                <w:szCs w:val="30"/>
                <w:cs/>
                <w:lang w:eastAsia="en-GB"/>
              </w:rPr>
              <w:t>ซื้อสินทรัพย์ถาวร</w:t>
            </w:r>
          </w:p>
        </w:tc>
        <w:tc>
          <w:tcPr>
            <w:tcW w:w="1441" w:type="dxa"/>
            <w:vAlign w:val="bottom"/>
          </w:tcPr>
          <w:p w14:paraId="29B15D1C" w14:textId="09C4B4EB" w:rsidR="00C17953" w:rsidRPr="00D46F52" w:rsidRDefault="00C17953" w:rsidP="00C17953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D46F52">
              <w:rPr>
                <w:rFonts w:ascii="Angsana New" w:hAnsi="Angsana New"/>
                <w:sz w:val="30"/>
                <w:szCs w:val="30"/>
                <w:lang w:eastAsia="en-US"/>
              </w:rPr>
              <w:t>720</w:t>
            </w:r>
          </w:p>
        </w:tc>
        <w:tc>
          <w:tcPr>
            <w:tcW w:w="255" w:type="dxa"/>
            <w:vAlign w:val="bottom"/>
          </w:tcPr>
          <w:p w14:paraId="144DBA7D" w14:textId="77777777" w:rsidR="00C17953" w:rsidRPr="005A601C" w:rsidRDefault="00C17953" w:rsidP="00C17953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center"/>
              <w:rPr>
                <w:rFonts w:ascii="Angsana New" w:hAnsi="Angsana New"/>
                <w:sz w:val="30"/>
                <w:szCs w:val="30"/>
                <w:highlight w:val="yellow"/>
                <w:lang w:eastAsia="en-US"/>
              </w:rPr>
            </w:pPr>
          </w:p>
        </w:tc>
        <w:tc>
          <w:tcPr>
            <w:tcW w:w="1520" w:type="dxa"/>
            <w:vAlign w:val="bottom"/>
          </w:tcPr>
          <w:p w14:paraId="04F8138C" w14:textId="474D9C33" w:rsidR="00C17953" w:rsidRPr="00FC3908" w:rsidRDefault="00C17953" w:rsidP="00C17953">
            <w:pPr>
              <w:pStyle w:val="Preformatted"/>
              <w:tabs>
                <w:tab w:val="clear" w:pos="0"/>
                <w:tab w:val="clear" w:pos="959"/>
                <w:tab w:val="clear" w:pos="9590"/>
              </w:tabs>
              <w:ind w:left="-94" w:right="-108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FC3908">
              <w:rPr>
                <w:rFonts w:ascii="Angsana New" w:hAnsi="Angsana New"/>
                <w:sz w:val="30"/>
                <w:szCs w:val="30"/>
                <w:cs/>
                <w:lang w:eastAsia="en-US"/>
              </w:rPr>
              <w:t xml:space="preserve">     -</w:t>
            </w:r>
          </w:p>
        </w:tc>
        <w:tc>
          <w:tcPr>
            <w:tcW w:w="261" w:type="dxa"/>
            <w:vAlign w:val="bottom"/>
          </w:tcPr>
          <w:p w14:paraId="3C1295EF" w14:textId="77777777" w:rsidR="00C17953" w:rsidRPr="00FC3908" w:rsidRDefault="00C17953" w:rsidP="00C17953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527" w:type="dxa"/>
            <w:vAlign w:val="bottom"/>
          </w:tcPr>
          <w:p w14:paraId="300ED4E1" w14:textId="076E36A9" w:rsidR="00C17953" w:rsidRPr="00FC3908" w:rsidRDefault="00C17953" w:rsidP="00C17953">
            <w:pPr>
              <w:pStyle w:val="Preformatted"/>
              <w:tabs>
                <w:tab w:val="clear" w:pos="0"/>
                <w:tab w:val="clear" w:pos="959"/>
                <w:tab w:val="clear" w:pos="9590"/>
              </w:tabs>
              <w:ind w:left="-94" w:right="-108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FC3908">
              <w:rPr>
                <w:rFonts w:ascii="Angsana New" w:hAnsi="Angsana New"/>
                <w:sz w:val="30"/>
                <w:szCs w:val="30"/>
                <w:cs/>
                <w:lang w:eastAsia="en-US"/>
              </w:rPr>
              <w:t xml:space="preserve">     -</w:t>
            </w:r>
          </w:p>
        </w:tc>
        <w:tc>
          <w:tcPr>
            <w:tcW w:w="255" w:type="dxa"/>
            <w:vAlign w:val="bottom"/>
          </w:tcPr>
          <w:p w14:paraId="44099A86" w14:textId="77777777" w:rsidR="00C17953" w:rsidRPr="00FC3908" w:rsidRDefault="00C17953" w:rsidP="00C17953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572" w:type="dxa"/>
            <w:vAlign w:val="bottom"/>
          </w:tcPr>
          <w:p w14:paraId="3F79D7E7" w14:textId="2A33949D" w:rsidR="00C17953" w:rsidRPr="00FC3908" w:rsidRDefault="00C17953" w:rsidP="00C17953">
            <w:pPr>
              <w:pStyle w:val="Preformatted"/>
              <w:tabs>
                <w:tab w:val="clear" w:pos="0"/>
                <w:tab w:val="clear" w:pos="959"/>
                <w:tab w:val="clear" w:pos="9590"/>
                <w:tab w:val="left" w:pos="800"/>
              </w:tabs>
              <w:ind w:left="-94" w:right="-108"/>
              <w:jc w:val="center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FC3908">
              <w:rPr>
                <w:rFonts w:ascii="Angsana New" w:hAnsi="Angsana New"/>
                <w:sz w:val="30"/>
                <w:szCs w:val="30"/>
                <w:cs/>
                <w:lang w:eastAsia="en-US"/>
              </w:rPr>
              <w:t xml:space="preserve">     -</w:t>
            </w:r>
          </w:p>
        </w:tc>
      </w:tr>
      <w:tr w:rsidR="00C17953" w:rsidRPr="005C6AA1" w14:paraId="67B44B62" w14:textId="77777777" w:rsidTr="008900C1">
        <w:trPr>
          <w:trHeight w:val="20"/>
        </w:trPr>
        <w:tc>
          <w:tcPr>
            <w:tcW w:w="3488" w:type="dxa"/>
            <w:vAlign w:val="bottom"/>
          </w:tcPr>
          <w:p w14:paraId="748E4215" w14:textId="77777777" w:rsidR="00C17953" w:rsidRPr="008F186D" w:rsidRDefault="00C17953" w:rsidP="00C17953">
            <w:pPr>
              <w:tabs>
                <w:tab w:val="clear" w:pos="2580"/>
                <w:tab w:val="clear" w:pos="2807"/>
                <w:tab w:val="left" w:pos="2790"/>
              </w:tabs>
              <w:ind w:left="-24" w:right="-111"/>
              <w:rPr>
                <w:rFonts w:ascii="Angsana New" w:hAnsi="Angsana New"/>
                <w:spacing w:val="-2"/>
                <w:sz w:val="30"/>
                <w:szCs w:val="30"/>
                <w:cs/>
                <w:lang w:eastAsia="en-GB"/>
              </w:rPr>
            </w:pPr>
            <w:r w:rsidRPr="008F186D">
              <w:rPr>
                <w:rFonts w:ascii="Angsana New" w:hAnsi="Angsana New"/>
                <w:spacing w:val="-2"/>
                <w:sz w:val="30"/>
                <w:szCs w:val="30"/>
                <w:cs/>
                <w:lang w:eastAsia="en-GB"/>
              </w:rPr>
              <w:t xml:space="preserve">ค่าเช่าที่ดิน </w:t>
            </w:r>
          </w:p>
        </w:tc>
        <w:tc>
          <w:tcPr>
            <w:tcW w:w="1441" w:type="dxa"/>
            <w:vAlign w:val="bottom"/>
          </w:tcPr>
          <w:p w14:paraId="108A120C" w14:textId="2844368E" w:rsidR="00C17953" w:rsidRPr="00D46F52" w:rsidRDefault="00C17953" w:rsidP="00C17953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FC3908">
              <w:rPr>
                <w:rFonts w:ascii="Angsana New" w:hAnsi="Angsana New"/>
                <w:sz w:val="30"/>
                <w:szCs w:val="30"/>
                <w:lang w:eastAsia="en-US"/>
              </w:rPr>
              <w:t>60</w:t>
            </w:r>
          </w:p>
        </w:tc>
        <w:tc>
          <w:tcPr>
            <w:tcW w:w="255" w:type="dxa"/>
            <w:vAlign w:val="bottom"/>
          </w:tcPr>
          <w:p w14:paraId="1BE317ED" w14:textId="77777777" w:rsidR="00C17953" w:rsidRPr="005A601C" w:rsidRDefault="00C17953" w:rsidP="00C17953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center"/>
              <w:rPr>
                <w:rFonts w:ascii="Angsana New" w:hAnsi="Angsana New"/>
                <w:sz w:val="30"/>
                <w:szCs w:val="30"/>
                <w:highlight w:val="yellow"/>
                <w:lang w:eastAsia="en-US"/>
              </w:rPr>
            </w:pPr>
          </w:p>
        </w:tc>
        <w:tc>
          <w:tcPr>
            <w:tcW w:w="1520" w:type="dxa"/>
            <w:vAlign w:val="bottom"/>
          </w:tcPr>
          <w:p w14:paraId="72199019" w14:textId="00D63790" w:rsidR="00C17953" w:rsidRPr="00FC3908" w:rsidRDefault="00C17953" w:rsidP="00C17953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FC3908">
              <w:rPr>
                <w:rFonts w:ascii="Angsana New" w:hAnsi="Angsana New"/>
                <w:sz w:val="30"/>
                <w:szCs w:val="30"/>
                <w:lang w:eastAsia="en-US"/>
              </w:rPr>
              <w:t>60</w:t>
            </w:r>
          </w:p>
        </w:tc>
        <w:tc>
          <w:tcPr>
            <w:tcW w:w="261" w:type="dxa"/>
            <w:vAlign w:val="bottom"/>
          </w:tcPr>
          <w:p w14:paraId="59BA0757" w14:textId="77777777" w:rsidR="00C17953" w:rsidRPr="00FC3908" w:rsidRDefault="00C17953" w:rsidP="00C17953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527" w:type="dxa"/>
            <w:vAlign w:val="bottom"/>
          </w:tcPr>
          <w:p w14:paraId="50B882F9" w14:textId="4C4F42AC" w:rsidR="00C17953" w:rsidRPr="00FC3908" w:rsidRDefault="00C17953" w:rsidP="00C17953">
            <w:pPr>
              <w:pStyle w:val="Preformatted"/>
              <w:tabs>
                <w:tab w:val="clear" w:pos="959"/>
                <w:tab w:val="clear" w:pos="9590"/>
                <w:tab w:val="left" w:pos="743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60</w:t>
            </w:r>
          </w:p>
        </w:tc>
        <w:tc>
          <w:tcPr>
            <w:tcW w:w="255" w:type="dxa"/>
            <w:vAlign w:val="bottom"/>
          </w:tcPr>
          <w:p w14:paraId="518579A6" w14:textId="77777777" w:rsidR="00C17953" w:rsidRPr="00FC3908" w:rsidRDefault="00C17953" w:rsidP="00C17953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572" w:type="dxa"/>
            <w:vAlign w:val="bottom"/>
          </w:tcPr>
          <w:p w14:paraId="0898C46D" w14:textId="30D95E56" w:rsidR="00C17953" w:rsidRPr="00FC3908" w:rsidRDefault="00C17953" w:rsidP="00C17953">
            <w:pPr>
              <w:pStyle w:val="Preformatted"/>
              <w:tabs>
                <w:tab w:val="clear" w:pos="959"/>
                <w:tab w:val="clear" w:pos="9590"/>
                <w:tab w:val="left" w:pos="743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FC3908">
              <w:rPr>
                <w:rFonts w:ascii="Angsana New" w:hAnsi="Angsana New"/>
                <w:sz w:val="30"/>
                <w:szCs w:val="30"/>
                <w:lang w:eastAsia="en-US"/>
              </w:rPr>
              <w:t>60</w:t>
            </w:r>
          </w:p>
        </w:tc>
      </w:tr>
      <w:tr w:rsidR="00C17953" w:rsidRPr="005C6AA1" w14:paraId="3F74DDA1" w14:textId="77777777" w:rsidTr="008900C1">
        <w:trPr>
          <w:trHeight w:val="300"/>
        </w:trPr>
        <w:tc>
          <w:tcPr>
            <w:tcW w:w="3488" w:type="dxa"/>
            <w:vAlign w:val="bottom"/>
          </w:tcPr>
          <w:p w14:paraId="0ABCDAE0" w14:textId="77777777" w:rsidR="00C17953" w:rsidRPr="005C6AA1" w:rsidRDefault="00C17953" w:rsidP="00C17953">
            <w:pPr>
              <w:tabs>
                <w:tab w:val="clear" w:pos="2580"/>
                <w:tab w:val="clear" w:pos="2807"/>
                <w:tab w:val="left" w:pos="2790"/>
              </w:tabs>
              <w:ind w:left="-24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5C6AA1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ค่าที่ปรึกษา</w:t>
            </w:r>
          </w:p>
        </w:tc>
        <w:tc>
          <w:tcPr>
            <w:tcW w:w="1441" w:type="dxa"/>
            <w:vAlign w:val="bottom"/>
          </w:tcPr>
          <w:p w14:paraId="0A2588E9" w14:textId="4CFF3987" w:rsidR="00C17953" w:rsidRPr="00D46F52" w:rsidRDefault="00C17953" w:rsidP="00C17953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D46F52">
              <w:rPr>
                <w:rFonts w:ascii="Angsana New" w:hAnsi="Angsana New"/>
                <w:sz w:val="30"/>
                <w:szCs w:val="30"/>
                <w:lang w:eastAsia="en-US"/>
              </w:rPr>
              <w:t>180</w:t>
            </w:r>
          </w:p>
        </w:tc>
        <w:tc>
          <w:tcPr>
            <w:tcW w:w="255" w:type="dxa"/>
            <w:vAlign w:val="bottom"/>
          </w:tcPr>
          <w:p w14:paraId="5D021BB3" w14:textId="77777777" w:rsidR="00C17953" w:rsidRPr="005A601C" w:rsidRDefault="00C17953" w:rsidP="00C17953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center"/>
              <w:rPr>
                <w:rFonts w:ascii="Angsana New" w:hAnsi="Angsana New"/>
                <w:sz w:val="30"/>
                <w:szCs w:val="30"/>
                <w:highlight w:val="yellow"/>
                <w:lang w:eastAsia="en-US"/>
              </w:rPr>
            </w:pPr>
          </w:p>
        </w:tc>
        <w:tc>
          <w:tcPr>
            <w:tcW w:w="1520" w:type="dxa"/>
            <w:vAlign w:val="bottom"/>
          </w:tcPr>
          <w:p w14:paraId="34ED7FB0" w14:textId="59BEA44F" w:rsidR="00C17953" w:rsidRPr="00FC3908" w:rsidRDefault="00C17953" w:rsidP="00C17953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FC3908">
              <w:rPr>
                <w:rFonts w:ascii="Angsana New" w:hAnsi="Angsana New"/>
                <w:sz w:val="30"/>
                <w:szCs w:val="30"/>
                <w:lang w:eastAsia="en-US"/>
              </w:rPr>
              <w:t>180</w:t>
            </w:r>
          </w:p>
        </w:tc>
        <w:tc>
          <w:tcPr>
            <w:tcW w:w="261" w:type="dxa"/>
            <w:vAlign w:val="bottom"/>
          </w:tcPr>
          <w:p w14:paraId="16485EBA" w14:textId="77777777" w:rsidR="00C17953" w:rsidRPr="00FC3908" w:rsidRDefault="00C17953" w:rsidP="00C17953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527" w:type="dxa"/>
            <w:vAlign w:val="bottom"/>
          </w:tcPr>
          <w:p w14:paraId="7166CC9A" w14:textId="1547A37C" w:rsidR="00C17953" w:rsidRPr="00FC3908" w:rsidRDefault="00C17953" w:rsidP="00C17953">
            <w:pPr>
              <w:pStyle w:val="Preformatted"/>
              <w:tabs>
                <w:tab w:val="clear" w:pos="0"/>
                <w:tab w:val="clear" w:pos="959"/>
                <w:tab w:val="clear" w:pos="9590"/>
              </w:tabs>
              <w:ind w:left="-94" w:right="-108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FC3908">
              <w:rPr>
                <w:rFonts w:ascii="Angsana New" w:hAnsi="Angsana New"/>
                <w:sz w:val="30"/>
                <w:szCs w:val="30"/>
                <w:cs/>
                <w:lang w:eastAsia="en-US"/>
              </w:rPr>
              <w:t xml:space="preserve">     -</w:t>
            </w:r>
          </w:p>
        </w:tc>
        <w:tc>
          <w:tcPr>
            <w:tcW w:w="255" w:type="dxa"/>
            <w:vAlign w:val="bottom"/>
          </w:tcPr>
          <w:p w14:paraId="0FC41148" w14:textId="77777777" w:rsidR="00C17953" w:rsidRPr="00FC3908" w:rsidRDefault="00C17953" w:rsidP="00C17953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572" w:type="dxa"/>
            <w:vAlign w:val="bottom"/>
          </w:tcPr>
          <w:p w14:paraId="6FD7A8D5" w14:textId="77777777" w:rsidR="00C17953" w:rsidRPr="00FC3908" w:rsidRDefault="00C17953" w:rsidP="00C17953">
            <w:pPr>
              <w:pStyle w:val="Preformatted"/>
              <w:tabs>
                <w:tab w:val="clear" w:pos="0"/>
                <w:tab w:val="clear" w:pos="959"/>
                <w:tab w:val="clear" w:pos="9590"/>
              </w:tabs>
              <w:ind w:left="-94" w:right="-108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FC3908">
              <w:rPr>
                <w:rFonts w:ascii="Angsana New" w:hAnsi="Angsana New"/>
                <w:sz w:val="30"/>
                <w:szCs w:val="30"/>
                <w:cs/>
                <w:lang w:eastAsia="en-US"/>
              </w:rPr>
              <w:t xml:space="preserve">     -</w:t>
            </w:r>
          </w:p>
        </w:tc>
      </w:tr>
      <w:tr w:rsidR="00C17953" w:rsidRPr="005C6AA1" w14:paraId="6B14033A" w14:textId="77777777" w:rsidTr="008900C1">
        <w:trPr>
          <w:trHeight w:val="300"/>
        </w:trPr>
        <w:tc>
          <w:tcPr>
            <w:tcW w:w="3488" w:type="dxa"/>
            <w:vAlign w:val="bottom"/>
          </w:tcPr>
          <w:p w14:paraId="016732D9" w14:textId="77777777" w:rsidR="00C17953" w:rsidRPr="00944311" w:rsidRDefault="00C17953" w:rsidP="00C17953">
            <w:pPr>
              <w:tabs>
                <w:tab w:val="clear" w:pos="2580"/>
                <w:tab w:val="clear" w:pos="2807"/>
                <w:tab w:val="left" w:pos="2790"/>
              </w:tabs>
              <w:ind w:left="-24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441" w:type="dxa"/>
            <w:vAlign w:val="bottom"/>
          </w:tcPr>
          <w:p w14:paraId="6F165BA3" w14:textId="77777777" w:rsidR="00C17953" w:rsidRPr="00944311" w:rsidRDefault="00C17953" w:rsidP="00C17953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  <w:lang w:eastAsia="en-US"/>
              </w:rPr>
            </w:pPr>
          </w:p>
        </w:tc>
        <w:tc>
          <w:tcPr>
            <w:tcW w:w="255" w:type="dxa"/>
            <w:vAlign w:val="bottom"/>
          </w:tcPr>
          <w:p w14:paraId="47C66DE2" w14:textId="77777777" w:rsidR="00C17953" w:rsidRPr="00944311" w:rsidRDefault="00C17953" w:rsidP="00C17953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center"/>
              <w:rPr>
                <w:rFonts w:ascii="Angsana New" w:hAnsi="Angsana New"/>
                <w:sz w:val="30"/>
                <w:szCs w:val="30"/>
                <w:highlight w:val="yellow"/>
                <w:lang w:eastAsia="en-US"/>
              </w:rPr>
            </w:pPr>
          </w:p>
        </w:tc>
        <w:tc>
          <w:tcPr>
            <w:tcW w:w="1520" w:type="dxa"/>
            <w:vAlign w:val="bottom"/>
          </w:tcPr>
          <w:p w14:paraId="22724B40" w14:textId="77777777" w:rsidR="00C17953" w:rsidRPr="00944311" w:rsidRDefault="00C17953" w:rsidP="00C17953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highlight w:val="yellow"/>
                <w:lang w:eastAsia="en-US"/>
              </w:rPr>
            </w:pPr>
          </w:p>
        </w:tc>
        <w:tc>
          <w:tcPr>
            <w:tcW w:w="261" w:type="dxa"/>
            <w:vAlign w:val="bottom"/>
          </w:tcPr>
          <w:p w14:paraId="15BD890E" w14:textId="77777777" w:rsidR="00C17953" w:rsidRPr="00944311" w:rsidRDefault="00C17953" w:rsidP="00C17953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highlight w:val="yellow"/>
                <w:lang w:eastAsia="en-US"/>
              </w:rPr>
            </w:pPr>
          </w:p>
        </w:tc>
        <w:tc>
          <w:tcPr>
            <w:tcW w:w="1527" w:type="dxa"/>
            <w:vAlign w:val="bottom"/>
          </w:tcPr>
          <w:p w14:paraId="233F9768" w14:textId="77777777" w:rsidR="00C17953" w:rsidRPr="00944311" w:rsidRDefault="00C17953" w:rsidP="00C17953">
            <w:pPr>
              <w:pStyle w:val="Preformatted"/>
              <w:tabs>
                <w:tab w:val="clear" w:pos="0"/>
                <w:tab w:val="clear" w:pos="959"/>
                <w:tab w:val="clear" w:pos="9590"/>
              </w:tabs>
              <w:ind w:left="612" w:right="-108"/>
              <w:rPr>
                <w:rFonts w:ascii="Angsana New" w:hAnsi="Angsana New"/>
                <w:sz w:val="30"/>
                <w:szCs w:val="30"/>
                <w:highlight w:val="yellow"/>
                <w:cs/>
                <w:lang w:eastAsia="en-US"/>
              </w:rPr>
            </w:pPr>
          </w:p>
        </w:tc>
        <w:tc>
          <w:tcPr>
            <w:tcW w:w="255" w:type="dxa"/>
            <w:vAlign w:val="bottom"/>
          </w:tcPr>
          <w:p w14:paraId="59A048E5" w14:textId="77777777" w:rsidR="00C17953" w:rsidRPr="00944311" w:rsidRDefault="00C17953" w:rsidP="00C17953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highlight w:val="yellow"/>
                <w:lang w:eastAsia="en-US"/>
              </w:rPr>
            </w:pPr>
          </w:p>
        </w:tc>
        <w:tc>
          <w:tcPr>
            <w:tcW w:w="1572" w:type="dxa"/>
            <w:vAlign w:val="bottom"/>
          </w:tcPr>
          <w:p w14:paraId="75196A68" w14:textId="77777777" w:rsidR="00C17953" w:rsidRPr="00944311" w:rsidRDefault="00C17953" w:rsidP="00C17953">
            <w:pPr>
              <w:pStyle w:val="Preformatted"/>
              <w:tabs>
                <w:tab w:val="clear" w:pos="0"/>
                <w:tab w:val="clear" w:pos="959"/>
                <w:tab w:val="clear" w:pos="9590"/>
              </w:tabs>
              <w:ind w:left="612" w:right="-108"/>
              <w:rPr>
                <w:rFonts w:ascii="Angsana New" w:hAnsi="Angsana New"/>
                <w:sz w:val="30"/>
                <w:szCs w:val="30"/>
                <w:highlight w:val="yellow"/>
                <w:cs/>
                <w:lang w:eastAsia="en-US"/>
              </w:rPr>
            </w:pPr>
          </w:p>
        </w:tc>
      </w:tr>
      <w:tr w:rsidR="00C17953" w:rsidRPr="005C6AA1" w14:paraId="3D4B5272" w14:textId="77777777" w:rsidTr="008900C1">
        <w:trPr>
          <w:trHeight w:val="20"/>
        </w:trPr>
        <w:tc>
          <w:tcPr>
            <w:tcW w:w="3488" w:type="dxa"/>
            <w:vAlign w:val="bottom"/>
          </w:tcPr>
          <w:p w14:paraId="79CCB430" w14:textId="77777777" w:rsidR="00C17953" w:rsidRPr="005C6AA1" w:rsidRDefault="00C17953" w:rsidP="00C17953">
            <w:pPr>
              <w:pStyle w:val="Preformatted"/>
              <w:ind w:left="-24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US"/>
              </w:rPr>
            </w:pPr>
            <w:r w:rsidRPr="005C6AA1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US"/>
              </w:rPr>
              <w:t>ค่าตอบแทนผู้บริหารที่สำคัญ</w:t>
            </w:r>
          </w:p>
        </w:tc>
        <w:tc>
          <w:tcPr>
            <w:tcW w:w="1441" w:type="dxa"/>
          </w:tcPr>
          <w:p w14:paraId="3D2999D6" w14:textId="77777777" w:rsidR="00C17953" w:rsidRPr="005A601C" w:rsidRDefault="00C17953" w:rsidP="00C17953">
            <w:pPr>
              <w:pStyle w:val="Preformatted"/>
              <w:tabs>
                <w:tab w:val="clear" w:pos="9590"/>
              </w:tabs>
              <w:ind w:right="268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cs/>
                <w:lang w:eastAsia="en-US"/>
              </w:rPr>
            </w:pPr>
          </w:p>
        </w:tc>
        <w:tc>
          <w:tcPr>
            <w:tcW w:w="255" w:type="dxa"/>
          </w:tcPr>
          <w:p w14:paraId="7FFF7F14" w14:textId="77777777" w:rsidR="00C17953" w:rsidRPr="005A601C" w:rsidRDefault="00C17953" w:rsidP="00C17953">
            <w:pPr>
              <w:pStyle w:val="Preformatted"/>
              <w:tabs>
                <w:tab w:val="clear" w:pos="9590"/>
              </w:tabs>
              <w:ind w:right="268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cs/>
                <w:lang w:eastAsia="en-US"/>
              </w:rPr>
            </w:pPr>
          </w:p>
        </w:tc>
        <w:tc>
          <w:tcPr>
            <w:tcW w:w="1520" w:type="dxa"/>
          </w:tcPr>
          <w:p w14:paraId="07BB2864" w14:textId="77777777" w:rsidR="00C17953" w:rsidRPr="005A601C" w:rsidRDefault="00C17953" w:rsidP="00C17953">
            <w:pPr>
              <w:pStyle w:val="Preformatted"/>
              <w:tabs>
                <w:tab w:val="clear" w:pos="9590"/>
              </w:tabs>
              <w:ind w:right="268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cs/>
                <w:lang w:eastAsia="en-US"/>
              </w:rPr>
            </w:pPr>
          </w:p>
        </w:tc>
        <w:tc>
          <w:tcPr>
            <w:tcW w:w="261" w:type="dxa"/>
          </w:tcPr>
          <w:p w14:paraId="32093D33" w14:textId="77777777" w:rsidR="00C17953" w:rsidRPr="005A601C" w:rsidRDefault="00C17953" w:rsidP="00C17953">
            <w:pPr>
              <w:pStyle w:val="Preformatted"/>
              <w:tabs>
                <w:tab w:val="clear" w:pos="9590"/>
              </w:tabs>
              <w:ind w:right="268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cs/>
                <w:lang w:eastAsia="en-US"/>
              </w:rPr>
            </w:pPr>
          </w:p>
        </w:tc>
        <w:tc>
          <w:tcPr>
            <w:tcW w:w="1527" w:type="dxa"/>
          </w:tcPr>
          <w:p w14:paraId="277DA233" w14:textId="77777777" w:rsidR="00C17953" w:rsidRPr="005A601C" w:rsidRDefault="00C17953" w:rsidP="00C17953">
            <w:pPr>
              <w:pStyle w:val="Preformatted"/>
              <w:tabs>
                <w:tab w:val="clear" w:pos="9590"/>
              </w:tabs>
              <w:ind w:right="268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cs/>
                <w:lang w:eastAsia="en-US"/>
              </w:rPr>
            </w:pPr>
          </w:p>
        </w:tc>
        <w:tc>
          <w:tcPr>
            <w:tcW w:w="255" w:type="dxa"/>
          </w:tcPr>
          <w:p w14:paraId="19C43BBF" w14:textId="77777777" w:rsidR="00C17953" w:rsidRPr="005A601C" w:rsidRDefault="00C17953" w:rsidP="00C17953">
            <w:pPr>
              <w:pStyle w:val="Preformatted"/>
              <w:tabs>
                <w:tab w:val="clear" w:pos="9590"/>
              </w:tabs>
              <w:ind w:right="268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cs/>
                <w:lang w:eastAsia="en-US"/>
              </w:rPr>
            </w:pPr>
          </w:p>
        </w:tc>
        <w:tc>
          <w:tcPr>
            <w:tcW w:w="1572" w:type="dxa"/>
          </w:tcPr>
          <w:p w14:paraId="1834D13A" w14:textId="77777777" w:rsidR="00C17953" w:rsidRPr="005A601C" w:rsidRDefault="00C17953" w:rsidP="00C17953">
            <w:pPr>
              <w:pStyle w:val="Preformatted"/>
              <w:tabs>
                <w:tab w:val="clear" w:pos="9590"/>
              </w:tabs>
              <w:ind w:right="268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cs/>
                <w:lang w:eastAsia="en-US"/>
              </w:rPr>
            </w:pPr>
          </w:p>
        </w:tc>
      </w:tr>
      <w:tr w:rsidR="00C17953" w:rsidRPr="005C6AA1" w14:paraId="58A1DBBD" w14:textId="77777777" w:rsidTr="008900C1">
        <w:trPr>
          <w:trHeight w:val="20"/>
        </w:trPr>
        <w:tc>
          <w:tcPr>
            <w:tcW w:w="3488" w:type="dxa"/>
            <w:vAlign w:val="bottom"/>
          </w:tcPr>
          <w:p w14:paraId="0DA6B7FC" w14:textId="77777777" w:rsidR="00C17953" w:rsidRPr="005C6AA1" w:rsidRDefault="00C17953" w:rsidP="00C17953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4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5C6AA1">
              <w:rPr>
                <w:rFonts w:ascii="Angsana New" w:eastAsia="Cordi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441" w:type="dxa"/>
            <w:vAlign w:val="bottom"/>
          </w:tcPr>
          <w:p w14:paraId="4FECE67C" w14:textId="65B7CD31" w:rsidR="00C17953" w:rsidRPr="001371CF" w:rsidRDefault="00F66EA1" w:rsidP="001371CF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F66EA1">
              <w:rPr>
                <w:rFonts w:ascii="Angsana New" w:hAnsi="Angsana New"/>
                <w:sz w:val="30"/>
                <w:szCs w:val="30"/>
                <w:lang w:eastAsia="en-US"/>
              </w:rPr>
              <w:t>12</w:t>
            </w:r>
            <w:r w:rsidR="001371CF" w:rsidRPr="001371CF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,</w:t>
            </w:r>
            <w:r w:rsidRPr="00F66EA1">
              <w:rPr>
                <w:rFonts w:ascii="Angsana New" w:hAnsi="Angsana New"/>
                <w:sz w:val="30"/>
                <w:szCs w:val="30"/>
                <w:lang w:eastAsia="en-US"/>
              </w:rPr>
              <w:t>476</w:t>
            </w:r>
          </w:p>
        </w:tc>
        <w:tc>
          <w:tcPr>
            <w:tcW w:w="255" w:type="dxa"/>
            <w:vAlign w:val="bottom"/>
          </w:tcPr>
          <w:p w14:paraId="4E52F5C4" w14:textId="77777777" w:rsidR="00C17953" w:rsidRPr="005A601C" w:rsidRDefault="00C17953" w:rsidP="00C17953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highlight w:val="yellow"/>
                <w:lang w:eastAsia="en-US"/>
              </w:rPr>
            </w:pPr>
          </w:p>
        </w:tc>
        <w:tc>
          <w:tcPr>
            <w:tcW w:w="1520" w:type="dxa"/>
            <w:vAlign w:val="bottom"/>
          </w:tcPr>
          <w:p w14:paraId="5FAB4E6C" w14:textId="166EBA44" w:rsidR="00C17953" w:rsidRPr="00FC3908" w:rsidRDefault="00C17953" w:rsidP="00C17953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FC3908">
              <w:rPr>
                <w:rFonts w:ascii="Angsana New" w:hAnsi="Angsana New"/>
                <w:sz w:val="30"/>
                <w:szCs w:val="30"/>
                <w:lang w:eastAsia="en-US"/>
              </w:rPr>
              <w:t>17,031</w:t>
            </w:r>
          </w:p>
        </w:tc>
        <w:tc>
          <w:tcPr>
            <w:tcW w:w="261" w:type="dxa"/>
          </w:tcPr>
          <w:p w14:paraId="49EC667E" w14:textId="77777777" w:rsidR="00C17953" w:rsidRPr="00FC3908" w:rsidRDefault="00C17953" w:rsidP="00C17953">
            <w:pPr>
              <w:pStyle w:val="Preformatted"/>
              <w:tabs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1527" w:type="dxa"/>
            <w:vAlign w:val="bottom"/>
          </w:tcPr>
          <w:p w14:paraId="0D24C0C6" w14:textId="765B455D" w:rsidR="00C17953" w:rsidRPr="00FC3908" w:rsidRDefault="00F66EA1" w:rsidP="00C17953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F66EA1">
              <w:rPr>
                <w:rFonts w:ascii="Angsana New" w:hAnsi="Angsana New"/>
                <w:sz w:val="30"/>
                <w:szCs w:val="30"/>
                <w:lang w:eastAsia="en-US"/>
              </w:rPr>
              <w:t>12</w:t>
            </w:r>
            <w:r w:rsidR="001371CF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,</w:t>
            </w:r>
            <w:r w:rsidRPr="00F66EA1">
              <w:rPr>
                <w:rFonts w:ascii="Angsana New" w:hAnsi="Angsana New"/>
                <w:sz w:val="30"/>
                <w:szCs w:val="30"/>
                <w:lang w:eastAsia="en-US"/>
              </w:rPr>
              <w:t>476</w:t>
            </w:r>
          </w:p>
        </w:tc>
        <w:tc>
          <w:tcPr>
            <w:tcW w:w="255" w:type="dxa"/>
          </w:tcPr>
          <w:p w14:paraId="56042CF7" w14:textId="77777777" w:rsidR="00C17953" w:rsidRPr="00FC3908" w:rsidRDefault="00C17953" w:rsidP="00C17953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572" w:type="dxa"/>
            <w:vAlign w:val="bottom"/>
          </w:tcPr>
          <w:p w14:paraId="793DF30B" w14:textId="605986ED" w:rsidR="00C17953" w:rsidRPr="00FC3908" w:rsidRDefault="00C17953" w:rsidP="00C17953">
            <w:pPr>
              <w:pStyle w:val="Preformatted"/>
              <w:tabs>
                <w:tab w:val="clear" w:pos="959"/>
                <w:tab w:val="clear" w:pos="9590"/>
                <w:tab w:val="left" w:pos="743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FC3908">
              <w:rPr>
                <w:rFonts w:ascii="Angsana New" w:hAnsi="Angsana New"/>
                <w:sz w:val="30"/>
                <w:szCs w:val="30"/>
                <w:lang w:eastAsia="en-US"/>
              </w:rPr>
              <w:t>17,031</w:t>
            </w:r>
          </w:p>
        </w:tc>
      </w:tr>
      <w:tr w:rsidR="00C17953" w:rsidRPr="005C6AA1" w14:paraId="1A231F68" w14:textId="77777777" w:rsidTr="008900C1">
        <w:trPr>
          <w:trHeight w:val="20"/>
        </w:trPr>
        <w:tc>
          <w:tcPr>
            <w:tcW w:w="3488" w:type="dxa"/>
            <w:vAlign w:val="bottom"/>
          </w:tcPr>
          <w:p w14:paraId="5477CD7B" w14:textId="77777777" w:rsidR="00C17953" w:rsidRPr="005C6AA1" w:rsidRDefault="00C17953" w:rsidP="00C17953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4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5C6AA1">
              <w:rPr>
                <w:rFonts w:ascii="Angsana New" w:eastAsia="Cordi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1312D023" w14:textId="028FE569" w:rsidR="00C17953" w:rsidRPr="001371CF" w:rsidRDefault="00F66EA1" w:rsidP="00C17953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F66EA1">
              <w:rPr>
                <w:rFonts w:ascii="Angsana New" w:hAnsi="Angsana New"/>
                <w:sz w:val="30"/>
                <w:szCs w:val="30"/>
                <w:lang w:eastAsia="en-US"/>
              </w:rPr>
              <w:t>1</w:t>
            </w:r>
            <w:r w:rsidR="001371CF" w:rsidRPr="001371CF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,</w:t>
            </w:r>
            <w:r w:rsidRPr="00F66EA1">
              <w:rPr>
                <w:rFonts w:ascii="Angsana New" w:hAnsi="Angsana New"/>
                <w:sz w:val="30"/>
                <w:szCs w:val="30"/>
                <w:lang w:eastAsia="en-US"/>
              </w:rPr>
              <w:t>287</w:t>
            </w:r>
          </w:p>
        </w:tc>
        <w:tc>
          <w:tcPr>
            <w:tcW w:w="255" w:type="dxa"/>
            <w:vAlign w:val="bottom"/>
          </w:tcPr>
          <w:p w14:paraId="53C78A22" w14:textId="77777777" w:rsidR="00C17953" w:rsidRPr="005A601C" w:rsidRDefault="00C17953" w:rsidP="00C17953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highlight w:val="yellow"/>
                <w:lang w:eastAsia="en-US"/>
              </w:rPr>
            </w:pPr>
          </w:p>
        </w:tc>
        <w:tc>
          <w:tcPr>
            <w:tcW w:w="1520" w:type="dxa"/>
            <w:tcBorders>
              <w:bottom w:val="single" w:sz="4" w:space="0" w:color="auto"/>
            </w:tcBorders>
            <w:vAlign w:val="bottom"/>
          </w:tcPr>
          <w:p w14:paraId="290B15C4" w14:textId="7CE5B8B4" w:rsidR="00C17953" w:rsidRPr="00FC3908" w:rsidRDefault="00C17953" w:rsidP="00C17953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FC3908">
              <w:rPr>
                <w:rFonts w:ascii="Angsana New" w:hAnsi="Angsana New"/>
                <w:sz w:val="30"/>
                <w:szCs w:val="30"/>
                <w:lang w:eastAsia="en-US"/>
              </w:rPr>
              <w:t>1,747</w:t>
            </w:r>
          </w:p>
        </w:tc>
        <w:tc>
          <w:tcPr>
            <w:tcW w:w="261" w:type="dxa"/>
          </w:tcPr>
          <w:p w14:paraId="294ECAC2" w14:textId="77777777" w:rsidR="00C17953" w:rsidRPr="00FC3908" w:rsidRDefault="00C17953" w:rsidP="00C17953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1527" w:type="dxa"/>
            <w:tcBorders>
              <w:bottom w:val="single" w:sz="4" w:space="0" w:color="auto"/>
            </w:tcBorders>
            <w:vAlign w:val="bottom"/>
          </w:tcPr>
          <w:p w14:paraId="4EC5440D" w14:textId="43F0E89D" w:rsidR="00C17953" w:rsidRPr="00FC3908" w:rsidRDefault="00F66EA1" w:rsidP="00C17953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F66EA1">
              <w:rPr>
                <w:rFonts w:ascii="Angsana New" w:hAnsi="Angsana New"/>
                <w:sz w:val="30"/>
                <w:szCs w:val="30"/>
                <w:lang w:eastAsia="en-US"/>
              </w:rPr>
              <w:t>1</w:t>
            </w:r>
            <w:r w:rsidR="001371CF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,</w:t>
            </w:r>
            <w:r w:rsidRPr="00F66EA1">
              <w:rPr>
                <w:rFonts w:ascii="Angsana New" w:hAnsi="Angsana New"/>
                <w:sz w:val="30"/>
                <w:szCs w:val="30"/>
                <w:lang w:eastAsia="en-US"/>
              </w:rPr>
              <w:t>287</w:t>
            </w:r>
          </w:p>
        </w:tc>
        <w:tc>
          <w:tcPr>
            <w:tcW w:w="255" w:type="dxa"/>
          </w:tcPr>
          <w:p w14:paraId="00D07CD2" w14:textId="77777777" w:rsidR="00C17953" w:rsidRPr="00FC3908" w:rsidRDefault="00C17953" w:rsidP="00C17953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572" w:type="dxa"/>
            <w:tcBorders>
              <w:bottom w:val="single" w:sz="4" w:space="0" w:color="auto"/>
            </w:tcBorders>
            <w:vAlign w:val="bottom"/>
          </w:tcPr>
          <w:p w14:paraId="59512C73" w14:textId="470E7E41" w:rsidR="00C17953" w:rsidRPr="00FC3908" w:rsidRDefault="00C17953" w:rsidP="00C17953">
            <w:pPr>
              <w:pStyle w:val="Preformatted"/>
              <w:tabs>
                <w:tab w:val="clear" w:pos="959"/>
                <w:tab w:val="clear" w:pos="9590"/>
                <w:tab w:val="left" w:pos="743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FC3908">
              <w:rPr>
                <w:rFonts w:ascii="Angsana New" w:hAnsi="Angsana New"/>
                <w:sz w:val="30"/>
                <w:szCs w:val="30"/>
                <w:lang w:eastAsia="en-US"/>
              </w:rPr>
              <w:t>1,747</w:t>
            </w:r>
          </w:p>
        </w:tc>
      </w:tr>
      <w:tr w:rsidR="00C17953" w:rsidRPr="005C6AA1" w14:paraId="3F7E2472" w14:textId="77777777" w:rsidTr="008900C1">
        <w:trPr>
          <w:trHeight w:val="20"/>
        </w:trPr>
        <w:tc>
          <w:tcPr>
            <w:tcW w:w="3488" w:type="dxa"/>
            <w:vAlign w:val="bottom"/>
          </w:tcPr>
          <w:p w14:paraId="50789FBD" w14:textId="77777777" w:rsidR="00C17953" w:rsidRPr="005C6AA1" w:rsidRDefault="00C17953" w:rsidP="00C17953">
            <w:pPr>
              <w:pStyle w:val="Preformatted"/>
              <w:tabs>
                <w:tab w:val="clear" w:pos="0"/>
                <w:tab w:val="clear" w:pos="959"/>
                <w:tab w:val="clear" w:pos="9590"/>
              </w:tabs>
              <w:ind w:left="-24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5C6AA1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รวม</w:t>
            </w:r>
          </w:p>
        </w:tc>
        <w:tc>
          <w:tcPr>
            <w:tcW w:w="144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94F006" w14:textId="0F259A16" w:rsidR="00C17953" w:rsidRPr="001371CF" w:rsidRDefault="00F66EA1" w:rsidP="00C17953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F66EA1">
              <w:rPr>
                <w:rFonts w:ascii="Angsana New" w:hAnsi="Angsana New"/>
                <w:sz w:val="30"/>
                <w:szCs w:val="30"/>
                <w:lang w:eastAsia="en-US"/>
              </w:rPr>
              <w:t>13</w:t>
            </w:r>
            <w:r w:rsidR="001371CF" w:rsidRPr="001371CF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,</w:t>
            </w:r>
            <w:r w:rsidRPr="00F66EA1">
              <w:rPr>
                <w:rFonts w:ascii="Angsana New" w:hAnsi="Angsana New"/>
                <w:sz w:val="30"/>
                <w:szCs w:val="30"/>
                <w:lang w:eastAsia="en-US"/>
              </w:rPr>
              <w:t>763</w:t>
            </w:r>
          </w:p>
        </w:tc>
        <w:tc>
          <w:tcPr>
            <w:tcW w:w="255" w:type="dxa"/>
            <w:vAlign w:val="bottom"/>
          </w:tcPr>
          <w:p w14:paraId="72C8F244" w14:textId="77777777" w:rsidR="00C17953" w:rsidRPr="005A601C" w:rsidRDefault="00C17953" w:rsidP="00C17953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  <w:lang w:eastAsia="en-US"/>
              </w:rPr>
            </w:pPr>
          </w:p>
        </w:tc>
        <w:tc>
          <w:tcPr>
            <w:tcW w:w="15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02FD9C" w14:textId="58D485F7" w:rsidR="00C17953" w:rsidRPr="00FC3908" w:rsidRDefault="00C17953" w:rsidP="00C17953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FC3908">
              <w:rPr>
                <w:rFonts w:ascii="Angsana New" w:hAnsi="Angsana New"/>
                <w:sz w:val="30"/>
                <w:szCs w:val="30"/>
                <w:lang w:eastAsia="en-US"/>
              </w:rPr>
              <w:t>18,778</w:t>
            </w:r>
          </w:p>
        </w:tc>
        <w:tc>
          <w:tcPr>
            <w:tcW w:w="261" w:type="dxa"/>
          </w:tcPr>
          <w:p w14:paraId="67C81A84" w14:textId="77777777" w:rsidR="00C17953" w:rsidRPr="00FC3908" w:rsidRDefault="00C17953" w:rsidP="00C17953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152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AE39C9" w14:textId="5B820B77" w:rsidR="00C17953" w:rsidRPr="00FC3908" w:rsidRDefault="00F66EA1" w:rsidP="00C17953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F66EA1">
              <w:rPr>
                <w:rFonts w:ascii="Angsana New" w:hAnsi="Angsana New"/>
                <w:sz w:val="30"/>
                <w:szCs w:val="30"/>
                <w:lang w:eastAsia="en-US"/>
              </w:rPr>
              <w:t>13</w:t>
            </w:r>
            <w:r w:rsidR="001371CF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,</w:t>
            </w:r>
            <w:r w:rsidRPr="00F66EA1">
              <w:rPr>
                <w:rFonts w:ascii="Angsana New" w:hAnsi="Angsana New"/>
                <w:sz w:val="30"/>
                <w:szCs w:val="30"/>
                <w:lang w:eastAsia="en-US"/>
              </w:rPr>
              <w:t>763</w:t>
            </w:r>
          </w:p>
        </w:tc>
        <w:tc>
          <w:tcPr>
            <w:tcW w:w="255" w:type="dxa"/>
          </w:tcPr>
          <w:p w14:paraId="70EB82D9" w14:textId="77777777" w:rsidR="00C17953" w:rsidRPr="00FC3908" w:rsidRDefault="00C17953" w:rsidP="00C17953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5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07ACD5" w14:textId="024AA16B" w:rsidR="00C17953" w:rsidRPr="00FC3908" w:rsidRDefault="00C17953" w:rsidP="00C17953">
            <w:pPr>
              <w:pStyle w:val="Preformatted"/>
              <w:tabs>
                <w:tab w:val="clear" w:pos="959"/>
                <w:tab w:val="clear" w:pos="9590"/>
                <w:tab w:val="left" w:pos="743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FC3908">
              <w:rPr>
                <w:rFonts w:ascii="Angsana New" w:hAnsi="Angsana New"/>
                <w:sz w:val="30"/>
                <w:szCs w:val="30"/>
                <w:lang w:eastAsia="en-US"/>
              </w:rPr>
              <w:t>18,778</w:t>
            </w:r>
          </w:p>
        </w:tc>
      </w:tr>
    </w:tbl>
    <w:p w14:paraId="654904AD" w14:textId="77777777" w:rsidR="005A601C" w:rsidRDefault="005A601C" w:rsidP="005A601C">
      <w:r>
        <w:rPr>
          <w:cs/>
        </w:rPr>
        <w:tab/>
      </w:r>
    </w:p>
    <w:p w14:paraId="3C6D6FD2" w14:textId="77777777" w:rsidR="005A601C" w:rsidRDefault="005A601C" w:rsidP="00F46E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30"/>
          <w:szCs w:val="30"/>
        </w:rPr>
      </w:pPr>
    </w:p>
    <w:p w14:paraId="2547F3D5" w14:textId="77777777" w:rsidR="005A601C" w:rsidRDefault="005A601C" w:rsidP="00F46E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30"/>
          <w:szCs w:val="30"/>
        </w:rPr>
      </w:pPr>
    </w:p>
    <w:p w14:paraId="4FCF19C6" w14:textId="77777777" w:rsidR="005A601C" w:rsidRDefault="005A601C" w:rsidP="00F46E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30"/>
          <w:szCs w:val="30"/>
        </w:rPr>
      </w:pPr>
    </w:p>
    <w:p w14:paraId="01E86C88" w14:textId="77777777" w:rsidR="005A601C" w:rsidRDefault="005A601C" w:rsidP="00F46E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30"/>
          <w:szCs w:val="30"/>
        </w:rPr>
      </w:pPr>
    </w:p>
    <w:p w14:paraId="356F6CB0" w14:textId="77777777" w:rsidR="005A601C" w:rsidRDefault="005A601C" w:rsidP="00F46E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30"/>
          <w:szCs w:val="30"/>
        </w:rPr>
      </w:pPr>
    </w:p>
    <w:p w14:paraId="33F12980" w14:textId="77777777" w:rsidR="00944311" w:rsidRDefault="00944311" w:rsidP="00F46E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30"/>
          <w:szCs w:val="30"/>
        </w:rPr>
      </w:pPr>
    </w:p>
    <w:p w14:paraId="7D9BF29E" w14:textId="390BF5F9" w:rsidR="00F46E6E" w:rsidRPr="00076ABC" w:rsidRDefault="00F46E6E" w:rsidP="00F46E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30"/>
          <w:szCs w:val="30"/>
        </w:rPr>
      </w:pPr>
      <w:r w:rsidRPr="00076ABC">
        <w:rPr>
          <w:rFonts w:ascii="Angsana New" w:hAnsi="Angsana New"/>
          <w:color w:val="000000"/>
          <w:sz w:val="30"/>
          <w:szCs w:val="30"/>
          <w:cs/>
        </w:rPr>
        <w:lastRenderedPageBreak/>
        <w:t>ยอดคงเหลือกับบุคคลและ</w:t>
      </w:r>
      <w:r w:rsidR="00A920A1" w:rsidRPr="00076ABC">
        <w:rPr>
          <w:rFonts w:ascii="Angsana New" w:hAnsi="Angsana New"/>
          <w:color w:val="000000"/>
          <w:sz w:val="30"/>
          <w:szCs w:val="30"/>
          <w:cs/>
        </w:rPr>
        <w:t>กิจการ</w:t>
      </w:r>
      <w:r w:rsidRPr="00076ABC">
        <w:rPr>
          <w:rFonts w:ascii="Angsana New" w:hAnsi="Angsana New"/>
          <w:color w:val="000000"/>
          <w:sz w:val="30"/>
          <w:szCs w:val="30"/>
          <w:cs/>
        </w:rPr>
        <w:t xml:space="preserve">ที่เกี่ยวข้องกัน </w:t>
      </w:r>
      <w:r w:rsidRPr="00076ABC">
        <w:rPr>
          <w:rFonts w:ascii="Angsana New" w:hAnsi="Angsana New"/>
          <w:sz w:val="30"/>
          <w:szCs w:val="30"/>
          <w:cs/>
        </w:rPr>
        <w:t xml:space="preserve">ณ วันที่ </w:t>
      </w:r>
      <w:r w:rsidR="001B4CB2" w:rsidRPr="001B4CB2">
        <w:rPr>
          <w:rFonts w:ascii="Angsana New" w:hAnsi="Angsana New"/>
          <w:spacing w:val="-4"/>
          <w:sz w:val="30"/>
          <w:szCs w:val="30"/>
        </w:rPr>
        <w:t>3</w:t>
      </w:r>
      <w:r w:rsidR="00B550F3">
        <w:rPr>
          <w:rFonts w:ascii="Angsana New" w:hAnsi="Angsana New"/>
          <w:spacing w:val="-4"/>
          <w:sz w:val="30"/>
          <w:szCs w:val="30"/>
        </w:rPr>
        <w:t xml:space="preserve">0 </w:t>
      </w:r>
      <w:r w:rsidR="00332813">
        <w:rPr>
          <w:rFonts w:ascii="Angsana New" w:hAnsi="Angsana New"/>
          <w:spacing w:val="-4"/>
          <w:sz w:val="30"/>
          <w:szCs w:val="30"/>
          <w:cs/>
        </w:rPr>
        <w:t>ม</w:t>
      </w:r>
      <w:r w:rsidR="00B550F3">
        <w:rPr>
          <w:rFonts w:ascii="Angsana New" w:hAnsi="Angsana New"/>
          <w:spacing w:val="-4"/>
          <w:sz w:val="30"/>
          <w:szCs w:val="30"/>
          <w:cs/>
        </w:rPr>
        <w:t>ิถุ</w:t>
      </w:r>
      <w:r w:rsidR="00332813">
        <w:rPr>
          <w:rFonts w:ascii="Angsana New" w:hAnsi="Angsana New"/>
          <w:spacing w:val="-4"/>
          <w:sz w:val="30"/>
          <w:szCs w:val="30"/>
          <w:cs/>
        </w:rPr>
        <w:t>นา</w:t>
      </w:r>
      <w:r w:rsidR="00B550F3">
        <w:rPr>
          <w:rFonts w:ascii="Angsana New" w:hAnsi="Angsana New"/>
          <w:spacing w:val="-4"/>
          <w:sz w:val="30"/>
          <w:szCs w:val="30"/>
          <w:cs/>
        </w:rPr>
        <w:t>ยน</w:t>
      </w:r>
      <w:r w:rsidR="00C839C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E45C92">
        <w:rPr>
          <w:rFonts w:ascii="Angsana New" w:hAnsi="Angsana New"/>
          <w:sz w:val="30"/>
          <w:szCs w:val="30"/>
        </w:rPr>
        <w:t>256</w:t>
      </w:r>
      <w:r w:rsidR="00332813">
        <w:rPr>
          <w:rFonts w:ascii="Angsana New" w:hAnsi="Angsana New"/>
          <w:sz w:val="30"/>
          <w:szCs w:val="30"/>
        </w:rPr>
        <w:t>8</w:t>
      </w:r>
      <w:r w:rsidRPr="00076ABC">
        <w:rPr>
          <w:rFonts w:ascii="Angsana New" w:hAnsi="Angsana New"/>
          <w:sz w:val="30"/>
          <w:szCs w:val="30"/>
        </w:rPr>
        <w:t xml:space="preserve"> </w:t>
      </w:r>
      <w:r w:rsidRPr="00076ABC">
        <w:rPr>
          <w:rFonts w:ascii="Angsana New" w:hAnsi="Angsana New"/>
          <w:sz w:val="30"/>
          <w:szCs w:val="30"/>
          <w:cs/>
        </w:rPr>
        <w:t xml:space="preserve">และวันที่ </w:t>
      </w:r>
      <w:r w:rsidR="00E45C92">
        <w:rPr>
          <w:rFonts w:ascii="Angsana New" w:hAnsi="Angsana New"/>
          <w:sz w:val="30"/>
          <w:szCs w:val="30"/>
        </w:rPr>
        <w:t>31</w:t>
      </w:r>
      <w:r w:rsidRPr="00076ABC">
        <w:rPr>
          <w:rFonts w:ascii="Angsana New" w:hAnsi="Angsana New"/>
          <w:sz w:val="30"/>
          <w:szCs w:val="30"/>
          <w:cs/>
        </w:rPr>
        <w:t xml:space="preserve"> ธันวาคม </w:t>
      </w:r>
      <w:r w:rsidR="00E45C92">
        <w:rPr>
          <w:rFonts w:ascii="Angsana New" w:hAnsi="Angsana New"/>
          <w:sz w:val="30"/>
          <w:szCs w:val="30"/>
        </w:rPr>
        <w:t>256</w:t>
      </w:r>
      <w:r w:rsidR="00332813">
        <w:rPr>
          <w:rFonts w:ascii="Angsana New" w:hAnsi="Angsana New"/>
          <w:sz w:val="30"/>
          <w:szCs w:val="30"/>
        </w:rPr>
        <w:t>7</w:t>
      </w:r>
      <w:r w:rsidRPr="00076ABC">
        <w:rPr>
          <w:rFonts w:ascii="Angsana New" w:hAnsi="Angsana New"/>
          <w:sz w:val="30"/>
          <w:szCs w:val="30"/>
          <w:cs/>
        </w:rPr>
        <w:t xml:space="preserve"> </w:t>
      </w:r>
      <w:r w:rsidRPr="00076ABC">
        <w:rPr>
          <w:rFonts w:ascii="Angsana New" w:hAnsi="Angsana New"/>
          <w:color w:val="000000"/>
          <w:sz w:val="30"/>
          <w:szCs w:val="30"/>
          <w:cs/>
        </w:rPr>
        <w:t>มีดังนี้</w:t>
      </w:r>
    </w:p>
    <w:p w14:paraId="62B79653" w14:textId="77777777" w:rsidR="00F46E6E" w:rsidRPr="00944311" w:rsidRDefault="00F46E6E" w:rsidP="00D30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30"/>
          <w:szCs w:val="30"/>
        </w:rPr>
      </w:pPr>
    </w:p>
    <w:tbl>
      <w:tblPr>
        <w:tblW w:w="10061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175"/>
        <w:gridCol w:w="1484"/>
        <w:gridCol w:w="255"/>
        <w:gridCol w:w="1557"/>
        <w:gridCol w:w="255"/>
        <w:gridCol w:w="1514"/>
        <w:gridCol w:w="255"/>
        <w:gridCol w:w="1566"/>
      </w:tblGrid>
      <w:tr w:rsidR="00F46E6E" w:rsidRPr="00076ABC" w14:paraId="029D01F2" w14:textId="77777777" w:rsidTr="00944311">
        <w:trPr>
          <w:cantSplit/>
          <w:trHeight w:val="20"/>
          <w:tblHeader/>
        </w:trPr>
        <w:tc>
          <w:tcPr>
            <w:tcW w:w="3175" w:type="dxa"/>
            <w:vAlign w:val="bottom"/>
          </w:tcPr>
          <w:p w14:paraId="380EE2F7" w14:textId="77777777" w:rsidR="00F46E6E" w:rsidRPr="007F6E55" w:rsidRDefault="00F46E6E" w:rsidP="00423231">
            <w:pPr>
              <w:pStyle w:val="Preformatted"/>
              <w:tabs>
                <w:tab w:val="clear" w:pos="959"/>
                <w:tab w:val="clear" w:pos="9590"/>
              </w:tabs>
              <w:ind w:right="282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6886" w:type="dxa"/>
            <w:gridSpan w:val="7"/>
            <w:tcBorders>
              <w:bottom w:val="single" w:sz="4" w:space="0" w:color="auto"/>
            </w:tcBorders>
          </w:tcPr>
          <w:p w14:paraId="2E25FE64" w14:textId="77777777" w:rsidR="00F46E6E" w:rsidRPr="00076ABC" w:rsidRDefault="00F46E6E" w:rsidP="00423231">
            <w:pPr>
              <w:pStyle w:val="jern1"/>
              <w:pBdr>
                <w:bottom w:val="none" w:sz="0" w:space="0" w:color="auto"/>
              </w:pBdr>
              <w:tabs>
                <w:tab w:val="clear" w:pos="959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76ABC">
              <w:rPr>
                <w:rFonts w:ascii="Angsana New" w:hAnsi="Angsana New" w:cs="Angsana New"/>
                <w:sz w:val="30"/>
                <w:szCs w:val="30"/>
                <w:cs/>
              </w:rPr>
              <w:t>พันบาท</w:t>
            </w:r>
          </w:p>
        </w:tc>
      </w:tr>
      <w:tr w:rsidR="00F46E6E" w:rsidRPr="00076ABC" w14:paraId="7C5CFFDC" w14:textId="77777777" w:rsidTr="00944311">
        <w:trPr>
          <w:trHeight w:val="20"/>
          <w:tblHeader/>
        </w:trPr>
        <w:tc>
          <w:tcPr>
            <w:tcW w:w="3175" w:type="dxa"/>
            <w:vAlign w:val="bottom"/>
          </w:tcPr>
          <w:p w14:paraId="5C605C8E" w14:textId="77777777" w:rsidR="00F46E6E" w:rsidRPr="00076ABC" w:rsidRDefault="00F46E6E" w:rsidP="00423231">
            <w:pPr>
              <w:pStyle w:val="Preformatted"/>
              <w:tabs>
                <w:tab w:val="clear" w:pos="959"/>
                <w:tab w:val="clear" w:pos="9590"/>
              </w:tabs>
              <w:ind w:right="282" w:firstLine="34"/>
              <w:rPr>
                <w:rFonts w:ascii="Angsana New" w:hAnsi="Angsana New"/>
                <w:sz w:val="30"/>
                <w:szCs w:val="30"/>
                <w:u w:val="single"/>
                <w:cs/>
                <w:lang w:eastAsia="en-US"/>
              </w:rPr>
            </w:pPr>
          </w:p>
        </w:tc>
        <w:tc>
          <w:tcPr>
            <w:tcW w:w="329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7CBA3E7" w14:textId="77777777" w:rsidR="00F46E6E" w:rsidRPr="00076ABC" w:rsidRDefault="00F46E6E" w:rsidP="00423231">
            <w:pPr>
              <w:pStyle w:val="jern1"/>
              <w:pBdr>
                <w:bottom w:val="none" w:sz="0" w:space="0" w:color="auto"/>
              </w:pBd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76AB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5" w:type="dxa"/>
            <w:tcBorders>
              <w:top w:val="single" w:sz="4" w:space="0" w:color="auto"/>
            </w:tcBorders>
          </w:tcPr>
          <w:p w14:paraId="5A5BD079" w14:textId="77777777" w:rsidR="00F46E6E" w:rsidRPr="00076ABC" w:rsidRDefault="00F46E6E" w:rsidP="00423231">
            <w:pPr>
              <w:pStyle w:val="jern1"/>
              <w:pBdr>
                <w:bottom w:val="none" w:sz="0" w:space="0" w:color="auto"/>
              </w:pBd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3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F59A008" w14:textId="77777777" w:rsidR="00F46E6E" w:rsidRPr="00076ABC" w:rsidRDefault="00F46E6E" w:rsidP="00423231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</w:tabs>
              <w:ind w:left="-57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76AB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งบการ</w:t>
            </w:r>
            <w:r w:rsidR="00C51ADD" w:rsidRPr="00076AB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เงิน</w:t>
            </w:r>
            <w:r w:rsidRPr="00076AB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เฉพาะกิจการ</w:t>
            </w:r>
          </w:p>
        </w:tc>
      </w:tr>
      <w:tr w:rsidR="00B550F3" w:rsidRPr="00076ABC" w14:paraId="0EAE4786" w14:textId="77777777" w:rsidTr="00944311">
        <w:trPr>
          <w:trHeight w:val="20"/>
          <w:tblHeader/>
        </w:trPr>
        <w:tc>
          <w:tcPr>
            <w:tcW w:w="3175" w:type="dxa"/>
            <w:vAlign w:val="bottom"/>
          </w:tcPr>
          <w:p w14:paraId="16D09A87" w14:textId="77777777" w:rsidR="00B550F3" w:rsidRPr="00076ABC" w:rsidRDefault="00B550F3" w:rsidP="00B550F3">
            <w:pPr>
              <w:pStyle w:val="Preformatted"/>
              <w:tabs>
                <w:tab w:val="clear" w:pos="959"/>
                <w:tab w:val="clear" w:pos="9590"/>
              </w:tabs>
              <w:ind w:right="282" w:firstLine="34"/>
              <w:rPr>
                <w:rFonts w:ascii="Angsana New" w:hAnsi="Angsana New"/>
                <w:sz w:val="30"/>
                <w:szCs w:val="30"/>
                <w:u w:val="single"/>
                <w:cs/>
                <w:lang w:eastAsia="en-US"/>
              </w:rPr>
            </w:pPr>
          </w:p>
        </w:tc>
        <w:tc>
          <w:tcPr>
            <w:tcW w:w="1484" w:type="dxa"/>
            <w:tcBorders>
              <w:top w:val="single" w:sz="4" w:space="0" w:color="auto"/>
              <w:bottom w:val="single" w:sz="4" w:space="0" w:color="auto"/>
            </w:tcBorders>
          </w:tcPr>
          <w:p w14:paraId="5BC4ED68" w14:textId="0DB81F92" w:rsidR="00B550F3" w:rsidRPr="00076ABC" w:rsidRDefault="00B550F3" w:rsidP="00B550F3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left" w:pos="1266"/>
              </w:tabs>
              <w:ind w:left="-57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B466DF" w:rsidRPr="00B466DF">
              <w:rPr>
                <w:rFonts w:ascii="Angsana New" w:hAnsi="Angsana New" w:cs="Angsana New"/>
                <w:sz w:val="30"/>
                <w:szCs w:val="30"/>
              </w:rPr>
              <w:t>0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มิถุนายน</w:t>
            </w:r>
            <w:r w:rsidRPr="00076ABC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255" w:type="dxa"/>
            <w:tcBorders>
              <w:top w:val="single" w:sz="4" w:space="0" w:color="auto"/>
            </w:tcBorders>
          </w:tcPr>
          <w:p w14:paraId="2CD489BF" w14:textId="77777777" w:rsidR="00B550F3" w:rsidRPr="00076ABC" w:rsidRDefault="00B550F3" w:rsidP="00B550F3">
            <w:pPr>
              <w:pStyle w:val="jern1"/>
              <w:pBdr>
                <w:bottom w:val="none" w:sz="0" w:space="0" w:color="auto"/>
              </w:pBd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7" w:type="dxa"/>
            <w:tcBorders>
              <w:top w:val="single" w:sz="4" w:space="0" w:color="auto"/>
              <w:bottom w:val="single" w:sz="4" w:space="0" w:color="auto"/>
            </w:tcBorders>
          </w:tcPr>
          <w:p w14:paraId="70B52B7E" w14:textId="77777777" w:rsidR="00B550F3" w:rsidRPr="00076ABC" w:rsidRDefault="00B550F3" w:rsidP="00B550F3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</w:tabs>
              <w:ind w:left="-72" w:right="-16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076ABC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076ABC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255" w:type="dxa"/>
          </w:tcPr>
          <w:p w14:paraId="71526912" w14:textId="77777777" w:rsidR="00B550F3" w:rsidRPr="00076ABC" w:rsidRDefault="00B550F3" w:rsidP="00B550F3">
            <w:pPr>
              <w:pStyle w:val="jern1"/>
              <w:pBdr>
                <w:bottom w:val="none" w:sz="0" w:space="0" w:color="auto"/>
              </w:pBd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4" w:type="dxa"/>
            <w:tcBorders>
              <w:top w:val="single" w:sz="4" w:space="0" w:color="auto"/>
              <w:bottom w:val="single" w:sz="4" w:space="0" w:color="auto"/>
            </w:tcBorders>
          </w:tcPr>
          <w:p w14:paraId="0195D1C0" w14:textId="711B3218" w:rsidR="00B550F3" w:rsidRPr="00076ABC" w:rsidRDefault="00B550F3" w:rsidP="00B550F3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</w:tabs>
              <w:ind w:left="-57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B466DF" w:rsidRPr="00B466DF">
              <w:rPr>
                <w:rFonts w:ascii="Angsana New" w:hAnsi="Angsana New" w:cs="Angsana New"/>
                <w:sz w:val="30"/>
                <w:szCs w:val="30"/>
              </w:rPr>
              <w:t>0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มิถุนายน</w:t>
            </w:r>
            <w:r w:rsidRPr="00076ABC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255" w:type="dxa"/>
            <w:tcBorders>
              <w:top w:val="single" w:sz="4" w:space="0" w:color="auto"/>
            </w:tcBorders>
          </w:tcPr>
          <w:p w14:paraId="6B9C701D" w14:textId="77777777" w:rsidR="00B550F3" w:rsidRPr="00076ABC" w:rsidRDefault="00B550F3" w:rsidP="00B550F3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</w:tabs>
              <w:ind w:left="-57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6" w:type="dxa"/>
            <w:tcBorders>
              <w:top w:val="single" w:sz="4" w:space="0" w:color="auto"/>
              <w:bottom w:val="single" w:sz="4" w:space="0" w:color="auto"/>
            </w:tcBorders>
          </w:tcPr>
          <w:p w14:paraId="6B85FFAC" w14:textId="77777777" w:rsidR="00B550F3" w:rsidRPr="00076ABC" w:rsidRDefault="00B550F3" w:rsidP="00B550F3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</w:tabs>
              <w:ind w:left="-57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076ABC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076ABC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</w:tr>
      <w:tr w:rsidR="0099474B" w:rsidRPr="00076ABC" w14:paraId="67DD1F45" w14:textId="77777777" w:rsidTr="00944311">
        <w:trPr>
          <w:trHeight w:val="20"/>
        </w:trPr>
        <w:tc>
          <w:tcPr>
            <w:tcW w:w="3175" w:type="dxa"/>
            <w:vAlign w:val="bottom"/>
          </w:tcPr>
          <w:p w14:paraId="4EFA91A8" w14:textId="77777777" w:rsidR="0099474B" w:rsidRPr="00076ABC" w:rsidRDefault="0099474B" w:rsidP="0089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34" w:hanging="106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076ABC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  <w:t>บริษัทย่อย</w:t>
            </w:r>
          </w:p>
        </w:tc>
        <w:tc>
          <w:tcPr>
            <w:tcW w:w="1484" w:type="dxa"/>
            <w:vAlign w:val="bottom"/>
          </w:tcPr>
          <w:p w14:paraId="7DB2B9C9" w14:textId="77777777" w:rsidR="0099474B" w:rsidRPr="00076ABC" w:rsidRDefault="0099474B" w:rsidP="00994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4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55" w:type="dxa"/>
            <w:vAlign w:val="bottom"/>
          </w:tcPr>
          <w:p w14:paraId="4C8E5977" w14:textId="77777777" w:rsidR="0099474B" w:rsidRPr="00076ABC" w:rsidRDefault="0099474B" w:rsidP="00994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57" w:type="dxa"/>
            <w:tcBorders>
              <w:top w:val="single" w:sz="4" w:space="0" w:color="auto"/>
            </w:tcBorders>
            <w:vAlign w:val="bottom"/>
          </w:tcPr>
          <w:p w14:paraId="0C0B1768" w14:textId="77777777" w:rsidR="0099474B" w:rsidRPr="00076ABC" w:rsidRDefault="0099474B" w:rsidP="00D04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72" w:right="3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55" w:type="dxa"/>
            <w:vAlign w:val="bottom"/>
          </w:tcPr>
          <w:p w14:paraId="208D96D9" w14:textId="77777777" w:rsidR="0099474B" w:rsidRPr="00076ABC" w:rsidRDefault="0099474B" w:rsidP="00994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14" w:type="dxa"/>
            <w:vAlign w:val="bottom"/>
          </w:tcPr>
          <w:p w14:paraId="72E0C0CC" w14:textId="77777777" w:rsidR="0099474B" w:rsidRPr="00076ABC" w:rsidRDefault="0099474B" w:rsidP="00994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4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55" w:type="dxa"/>
            <w:vAlign w:val="bottom"/>
          </w:tcPr>
          <w:p w14:paraId="33513444" w14:textId="77777777" w:rsidR="0099474B" w:rsidRPr="00076ABC" w:rsidRDefault="0099474B" w:rsidP="00994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566" w:type="dxa"/>
            <w:vAlign w:val="bottom"/>
          </w:tcPr>
          <w:p w14:paraId="4D4EECBE" w14:textId="77777777" w:rsidR="0099474B" w:rsidRPr="00076ABC" w:rsidRDefault="0099474B" w:rsidP="00994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</w:tr>
      <w:tr w:rsidR="00944311" w:rsidRPr="00076ABC" w14:paraId="61DC85CC" w14:textId="77777777" w:rsidTr="00944311">
        <w:trPr>
          <w:trHeight w:val="20"/>
        </w:trPr>
        <w:tc>
          <w:tcPr>
            <w:tcW w:w="3175" w:type="dxa"/>
            <w:vAlign w:val="bottom"/>
          </w:tcPr>
          <w:p w14:paraId="290589A3" w14:textId="77777777" w:rsidR="00944311" w:rsidRPr="00076ABC" w:rsidRDefault="00944311" w:rsidP="00944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34" w:hanging="10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76ABC">
              <w:rPr>
                <w:rFonts w:ascii="Angsana New" w:hAnsi="Angsana New"/>
                <w:color w:val="000000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484" w:type="dxa"/>
            <w:vAlign w:val="bottom"/>
          </w:tcPr>
          <w:p w14:paraId="547DF773" w14:textId="7899CEE5" w:rsidR="00944311" w:rsidRPr="008678D7" w:rsidRDefault="00944311" w:rsidP="00944311">
            <w:pPr>
              <w:pStyle w:val="Preformatted"/>
              <w:tabs>
                <w:tab w:val="clear" w:pos="0"/>
                <w:tab w:val="clear" w:pos="959"/>
                <w:tab w:val="clear" w:pos="9590"/>
                <w:tab w:val="left" w:pos="710"/>
                <w:tab w:val="left" w:pos="841"/>
              </w:tabs>
              <w:ind w:left="-94" w:right="-108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076ABC">
              <w:rPr>
                <w:rFonts w:ascii="Angsana New" w:hAnsi="Angsana New"/>
                <w:sz w:val="30"/>
                <w:szCs w:val="30"/>
                <w:cs/>
                <w:lang w:eastAsia="en-US"/>
              </w:rPr>
              <w:t xml:space="preserve">     -</w:t>
            </w:r>
          </w:p>
        </w:tc>
        <w:tc>
          <w:tcPr>
            <w:tcW w:w="255" w:type="dxa"/>
            <w:vAlign w:val="bottom"/>
          </w:tcPr>
          <w:p w14:paraId="7F8ACA52" w14:textId="77777777" w:rsidR="00944311" w:rsidRPr="00826039" w:rsidRDefault="00944311" w:rsidP="00944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4" w:right="-108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557" w:type="dxa"/>
            <w:vAlign w:val="bottom"/>
          </w:tcPr>
          <w:p w14:paraId="0A8099F0" w14:textId="77777777" w:rsidR="00944311" w:rsidRPr="00076ABC" w:rsidRDefault="00944311" w:rsidP="00944311">
            <w:pPr>
              <w:pStyle w:val="Preformatted"/>
              <w:tabs>
                <w:tab w:val="clear" w:pos="0"/>
                <w:tab w:val="clear" w:pos="959"/>
                <w:tab w:val="clear" w:pos="9590"/>
              </w:tabs>
              <w:ind w:left="-94" w:right="-108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076ABC">
              <w:rPr>
                <w:rFonts w:ascii="Angsana New" w:hAnsi="Angsana New"/>
                <w:sz w:val="30"/>
                <w:szCs w:val="30"/>
                <w:cs/>
                <w:lang w:eastAsia="en-US"/>
              </w:rPr>
              <w:t xml:space="preserve">     -</w:t>
            </w:r>
          </w:p>
        </w:tc>
        <w:tc>
          <w:tcPr>
            <w:tcW w:w="255" w:type="dxa"/>
            <w:vAlign w:val="bottom"/>
          </w:tcPr>
          <w:p w14:paraId="029E4044" w14:textId="77777777" w:rsidR="00944311" w:rsidRPr="00076ABC" w:rsidRDefault="00944311" w:rsidP="00944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14" w:type="dxa"/>
            <w:vAlign w:val="bottom"/>
          </w:tcPr>
          <w:p w14:paraId="0C142D66" w14:textId="3AD80A5B" w:rsidR="00944311" w:rsidRPr="009D671A" w:rsidRDefault="00944311" w:rsidP="00944311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20,765</w:t>
            </w:r>
          </w:p>
        </w:tc>
        <w:tc>
          <w:tcPr>
            <w:tcW w:w="255" w:type="dxa"/>
            <w:vAlign w:val="bottom"/>
          </w:tcPr>
          <w:p w14:paraId="7D1E5A7A" w14:textId="77777777" w:rsidR="00944311" w:rsidRPr="00076ABC" w:rsidRDefault="00944311" w:rsidP="00944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566" w:type="dxa"/>
            <w:vAlign w:val="bottom"/>
          </w:tcPr>
          <w:p w14:paraId="1081E28A" w14:textId="77777777" w:rsidR="00944311" w:rsidRPr="00D24E47" w:rsidRDefault="00944311" w:rsidP="00944311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F25141">
              <w:rPr>
                <w:rFonts w:ascii="Angsana New" w:hAnsi="Angsana New"/>
                <w:sz w:val="30"/>
                <w:szCs w:val="30"/>
                <w:lang w:eastAsia="en-US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eastAsia="en-US"/>
              </w:rPr>
              <w:t>9</w:t>
            </w:r>
            <w:r w:rsidRPr="00F25141">
              <w:rPr>
                <w:rFonts w:ascii="Angsana New" w:hAnsi="Angsana New"/>
                <w:sz w:val="30"/>
                <w:szCs w:val="30"/>
                <w:lang w:eastAsia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eastAsia="en-US"/>
              </w:rPr>
              <w:t>347</w:t>
            </w:r>
          </w:p>
        </w:tc>
      </w:tr>
      <w:tr w:rsidR="00944311" w:rsidRPr="00076ABC" w14:paraId="10D19BA8" w14:textId="77777777" w:rsidTr="00944311">
        <w:trPr>
          <w:trHeight w:val="20"/>
        </w:trPr>
        <w:tc>
          <w:tcPr>
            <w:tcW w:w="3175" w:type="dxa"/>
            <w:vAlign w:val="bottom"/>
          </w:tcPr>
          <w:p w14:paraId="0AF7660F" w14:textId="77777777" w:rsidR="00944311" w:rsidRDefault="00944311" w:rsidP="00944311">
            <w:pPr>
              <w:tabs>
                <w:tab w:val="clear" w:pos="2580"/>
              </w:tabs>
              <w:ind w:left="34" w:hanging="106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076ABC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เงิน</w:t>
            </w:r>
            <w:r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ให้</w:t>
            </w:r>
            <w:r w:rsidRPr="00076ABC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กู้ยืม (ตั๋วสัญญาใช้เงินระยะสั้น</w:t>
            </w:r>
          </w:p>
          <w:p w14:paraId="6405CFC1" w14:textId="39F74D20" w:rsidR="00944311" w:rsidRPr="00D63E38" w:rsidRDefault="00944311" w:rsidP="00944311">
            <w:pPr>
              <w:tabs>
                <w:tab w:val="clear" w:pos="2580"/>
              </w:tabs>
              <w:ind w:left="34" w:hanging="106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 xml:space="preserve">      </w:t>
            </w:r>
            <w:r w:rsidRPr="00076ABC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และไม่มีหลักประกัน)</w:t>
            </w:r>
          </w:p>
        </w:tc>
        <w:tc>
          <w:tcPr>
            <w:tcW w:w="1484" w:type="dxa"/>
            <w:vAlign w:val="bottom"/>
          </w:tcPr>
          <w:p w14:paraId="4E00077D" w14:textId="0DD3A31E" w:rsidR="00944311" w:rsidRPr="00076ABC" w:rsidRDefault="00944311" w:rsidP="00944311">
            <w:pPr>
              <w:pStyle w:val="Preformatted"/>
              <w:tabs>
                <w:tab w:val="clear" w:pos="0"/>
                <w:tab w:val="clear" w:pos="959"/>
                <w:tab w:val="clear" w:pos="9590"/>
                <w:tab w:val="left" w:pos="710"/>
                <w:tab w:val="left" w:pos="841"/>
              </w:tabs>
              <w:ind w:left="-94" w:right="-108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076ABC">
              <w:rPr>
                <w:rFonts w:ascii="Angsana New" w:hAnsi="Angsana New"/>
                <w:sz w:val="30"/>
                <w:szCs w:val="30"/>
                <w:cs/>
                <w:lang w:eastAsia="en-US"/>
              </w:rPr>
              <w:t xml:space="preserve">     -</w:t>
            </w:r>
          </w:p>
        </w:tc>
        <w:tc>
          <w:tcPr>
            <w:tcW w:w="255" w:type="dxa"/>
            <w:vAlign w:val="bottom"/>
          </w:tcPr>
          <w:p w14:paraId="722C2138" w14:textId="77777777" w:rsidR="00944311" w:rsidRPr="00826039" w:rsidRDefault="00944311" w:rsidP="00944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4" w:right="-108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557" w:type="dxa"/>
            <w:vAlign w:val="bottom"/>
          </w:tcPr>
          <w:p w14:paraId="2203673E" w14:textId="77777777" w:rsidR="00944311" w:rsidRPr="00076ABC" w:rsidRDefault="00944311" w:rsidP="00944311">
            <w:pPr>
              <w:pStyle w:val="Preformatted"/>
              <w:tabs>
                <w:tab w:val="clear" w:pos="0"/>
                <w:tab w:val="clear" w:pos="959"/>
                <w:tab w:val="clear" w:pos="9590"/>
              </w:tabs>
              <w:ind w:left="-94" w:right="-108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076ABC">
              <w:rPr>
                <w:rFonts w:ascii="Angsana New" w:hAnsi="Angsana New"/>
                <w:sz w:val="30"/>
                <w:szCs w:val="30"/>
                <w:cs/>
                <w:lang w:eastAsia="en-US"/>
              </w:rPr>
              <w:t xml:space="preserve">     -</w:t>
            </w:r>
          </w:p>
        </w:tc>
        <w:tc>
          <w:tcPr>
            <w:tcW w:w="255" w:type="dxa"/>
            <w:vAlign w:val="bottom"/>
          </w:tcPr>
          <w:p w14:paraId="779C7FC6" w14:textId="77777777" w:rsidR="00944311" w:rsidRPr="00076ABC" w:rsidRDefault="00944311" w:rsidP="00944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14" w:type="dxa"/>
            <w:vAlign w:val="bottom"/>
          </w:tcPr>
          <w:p w14:paraId="49DECF5B" w14:textId="7778BEE3" w:rsidR="00944311" w:rsidRDefault="00944311" w:rsidP="00944311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25,000</w:t>
            </w:r>
          </w:p>
        </w:tc>
        <w:tc>
          <w:tcPr>
            <w:tcW w:w="255" w:type="dxa"/>
            <w:vAlign w:val="bottom"/>
          </w:tcPr>
          <w:p w14:paraId="03C5BCCA" w14:textId="77777777" w:rsidR="00944311" w:rsidRPr="00076ABC" w:rsidRDefault="00944311" w:rsidP="00944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566" w:type="dxa"/>
            <w:vAlign w:val="bottom"/>
          </w:tcPr>
          <w:p w14:paraId="53E845FB" w14:textId="77777777" w:rsidR="00944311" w:rsidRPr="00076ABC" w:rsidRDefault="00944311" w:rsidP="00944311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1</w:t>
            </w:r>
            <w:r w:rsidRPr="00F25141">
              <w:rPr>
                <w:rFonts w:ascii="Angsana New" w:hAnsi="Angsana New"/>
                <w:sz w:val="30"/>
                <w:szCs w:val="30"/>
                <w:lang w:eastAsia="en-US"/>
              </w:rPr>
              <w:t>0,000</w:t>
            </w:r>
          </w:p>
        </w:tc>
      </w:tr>
      <w:tr w:rsidR="00944311" w:rsidRPr="00076ABC" w14:paraId="32EC53E8" w14:textId="77777777" w:rsidTr="00944311">
        <w:trPr>
          <w:trHeight w:val="20"/>
        </w:trPr>
        <w:tc>
          <w:tcPr>
            <w:tcW w:w="3175" w:type="dxa"/>
            <w:vAlign w:val="bottom"/>
          </w:tcPr>
          <w:p w14:paraId="544D3DF8" w14:textId="77777777" w:rsidR="00944311" w:rsidRPr="00076ABC" w:rsidRDefault="00944311" w:rsidP="00944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34" w:hanging="10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76ABC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484" w:type="dxa"/>
            <w:vAlign w:val="bottom"/>
          </w:tcPr>
          <w:p w14:paraId="324F26F1" w14:textId="7BBA5068" w:rsidR="00944311" w:rsidRPr="00076ABC" w:rsidRDefault="00944311" w:rsidP="00944311">
            <w:pPr>
              <w:pStyle w:val="Preformatted"/>
              <w:tabs>
                <w:tab w:val="clear" w:pos="0"/>
                <w:tab w:val="clear" w:pos="959"/>
                <w:tab w:val="clear" w:pos="9590"/>
                <w:tab w:val="left" w:pos="710"/>
                <w:tab w:val="left" w:pos="841"/>
              </w:tabs>
              <w:ind w:left="-94" w:right="-108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076ABC">
              <w:rPr>
                <w:rFonts w:ascii="Angsana New" w:hAnsi="Angsana New"/>
                <w:sz w:val="30"/>
                <w:szCs w:val="30"/>
                <w:cs/>
                <w:lang w:eastAsia="en-US"/>
              </w:rPr>
              <w:t xml:space="preserve">     -</w:t>
            </w:r>
          </w:p>
        </w:tc>
        <w:tc>
          <w:tcPr>
            <w:tcW w:w="255" w:type="dxa"/>
            <w:vAlign w:val="bottom"/>
          </w:tcPr>
          <w:p w14:paraId="2195A8D8" w14:textId="77777777" w:rsidR="00944311" w:rsidRPr="00826039" w:rsidRDefault="00944311" w:rsidP="00944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4" w:right="-108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557" w:type="dxa"/>
            <w:vAlign w:val="bottom"/>
          </w:tcPr>
          <w:p w14:paraId="057B3047" w14:textId="77777777" w:rsidR="00944311" w:rsidRPr="00076ABC" w:rsidRDefault="00944311" w:rsidP="00944311">
            <w:pPr>
              <w:pStyle w:val="Preformatted"/>
              <w:tabs>
                <w:tab w:val="clear" w:pos="0"/>
                <w:tab w:val="clear" w:pos="959"/>
                <w:tab w:val="clear" w:pos="9590"/>
              </w:tabs>
              <w:ind w:left="-94" w:right="-108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076ABC">
              <w:rPr>
                <w:rFonts w:ascii="Angsana New" w:hAnsi="Angsana New"/>
                <w:sz w:val="30"/>
                <w:szCs w:val="30"/>
                <w:cs/>
                <w:lang w:eastAsia="en-US"/>
              </w:rPr>
              <w:t xml:space="preserve">     -</w:t>
            </w:r>
          </w:p>
        </w:tc>
        <w:tc>
          <w:tcPr>
            <w:tcW w:w="255" w:type="dxa"/>
            <w:vAlign w:val="bottom"/>
          </w:tcPr>
          <w:p w14:paraId="61F7C40C" w14:textId="77777777" w:rsidR="00944311" w:rsidRPr="00076ABC" w:rsidRDefault="00944311" w:rsidP="00944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14" w:type="dxa"/>
            <w:vAlign w:val="bottom"/>
          </w:tcPr>
          <w:p w14:paraId="7928D94C" w14:textId="7B7BCE10" w:rsidR="00944311" w:rsidRPr="008678D7" w:rsidRDefault="00944311" w:rsidP="00944311">
            <w:pPr>
              <w:pStyle w:val="Preformatted"/>
              <w:tabs>
                <w:tab w:val="clear" w:pos="0"/>
                <w:tab w:val="clear" w:pos="959"/>
                <w:tab w:val="clear" w:pos="9590"/>
              </w:tabs>
              <w:ind w:left="-94" w:right="-108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076ABC">
              <w:rPr>
                <w:rFonts w:ascii="Angsana New" w:hAnsi="Angsana New"/>
                <w:sz w:val="30"/>
                <w:szCs w:val="30"/>
                <w:cs/>
                <w:lang w:eastAsia="en-US"/>
              </w:rPr>
              <w:t xml:space="preserve">     -</w:t>
            </w:r>
          </w:p>
        </w:tc>
        <w:tc>
          <w:tcPr>
            <w:tcW w:w="255" w:type="dxa"/>
            <w:vAlign w:val="bottom"/>
          </w:tcPr>
          <w:p w14:paraId="2F2529C1" w14:textId="77777777" w:rsidR="00944311" w:rsidRPr="00076ABC" w:rsidRDefault="00944311" w:rsidP="00944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566" w:type="dxa"/>
            <w:vAlign w:val="bottom"/>
          </w:tcPr>
          <w:p w14:paraId="3FBF8F61" w14:textId="77777777" w:rsidR="00944311" w:rsidRPr="00076ABC" w:rsidRDefault="00944311" w:rsidP="00944311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374325">
              <w:rPr>
                <w:rFonts w:ascii="Angsana New" w:hAnsi="Angsana New"/>
                <w:sz w:val="30"/>
                <w:szCs w:val="30"/>
                <w:lang w:eastAsia="en-US"/>
              </w:rPr>
              <w:t>5</w:t>
            </w:r>
          </w:p>
        </w:tc>
      </w:tr>
      <w:tr w:rsidR="00944311" w:rsidRPr="00E6467D" w14:paraId="302A00B6" w14:textId="77777777" w:rsidTr="00944311">
        <w:trPr>
          <w:trHeight w:val="20"/>
        </w:trPr>
        <w:tc>
          <w:tcPr>
            <w:tcW w:w="3175" w:type="dxa"/>
            <w:vAlign w:val="bottom"/>
          </w:tcPr>
          <w:p w14:paraId="2F5BB2B0" w14:textId="77777777" w:rsidR="00944311" w:rsidRPr="00944311" w:rsidRDefault="00944311" w:rsidP="00944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hanging="106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484" w:type="dxa"/>
            <w:vAlign w:val="bottom"/>
          </w:tcPr>
          <w:p w14:paraId="6BE2E7BF" w14:textId="77777777" w:rsidR="00944311" w:rsidRPr="00944311" w:rsidRDefault="00944311" w:rsidP="00944311">
            <w:pPr>
              <w:pStyle w:val="Preformatted"/>
              <w:tabs>
                <w:tab w:val="clear" w:pos="0"/>
                <w:tab w:val="clear" w:pos="959"/>
                <w:tab w:val="clear" w:pos="9590"/>
              </w:tabs>
              <w:ind w:left="-94" w:right="-108"/>
              <w:jc w:val="center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255" w:type="dxa"/>
            <w:vAlign w:val="bottom"/>
          </w:tcPr>
          <w:p w14:paraId="7AE1741B" w14:textId="77777777" w:rsidR="00944311" w:rsidRPr="00944311" w:rsidRDefault="00944311" w:rsidP="00944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4" w:right="-108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557" w:type="dxa"/>
            <w:vAlign w:val="bottom"/>
          </w:tcPr>
          <w:p w14:paraId="36303B67" w14:textId="77777777" w:rsidR="00944311" w:rsidRPr="00944311" w:rsidRDefault="00944311" w:rsidP="00944311">
            <w:pPr>
              <w:pStyle w:val="Preformatted"/>
              <w:tabs>
                <w:tab w:val="clear" w:pos="0"/>
                <w:tab w:val="clear" w:pos="959"/>
                <w:tab w:val="clear" w:pos="9590"/>
              </w:tabs>
              <w:ind w:left="-94" w:right="-108"/>
              <w:jc w:val="center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255" w:type="dxa"/>
            <w:vAlign w:val="bottom"/>
          </w:tcPr>
          <w:p w14:paraId="7363A12D" w14:textId="77777777" w:rsidR="00944311" w:rsidRPr="00944311" w:rsidRDefault="00944311" w:rsidP="00944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14" w:type="dxa"/>
            <w:vAlign w:val="bottom"/>
          </w:tcPr>
          <w:p w14:paraId="502B357B" w14:textId="77777777" w:rsidR="00944311" w:rsidRPr="00944311" w:rsidRDefault="00944311" w:rsidP="00944311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255" w:type="dxa"/>
            <w:vAlign w:val="bottom"/>
          </w:tcPr>
          <w:p w14:paraId="24AF8C86" w14:textId="77777777" w:rsidR="00944311" w:rsidRPr="00944311" w:rsidRDefault="00944311" w:rsidP="00944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566" w:type="dxa"/>
            <w:vAlign w:val="bottom"/>
          </w:tcPr>
          <w:p w14:paraId="7DAEA62D" w14:textId="77777777" w:rsidR="00944311" w:rsidRPr="00944311" w:rsidRDefault="00944311" w:rsidP="00944311">
            <w:pPr>
              <w:pStyle w:val="Preformatted"/>
              <w:tabs>
                <w:tab w:val="clear" w:pos="0"/>
                <w:tab w:val="clear" w:pos="959"/>
                <w:tab w:val="clear" w:pos="9590"/>
              </w:tabs>
              <w:ind w:left="-94" w:right="-108"/>
              <w:jc w:val="center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</w:p>
        </w:tc>
      </w:tr>
      <w:tr w:rsidR="00944311" w:rsidRPr="00076ABC" w14:paraId="0A52073F" w14:textId="77777777" w:rsidTr="00944311">
        <w:trPr>
          <w:trHeight w:val="20"/>
        </w:trPr>
        <w:tc>
          <w:tcPr>
            <w:tcW w:w="3175" w:type="dxa"/>
            <w:vAlign w:val="bottom"/>
          </w:tcPr>
          <w:p w14:paraId="566A2367" w14:textId="77777777" w:rsidR="00944311" w:rsidRPr="00076ABC" w:rsidRDefault="00944311" w:rsidP="00944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34" w:hanging="106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  <w:r w:rsidRPr="00D63E38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  <w:t>กรรมการ</w:t>
            </w:r>
          </w:p>
        </w:tc>
        <w:tc>
          <w:tcPr>
            <w:tcW w:w="1484" w:type="dxa"/>
            <w:vAlign w:val="bottom"/>
          </w:tcPr>
          <w:p w14:paraId="40DD05BA" w14:textId="77777777" w:rsidR="00944311" w:rsidRPr="00076ABC" w:rsidRDefault="00944311" w:rsidP="00944311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255" w:type="dxa"/>
            <w:vAlign w:val="bottom"/>
          </w:tcPr>
          <w:p w14:paraId="7A318C34" w14:textId="77777777" w:rsidR="00944311" w:rsidRPr="00076ABC" w:rsidRDefault="00944311" w:rsidP="00944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57" w:type="dxa"/>
            <w:vAlign w:val="bottom"/>
          </w:tcPr>
          <w:p w14:paraId="59DCACB6" w14:textId="77777777" w:rsidR="00944311" w:rsidRPr="00076ABC" w:rsidRDefault="00944311" w:rsidP="00944311">
            <w:pPr>
              <w:pStyle w:val="Preformatted"/>
              <w:tabs>
                <w:tab w:val="clear" w:pos="0"/>
                <w:tab w:val="clear" w:pos="959"/>
                <w:tab w:val="clear" w:pos="9590"/>
              </w:tabs>
              <w:ind w:left="-94" w:right="-108"/>
              <w:jc w:val="center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255" w:type="dxa"/>
            <w:vAlign w:val="bottom"/>
          </w:tcPr>
          <w:p w14:paraId="01DAABD8" w14:textId="77777777" w:rsidR="00944311" w:rsidRPr="00076ABC" w:rsidRDefault="00944311" w:rsidP="00944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14" w:type="dxa"/>
            <w:vAlign w:val="bottom"/>
          </w:tcPr>
          <w:p w14:paraId="3CFF3C42" w14:textId="77777777" w:rsidR="00944311" w:rsidRPr="009D671A" w:rsidRDefault="00944311" w:rsidP="00944311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255" w:type="dxa"/>
            <w:vAlign w:val="bottom"/>
          </w:tcPr>
          <w:p w14:paraId="26B79210" w14:textId="77777777" w:rsidR="00944311" w:rsidRPr="00076ABC" w:rsidRDefault="00944311" w:rsidP="00944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566" w:type="dxa"/>
            <w:vAlign w:val="bottom"/>
          </w:tcPr>
          <w:p w14:paraId="6B6B315F" w14:textId="77777777" w:rsidR="00944311" w:rsidRPr="00076ABC" w:rsidRDefault="00944311" w:rsidP="00944311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</w:tr>
      <w:tr w:rsidR="00944311" w:rsidRPr="00076ABC" w14:paraId="6405E52E" w14:textId="77777777" w:rsidTr="00944311">
        <w:trPr>
          <w:trHeight w:val="20"/>
        </w:trPr>
        <w:tc>
          <w:tcPr>
            <w:tcW w:w="3175" w:type="dxa"/>
            <w:vAlign w:val="bottom"/>
          </w:tcPr>
          <w:p w14:paraId="07ECA793" w14:textId="77777777" w:rsidR="00944311" w:rsidRPr="00D63E38" w:rsidRDefault="00944311" w:rsidP="00944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34" w:hanging="106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  <w:r w:rsidRPr="00076ABC">
              <w:rPr>
                <w:rFonts w:ascii="Angsana New" w:hAnsi="Angsana New"/>
                <w:color w:val="000000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484" w:type="dxa"/>
            <w:vAlign w:val="bottom"/>
          </w:tcPr>
          <w:p w14:paraId="1CE561E9" w14:textId="7A7A1CA1" w:rsidR="00944311" w:rsidRPr="00076ABC" w:rsidRDefault="00944311" w:rsidP="00944311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10</w:t>
            </w:r>
          </w:p>
        </w:tc>
        <w:tc>
          <w:tcPr>
            <w:tcW w:w="255" w:type="dxa"/>
            <w:vAlign w:val="bottom"/>
          </w:tcPr>
          <w:p w14:paraId="26E9E144" w14:textId="77777777" w:rsidR="00944311" w:rsidRPr="00826039" w:rsidRDefault="00944311" w:rsidP="00944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4" w:right="-108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557" w:type="dxa"/>
            <w:vAlign w:val="bottom"/>
          </w:tcPr>
          <w:p w14:paraId="7573BB53" w14:textId="77777777" w:rsidR="00944311" w:rsidRPr="00076ABC" w:rsidRDefault="00944311" w:rsidP="00944311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8</w:t>
            </w:r>
          </w:p>
        </w:tc>
        <w:tc>
          <w:tcPr>
            <w:tcW w:w="255" w:type="dxa"/>
            <w:vAlign w:val="bottom"/>
          </w:tcPr>
          <w:p w14:paraId="73E6663F" w14:textId="77777777" w:rsidR="00944311" w:rsidRPr="00076ABC" w:rsidRDefault="00944311" w:rsidP="00944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14" w:type="dxa"/>
            <w:vAlign w:val="bottom"/>
          </w:tcPr>
          <w:p w14:paraId="68ED6BE8" w14:textId="26284FF4" w:rsidR="00944311" w:rsidRPr="00076ABC" w:rsidRDefault="00944311" w:rsidP="00944311">
            <w:pPr>
              <w:pStyle w:val="Preformatted"/>
              <w:tabs>
                <w:tab w:val="clear" w:pos="0"/>
                <w:tab w:val="clear" w:pos="959"/>
                <w:tab w:val="clear" w:pos="9590"/>
              </w:tabs>
              <w:ind w:left="-94" w:right="-108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076ABC">
              <w:rPr>
                <w:rFonts w:ascii="Angsana New" w:hAnsi="Angsana New"/>
                <w:sz w:val="30"/>
                <w:szCs w:val="30"/>
                <w:cs/>
                <w:lang w:eastAsia="en-US"/>
              </w:rPr>
              <w:t xml:space="preserve">     -</w:t>
            </w:r>
          </w:p>
        </w:tc>
        <w:tc>
          <w:tcPr>
            <w:tcW w:w="255" w:type="dxa"/>
            <w:vAlign w:val="bottom"/>
          </w:tcPr>
          <w:p w14:paraId="77518835" w14:textId="77777777" w:rsidR="00944311" w:rsidRPr="00076ABC" w:rsidRDefault="00944311" w:rsidP="00944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566" w:type="dxa"/>
            <w:vAlign w:val="bottom"/>
          </w:tcPr>
          <w:p w14:paraId="0DE34CCC" w14:textId="77777777" w:rsidR="00944311" w:rsidRPr="00076ABC" w:rsidRDefault="00944311" w:rsidP="00944311">
            <w:pPr>
              <w:pStyle w:val="Preformatted"/>
              <w:tabs>
                <w:tab w:val="clear" w:pos="0"/>
                <w:tab w:val="clear" w:pos="959"/>
                <w:tab w:val="clear" w:pos="9590"/>
              </w:tabs>
              <w:ind w:left="-94" w:right="-108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F25141">
              <w:rPr>
                <w:rFonts w:ascii="Angsana New" w:hAnsi="Angsana New"/>
                <w:sz w:val="30"/>
                <w:szCs w:val="30"/>
                <w:cs/>
                <w:lang w:eastAsia="en-US"/>
              </w:rPr>
              <w:t xml:space="preserve">     -</w:t>
            </w:r>
          </w:p>
        </w:tc>
      </w:tr>
      <w:tr w:rsidR="00944311" w:rsidRPr="00076ABC" w14:paraId="0E040950" w14:textId="77777777" w:rsidTr="00944311">
        <w:trPr>
          <w:trHeight w:val="20"/>
        </w:trPr>
        <w:tc>
          <w:tcPr>
            <w:tcW w:w="3175" w:type="dxa"/>
            <w:vAlign w:val="bottom"/>
          </w:tcPr>
          <w:p w14:paraId="513602F5" w14:textId="77777777" w:rsidR="00944311" w:rsidRPr="00076ABC" w:rsidRDefault="00944311" w:rsidP="00944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34" w:hanging="106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076ABC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สินทรัพย์สิทธิการใช้</w:t>
            </w:r>
          </w:p>
        </w:tc>
        <w:tc>
          <w:tcPr>
            <w:tcW w:w="1484" w:type="dxa"/>
            <w:vAlign w:val="bottom"/>
          </w:tcPr>
          <w:p w14:paraId="201C4467" w14:textId="679E61AE" w:rsidR="00944311" w:rsidRPr="009D671A" w:rsidRDefault="00944311" w:rsidP="00944311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180</w:t>
            </w:r>
          </w:p>
        </w:tc>
        <w:tc>
          <w:tcPr>
            <w:tcW w:w="255" w:type="dxa"/>
            <w:vAlign w:val="bottom"/>
          </w:tcPr>
          <w:p w14:paraId="7778DD42" w14:textId="77777777" w:rsidR="00944311" w:rsidRPr="00076ABC" w:rsidRDefault="00944311" w:rsidP="00944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57" w:type="dxa"/>
            <w:vAlign w:val="bottom"/>
          </w:tcPr>
          <w:p w14:paraId="72CD35DE" w14:textId="77777777" w:rsidR="00944311" w:rsidRPr="00CF5BF5" w:rsidRDefault="00944311" w:rsidP="00944311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eastAsia="SimSun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234</w:t>
            </w:r>
          </w:p>
        </w:tc>
        <w:tc>
          <w:tcPr>
            <w:tcW w:w="255" w:type="dxa"/>
            <w:vAlign w:val="bottom"/>
          </w:tcPr>
          <w:p w14:paraId="45988075" w14:textId="77777777" w:rsidR="00944311" w:rsidRPr="00076ABC" w:rsidRDefault="00944311" w:rsidP="00944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14" w:type="dxa"/>
            <w:vAlign w:val="bottom"/>
          </w:tcPr>
          <w:p w14:paraId="0684D742" w14:textId="25FC521D" w:rsidR="00944311" w:rsidRPr="009D671A" w:rsidRDefault="00944311" w:rsidP="00944311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180</w:t>
            </w:r>
          </w:p>
        </w:tc>
        <w:tc>
          <w:tcPr>
            <w:tcW w:w="255" w:type="dxa"/>
            <w:vAlign w:val="bottom"/>
          </w:tcPr>
          <w:p w14:paraId="3142AEC8" w14:textId="77777777" w:rsidR="00944311" w:rsidRPr="00076ABC" w:rsidRDefault="00944311" w:rsidP="00944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566" w:type="dxa"/>
            <w:vAlign w:val="bottom"/>
          </w:tcPr>
          <w:p w14:paraId="66380426" w14:textId="77777777" w:rsidR="00944311" w:rsidRPr="00CF5BF5" w:rsidRDefault="00944311" w:rsidP="00944311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eastAsia="SimSun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234</w:t>
            </w:r>
          </w:p>
        </w:tc>
      </w:tr>
      <w:tr w:rsidR="00944311" w:rsidRPr="00076ABC" w14:paraId="6C752991" w14:textId="77777777" w:rsidTr="00944311">
        <w:trPr>
          <w:trHeight w:val="20"/>
        </w:trPr>
        <w:tc>
          <w:tcPr>
            <w:tcW w:w="3175" w:type="dxa"/>
            <w:vAlign w:val="bottom"/>
          </w:tcPr>
          <w:p w14:paraId="4BE5FDEE" w14:textId="77777777" w:rsidR="00944311" w:rsidRPr="00076ABC" w:rsidRDefault="00944311" w:rsidP="00944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34" w:hanging="106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076ABC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หนี้สินตามสัญญาเช่า</w:t>
            </w:r>
          </w:p>
        </w:tc>
        <w:tc>
          <w:tcPr>
            <w:tcW w:w="1484" w:type="dxa"/>
            <w:vAlign w:val="bottom"/>
          </w:tcPr>
          <w:p w14:paraId="514B7252" w14:textId="0B6EF92F" w:rsidR="00944311" w:rsidRPr="009D671A" w:rsidRDefault="00944311" w:rsidP="00BB06F3">
            <w:pPr>
              <w:pStyle w:val="Preformatted"/>
              <w:tabs>
                <w:tab w:val="clear" w:pos="959"/>
                <w:tab w:val="clear" w:pos="9590"/>
                <w:tab w:val="left" w:pos="96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188</w:t>
            </w:r>
          </w:p>
        </w:tc>
        <w:tc>
          <w:tcPr>
            <w:tcW w:w="255" w:type="dxa"/>
            <w:vAlign w:val="bottom"/>
          </w:tcPr>
          <w:p w14:paraId="566D8BFB" w14:textId="77777777" w:rsidR="00944311" w:rsidRPr="00076ABC" w:rsidRDefault="00944311" w:rsidP="00944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57" w:type="dxa"/>
            <w:vAlign w:val="bottom"/>
          </w:tcPr>
          <w:p w14:paraId="439FEE01" w14:textId="77777777" w:rsidR="00944311" w:rsidRPr="00076ABC" w:rsidRDefault="00944311" w:rsidP="00944311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240</w:t>
            </w:r>
          </w:p>
        </w:tc>
        <w:tc>
          <w:tcPr>
            <w:tcW w:w="255" w:type="dxa"/>
            <w:vAlign w:val="bottom"/>
          </w:tcPr>
          <w:p w14:paraId="697A83B0" w14:textId="77777777" w:rsidR="00944311" w:rsidRPr="00076ABC" w:rsidRDefault="00944311" w:rsidP="00944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14" w:type="dxa"/>
            <w:vAlign w:val="bottom"/>
          </w:tcPr>
          <w:p w14:paraId="1C1AE349" w14:textId="1F5CE5D4" w:rsidR="00944311" w:rsidRPr="009D671A" w:rsidRDefault="00944311" w:rsidP="00944311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188</w:t>
            </w:r>
          </w:p>
        </w:tc>
        <w:tc>
          <w:tcPr>
            <w:tcW w:w="255" w:type="dxa"/>
            <w:vAlign w:val="bottom"/>
          </w:tcPr>
          <w:p w14:paraId="4E8E3405" w14:textId="77777777" w:rsidR="00944311" w:rsidRPr="00076ABC" w:rsidRDefault="00944311" w:rsidP="00944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566" w:type="dxa"/>
            <w:vAlign w:val="bottom"/>
          </w:tcPr>
          <w:p w14:paraId="406E8F1D" w14:textId="77777777" w:rsidR="00944311" w:rsidRPr="00076ABC" w:rsidRDefault="00944311" w:rsidP="00BB06F3">
            <w:pPr>
              <w:pStyle w:val="Preformatted"/>
              <w:tabs>
                <w:tab w:val="clear" w:pos="959"/>
                <w:tab w:val="clear" w:pos="9590"/>
                <w:tab w:val="left" w:pos="106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240</w:t>
            </w:r>
          </w:p>
        </w:tc>
      </w:tr>
      <w:tr w:rsidR="00944311" w:rsidRPr="00076ABC" w14:paraId="0D055224" w14:textId="77777777" w:rsidTr="00944311">
        <w:trPr>
          <w:trHeight w:val="20"/>
        </w:trPr>
        <w:tc>
          <w:tcPr>
            <w:tcW w:w="3175" w:type="dxa"/>
            <w:vAlign w:val="bottom"/>
          </w:tcPr>
          <w:p w14:paraId="65C89E4D" w14:textId="77777777" w:rsidR="00944311" w:rsidRPr="002F1260" w:rsidRDefault="00944311" w:rsidP="00944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34" w:hanging="106"/>
              <w:rPr>
                <w:rFonts w:ascii="Angsana New" w:hAnsi="Angsana New"/>
                <w:sz w:val="36"/>
                <w:szCs w:val="36"/>
                <w:cs/>
                <w:lang w:eastAsia="en-GB"/>
              </w:rPr>
            </w:pPr>
            <w:r w:rsidRPr="001A50D0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484" w:type="dxa"/>
            <w:tcBorders>
              <w:bottom w:val="nil"/>
            </w:tcBorders>
            <w:vAlign w:val="bottom"/>
          </w:tcPr>
          <w:p w14:paraId="5C6DEF46" w14:textId="127945BE" w:rsidR="00944311" w:rsidRPr="00076ABC" w:rsidRDefault="00944311" w:rsidP="00944311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43</w:t>
            </w:r>
          </w:p>
        </w:tc>
        <w:tc>
          <w:tcPr>
            <w:tcW w:w="255" w:type="dxa"/>
            <w:vAlign w:val="bottom"/>
          </w:tcPr>
          <w:p w14:paraId="00814193" w14:textId="77777777" w:rsidR="00944311" w:rsidRPr="00076ABC" w:rsidRDefault="00944311" w:rsidP="00944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57" w:type="dxa"/>
            <w:tcBorders>
              <w:bottom w:val="nil"/>
            </w:tcBorders>
            <w:vAlign w:val="bottom"/>
          </w:tcPr>
          <w:p w14:paraId="79BD6284" w14:textId="77777777" w:rsidR="00944311" w:rsidRDefault="00944311" w:rsidP="00944311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eastAsia="SimSun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43</w:t>
            </w:r>
          </w:p>
        </w:tc>
        <w:tc>
          <w:tcPr>
            <w:tcW w:w="255" w:type="dxa"/>
            <w:vAlign w:val="bottom"/>
          </w:tcPr>
          <w:p w14:paraId="7179520B" w14:textId="77777777" w:rsidR="00944311" w:rsidRPr="00076ABC" w:rsidRDefault="00944311" w:rsidP="00944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14" w:type="dxa"/>
            <w:tcBorders>
              <w:bottom w:val="nil"/>
            </w:tcBorders>
            <w:vAlign w:val="bottom"/>
          </w:tcPr>
          <w:p w14:paraId="564D718C" w14:textId="25E92128" w:rsidR="00944311" w:rsidRPr="00076ABC" w:rsidRDefault="00944311" w:rsidP="00BB06F3">
            <w:pPr>
              <w:pStyle w:val="Preformatted"/>
              <w:tabs>
                <w:tab w:val="clear" w:pos="0"/>
                <w:tab w:val="clear" w:pos="959"/>
                <w:tab w:val="clear" w:pos="9590"/>
                <w:tab w:val="left" w:pos="830"/>
              </w:tabs>
              <w:ind w:left="-94" w:right="-108"/>
              <w:jc w:val="center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076ABC">
              <w:rPr>
                <w:rFonts w:ascii="Angsana New" w:hAnsi="Angsana New"/>
                <w:sz w:val="30"/>
                <w:szCs w:val="30"/>
                <w:cs/>
                <w:lang w:eastAsia="en-US"/>
              </w:rPr>
              <w:t xml:space="preserve">     -</w:t>
            </w:r>
          </w:p>
        </w:tc>
        <w:tc>
          <w:tcPr>
            <w:tcW w:w="255" w:type="dxa"/>
            <w:vAlign w:val="bottom"/>
          </w:tcPr>
          <w:p w14:paraId="7409E3F2" w14:textId="77777777" w:rsidR="00944311" w:rsidRPr="00076ABC" w:rsidRDefault="00944311" w:rsidP="00944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566" w:type="dxa"/>
            <w:tcBorders>
              <w:bottom w:val="nil"/>
            </w:tcBorders>
            <w:vAlign w:val="bottom"/>
          </w:tcPr>
          <w:p w14:paraId="3A7A9DD2" w14:textId="77777777" w:rsidR="00944311" w:rsidRPr="00D24E47" w:rsidRDefault="00944311" w:rsidP="00944311">
            <w:pPr>
              <w:pStyle w:val="Preformatted"/>
              <w:tabs>
                <w:tab w:val="clear" w:pos="0"/>
                <w:tab w:val="clear" w:pos="959"/>
                <w:tab w:val="clear" w:pos="9590"/>
              </w:tabs>
              <w:ind w:left="-94" w:right="-108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F25141">
              <w:rPr>
                <w:rFonts w:ascii="Angsana New" w:hAnsi="Angsana New"/>
                <w:sz w:val="30"/>
                <w:szCs w:val="30"/>
                <w:cs/>
                <w:lang w:eastAsia="en-US"/>
              </w:rPr>
              <w:t xml:space="preserve">     -</w:t>
            </w:r>
          </w:p>
        </w:tc>
      </w:tr>
    </w:tbl>
    <w:p w14:paraId="202CE22E" w14:textId="77777777" w:rsidR="00E6467D" w:rsidRPr="00944311" w:rsidRDefault="00E6467D" w:rsidP="003E70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4EDD3E7" w14:textId="13121744" w:rsidR="0024693B" w:rsidRPr="00076ABC" w:rsidRDefault="0024693B" w:rsidP="002469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076ABC">
        <w:rPr>
          <w:rFonts w:ascii="Angsana New" w:hAnsi="Angsana New"/>
          <w:sz w:val="30"/>
          <w:szCs w:val="30"/>
          <w:cs/>
        </w:rPr>
        <w:t>รายการเคลื่อนไหวของเงิน</w:t>
      </w:r>
      <w:r>
        <w:rPr>
          <w:rFonts w:ascii="Angsana New" w:hAnsi="Angsana New"/>
          <w:sz w:val="30"/>
          <w:szCs w:val="30"/>
          <w:cs/>
        </w:rPr>
        <w:t>ให้</w:t>
      </w:r>
      <w:r w:rsidRPr="00076ABC">
        <w:rPr>
          <w:rFonts w:ascii="Angsana New" w:hAnsi="Angsana New"/>
          <w:sz w:val="30"/>
          <w:szCs w:val="30"/>
          <w:cs/>
        </w:rPr>
        <w:t>กู้ยืม</w:t>
      </w:r>
      <w:r w:rsidR="0083719F">
        <w:rPr>
          <w:rFonts w:ascii="Angsana New" w:hAnsi="Angsana New"/>
          <w:sz w:val="30"/>
          <w:szCs w:val="30"/>
          <w:cs/>
        </w:rPr>
        <w:t>แก่</w:t>
      </w:r>
      <w:r w:rsidRPr="00076ABC">
        <w:rPr>
          <w:rFonts w:ascii="Angsana New" w:hAnsi="Angsana New"/>
          <w:sz w:val="30"/>
          <w:szCs w:val="30"/>
          <w:cs/>
        </w:rPr>
        <w:t>กิจการที่เกี่ยวข้องกันในงบการเงินเฉพาะกิจการสำหรับงวด</w:t>
      </w:r>
      <w:r w:rsidR="00B550F3">
        <w:rPr>
          <w:rFonts w:ascii="Angsana New" w:hAnsi="Angsana New"/>
          <w:sz w:val="30"/>
          <w:szCs w:val="30"/>
          <w:cs/>
        </w:rPr>
        <w:t>หก</w:t>
      </w:r>
      <w:r w:rsidR="006048D4">
        <w:rPr>
          <w:rFonts w:ascii="Angsana New" w:hAnsi="Angsana New"/>
          <w:sz w:val="30"/>
          <w:szCs w:val="30"/>
          <w:cs/>
        </w:rPr>
        <w:t>เดือน</w:t>
      </w:r>
      <w:r w:rsidRPr="00076ABC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>
        <w:rPr>
          <w:rFonts w:ascii="Angsana New" w:hAnsi="Angsana New"/>
          <w:sz w:val="30"/>
          <w:szCs w:val="30"/>
        </w:rPr>
        <w:t>3</w:t>
      </w:r>
      <w:r w:rsidR="00B466DF" w:rsidRPr="00B466DF">
        <w:rPr>
          <w:rFonts w:ascii="Angsana New" w:hAnsi="Angsana New"/>
          <w:sz w:val="30"/>
          <w:szCs w:val="30"/>
        </w:rPr>
        <w:t>0</w:t>
      </w:r>
      <w:r>
        <w:rPr>
          <w:rFonts w:ascii="Angsana New" w:hAnsi="Angsana New"/>
          <w:sz w:val="30"/>
          <w:szCs w:val="30"/>
        </w:rPr>
        <w:t xml:space="preserve"> </w:t>
      </w:r>
      <w:r w:rsidR="00F2302D">
        <w:rPr>
          <w:rFonts w:ascii="Angsana New" w:hAnsi="Angsana New"/>
          <w:sz w:val="30"/>
          <w:szCs w:val="30"/>
          <w:cs/>
        </w:rPr>
        <w:t>ม</w:t>
      </w:r>
      <w:r w:rsidR="00B550F3">
        <w:rPr>
          <w:rFonts w:ascii="Angsana New" w:hAnsi="Angsana New"/>
          <w:sz w:val="30"/>
          <w:szCs w:val="30"/>
          <w:cs/>
        </w:rPr>
        <w:t>ิถุนายน</w:t>
      </w:r>
      <w:r w:rsidRPr="00076ABC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</w:t>
      </w:r>
      <w:r w:rsidR="00F2302D">
        <w:rPr>
          <w:rFonts w:ascii="Angsana New" w:hAnsi="Angsana New"/>
          <w:sz w:val="30"/>
          <w:szCs w:val="30"/>
        </w:rPr>
        <w:t>8</w:t>
      </w:r>
      <w:r w:rsidRPr="00076ABC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62E732E9" w14:textId="77777777" w:rsidR="0024693B" w:rsidRPr="00944311" w:rsidRDefault="0024693B" w:rsidP="002469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tbl>
      <w:tblPr>
        <w:tblW w:w="1006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175"/>
        <w:gridCol w:w="1484"/>
        <w:gridCol w:w="266"/>
        <w:gridCol w:w="1553"/>
        <w:gridCol w:w="238"/>
        <w:gridCol w:w="1540"/>
        <w:gridCol w:w="250"/>
        <w:gridCol w:w="1556"/>
      </w:tblGrid>
      <w:tr w:rsidR="0024693B" w:rsidRPr="00076ABC" w14:paraId="3DCEABEF" w14:textId="77777777" w:rsidTr="00944311">
        <w:trPr>
          <w:trHeight w:val="20"/>
          <w:tblHeader/>
        </w:trPr>
        <w:tc>
          <w:tcPr>
            <w:tcW w:w="3175" w:type="dxa"/>
            <w:vAlign w:val="bottom"/>
          </w:tcPr>
          <w:p w14:paraId="5A99075C" w14:textId="77777777" w:rsidR="0024693B" w:rsidRPr="00076ABC" w:rsidRDefault="0024693B" w:rsidP="00232A3A">
            <w:pPr>
              <w:pStyle w:val="Preformatted"/>
              <w:tabs>
                <w:tab w:val="clear" w:pos="0"/>
                <w:tab w:val="clear" w:pos="959"/>
                <w:tab w:val="clear" w:pos="9590"/>
              </w:tabs>
              <w:ind w:left="34" w:right="282"/>
              <w:rPr>
                <w:rFonts w:ascii="Angsana New" w:hAnsi="Angsana New"/>
                <w:sz w:val="30"/>
                <w:szCs w:val="30"/>
                <w:u w:val="single"/>
                <w:cs/>
                <w:lang w:eastAsia="en-US"/>
              </w:rPr>
            </w:pPr>
          </w:p>
        </w:tc>
        <w:tc>
          <w:tcPr>
            <w:tcW w:w="6887" w:type="dxa"/>
            <w:gridSpan w:val="7"/>
            <w:tcBorders>
              <w:bottom w:val="single" w:sz="4" w:space="0" w:color="auto"/>
            </w:tcBorders>
          </w:tcPr>
          <w:p w14:paraId="3BBC31C8" w14:textId="77777777" w:rsidR="0024693B" w:rsidRPr="00076ABC" w:rsidRDefault="0024693B" w:rsidP="00232A3A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</w:tabs>
              <w:ind w:left="-57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76ABC">
              <w:rPr>
                <w:rFonts w:ascii="Angsana New" w:hAnsi="Angsana New" w:cs="Angsana New"/>
                <w:sz w:val="30"/>
                <w:szCs w:val="30"/>
                <w:cs/>
              </w:rPr>
              <w:t>พันบาท</w:t>
            </w:r>
          </w:p>
        </w:tc>
      </w:tr>
      <w:tr w:rsidR="0024693B" w:rsidRPr="00076ABC" w14:paraId="7A3A7E70" w14:textId="77777777" w:rsidTr="00944311">
        <w:trPr>
          <w:trHeight w:val="20"/>
          <w:tblHeader/>
        </w:trPr>
        <w:tc>
          <w:tcPr>
            <w:tcW w:w="3175" w:type="dxa"/>
            <w:vAlign w:val="bottom"/>
          </w:tcPr>
          <w:p w14:paraId="3CA6C757" w14:textId="77777777" w:rsidR="0024693B" w:rsidRPr="00076ABC" w:rsidRDefault="0024693B" w:rsidP="00232A3A">
            <w:pPr>
              <w:pStyle w:val="Preformatted"/>
              <w:tabs>
                <w:tab w:val="clear" w:pos="0"/>
                <w:tab w:val="clear" w:pos="959"/>
                <w:tab w:val="clear" w:pos="9590"/>
              </w:tabs>
              <w:ind w:left="34" w:right="282"/>
              <w:rPr>
                <w:rFonts w:ascii="Angsana New" w:hAnsi="Angsana New"/>
                <w:sz w:val="30"/>
                <w:szCs w:val="30"/>
                <w:u w:val="single"/>
                <w:cs/>
                <w:lang w:eastAsia="en-US"/>
              </w:rPr>
            </w:pPr>
          </w:p>
        </w:tc>
        <w:tc>
          <w:tcPr>
            <w:tcW w:w="1484" w:type="dxa"/>
            <w:tcBorders>
              <w:top w:val="single" w:sz="4" w:space="0" w:color="auto"/>
              <w:bottom w:val="single" w:sz="4" w:space="0" w:color="auto"/>
            </w:tcBorders>
          </w:tcPr>
          <w:p w14:paraId="653A3470" w14:textId="77777777" w:rsidR="0024693B" w:rsidRPr="00D04182" w:rsidRDefault="0024693B" w:rsidP="00232A3A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04182">
              <w:rPr>
                <w:rFonts w:ascii="Angsana New" w:hAnsi="Angsana New" w:cs="Angsana New"/>
                <w:sz w:val="30"/>
                <w:szCs w:val="30"/>
                <w:cs/>
              </w:rPr>
              <w:t>ยอดยกมาต้นงวด</w:t>
            </w:r>
          </w:p>
        </w:tc>
        <w:tc>
          <w:tcPr>
            <w:tcW w:w="266" w:type="dxa"/>
            <w:tcBorders>
              <w:top w:val="single" w:sz="4" w:space="0" w:color="auto"/>
            </w:tcBorders>
          </w:tcPr>
          <w:p w14:paraId="04FA92BE" w14:textId="77777777" w:rsidR="0024693B" w:rsidRPr="00D04182" w:rsidRDefault="0024693B" w:rsidP="00232A3A">
            <w:pPr>
              <w:pStyle w:val="jern1"/>
              <w:pBdr>
                <w:bottom w:val="none" w:sz="0" w:space="0" w:color="auto"/>
              </w:pBd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3" w:type="dxa"/>
            <w:tcBorders>
              <w:top w:val="single" w:sz="4" w:space="0" w:color="auto"/>
              <w:bottom w:val="single" w:sz="4" w:space="0" w:color="auto"/>
            </w:tcBorders>
          </w:tcPr>
          <w:p w14:paraId="1BDC45A3" w14:textId="77777777" w:rsidR="0024693B" w:rsidRPr="00076ABC" w:rsidRDefault="0024693B" w:rsidP="00232A3A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</w:tabs>
              <w:ind w:left="-57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76ABC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6C68440C" w14:textId="77777777" w:rsidR="0024693B" w:rsidRPr="00076ABC" w:rsidRDefault="0024693B" w:rsidP="00232A3A">
            <w:pPr>
              <w:pStyle w:val="jern1"/>
              <w:pBdr>
                <w:bottom w:val="none" w:sz="0" w:space="0" w:color="auto"/>
              </w:pBd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40" w:type="dxa"/>
            <w:tcBorders>
              <w:top w:val="single" w:sz="4" w:space="0" w:color="auto"/>
              <w:bottom w:val="single" w:sz="4" w:space="0" w:color="auto"/>
            </w:tcBorders>
          </w:tcPr>
          <w:p w14:paraId="77076549" w14:textId="77777777" w:rsidR="0024693B" w:rsidRPr="00076ABC" w:rsidRDefault="0024693B" w:rsidP="00232A3A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</w:tabs>
              <w:ind w:left="-57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76ABC">
              <w:rPr>
                <w:rFonts w:ascii="Angsana New" w:hAnsi="Angsana New" w:cs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250" w:type="dxa"/>
            <w:tcBorders>
              <w:top w:val="single" w:sz="4" w:space="0" w:color="auto"/>
            </w:tcBorders>
          </w:tcPr>
          <w:p w14:paraId="71C59522" w14:textId="77777777" w:rsidR="0024693B" w:rsidRPr="00076ABC" w:rsidRDefault="0024693B" w:rsidP="00232A3A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</w:tabs>
              <w:ind w:left="-57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6" w:type="dxa"/>
            <w:tcBorders>
              <w:top w:val="single" w:sz="4" w:space="0" w:color="auto"/>
              <w:bottom w:val="single" w:sz="4" w:space="0" w:color="auto"/>
            </w:tcBorders>
          </w:tcPr>
          <w:p w14:paraId="43F71DAE" w14:textId="77777777" w:rsidR="0024693B" w:rsidRPr="00076ABC" w:rsidRDefault="0024693B" w:rsidP="00232A3A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</w:tabs>
              <w:ind w:left="-108" w:right="-12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76ABC">
              <w:rPr>
                <w:rFonts w:ascii="Angsana New" w:hAnsi="Angsana New" w:cs="Angsana New"/>
                <w:sz w:val="30"/>
                <w:szCs w:val="30"/>
                <w:cs/>
              </w:rPr>
              <w:t>ยอดยกไปสิ้นงวด</w:t>
            </w:r>
          </w:p>
        </w:tc>
      </w:tr>
      <w:tr w:rsidR="00944311" w:rsidRPr="00076ABC" w14:paraId="5A598030" w14:textId="77777777" w:rsidTr="00944311">
        <w:trPr>
          <w:trHeight w:val="20"/>
        </w:trPr>
        <w:tc>
          <w:tcPr>
            <w:tcW w:w="3175" w:type="dxa"/>
            <w:vAlign w:val="bottom"/>
          </w:tcPr>
          <w:p w14:paraId="311193E9" w14:textId="77777777" w:rsidR="00944311" w:rsidRPr="00076ABC" w:rsidRDefault="00944311" w:rsidP="00944311">
            <w:pPr>
              <w:tabs>
                <w:tab w:val="clear" w:pos="2580"/>
                <w:tab w:val="clear" w:pos="2807"/>
                <w:tab w:val="left" w:pos="2790"/>
              </w:tabs>
              <w:ind w:left="-72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076ABC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บริษัทย่อย</w:t>
            </w:r>
          </w:p>
        </w:tc>
        <w:tc>
          <w:tcPr>
            <w:tcW w:w="1484" w:type="dxa"/>
            <w:tcBorders>
              <w:bottom w:val="double" w:sz="4" w:space="0" w:color="auto"/>
            </w:tcBorders>
            <w:vAlign w:val="bottom"/>
          </w:tcPr>
          <w:p w14:paraId="0A6429FD" w14:textId="77777777" w:rsidR="00944311" w:rsidRPr="00F2302D" w:rsidRDefault="00944311" w:rsidP="00944311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eastAsia="SimSun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en-GB"/>
              </w:rPr>
              <w:t>10</w:t>
            </w:r>
            <w:r w:rsidRPr="00076ABC">
              <w:rPr>
                <w:rFonts w:ascii="Angsana New" w:eastAsia="SimSun" w:hAnsi="Angsana New"/>
                <w:sz w:val="30"/>
                <w:szCs w:val="30"/>
                <w:lang w:eastAsia="en-GB"/>
              </w:rPr>
              <w:t>,</w:t>
            </w:r>
            <w:r w:rsidRPr="00B7690B">
              <w:rPr>
                <w:rFonts w:ascii="Angsana New" w:eastAsia="SimSun" w:hAnsi="Angsana New"/>
                <w:sz w:val="30"/>
                <w:szCs w:val="30"/>
                <w:lang w:eastAsia="en-GB"/>
              </w:rPr>
              <w:t>000</w:t>
            </w:r>
          </w:p>
        </w:tc>
        <w:tc>
          <w:tcPr>
            <w:tcW w:w="266" w:type="dxa"/>
          </w:tcPr>
          <w:p w14:paraId="3FAB884E" w14:textId="77777777" w:rsidR="00944311" w:rsidRPr="00076ABC" w:rsidRDefault="00944311" w:rsidP="00944311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553" w:type="dxa"/>
            <w:tcBorders>
              <w:bottom w:val="double" w:sz="4" w:space="0" w:color="auto"/>
            </w:tcBorders>
            <w:vAlign w:val="bottom"/>
          </w:tcPr>
          <w:p w14:paraId="3298F76C" w14:textId="2F13F389" w:rsidR="00944311" w:rsidRPr="00076ABC" w:rsidRDefault="00944311" w:rsidP="00944311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15,000</w:t>
            </w:r>
          </w:p>
        </w:tc>
        <w:tc>
          <w:tcPr>
            <w:tcW w:w="238" w:type="dxa"/>
            <w:vAlign w:val="bottom"/>
          </w:tcPr>
          <w:p w14:paraId="3158B0F8" w14:textId="77777777" w:rsidR="00944311" w:rsidRPr="00076ABC" w:rsidRDefault="00944311" w:rsidP="00944311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540" w:type="dxa"/>
            <w:tcBorders>
              <w:bottom w:val="double" w:sz="4" w:space="0" w:color="auto"/>
            </w:tcBorders>
            <w:vAlign w:val="bottom"/>
          </w:tcPr>
          <w:p w14:paraId="3289DF8E" w14:textId="28E1DDBC" w:rsidR="00944311" w:rsidRPr="00076ABC" w:rsidRDefault="00944311" w:rsidP="00BB06F3">
            <w:pPr>
              <w:pStyle w:val="Preformatted"/>
              <w:tabs>
                <w:tab w:val="clear" w:pos="0"/>
                <w:tab w:val="clear" w:pos="959"/>
                <w:tab w:val="clear" w:pos="9590"/>
                <w:tab w:val="left" w:pos="940"/>
              </w:tabs>
              <w:ind w:left="-94" w:right="-108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076ABC">
              <w:rPr>
                <w:rFonts w:ascii="Angsana New" w:hAnsi="Angsana New"/>
                <w:sz w:val="30"/>
                <w:szCs w:val="30"/>
                <w:cs/>
                <w:lang w:eastAsia="en-US"/>
              </w:rPr>
              <w:t xml:space="preserve">     -</w:t>
            </w:r>
          </w:p>
        </w:tc>
        <w:tc>
          <w:tcPr>
            <w:tcW w:w="250" w:type="dxa"/>
            <w:vAlign w:val="bottom"/>
          </w:tcPr>
          <w:p w14:paraId="6E520CAC" w14:textId="77777777" w:rsidR="00944311" w:rsidRPr="00826039" w:rsidRDefault="00944311" w:rsidP="00944311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556" w:type="dxa"/>
            <w:tcBorders>
              <w:bottom w:val="double" w:sz="4" w:space="0" w:color="auto"/>
            </w:tcBorders>
            <w:vAlign w:val="bottom"/>
          </w:tcPr>
          <w:p w14:paraId="5CBD0444" w14:textId="241E9185" w:rsidR="00944311" w:rsidRPr="00076ABC" w:rsidRDefault="00944311" w:rsidP="00944311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25,000</w:t>
            </w:r>
          </w:p>
        </w:tc>
      </w:tr>
    </w:tbl>
    <w:p w14:paraId="3697A953" w14:textId="77777777" w:rsidR="0025124F" w:rsidRPr="00082248" w:rsidRDefault="0025124F" w:rsidP="003E70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7347A09A" w14:textId="77777777" w:rsidR="00F2302D" w:rsidRDefault="00F2302D" w:rsidP="00F230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1560"/>
        </w:tabs>
        <w:spacing w:line="0" w:lineRule="atLeast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1DE930C7" w14:textId="77777777" w:rsidR="00F2302D" w:rsidRDefault="00F2302D" w:rsidP="00F230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1560"/>
        </w:tabs>
        <w:spacing w:line="0" w:lineRule="atLeast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16010D73" w14:textId="77777777" w:rsidR="00F2302D" w:rsidRDefault="00F2302D" w:rsidP="00F230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1560"/>
        </w:tabs>
        <w:spacing w:line="0" w:lineRule="atLeast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16DAF5F" w14:textId="77777777" w:rsidR="00951E1F" w:rsidRDefault="00951E1F" w:rsidP="00F230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1560"/>
        </w:tabs>
        <w:spacing w:line="0" w:lineRule="atLeast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7EDAB00" w14:textId="77777777" w:rsidR="00996AF6" w:rsidRDefault="00996AF6" w:rsidP="00F230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1560"/>
        </w:tabs>
        <w:spacing w:line="0" w:lineRule="atLeast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8E4DD85" w14:textId="77777777" w:rsidR="00416BB4" w:rsidRDefault="00416BB4" w:rsidP="00F230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1560"/>
        </w:tabs>
        <w:spacing w:line="0" w:lineRule="atLeast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BA91022" w14:textId="77777777" w:rsidR="00996AF6" w:rsidRPr="00F2302D" w:rsidRDefault="00996AF6" w:rsidP="00F230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1560"/>
        </w:tabs>
        <w:spacing w:line="0" w:lineRule="atLeast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5FDCBED1" w14:textId="77777777" w:rsidR="00F745C0" w:rsidRPr="00CD23DA" w:rsidRDefault="00F745C0" w:rsidP="00D10E0B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1560"/>
        </w:tabs>
        <w:spacing w:line="0" w:lineRule="atLeast"/>
        <w:ind w:left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CD23DA">
        <w:rPr>
          <w:rFonts w:ascii="Angsana New" w:hAnsi="Angsana New"/>
          <w:b/>
          <w:bCs/>
          <w:sz w:val="30"/>
          <w:szCs w:val="30"/>
          <w:cs/>
        </w:rPr>
        <w:lastRenderedPageBreak/>
        <w:t>ลูกหนี้การค้า</w:t>
      </w:r>
      <w:r w:rsidRPr="00CD23DA">
        <w:rPr>
          <w:rFonts w:ascii="Angsana New" w:hAnsi="Angsana New"/>
          <w:b/>
          <w:bCs/>
          <w:sz w:val="30"/>
          <w:szCs w:val="30"/>
        </w:rPr>
        <w:t xml:space="preserve"> </w:t>
      </w:r>
      <w:r w:rsidR="00C902D4" w:rsidRPr="00CD23DA">
        <w:rPr>
          <w:rFonts w:ascii="Angsana New" w:hAnsi="Angsana New"/>
          <w:b/>
          <w:bCs/>
          <w:sz w:val="30"/>
          <w:szCs w:val="30"/>
          <w:cs/>
        </w:rPr>
        <w:t>-</w:t>
      </w:r>
      <w:r w:rsidRPr="00CD23DA">
        <w:rPr>
          <w:rFonts w:ascii="Angsana New" w:hAnsi="Angsana New"/>
          <w:b/>
          <w:bCs/>
          <w:sz w:val="30"/>
          <w:szCs w:val="30"/>
        </w:rPr>
        <w:t xml:space="preserve"> </w:t>
      </w:r>
      <w:r w:rsidRPr="00CD23DA">
        <w:rPr>
          <w:rFonts w:ascii="Angsana New" w:hAnsi="Angsana New"/>
          <w:b/>
          <w:bCs/>
          <w:sz w:val="30"/>
          <w:szCs w:val="30"/>
          <w:cs/>
        </w:rPr>
        <w:t>สุทธิ</w:t>
      </w:r>
    </w:p>
    <w:p w14:paraId="3291494B" w14:textId="77777777" w:rsidR="0062372A" w:rsidRPr="00944311" w:rsidRDefault="0062372A" w:rsidP="00F031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jc w:val="thaiDistribute"/>
        <w:rPr>
          <w:rFonts w:ascii="Angsana New" w:hAnsi="Angsana New"/>
          <w:sz w:val="30"/>
          <w:szCs w:val="30"/>
        </w:rPr>
      </w:pPr>
    </w:p>
    <w:p w14:paraId="0AB59545" w14:textId="568DEC52" w:rsidR="006351AC" w:rsidRPr="00CD23DA" w:rsidRDefault="00C3163B" w:rsidP="00C316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30"/>
          <w:szCs w:val="30"/>
        </w:rPr>
      </w:pPr>
      <w:r w:rsidRPr="00CD23DA">
        <w:rPr>
          <w:rFonts w:ascii="Angsana New" w:hAnsi="Angsana New"/>
          <w:sz w:val="30"/>
          <w:szCs w:val="30"/>
          <w:cs/>
        </w:rPr>
        <w:t xml:space="preserve">ลูกหนี้การค้า </w:t>
      </w:r>
      <w:r w:rsidR="000B0DF5" w:rsidRPr="00CD23DA">
        <w:rPr>
          <w:rFonts w:ascii="Angsana New" w:hAnsi="Angsana New"/>
          <w:sz w:val="30"/>
          <w:szCs w:val="30"/>
        </w:rPr>
        <w:t>-</w:t>
      </w:r>
      <w:r w:rsidR="000B0DF5" w:rsidRPr="00CD23DA">
        <w:rPr>
          <w:rFonts w:ascii="Angsana New" w:hAnsi="Angsana New"/>
          <w:sz w:val="30"/>
          <w:szCs w:val="30"/>
          <w:cs/>
        </w:rPr>
        <w:t xml:space="preserve"> สุทธิ </w:t>
      </w:r>
      <w:r w:rsidRPr="00CD23DA">
        <w:rPr>
          <w:rFonts w:ascii="Angsana New" w:hAnsi="Angsana New"/>
          <w:sz w:val="30"/>
          <w:szCs w:val="30"/>
          <w:cs/>
        </w:rPr>
        <w:t xml:space="preserve">ณ วันที่ </w:t>
      </w:r>
      <w:r w:rsidR="00E45C92">
        <w:rPr>
          <w:rFonts w:ascii="Angsana New" w:hAnsi="Angsana New"/>
          <w:sz w:val="30"/>
          <w:szCs w:val="30"/>
        </w:rPr>
        <w:t>3</w:t>
      </w:r>
      <w:r w:rsidR="00B466DF" w:rsidRPr="00B466DF">
        <w:rPr>
          <w:rFonts w:ascii="Angsana New" w:hAnsi="Angsana New"/>
          <w:sz w:val="30"/>
          <w:szCs w:val="30"/>
        </w:rPr>
        <w:t>0</w:t>
      </w:r>
      <w:r w:rsidR="00C839C9">
        <w:rPr>
          <w:rFonts w:ascii="Angsana New" w:hAnsi="Angsana New"/>
          <w:sz w:val="30"/>
          <w:szCs w:val="30"/>
        </w:rPr>
        <w:t xml:space="preserve"> </w:t>
      </w:r>
      <w:r w:rsidR="00F2302D">
        <w:rPr>
          <w:rFonts w:ascii="Angsana New" w:hAnsi="Angsana New"/>
          <w:sz w:val="30"/>
          <w:szCs w:val="30"/>
          <w:cs/>
        </w:rPr>
        <w:t>ม</w:t>
      </w:r>
      <w:r w:rsidR="00B550F3">
        <w:rPr>
          <w:rFonts w:ascii="Angsana New" w:hAnsi="Angsana New"/>
          <w:sz w:val="30"/>
          <w:szCs w:val="30"/>
          <w:cs/>
        </w:rPr>
        <w:t>ิถุนายน</w:t>
      </w:r>
      <w:r w:rsidR="009406A2" w:rsidRPr="00CD23DA">
        <w:rPr>
          <w:rFonts w:ascii="Angsana New" w:hAnsi="Angsana New"/>
          <w:sz w:val="30"/>
          <w:szCs w:val="30"/>
          <w:cs/>
        </w:rPr>
        <w:t xml:space="preserve"> </w:t>
      </w:r>
      <w:r w:rsidR="00E45C92">
        <w:rPr>
          <w:rFonts w:ascii="Angsana New" w:hAnsi="Angsana New"/>
          <w:sz w:val="30"/>
          <w:szCs w:val="30"/>
        </w:rPr>
        <w:t>256</w:t>
      </w:r>
      <w:r w:rsidR="00F2302D">
        <w:rPr>
          <w:rFonts w:ascii="Angsana New" w:hAnsi="Angsana New"/>
          <w:sz w:val="30"/>
          <w:szCs w:val="30"/>
        </w:rPr>
        <w:t>8</w:t>
      </w:r>
      <w:r w:rsidRPr="00CD23DA">
        <w:rPr>
          <w:rFonts w:ascii="Angsana New" w:hAnsi="Angsana New"/>
          <w:sz w:val="30"/>
          <w:szCs w:val="30"/>
        </w:rPr>
        <w:t xml:space="preserve"> </w:t>
      </w:r>
      <w:r w:rsidRPr="00CD23DA">
        <w:rPr>
          <w:rFonts w:ascii="Angsana New" w:hAnsi="Angsana New"/>
          <w:sz w:val="30"/>
          <w:szCs w:val="30"/>
          <w:cs/>
        </w:rPr>
        <w:t>และ</w:t>
      </w:r>
      <w:r w:rsidR="00F73FE2" w:rsidRPr="00CD23DA">
        <w:rPr>
          <w:rFonts w:ascii="Angsana New" w:hAnsi="Angsana New"/>
          <w:sz w:val="30"/>
          <w:szCs w:val="30"/>
          <w:cs/>
        </w:rPr>
        <w:t xml:space="preserve">วันที่ </w:t>
      </w:r>
      <w:r w:rsidR="00E45C92">
        <w:rPr>
          <w:rFonts w:ascii="Angsana New" w:hAnsi="Angsana New"/>
          <w:sz w:val="30"/>
          <w:szCs w:val="30"/>
        </w:rPr>
        <w:t>31</w:t>
      </w:r>
      <w:r w:rsidR="00F73FE2" w:rsidRPr="00CD23DA">
        <w:rPr>
          <w:rFonts w:ascii="Angsana New" w:hAnsi="Angsana New"/>
          <w:sz w:val="30"/>
          <w:szCs w:val="30"/>
          <w:cs/>
        </w:rPr>
        <w:t xml:space="preserve"> ธันวาคม</w:t>
      </w:r>
      <w:r w:rsidRPr="00CD23DA">
        <w:rPr>
          <w:rFonts w:ascii="Angsana New" w:hAnsi="Angsana New"/>
          <w:sz w:val="30"/>
          <w:szCs w:val="30"/>
          <w:cs/>
        </w:rPr>
        <w:t xml:space="preserve"> </w:t>
      </w:r>
      <w:r w:rsidR="00E45C92">
        <w:rPr>
          <w:rFonts w:ascii="Angsana New" w:hAnsi="Angsana New"/>
          <w:sz w:val="30"/>
          <w:szCs w:val="30"/>
        </w:rPr>
        <w:t>256</w:t>
      </w:r>
      <w:r w:rsidR="00F2302D">
        <w:rPr>
          <w:rFonts w:ascii="Angsana New" w:hAnsi="Angsana New"/>
          <w:sz w:val="30"/>
          <w:szCs w:val="30"/>
        </w:rPr>
        <w:t>7</w:t>
      </w:r>
      <w:r w:rsidRPr="00CD23DA">
        <w:rPr>
          <w:rFonts w:ascii="Angsana New" w:hAnsi="Angsana New"/>
          <w:sz w:val="30"/>
          <w:szCs w:val="30"/>
          <w:cs/>
        </w:rPr>
        <w:t xml:space="preserve"> แยกตามอายุหนี้ที่ค้างชำระได้ดังนี้</w:t>
      </w:r>
    </w:p>
    <w:p w14:paraId="732C356E" w14:textId="77777777" w:rsidR="005E434E" w:rsidRPr="00944311" w:rsidRDefault="005E434E" w:rsidP="00C316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10216" w:type="dxa"/>
        <w:tblLayout w:type="fixed"/>
        <w:tblLook w:val="0000" w:firstRow="0" w:lastRow="0" w:firstColumn="0" w:lastColumn="0" w:noHBand="0" w:noVBand="0"/>
      </w:tblPr>
      <w:tblGrid>
        <w:gridCol w:w="3529"/>
        <w:gridCol w:w="1470"/>
        <w:gridCol w:w="247"/>
        <w:gridCol w:w="1478"/>
        <w:gridCol w:w="249"/>
        <w:gridCol w:w="1452"/>
        <w:gridCol w:w="249"/>
        <w:gridCol w:w="1542"/>
      </w:tblGrid>
      <w:tr w:rsidR="005E434E" w:rsidRPr="00CD23DA" w14:paraId="32FEC7D3" w14:textId="77777777" w:rsidTr="00F34A50">
        <w:trPr>
          <w:trHeight w:val="20"/>
        </w:trPr>
        <w:tc>
          <w:tcPr>
            <w:tcW w:w="3529" w:type="dxa"/>
            <w:vAlign w:val="bottom"/>
          </w:tcPr>
          <w:p w14:paraId="020AB41A" w14:textId="77777777" w:rsidR="005E434E" w:rsidRPr="00CD23DA" w:rsidRDefault="005E434E" w:rsidP="00950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687" w:type="dxa"/>
            <w:gridSpan w:val="7"/>
            <w:tcBorders>
              <w:bottom w:val="single" w:sz="4" w:space="0" w:color="auto"/>
            </w:tcBorders>
            <w:vAlign w:val="bottom"/>
          </w:tcPr>
          <w:p w14:paraId="6FABF5BA" w14:textId="77777777" w:rsidR="005E434E" w:rsidRPr="00CD23DA" w:rsidRDefault="005E434E" w:rsidP="004D490E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center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CD23DA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พันบาท</w:t>
            </w:r>
          </w:p>
        </w:tc>
      </w:tr>
      <w:tr w:rsidR="005E434E" w:rsidRPr="00CD23DA" w14:paraId="19758A1E" w14:textId="77777777" w:rsidTr="00F34A50">
        <w:trPr>
          <w:trHeight w:val="20"/>
        </w:trPr>
        <w:tc>
          <w:tcPr>
            <w:tcW w:w="3529" w:type="dxa"/>
            <w:vAlign w:val="bottom"/>
          </w:tcPr>
          <w:p w14:paraId="7344BFBE" w14:textId="77777777" w:rsidR="005E434E" w:rsidRPr="00CD23DA" w:rsidRDefault="005E434E" w:rsidP="00950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19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F7CD0EA" w14:textId="77777777" w:rsidR="005E434E" w:rsidRPr="00CD23DA" w:rsidRDefault="005E434E" w:rsidP="00950A34">
            <w:pPr>
              <w:pStyle w:val="jern1"/>
              <w:pBdr>
                <w:bottom w:val="none" w:sz="0" w:space="0" w:color="auto"/>
              </w:pBd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D23D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9" w:type="dxa"/>
            <w:tcBorders>
              <w:top w:val="single" w:sz="4" w:space="0" w:color="auto"/>
            </w:tcBorders>
          </w:tcPr>
          <w:p w14:paraId="62676245" w14:textId="77777777" w:rsidR="005E434E" w:rsidRPr="00CD23DA" w:rsidRDefault="005E434E" w:rsidP="00950A34">
            <w:pPr>
              <w:pStyle w:val="jern1"/>
              <w:pBdr>
                <w:bottom w:val="none" w:sz="0" w:space="0" w:color="auto"/>
              </w:pBd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24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331D2ED" w14:textId="77777777" w:rsidR="005E434E" w:rsidRPr="00CD23DA" w:rsidRDefault="005E434E" w:rsidP="00950A34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</w:tabs>
              <w:ind w:left="-57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D23D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634B4" w:rsidRPr="00CD23DA" w14:paraId="53DFEFB9" w14:textId="77777777" w:rsidTr="00F34A50">
        <w:trPr>
          <w:trHeight w:val="63"/>
        </w:trPr>
        <w:tc>
          <w:tcPr>
            <w:tcW w:w="3529" w:type="dxa"/>
            <w:vAlign w:val="bottom"/>
          </w:tcPr>
          <w:p w14:paraId="4D406755" w14:textId="77777777" w:rsidR="002634B4" w:rsidRPr="00CD23DA" w:rsidRDefault="002634B4" w:rsidP="00263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0" w:type="dxa"/>
            <w:tcBorders>
              <w:top w:val="single" w:sz="4" w:space="0" w:color="auto"/>
              <w:bottom w:val="single" w:sz="4" w:space="0" w:color="auto"/>
            </w:tcBorders>
          </w:tcPr>
          <w:p w14:paraId="3AC8F7D4" w14:textId="403797BD" w:rsidR="002634B4" w:rsidRPr="00CD23DA" w:rsidRDefault="00B550F3" w:rsidP="00032A7D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 xml:space="preserve">มิถุนายน </w:t>
            </w:r>
            <w:r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247" w:type="dxa"/>
            <w:tcBorders>
              <w:top w:val="single" w:sz="4" w:space="0" w:color="auto"/>
            </w:tcBorders>
          </w:tcPr>
          <w:p w14:paraId="4AD85296" w14:textId="77777777" w:rsidR="002634B4" w:rsidRPr="00CD23DA" w:rsidRDefault="002634B4" w:rsidP="002634B4">
            <w:pPr>
              <w:pStyle w:val="jern1"/>
              <w:pBdr>
                <w:bottom w:val="none" w:sz="0" w:space="0" w:color="auto"/>
              </w:pBd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8" w:type="dxa"/>
            <w:tcBorders>
              <w:top w:val="single" w:sz="4" w:space="0" w:color="auto"/>
              <w:bottom w:val="single" w:sz="4" w:space="0" w:color="auto"/>
            </w:tcBorders>
          </w:tcPr>
          <w:p w14:paraId="67E524C6" w14:textId="77777777" w:rsidR="002634B4" w:rsidRPr="00CD23DA" w:rsidRDefault="00E45C92" w:rsidP="002634B4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2634B4" w:rsidRPr="00076ABC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2634B4" w:rsidRPr="00076ABC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  <w:r w:rsidR="002634B4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FA3FF8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249" w:type="dxa"/>
          </w:tcPr>
          <w:p w14:paraId="5CC0A96D" w14:textId="77777777" w:rsidR="002634B4" w:rsidRPr="00CD23DA" w:rsidRDefault="002634B4" w:rsidP="002634B4">
            <w:pPr>
              <w:pStyle w:val="jern1"/>
              <w:pBdr>
                <w:bottom w:val="none" w:sz="0" w:space="0" w:color="auto"/>
              </w:pBd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2" w:type="dxa"/>
            <w:tcBorders>
              <w:bottom w:val="single" w:sz="4" w:space="0" w:color="auto"/>
            </w:tcBorders>
          </w:tcPr>
          <w:p w14:paraId="6630B135" w14:textId="341C926A" w:rsidR="002634B4" w:rsidRPr="00CD23DA" w:rsidRDefault="002634B4" w:rsidP="00032A7D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</w:tabs>
              <w:ind w:left="-21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 xml:space="preserve">  </w:t>
            </w:r>
            <w:r w:rsidR="00B550F3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="00B550F3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มิถุนายน </w:t>
            </w:r>
            <w:r w:rsidR="00B550F3"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249" w:type="dxa"/>
          </w:tcPr>
          <w:p w14:paraId="750B2CB2" w14:textId="77777777" w:rsidR="002634B4" w:rsidRPr="00CD23DA" w:rsidRDefault="002634B4" w:rsidP="002634B4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</w:tabs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42" w:type="dxa"/>
            <w:tcBorders>
              <w:bottom w:val="single" w:sz="4" w:space="0" w:color="auto"/>
            </w:tcBorders>
          </w:tcPr>
          <w:p w14:paraId="48BE9ED3" w14:textId="77777777" w:rsidR="002634B4" w:rsidRPr="00CD23DA" w:rsidRDefault="00E45C92" w:rsidP="002634B4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</w:tabs>
              <w:ind w:left="-108" w:right="-12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2634B4" w:rsidRPr="00076ABC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2634B4" w:rsidRPr="00076ABC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FA3FF8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</w:tr>
      <w:tr w:rsidR="00F2302D" w:rsidRPr="00CD23DA" w14:paraId="7D03C8C8" w14:textId="77777777" w:rsidTr="00F34A50">
        <w:trPr>
          <w:trHeight w:val="20"/>
        </w:trPr>
        <w:tc>
          <w:tcPr>
            <w:tcW w:w="3529" w:type="dxa"/>
            <w:vAlign w:val="bottom"/>
          </w:tcPr>
          <w:p w14:paraId="50FC7BB3" w14:textId="77777777" w:rsidR="00F2302D" w:rsidRPr="00CD23DA" w:rsidRDefault="00F2302D" w:rsidP="00F34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CD23DA">
              <w:rPr>
                <w:rFonts w:ascii="Angsana New" w:hAnsi="Angsana New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470" w:type="dxa"/>
            <w:tcBorders>
              <w:top w:val="single" w:sz="4" w:space="0" w:color="auto"/>
            </w:tcBorders>
            <w:vAlign w:val="bottom"/>
          </w:tcPr>
          <w:p w14:paraId="012266A9" w14:textId="52B0FE44" w:rsidR="00F2302D" w:rsidRPr="00AC2E48" w:rsidRDefault="00944311" w:rsidP="00F2302D">
            <w:pPr>
              <w:pStyle w:val="Preformatted"/>
              <w:tabs>
                <w:tab w:val="clear" w:pos="959"/>
                <w:tab w:val="clear" w:pos="9590"/>
              </w:tabs>
              <w:ind w:left="-108" w:right="227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14</w:t>
            </w:r>
            <w:r w:rsidR="005C1C28">
              <w:rPr>
                <w:rFonts w:ascii="Angsana New" w:hAnsi="Angsana New"/>
                <w:sz w:val="30"/>
                <w:szCs w:val="30"/>
                <w:lang w:eastAsia="en-US"/>
              </w:rPr>
              <w:t>0</w:t>
            </w:r>
            <w:r>
              <w:rPr>
                <w:rFonts w:ascii="Angsana New" w:hAnsi="Angsana New"/>
                <w:sz w:val="30"/>
                <w:szCs w:val="30"/>
                <w:lang w:eastAsia="en-US"/>
              </w:rPr>
              <w:t>,188</w:t>
            </w:r>
          </w:p>
        </w:tc>
        <w:tc>
          <w:tcPr>
            <w:tcW w:w="247" w:type="dxa"/>
          </w:tcPr>
          <w:p w14:paraId="1FC912B3" w14:textId="77777777" w:rsidR="00F2302D" w:rsidRPr="00CD23DA" w:rsidRDefault="00F2302D" w:rsidP="00F2302D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478" w:type="dxa"/>
            <w:tcBorders>
              <w:top w:val="single" w:sz="4" w:space="0" w:color="auto"/>
            </w:tcBorders>
            <w:vAlign w:val="bottom"/>
          </w:tcPr>
          <w:p w14:paraId="7FDF246E" w14:textId="77777777" w:rsidR="00F2302D" w:rsidRPr="00CD23DA" w:rsidRDefault="00F2302D" w:rsidP="00BB06F3">
            <w:pPr>
              <w:pStyle w:val="Preformatted"/>
              <w:tabs>
                <w:tab w:val="clear" w:pos="959"/>
                <w:tab w:val="clear" w:pos="9590"/>
                <w:tab w:val="left" w:pos="1029"/>
              </w:tabs>
              <w:ind w:left="-108" w:right="227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151,170</w:t>
            </w:r>
          </w:p>
        </w:tc>
        <w:tc>
          <w:tcPr>
            <w:tcW w:w="249" w:type="dxa"/>
            <w:vAlign w:val="bottom"/>
          </w:tcPr>
          <w:p w14:paraId="2E859FA3" w14:textId="77777777" w:rsidR="00F2302D" w:rsidRPr="00CD23DA" w:rsidRDefault="00F2302D" w:rsidP="00F2302D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452" w:type="dxa"/>
            <w:tcBorders>
              <w:top w:val="single" w:sz="4" w:space="0" w:color="auto"/>
            </w:tcBorders>
            <w:vAlign w:val="bottom"/>
          </w:tcPr>
          <w:p w14:paraId="574A0243" w14:textId="7AC7CC99" w:rsidR="00F2302D" w:rsidRPr="00AC2E48" w:rsidRDefault="00944311" w:rsidP="00F2302D">
            <w:pPr>
              <w:pStyle w:val="Preformatted"/>
              <w:tabs>
                <w:tab w:val="clear" w:pos="959"/>
                <w:tab w:val="clear" w:pos="9590"/>
              </w:tabs>
              <w:ind w:left="-108" w:right="227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138,61</w:t>
            </w:r>
            <w:r w:rsidR="00B32BF9">
              <w:rPr>
                <w:rFonts w:ascii="Angsana New" w:hAnsi="Angsana New" w:hint="cs"/>
                <w:sz w:val="30"/>
                <w:szCs w:val="30"/>
                <w:cs/>
                <w:lang w:eastAsia="en-US"/>
              </w:rPr>
              <w:t>0</w:t>
            </w:r>
          </w:p>
        </w:tc>
        <w:tc>
          <w:tcPr>
            <w:tcW w:w="249" w:type="dxa"/>
            <w:vAlign w:val="bottom"/>
          </w:tcPr>
          <w:p w14:paraId="4D459A35" w14:textId="77777777" w:rsidR="00F2302D" w:rsidRPr="00CD23DA" w:rsidRDefault="00F2302D" w:rsidP="00F2302D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542" w:type="dxa"/>
            <w:vAlign w:val="bottom"/>
          </w:tcPr>
          <w:p w14:paraId="0239C33E" w14:textId="77777777" w:rsidR="00F2302D" w:rsidRPr="00CD23DA" w:rsidRDefault="00F2302D" w:rsidP="00F2302D">
            <w:pPr>
              <w:pStyle w:val="Preformatted"/>
              <w:tabs>
                <w:tab w:val="clear" w:pos="959"/>
                <w:tab w:val="clear" w:pos="9590"/>
              </w:tabs>
              <w:ind w:left="-108" w:right="227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9F0581">
              <w:rPr>
                <w:rFonts w:ascii="Angsana New" w:hAnsi="Angsana New"/>
                <w:sz w:val="30"/>
                <w:szCs w:val="30"/>
                <w:lang w:eastAsia="en-US"/>
              </w:rPr>
              <w:t>14</w:t>
            </w:r>
            <w:r w:rsidRPr="00900000">
              <w:rPr>
                <w:rFonts w:ascii="Angsana New" w:hAnsi="Angsana New"/>
                <w:sz w:val="30"/>
                <w:szCs w:val="30"/>
                <w:lang w:eastAsia="en-US"/>
              </w:rPr>
              <w:t>8</w:t>
            </w:r>
            <w:r w:rsidRPr="009F0581">
              <w:rPr>
                <w:rFonts w:ascii="Angsana New" w:hAnsi="Angsana New"/>
                <w:sz w:val="30"/>
                <w:szCs w:val="30"/>
                <w:lang w:eastAsia="en-US"/>
              </w:rPr>
              <w:t>,</w:t>
            </w:r>
            <w:r w:rsidRPr="00900000">
              <w:rPr>
                <w:rFonts w:ascii="Angsana New" w:hAnsi="Angsana New"/>
                <w:sz w:val="30"/>
                <w:szCs w:val="30"/>
                <w:lang w:eastAsia="en-US"/>
              </w:rPr>
              <w:t>29</w:t>
            </w:r>
            <w:r>
              <w:rPr>
                <w:rFonts w:ascii="Angsana New" w:hAnsi="Angsana New"/>
                <w:sz w:val="30"/>
                <w:szCs w:val="30"/>
                <w:lang w:eastAsia="en-US"/>
              </w:rPr>
              <w:t>5</w:t>
            </w:r>
          </w:p>
        </w:tc>
      </w:tr>
      <w:tr w:rsidR="00F2302D" w:rsidRPr="00CD23DA" w14:paraId="154E8394" w14:textId="77777777" w:rsidTr="00F34A50">
        <w:trPr>
          <w:trHeight w:val="20"/>
        </w:trPr>
        <w:tc>
          <w:tcPr>
            <w:tcW w:w="3529" w:type="dxa"/>
            <w:vAlign w:val="bottom"/>
          </w:tcPr>
          <w:p w14:paraId="153AA7C2" w14:textId="77777777" w:rsidR="00F2302D" w:rsidRPr="00CD23DA" w:rsidRDefault="00F2302D" w:rsidP="00F34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D23DA">
              <w:rPr>
                <w:rFonts w:ascii="Angsana New" w:hAnsi="Angsana New"/>
                <w:sz w:val="30"/>
                <w:szCs w:val="30"/>
                <w:cs/>
              </w:rPr>
              <w:t xml:space="preserve">ค้างชำระ </w:t>
            </w:r>
            <w:r w:rsidRPr="00CD23DA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1470" w:type="dxa"/>
            <w:vAlign w:val="bottom"/>
          </w:tcPr>
          <w:p w14:paraId="064274B4" w14:textId="77777777" w:rsidR="00F2302D" w:rsidRPr="00AC2E48" w:rsidRDefault="00F2302D" w:rsidP="00F2302D">
            <w:pPr>
              <w:pStyle w:val="Preformatted"/>
              <w:tabs>
                <w:tab w:val="clear" w:pos="959"/>
                <w:tab w:val="clear" w:pos="9590"/>
              </w:tabs>
              <w:ind w:left="-108" w:right="227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247" w:type="dxa"/>
          </w:tcPr>
          <w:p w14:paraId="3E83CBD9" w14:textId="77777777" w:rsidR="00F2302D" w:rsidRPr="00CD23DA" w:rsidRDefault="00F2302D" w:rsidP="00F2302D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478" w:type="dxa"/>
            <w:vAlign w:val="bottom"/>
          </w:tcPr>
          <w:p w14:paraId="61300EFC" w14:textId="77777777" w:rsidR="00F2302D" w:rsidRPr="00CD23DA" w:rsidRDefault="00F2302D" w:rsidP="00F2302D">
            <w:pPr>
              <w:pStyle w:val="Preformatted"/>
              <w:tabs>
                <w:tab w:val="clear" w:pos="959"/>
                <w:tab w:val="clear" w:pos="9590"/>
              </w:tabs>
              <w:ind w:left="-108" w:right="227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249" w:type="dxa"/>
            <w:vAlign w:val="bottom"/>
          </w:tcPr>
          <w:p w14:paraId="0BBBBA82" w14:textId="77777777" w:rsidR="00F2302D" w:rsidRPr="00CD23DA" w:rsidRDefault="00F2302D" w:rsidP="00F2302D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452" w:type="dxa"/>
            <w:vAlign w:val="bottom"/>
          </w:tcPr>
          <w:p w14:paraId="3BEEC25A" w14:textId="77777777" w:rsidR="00F2302D" w:rsidRPr="00AC2E48" w:rsidRDefault="00F2302D" w:rsidP="00F2302D">
            <w:pPr>
              <w:pStyle w:val="Preformatted"/>
              <w:tabs>
                <w:tab w:val="clear" w:pos="959"/>
                <w:tab w:val="clear" w:pos="9590"/>
              </w:tabs>
              <w:ind w:left="-108" w:right="227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249" w:type="dxa"/>
            <w:vAlign w:val="bottom"/>
          </w:tcPr>
          <w:p w14:paraId="51A2C837" w14:textId="77777777" w:rsidR="00F2302D" w:rsidRPr="00CD23DA" w:rsidRDefault="00F2302D" w:rsidP="00F2302D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542" w:type="dxa"/>
            <w:vAlign w:val="bottom"/>
          </w:tcPr>
          <w:p w14:paraId="6CE7D7CB" w14:textId="77777777" w:rsidR="00F2302D" w:rsidRPr="00CD23DA" w:rsidRDefault="00F2302D" w:rsidP="00F2302D">
            <w:pPr>
              <w:pStyle w:val="Preformatted"/>
              <w:tabs>
                <w:tab w:val="clear" w:pos="959"/>
                <w:tab w:val="clear" w:pos="9590"/>
              </w:tabs>
              <w:ind w:left="-108" w:right="227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</w:tr>
      <w:tr w:rsidR="00F2302D" w:rsidRPr="00CD23DA" w14:paraId="6B3857FF" w14:textId="77777777" w:rsidTr="00F34A50">
        <w:trPr>
          <w:trHeight w:val="20"/>
        </w:trPr>
        <w:tc>
          <w:tcPr>
            <w:tcW w:w="3529" w:type="dxa"/>
            <w:vAlign w:val="bottom"/>
          </w:tcPr>
          <w:p w14:paraId="001A8FEC" w14:textId="77777777" w:rsidR="00F2302D" w:rsidRPr="00CD23DA" w:rsidRDefault="00F2302D" w:rsidP="00F34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D23DA">
              <w:rPr>
                <w:rFonts w:ascii="Angsana New" w:hAnsi="Angsana New"/>
                <w:sz w:val="30"/>
                <w:szCs w:val="30"/>
                <w:cs/>
              </w:rPr>
              <w:t xml:space="preserve">ไม่เกิน 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Pr="00CD23DA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70" w:type="dxa"/>
            <w:vAlign w:val="bottom"/>
          </w:tcPr>
          <w:p w14:paraId="16100B55" w14:textId="3109EABF" w:rsidR="00F2302D" w:rsidRPr="00AC2E48" w:rsidRDefault="00944311" w:rsidP="00F2302D">
            <w:pPr>
              <w:pStyle w:val="Preformatted"/>
              <w:tabs>
                <w:tab w:val="clear" w:pos="959"/>
                <w:tab w:val="clear" w:pos="9590"/>
              </w:tabs>
              <w:ind w:left="-108" w:right="227"/>
              <w:jc w:val="right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65,239</w:t>
            </w:r>
          </w:p>
        </w:tc>
        <w:tc>
          <w:tcPr>
            <w:tcW w:w="247" w:type="dxa"/>
          </w:tcPr>
          <w:p w14:paraId="008F7102" w14:textId="77777777" w:rsidR="00F2302D" w:rsidRPr="00CD23DA" w:rsidRDefault="00F2302D" w:rsidP="00F2302D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478" w:type="dxa"/>
            <w:vAlign w:val="bottom"/>
          </w:tcPr>
          <w:p w14:paraId="19EF1341" w14:textId="77777777" w:rsidR="00F2302D" w:rsidRPr="00CD23DA" w:rsidRDefault="00F2302D" w:rsidP="00F2302D">
            <w:pPr>
              <w:pStyle w:val="Preformatted"/>
              <w:tabs>
                <w:tab w:val="clear" w:pos="959"/>
                <w:tab w:val="clear" w:pos="9590"/>
              </w:tabs>
              <w:ind w:left="-108" w:right="227"/>
              <w:jc w:val="right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55,615</w:t>
            </w:r>
          </w:p>
        </w:tc>
        <w:tc>
          <w:tcPr>
            <w:tcW w:w="249" w:type="dxa"/>
            <w:vAlign w:val="bottom"/>
          </w:tcPr>
          <w:p w14:paraId="03C27320" w14:textId="77777777" w:rsidR="00F2302D" w:rsidRPr="00CD23DA" w:rsidRDefault="00F2302D" w:rsidP="00F2302D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452" w:type="dxa"/>
            <w:vAlign w:val="bottom"/>
          </w:tcPr>
          <w:p w14:paraId="55C740E0" w14:textId="079BDECF" w:rsidR="00F2302D" w:rsidRPr="00AC2E48" w:rsidRDefault="00944311" w:rsidP="00F2302D">
            <w:pPr>
              <w:pStyle w:val="Preformatted"/>
              <w:tabs>
                <w:tab w:val="clear" w:pos="959"/>
                <w:tab w:val="clear" w:pos="9590"/>
              </w:tabs>
              <w:ind w:left="-108" w:right="227"/>
              <w:jc w:val="right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63,112</w:t>
            </w:r>
          </w:p>
        </w:tc>
        <w:tc>
          <w:tcPr>
            <w:tcW w:w="249" w:type="dxa"/>
            <w:vAlign w:val="bottom"/>
          </w:tcPr>
          <w:p w14:paraId="5810A623" w14:textId="77777777" w:rsidR="00F2302D" w:rsidRPr="00CD23DA" w:rsidRDefault="00F2302D" w:rsidP="00F2302D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542" w:type="dxa"/>
            <w:vAlign w:val="bottom"/>
          </w:tcPr>
          <w:p w14:paraId="11C26F66" w14:textId="77777777" w:rsidR="00F2302D" w:rsidRPr="00CD23DA" w:rsidRDefault="00F2302D" w:rsidP="00F2302D">
            <w:pPr>
              <w:pStyle w:val="Preformatted"/>
              <w:tabs>
                <w:tab w:val="clear" w:pos="959"/>
                <w:tab w:val="clear" w:pos="9590"/>
              </w:tabs>
              <w:ind w:left="-108" w:right="227"/>
              <w:jc w:val="right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5</w:t>
            </w:r>
            <w:r w:rsidRPr="00900000">
              <w:rPr>
                <w:rFonts w:ascii="Angsana New" w:hAnsi="Angsana New"/>
                <w:sz w:val="30"/>
                <w:szCs w:val="30"/>
                <w:lang w:eastAsia="en-US"/>
              </w:rPr>
              <w:t>4</w:t>
            </w:r>
            <w:r w:rsidRPr="009F0581">
              <w:rPr>
                <w:rFonts w:ascii="Angsana New" w:hAnsi="Angsana New"/>
                <w:sz w:val="30"/>
                <w:szCs w:val="30"/>
                <w:lang w:eastAsia="en-US"/>
              </w:rPr>
              <w:t>,</w:t>
            </w:r>
            <w:r w:rsidRPr="00900000">
              <w:rPr>
                <w:rFonts w:ascii="Angsana New" w:hAnsi="Angsana New"/>
                <w:sz w:val="30"/>
                <w:szCs w:val="30"/>
                <w:lang w:eastAsia="en-US"/>
              </w:rPr>
              <w:t>780</w:t>
            </w:r>
          </w:p>
        </w:tc>
      </w:tr>
      <w:tr w:rsidR="00F2302D" w:rsidRPr="00CD23DA" w14:paraId="6ADA78C0" w14:textId="77777777" w:rsidTr="00F34A50">
        <w:trPr>
          <w:trHeight w:val="20"/>
        </w:trPr>
        <w:tc>
          <w:tcPr>
            <w:tcW w:w="3529" w:type="dxa"/>
            <w:vAlign w:val="bottom"/>
          </w:tcPr>
          <w:p w14:paraId="6B94B776" w14:textId="77777777" w:rsidR="00F2302D" w:rsidRPr="00CD23DA" w:rsidRDefault="00F2302D" w:rsidP="00F34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D23DA">
              <w:rPr>
                <w:rFonts w:ascii="Angsana New" w:hAnsi="Angsana New"/>
                <w:sz w:val="30"/>
                <w:szCs w:val="30"/>
                <w:cs/>
              </w:rPr>
              <w:t xml:space="preserve">ระหว่าง 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Pr="00CD23DA">
              <w:rPr>
                <w:rFonts w:ascii="Angsana New" w:hAnsi="Angsana New"/>
                <w:sz w:val="30"/>
                <w:szCs w:val="30"/>
                <w:cs/>
              </w:rPr>
              <w:t xml:space="preserve"> เดือนถึง 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Pr="00CD23DA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70" w:type="dxa"/>
            <w:vAlign w:val="bottom"/>
          </w:tcPr>
          <w:p w14:paraId="434F2460" w14:textId="001B9EDB" w:rsidR="00F2302D" w:rsidRPr="00AC2E48" w:rsidRDefault="00944311" w:rsidP="00F2302D">
            <w:pPr>
              <w:pStyle w:val="Preformatted"/>
              <w:tabs>
                <w:tab w:val="clear" w:pos="959"/>
                <w:tab w:val="clear" w:pos="9590"/>
              </w:tabs>
              <w:ind w:left="-108" w:right="227"/>
              <w:jc w:val="right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13,146</w:t>
            </w:r>
          </w:p>
        </w:tc>
        <w:tc>
          <w:tcPr>
            <w:tcW w:w="247" w:type="dxa"/>
          </w:tcPr>
          <w:p w14:paraId="4E33501D" w14:textId="77777777" w:rsidR="00F2302D" w:rsidRPr="00CD23DA" w:rsidRDefault="00F2302D" w:rsidP="00F2302D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478" w:type="dxa"/>
            <w:vAlign w:val="bottom"/>
          </w:tcPr>
          <w:p w14:paraId="21954F30" w14:textId="77777777" w:rsidR="00F2302D" w:rsidRPr="00CD23DA" w:rsidRDefault="00F2302D" w:rsidP="00F2302D">
            <w:pPr>
              <w:pStyle w:val="Preformatted"/>
              <w:tabs>
                <w:tab w:val="clear" w:pos="959"/>
                <w:tab w:val="clear" w:pos="9590"/>
              </w:tabs>
              <w:ind w:left="-108" w:right="227"/>
              <w:jc w:val="right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9F0581">
              <w:rPr>
                <w:rFonts w:ascii="Angsana New" w:hAnsi="Angsana New"/>
                <w:sz w:val="30"/>
                <w:szCs w:val="30"/>
                <w:lang w:eastAsia="en-US"/>
              </w:rPr>
              <w:t>1</w:t>
            </w:r>
            <w:r w:rsidRPr="00900000">
              <w:rPr>
                <w:rFonts w:ascii="Angsana New" w:hAnsi="Angsana New"/>
                <w:sz w:val="30"/>
                <w:szCs w:val="30"/>
                <w:lang w:eastAsia="en-US"/>
              </w:rPr>
              <w:t>2</w:t>
            </w:r>
            <w:r w:rsidRPr="009F0581">
              <w:rPr>
                <w:rFonts w:ascii="Angsana New" w:hAnsi="Angsana New"/>
                <w:sz w:val="30"/>
                <w:szCs w:val="30"/>
                <w:lang w:eastAsia="en-US"/>
              </w:rPr>
              <w:t>,</w:t>
            </w:r>
            <w:r w:rsidRPr="00900000">
              <w:rPr>
                <w:rFonts w:ascii="Angsana New" w:hAnsi="Angsana New"/>
                <w:sz w:val="30"/>
                <w:szCs w:val="30"/>
                <w:lang w:eastAsia="en-US"/>
              </w:rPr>
              <w:t>766</w:t>
            </w:r>
          </w:p>
        </w:tc>
        <w:tc>
          <w:tcPr>
            <w:tcW w:w="249" w:type="dxa"/>
            <w:vAlign w:val="bottom"/>
          </w:tcPr>
          <w:p w14:paraId="780BB86E" w14:textId="77777777" w:rsidR="00F2302D" w:rsidRPr="00CD23DA" w:rsidRDefault="00F2302D" w:rsidP="00F2302D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452" w:type="dxa"/>
            <w:vAlign w:val="bottom"/>
          </w:tcPr>
          <w:p w14:paraId="74AF458D" w14:textId="7A008BC1" w:rsidR="00F2302D" w:rsidRPr="00AC2E48" w:rsidRDefault="00944311" w:rsidP="00F2302D">
            <w:pPr>
              <w:pStyle w:val="Preformatted"/>
              <w:tabs>
                <w:tab w:val="clear" w:pos="959"/>
                <w:tab w:val="clear" w:pos="9590"/>
              </w:tabs>
              <w:ind w:left="-108" w:right="227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11,603</w:t>
            </w:r>
          </w:p>
        </w:tc>
        <w:tc>
          <w:tcPr>
            <w:tcW w:w="249" w:type="dxa"/>
            <w:vAlign w:val="bottom"/>
          </w:tcPr>
          <w:p w14:paraId="030C1A27" w14:textId="77777777" w:rsidR="00F2302D" w:rsidRPr="00CD23DA" w:rsidRDefault="00F2302D" w:rsidP="00F2302D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542" w:type="dxa"/>
            <w:vAlign w:val="bottom"/>
          </w:tcPr>
          <w:p w14:paraId="0253FB40" w14:textId="77777777" w:rsidR="00F2302D" w:rsidRPr="00CD23DA" w:rsidRDefault="00F2302D" w:rsidP="00F2302D">
            <w:pPr>
              <w:pStyle w:val="Preformatted"/>
              <w:tabs>
                <w:tab w:val="clear" w:pos="959"/>
                <w:tab w:val="clear" w:pos="9590"/>
              </w:tabs>
              <w:ind w:left="-108" w:right="227"/>
              <w:jc w:val="right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9F0581">
              <w:rPr>
                <w:rFonts w:ascii="Angsana New" w:hAnsi="Angsana New"/>
                <w:sz w:val="30"/>
                <w:szCs w:val="30"/>
                <w:lang w:eastAsia="en-US"/>
              </w:rPr>
              <w:t>10,</w:t>
            </w:r>
            <w:r w:rsidRPr="00900000">
              <w:rPr>
                <w:rFonts w:ascii="Angsana New" w:hAnsi="Angsana New"/>
                <w:sz w:val="30"/>
                <w:szCs w:val="30"/>
                <w:lang w:eastAsia="en-US"/>
              </w:rPr>
              <w:t>019</w:t>
            </w:r>
          </w:p>
        </w:tc>
      </w:tr>
      <w:tr w:rsidR="00F2302D" w:rsidRPr="00CD23DA" w14:paraId="7755014F" w14:textId="77777777" w:rsidTr="00F34A50">
        <w:trPr>
          <w:trHeight w:val="20"/>
        </w:trPr>
        <w:tc>
          <w:tcPr>
            <w:tcW w:w="3529" w:type="dxa"/>
            <w:vAlign w:val="bottom"/>
          </w:tcPr>
          <w:p w14:paraId="5A575EEC" w14:textId="77777777" w:rsidR="00F2302D" w:rsidRPr="00CD23DA" w:rsidRDefault="00F2302D" w:rsidP="00F34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D23DA">
              <w:rPr>
                <w:rFonts w:ascii="Angsana New" w:hAnsi="Angsana New"/>
                <w:sz w:val="30"/>
                <w:szCs w:val="30"/>
                <w:cs/>
              </w:rPr>
              <w:t xml:space="preserve">ระหว่าง 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Pr="00CD23DA">
              <w:rPr>
                <w:rFonts w:ascii="Angsana New" w:hAnsi="Angsana New"/>
                <w:sz w:val="30"/>
                <w:szCs w:val="30"/>
                <w:cs/>
              </w:rPr>
              <w:t xml:space="preserve"> เดือนถึง </w:t>
            </w:r>
            <w:r>
              <w:rPr>
                <w:rFonts w:ascii="Angsana New" w:hAnsi="Angsana New"/>
                <w:sz w:val="30"/>
                <w:szCs w:val="30"/>
              </w:rPr>
              <w:t>12</w:t>
            </w:r>
            <w:r w:rsidRPr="00CD23DA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70" w:type="dxa"/>
            <w:vAlign w:val="bottom"/>
          </w:tcPr>
          <w:p w14:paraId="64E15BC6" w14:textId="66874F7D" w:rsidR="00F2302D" w:rsidRPr="00AC2E48" w:rsidRDefault="00944311" w:rsidP="00F2302D">
            <w:pPr>
              <w:pStyle w:val="Preformatted"/>
              <w:tabs>
                <w:tab w:val="clear" w:pos="959"/>
                <w:tab w:val="clear" w:pos="9590"/>
              </w:tabs>
              <w:ind w:left="-108" w:right="227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7,270</w:t>
            </w:r>
          </w:p>
        </w:tc>
        <w:tc>
          <w:tcPr>
            <w:tcW w:w="247" w:type="dxa"/>
          </w:tcPr>
          <w:p w14:paraId="348AA52E" w14:textId="77777777" w:rsidR="00F2302D" w:rsidRPr="00CD23DA" w:rsidRDefault="00F2302D" w:rsidP="00F2302D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478" w:type="dxa"/>
            <w:vAlign w:val="bottom"/>
          </w:tcPr>
          <w:p w14:paraId="45EF9EEA" w14:textId="77777777" w:rsidR="00F2302D" w:rsidRPr="00CD23DA" w:rsidRDefault="00F2302D" w:rsidP="00F2302D">
            <w:pPr>
              <w:pStyle w:val="Preformatted"/>
              <w:tabs>
                <w:tab w:val="clear" w:pos="959"/>
                <w:tab w:val="clear" w:pos="9590"/>
              </w:tabs>
              <w:ind w:left="-108" w:right="227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5</w:t>
            </w:r>
            <w:r w:rsidRPr="009F0581">
              <w:rPr>
                <w:rFonts w:ascii="Angsana New" w:hAnsi="Angsana New"/>
                <w:sz w:val="30"/>
                <w:szCs w:val="30"/>
                <w:lang w:eastAsia="en-US"/>
              </w:rPr>
              <w:t>,</w:t>
            </w:r>
            <w:r w:rsidRPr="00900000">
              <w:rPr>
                <w:rFonts w:ascii="Angsana New" w:hAnsi="Angsana New"/>
                <w:sz w:val="30"/>
                <w:szCs w:val="30"/>
                <w:lang w:eastAsia="en-US"/>
              </w:rPr>
              <w:t>426</w:t>
            </w:r>
          </w:p>
        </w:tc>
        <w:tc>
          <w:tcPr>
            <w:tcW w:w="249" w:type="dxa"/>
            <w:vAlign w:val="bottom"/>
          </w:tcPr>
          <w:p w14:paraId="14B0629C" w14:textId="77777777" w:rsidR="00F2302D" w:rsidRPr="00CD23DA" w:rsidRDefault="00F2302D" w:rsidP="00F2302D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452" w:type="dxa"/>
            <w:vAlign w:val="bottom"/>
          </w:tcPr>
          <w:p w14:paraId="4DC3A7DA" w14:textId="58B7F216" w:rsidR="00F2302D" w:rsidRPr="00AC2E48" w:rsidRDefault="00944311" w:rsidP="00F2302D">
            <w:pPr>
              <w:pStyle w:val="Preformatted"/>
              <w:tabs>
                <w:tab w:val="clear" w:pos="959"/>
                <w:tab w:val="clear" w:pos="9590"/>
              </w:tabs>
              <w:ind w:left="-108" w:right="227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5,379</w:t>
            </w:r>
          </w:p>
        </w:tc>
        <w:tc>
          <w:tcPr>
            <w:tcW w:w="249" w:type="dxa"/>
            <w:vAlign w:val="bottom"/>
          </w:tcPr>
          <w:p w14:paraId="660B4457" w14:textId="77777777" w:rsidR="00F2302D" w:rsidRPr="00CD23DA" w:rsidRDefault="00F2302D" w:rsidP="00F2302D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542" w:type="dxa"/>
            <w:vAlign w:val="bottom"/>
          </w:tcPr>
          <w:p w14:paraId="594997E5" w14:textId="77777777" w:rsidR="00F2302D" w:rsidRPr="00CD23DA" w:rsidRDefault="00F2302D" w:rsidP="00F2302D">
            <w:pPr>
              <w:pStyle w:val="Preformatted"/>
              <w:tabs>
                <w:tab w:val="clear" w:pos="959"/>
                <w:tab w:val="clear" w:pos="9590"/>
              </w:tabs>
              <w:ind w:left="-108" w:right="227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900000">
              <w:rPr>
                <w:rFonts w:ascii="Angsana New" w:hAnsi="Angsana New"/>
                <w:sz w:val="30"/>
                <w:szCs w:val="30"/>
                <w:lang w:eastAsia="en-US"/>
              </w:rPr>
              <w:t>4</w:t>
            </w:r>
            <w:r w:rsidRPr="009F0581">
              <w:rPr>
                <w:rFonts w:ascii="Angsana New" w:hAnsi="Angsana New"/>
                <w:sz w:val="30"/>
                <w:szCs w:val="30"/>
                <w:lang w:eastAsia="en-US"/>
              </w:rPr>
              <w:t>,</w:t>
            </w:r>
            <w:r w:rsidRPr="00900000">
              <w:rPr>
                <w:rFonts w:ascii="Angsana New" w:hAnsi="Angsana New"/>
                <w:sz w:val="30"/>
                <w:szCs w:val="30"/>
                <w:lang w:eastAsia="en-US"/>
              </w:rPr>
              <w:t>684</w:t>
            </w:r>
          </w:p>
        </w:tc>
      </w:tr>
      <w:tr w:rsidR="00F2302D" w:rsidRPr="00CD23DA" w14:paraId="768761A0" w14:textId="77777777" w:rsidTr="00F34A50">
        <w:trPr>
          <w:trHeight w:val="20"/>
        </w:trPr>
        <w:tc>
          <w:tcPr>
            <w:tcW w:w="3529" w:type="dxa"/>
            <w:vAlign w:val="bottom"/>
          </w:tcPr>
          <w:p w14:paraId="13201ABB" w14:textId="5F569ACA" w:rsidR="00F2302D" w:rsidRPr="00CD23DA" w:rsidRDefault="00F2302D" w:rsidP="00F34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D23DA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เกินกว่า 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12</w:t>
            </w:r>
            <w:r w:rsidRPr="00CD23DA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Pr="00CD23DA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เดือน</w:t>
            </w:r>
          </w:p>
        </w:tc>
        <w:tc>
          <w:tcPr>
            <w:tcW w:w="1470" w:type="dxa"/>
            <w:tcBorders>
              <w:bottom w:val="single" w:sz="4" w:space="0" w:color="auto"/>
            </w:tcBorders>
            <w:vAlign w:val="bottom"/>
          </w:tcPr>
          <w:p w14:paraId="51AE221E" w14:textId="46805ACC" w:rsidR="00F2302D" w:rsidRPr="00AC2E48" w:rsidRDefault="00944311" w:rsidP="00F2302D">
            <w:pPr>
              <w:pStyle w:val="Preformatted"/>
              <w:tabs>
                <w:tab w:val="clear" w:pos="959"/>
                <w:tab w:val="clear" w:pos="9590"/>
              </w:tabs>
              <w:ind w:left="-108" w:right="227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381</w:t>
            </w:r>
          </w:p>
        </w:tc>
        <w:tc>
          <w:tcPr>
            <w:tcW w:w="247" w:type="dxa"/>
          </w:tcPr>
          <w:p w14:paraId="205FBCDB" w14:textId="77777777" w:rsidR="00F2302D" w:rsidRPr="00CD23DA" w:rsidRDefault="00F2302D" w:rsidP="00F2302D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478" w:type="dxa"/>
            <w:tcBorders>
              <w:bottom w:val="single" w:sz="4" w:space="0" w:color="auto"/>
            </w:tcBorders>
            <w:vAlign w:val="bottom"/>
          </w:tcPr>
          <w:p w14:paraId="13DCDCE0" w14:textId="77777777" w:rsidR="00F2302D" w:rsidRPr="00CD23DA" w:rsidRDefault="00F2302D" w:rsidP="00F2302D">
            <w:pPr>
              <w:pStyle w:val="Preformatted"/>
              <w:tabs>
                <w:tab w:val="clear" w:pos="959"/>
                <w:tab w:val="clear" w:pos="9590"/>
              </w:tabs>
              <w:ind w:left="-108" w:right="227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900000">
              <w:rPr>
                <w:rFonts w:ascii="Angsana New" w:hAnsi="Angsana New"/>
                <w:sz w:val="30"/>
                <w:szCs w:val="30"/>
                <w:lang w:eastAsia="en-US"/>
              </w:rPr>
              <w:t>490</w:t>
            </w:r>
          </w:p>
        </w:tc>
        <w:tc>
          <w:tcPr>
            <w:tcW w:w="249" w:type="dxa"/>
            <w:vAlign w:val="bottom"/>
          </w:tcPr>
          <w:p w14:paraId="1B124383" w14:textId="77777777" w:rsidR="00F2302D" w:rsidRPr="00CD23DA" w:rsidRDefault="00F2302D" w:rsidP="00F2302D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452" w:type="dxa"/>
            <w:tcBorders>
              <w:bottom w:val="single" w:sz="4" w:space="0" w:color="auto"/>
            </w:tcBorders>
            <w:vAlign w:val="bottom"/>
          </w:tcPr>
          <w:p w14:paraId="26B4ACAB" w14:textId="50D70569" w:rsidR="00F2302D" w:rsidRPr="00AC2E48" w:rsidRDefault="00944311" w:rsidP="00F2302D">
            <w:pPr>
              <w:pStyle w:val="Preformatted"/>
              <w:tabs>
                <w:tab w:val="clear" w:pos="959"/>
                <w:tab w:val="clear" w:pos="9590"/>
              </w:tabs>
              <w:ind w:left="-108" w:right="227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372</w:t>
            </w:r>
          </w:p>
        </w:tc>
        <w:tc>
          <w:tcPr>
            <w:tcW w:w="249" w:type="dxa"/>
            <w:vAlign w:val="bottom"/>
          </w:tcPr>
          <w:p w14:paraId="7C50D8CF" w14:textId="77777777" w:rsidR="00F2302D" w:rsidRPr="00CD23DA" w:rsidRDefault="00F2302D" w:rsidP="00F2302D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542" w:type="dxa"/>
            <w:tcBorders>
              <w:bottom w:val="single" w:sz="4" w:space="0" w:color="auto"/>
            </w:tcBorders>
            <w:vAlign w:val="bottom"/>
          </w:tcPr>
          <w:p w14:paraId="449A8259" w14:textId="77777777" w:rsidR="00F2302D" w:rsidRPr="00CD23DA" w:rsidRDefault="00F2302D" w:rsidP="00F2302D">
            <w:pPr>
              <w:pStyle w:val="Preformatted"/>
              <w:tabs>
                <w:tab w:val="clear" w:pos="959"/>
                <w:tab w:val="clear" w:pos="9590"/>
              </w:tabs>
              <w:ind w:left="-108" w:right="227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9F0581">
              <w:rPr>
                <w:rFonts w:ascii="Angsana New" w:hAnsi="Angsana New"/>
                <w:sz w:val="30"/>
                <w:szCs w:val="30"/>
                <w:lang w:eastAsia="en-US"/>
              </w:rPr>
              <w:t>4</w:t>
            </w:r>
            <w:r w:rsidRPr="00900000">
              <w:rPr>
                <w:rFonts w:ascii="Angsana New" w:hAnsi="Angsana New"/>
                <w:sz w:val="30"/>
                <w:szCs w:val="30"/>
                <w:lang w:eastAsia="en-US"/>
              </w:rPr>
              <w:t>9</w:t>
            </w:r>
            <w:r w:rsidRPr="009F0581">
              <w:rPr>
                <w:rFonts w:ascii="Angsana New" w:hAnsi="Angsana New"/>
                <w:sz w:val="30"/>
                <w:szCs w:val="30"/>
                <w:lang w:eastAsia="en-US"/>
              </w:rPr>
              <w:t>0</w:t>
            </w:r>
          </w:p>
        </w:tc>
      </w:tr>
      <w:tr w:rsidR="00F2302D" w:rsidRPr="00CD23DA" w14:paraId="7A4A3DF6" w14:textId="77777777" w:rsidTr="00F34A50">
        <w:trPr>
          <w:trHeight w:val="20"/>
        </w:trPr>
        <w:tc>
          <w:tcPr>
            <w:tcW w:w="3529" w:type="dxa"/>
            <w:vAlign w:val="bottom"/>
          </w:tcPr>
          <w:p w14:paraId="42B93A66" w14:textId="77777777" w:rsidR="00F2302D" w:rsidRPr="00CD23DA" w:rsidRDefault="00F2302D" w:rsidP="00F34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D23DA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470" w:type="dxa"/>
            <w:tcBorders>
              <w:top w:val="single" w:sz="4" w:space="0" w:color="auto"/>
            </w:tcBorders>
            <w:vAlign w:val="bottom"/>
          </w:tcPr>
          <w:p w14:paraId="57023DE2" w14:textId="5B01A2BE" w:rsidR="00F2302D" w:rsidRPr="00AC2E48" w:rsidRDefault="00944311" w:rsidP="00F2302D">
            <w:pPr>
              <w:pStyle w:val="Preformatted"/>
              <w:tabs>
                <w:tab w:val="clear" w:pos="959"/>
                <w:tab w:val="clear" w:pos="9590"/>
              </w:tabs>
              <w:ind w:left="-108" w:right="227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226,224</w:t>
            </w:r>
          </w:p>
        </w:tc>
        <w:tc>
          <w:tcPr>
            <w:tcW w:w="247" w:type="dxa"/>
          </w:tcPr>
          <w:p w14:paraId="0C0CF759" w14:textId="77777777" w:rsidR="00F2302D" w:rsidRPr="00CD23DA" w:rsidRDefault="00F2302D" w:rsidP="00F2302D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478" w:type="dxa"/>
            <w:tcBorders>
              <w:top w:val="single" w:sz="4" w:space="0" w:color="auto"/>
            </w:tcBorders>
            <w:vAlign w:val="bottom"/>
          </w:tcPr>
          <w:p w14:paraId="6879C88D" w14:textId="77777777" w:rsidR="00F2302D" w:rsidRPr="00CD23DA" w:rsidRDefault="00F2302D" w:rsidP="00F2302D">
            <w:pPr>
              <w:pStyle w:val="Preformatted"/>
              <w:tabs>
                <w:tab w:val="clear" w:pos="959"/>
                <w:tab w:val="clear" w:pos="9590"/>
              </w:tabs>
              <w:ind w:left="-108" w:right="227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9F0581">
              <w:rPr>
                <w:rFonts w:ascii="Angsana New" w:hAnsi="Angsana New"/>
                <w:sz w:val="30"/>
                <w:szCs w:val="30"/>
                <w:lang w:eastAsia="en-US"/>
              </w:rPr>
              <w:t>22</w:t>
            </w:r>
            <w:r>
              <w:rPr>
                <w:rFonts w:ascii="Angsana New" w:hAnsi="Angsana New"/>
                <w:sz w:val="30"/>
                <w:szCs w:val="30"/>
                <w:lang w:eastAsia="en-US"/>
              </w:rPr>
              <w:t>5</w:t>
            </w:r>
            <w:r w:rsidRPr="009F0581">
              <w:rPr>
                <w:rFonts w:ascii="Angsana New" w:hAnsi="Angsana New"/>
                <w:sz w:val="30"/>
                <w:szCs w:val="30"/>
                <w:lang w:eastAsia="en-US"/>
              </w:rPr>
              <w:t>,</w:t>
            </w:r>
            <w:r w:rsidRPr="00900000">
              <w:rPr>
                <w:rFonts w:ascii="Angsana New" w:hAnsi="Angsana New"/>
                <w:sz w:val="30"/>
                <w:szCs w:val="30"/>
                <w:lang w:eastAsia="en-US"/>
              </w:rPr>
              <w:t>467</w:t>
            </w:r>
          </w:p>
        </w:tc>
        <w:tc>
          <w:tcPr>
            <w:tcW w:w="249" w:type="dxa"/>
            <w:vAlign w:val="bottom"/>
          </w:tcPr>
          <w:p w14:paraId="230FC468" w14:textId="77777777" w:rsidR="00F2302D" w:rsidRPr="00CD23DA" w:rsidRDefault="00F2302D" w:rsidP="00F2302D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452" w:type="dxa"/>
            <w:tcBorders>
              <w:top w:val="single" w:sz="4" w:space="0" w:color="auto"/>
            </w:tcBorders>
            <w:vAlign w:val="bottom"/>
          </w:tcPr>
          <w:p w14:paraId="2EEE94F0" w14:textId="692352DD" w:rsidR="00F2302D" w:rsidRPr="00AC2E48" w:rsidRDefault="00944311" w:rsidP="00BB06F3">
            <w:pPr>
              <w:pStyle w:val="Preformatted"/>
              <w:tabs>
                <w:tab w:val="clear" w:pos="959"/>
                <w:tab w:val="clear" w:pos="9590"/>
                <w:tab w:val="left" w:pos="1000"/>
              </w:tabs>
              <w:ind w:left="-108" w:right="227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219,07</w:t>
            </w:r>
            <w:r w:rsidR="00B32BF9">
              <w:rPr>
                <w:rFonts w:ascii="Angsana New" w:hAnsi="Angsana New" w:hint="cs"/>
                <w:sz w:val="30"/>
                <w:szCs w:val="30"/>
                <w:cs/>
                <w:lang w:eastAsia="en-US"/>
              </w:rPr>
              <w:t>6</w:t>
            </w:r>
          </w:p>
        </w:tc>
        <w:tc>
          <w:tcPr>
            <w:tcW w:w="249" w:type="dxa"/>
            <w:vAlign w:val="bottom"/>
          </w:tcPr>
          <w:p w14:paraId="11D475C9" w14:textId="77777777" w:rsidR="00F2302D" w:rsidRPr="00CD23DA" w:rsidRDefault="00F2302D" w:rsidP="00F2302D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542" w:type="dxa"/>
            <w:tcBorders>
              <w:top w:val="single" w:sz="4" w:space="0" w:color="auto"/>
            </w:tcBorders>
            <w:vAlign w:val="bottom"/>
          </w:tcPr>
          <w:p w14:paraId="1EB75525" w14:textId="77777777" w:rsidR="00F2302D" w:rsidRPr="00CD23DA" w:rsidRDefault="00F2302D" w:rsidP="00F2302D">
            <w:pPr>
              <w:pStyle w:val="Preformatted"/>
              <w:tabs>
                <w:tab w:val="clear" w:pos="959"/>
                <w:tab w:val="clear" w:pos="9590"/>
              </w:tabs>
              <w:ind w:left="-108" w:right="227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9F0581">
              <w:rPr>
                <w:rFonts w:ascii="Angsana New" w:hAnsi="Angsana New"/>
                <w:sz w:val="30"/>
                <w:szCs w:val="30"/>
                <w:lang w:eastAsia="en-US"/>
              </w:rPr>
              <w:t>21</w:t>
            </w:r>
            <w:r w:rsidRPr="00900000">
              <w:rPr>
                <w:rFonts w:ascii="Angsana New" w:hAnsi="Angsana New"/>
                <w:sz w:val="30"/>
                <w:szCs w:val="30"/>
                <w:lang w:eastAsia="en-US"/>
              </w:rPr>
              <w:t>8</w:t>
            </w:r>
            <w:r w:rsidRPr="009F0581">
              <w:rPr>
                <w:rFonts w:ascii="Angsana New" w:hAnsi="Angsana New"/>
                <w:sz w:val="30"/>
                <w:szCs w:val="30"/>
                <w:lang w:eastAsia="en-US"/>
              </w:rPr>
              <w:t>,</w:t>
            </w:r>
            <w:r w:rsidRPr="00900000">
              <w:rPr>
                <w:rFonts w:ascii="Angsana New" w:hAnsi="Angsana New"/>
                <w:sz w:val="30"/>
                <w:szCs w:val="30"/>
                <w:lang w:eastAsia="en-US"/>
              </w:rPr>
              <w:t>268</w:t>
            </w:r>
          </w:p>
        </w:tc>
      </w:tr>
      <w:tr w:rsidR="00944311" w:rsidRPr="00CD23DA" w14:paraId="551C3CC8" w14:textId="77777777" w:rsidTr="00F34A50">
        <w:trPr>
          <w:trHeight w:val="20"/>
        </w:trPr>
        <w:tc>
          <w:tcPr>
            <w:tcW w:w="3529" w:type="dxa"/>
          </w:tcPr>
          <w:p w14:paraId="0D37F830" w14:textId="77777777" w:rsidR="00944311" w:rsidRPr="00CD23DA" w:rsidRDefault="00944311" w:rsidP="00AF1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2"/>
                <w:tab w:val="left" w:pos="300"/>
                <w:tab w:val="left" w:pos="540"/>
              </w:tabs>
              <w:spacing w:line="240" w:lineRule="auto"/>
              <w:ind w:left="-108" w:right="-289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10E0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หัก</w:t>
            </w:r>
            <w:r w:rsidRPr="00CD23DA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ค่าเผื่อการด้อยค่าจากผลขาดทุน</w:t>
            </w:r>
          </w:p>
          <w:p w14:paraId="3738F99E" w14:textId="775D209A" w:rsidR="00944311" w:rsidRPr="00CD23DA" w:rsidRDefault="00944311" w:rsidP="00AF1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96" w:right="-289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D23DA">
              <w:rPr>
                <w:rFonts w:ascii="Angsana New" w:hAnsi="Angsana New"/>
                <w:color w:val="000000"/>
                <w:sz w:val="30"/>
                <w:szCs w:val="30"/>
                <w:cs/>
              </w:rPr>
              <w:t>ด้านเครดิตที่คาดว่าจะเกิดขึ้น</w:t>
            </w:r>
          </w:p>
        </w:tc>
        <w:tc>
          <w:tcPr>
            <w:tcW w:w="1470" w:type="dxa"/>
            <w:tcBorders>
              <w:bottom w:val="single" w:sz="4" w:space="0" w:color="auto"/>
            </w:tcBorders>
            <w:vAlign w:val="bottom"/>
          </w:tcPr>
          <w:p w14:paraId="1FCCF45F" w14:textId="18D16A4F" w:rsidR="00944311" w:rsidRPr="00CD23DA" w:rsidRDefault="00944311" w:rsidP="0094431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1"/>
              </w:tabs>
              <w:spacing w:line="260" w:lineRule="atLeast"/>
              <w:ind w:left="-108" w:right="17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F0581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573</w:t>
            </w:r>
            <w:r w:rsidRPr="009F0581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47" w:type="dxa"/>
          </w:tcPr>
          <w:p w14:paraId="14C7AF6A" w14:textId="77777777" w:rsidR="00944311" w:rsidRPr="00CD23DA" w:rsidRDefault="00944311" w:rsidP="00944311">
            <w:pPr>
              <w:pStyle w:val="Preformatted"/>
              <w:tabs>
                <w:tab w:val="clear" w:pos="9590"/>
              </w:tabs>
              <w:ind w:right="345"/>
              <w:jc w:val="right"/>
              <w:rPr>
                <w:rFonts w:ascii="Angsana New" w:eastAsia="SimSun" w:hAnsi="Angsana New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478" w:type="dxa"/>
            <w:tcBorders>
              <w:bottom w:val="single" w:sz="4" w:space="0" w:color="auto"/>
            </w:tcBorders>
            <w:vAlign w:val="bottom"/>
          </w:tcPr>
          <w:p w14:paraId="4BA13340" w14:textId="77777777" w:rsidR="00944311" w:rsidRPr="00CD23DA" w:rsidRDefault="00944311" w:rsidP="0094431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1"/>
              </w:tabs>
              <w:spacing w:line="260" w:lineRule="atLeast"/>
              <w:ind w:left="-108" w:right="17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F0581">
              <w:rPr>
                <w:rFonts w:ascii="Angsana New" w:hAnsi="Angsana New"/>
                <w:sz w:val="30"/>
                <w:szCs w:val="30"/>
              </w:rPr>
              <w:t>(</w:t>
            </w:r>
            <w:r w:rsidRPr="00900000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Pr="009F0581">
              <w:rPr>
                <w:rFonts w:ascii="Angsana New" w:hAnsi="Angsana New"/>
                <w:sz w:val="30"/>
                <w:szCs w:val="30"/>
              </w:rPr>
              <w:t>7)</w:t>
            </w:r>
          </w:p>
        </w:tc>
        <w:tc>
          <w:tcPr>
            <w:tcW w:w="249" w:type="dxa"/>
          </w:tcPr>
          <w:p w14:paraId="0237EB81" w14:textId="77777777" w:rsidR="00944311" w:rsidRPr="00CD23DA" w:rsidRDefault="00944311" w:rsidP="00944311">
            <w:pPr>
              <w:pStyle w:val="Preformatted"/>
              <w:tabs>
                <w:tab w:val="clear" w:pos="9590"/>
              </w:tabs>
              <w:ind w:right="345"/>
              <w:jc w:val="right"/>
              <w:rPr>
                <w:rFonts w:ascii="Angsana New" w:eastAsia="SimSun" w:hAnsi="Angsana New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452" w:type="dxa"/>
            <w:tcBorders>
              <w:bottom w:val="single" w:sz="4" w:space="0" w:color="auto"/>
            </w:tcBorders>
            <w:vAlign w:val="bottom"/>
          </w:tcPr>
          <w:p w14:paraId="365271C1" w14:textId="20EA7CF9" w:rsidR="00944311" w:rsidRPr="00CD23DA" w:rsidRDefault="00944311" w:rsidP="0094431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1"/>
              </w:tabs>
              <w:spacing w:line="260" w:lineRule="atLeast"/>
              <w:ind w:left="-108" w:right="17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F0581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56</w:t>
            </w:r>
            <w:r w:rsidR="00B32BF9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 w:rsidRPr="009F0581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49" w:type="dxa"/>
          </w:tcPr>
          <w:p w14:paraId="13E2D44E" w14:textId="77777777" w:rsidR="00944311" w:rsidRPr="00CD23DA" w:rsidRDefault="00944311" w:rsidP="00944311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="Angsana New" w:eastAsia="SimSun" w:hAnsi="Angsana New"/>
                <w:sz w:val="30"/>
                <w:szCs w:val="30"/>
                <w:lang w:eastAsia="en-GB"/>
              </w:rPr>
            </w:pPr>
          </w:p>
        </w:tc>
        <w:tc>
          <w:tcPr>
            <w:tcW w:w="1542" w:type="dxa"/>
            <w:tcBorders>
              <w:bottom w:val="single" w:sz="4" w:space="0" w:color="auto"/>
            </w:tcBorders>
            <w:vAlign w:val="bottom"/>
          </w:tcPr>
          <w:p w14:paraId="7FF780FC" w14:textId="77777777" w:rsidR="00944311" w:rsidRPr="00CD23DA" w:rsidRDefault="00944311" w:rsidP="0094431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1"/>
              </w:tabs>
              <w:spacing w:line="260" w:lineRule="atLeast"/>
              <w:ind w:left="-108" w:right="17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F0581">
              <w:rPr>
                <w:rFonts w:ascii="Angsana New" w:hAnsi="Angsana New"/>
                <w:sz w:val="30"/>
                <w:szCs w:val="30"/>
              </w:rPr>
              <w:t>(</w:t>
            </w:r>
            <w:r w:rsidRPr="00900000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Pr="009F0581">
              <w:rPr>
                <w:rFonts w:ascii="Angsana New" w:hAnsi="Angsana New"/>
                <w:sz w:val="30"/>
                <w:szCs w:val="30"/>
              </w:rPr>
              <w:t>7)</w:t>
            </w:r>
          </w:p>
        </w:tc>
      </w:tr>
      <w:tr w:rsidR="00944311" w:rsidRPr="00CD23DA" w14:paraId="19DB86C6" w14:textId="77777777" w:rsidTr="00F34A50">
        <w:trPr>
          <w:trHeight w:val="20"/>
        </w:trPr>
        <w:tc>
          <w:tcPr>
            <w:tcW w:w="3529" w:type="dxa"/>
            <w:vAlign w:val="bottom"/>
          </w:tcPr>
          <w:p w14:paraId="37549A9A" w14:textId="77777777" w:rsidR="00944311" w:rsidRPr="00CD23DA" w:rsidRDefault="00944311" w:rsidP="00944311">
            <w:pPr>
              <w:tabs>
                <w:tab w:val="clear" w:pos="2807"/>
                <w:tab w:val="left" w:pos="2790"/>
              </w:tabs>
              <w:ind w:left="-108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CD23DA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สุทธิ</w:t>
            </w:r>
          </w:p>
        </w:tc>
        <w:tc>
          <w:tcPr>
            <w:tcW w:w="14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BBC689" w14:textId="3C59934C" w:rsidR="00944311" w:rsidRPr="002F3291" w:rsidRDefault="00944311" w:rsidP="00944311">
            <w:pPr>
              <w:pStyle w:val="Preformatted"/>
              <w:tabs>
                <w:tab w:val="clear" w:pos="959"/>
                <w:tab w:val="clear" w:pos="9590"/>
              </w:tabs>
              <w:ind w:left="-108" w:right="227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225,651</w:t>
            </w:r>
          </w:p>
        </w:tc>
        <w:tc>
          <w:tcPr>
            <w:tcW w:w="247" w:type="dxa"/>
          </w:tcPr>
          <w:p w14:paraId="15BC3F47" w14:textId="77777777" w:rsidR="00944311" w:rsidRPr="00CD23DA" w:rsidRDefault="00944311" w:rsidP="00944311">
            <w:pPr>
              <w:pStyle w:val="Preformatted"/>
              <w:tabs>
                <w:tab w:val="clear" w:pos="9590"/>
              </w:tabs>
              <w:ind w:right="345"/>
              <w:jc w:val="right"/>
              <w:rPr>
                <w:rFonts w:ascii="Angsana New" w:eastAsia="SimSun" w:hAnsi="Angsana New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4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D44189" w14:textId="77777777" w:rsidR="00944311" w:rsidRPr="00CD23DA" w:rsidRDefault="00944311" w:rsidP="00944311">
            <w:pPr>
              <w:pStyle w:val="Preformatted"/>
              <w:tabs>
                <w:tab w:val="clear" w:pos="959"/>
                <w:tab w:val="clear" w:pos="9590"/>
              </w:tabs>
              <w:ind w:left="-108" w:right="227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9F0581">
              <w:rPr>
                <w:rFonts w:ascii="Angsana New" w:hAnsi="Angsana New"/>
                <w:sz w:val="30"/>
                <w:szCs w:val="30"/>
                <w:lang w:eastAsia="en-US"/>
              </w:rPr>
              <w:t>2</w:t>
            </w:r>
            <w:r w:rsidRPr="00900000">
              <w:rPr>
                <w:rFonts w:ascii="Angsana New" w:hAnsi="Angsana New"/>
                <w:sz w:val="30"/>
                <w:szCs w:val="30"/>
                <w:lang w:eastAsia="en-US"/>
              </w:rPr>
              <w:t>24</w:t>
            </w:r>
            <w:r w:rsidRPr="009F0581">
              <w:rPr>
                <w:rFonts w:ascii="Angsana New" w:hAnsi="Angsana New"/>
                <w:sz w:val="30"/>
                <w:szCs w:val="30"/>
                <w:lang w:eastAsia="en-US"/>
              </w:rPr>
              <w:t>,</w:t>
            </w:r>
            <w:r w:rsidRPr="00900000">
              <w:rPr>
                <w:rFonts w:ascii="Angsana New" w:hAnsi="Angsana New"/>
                <w:sz w:val="30"/>
                <w:szCs w:val="30"/>
                <w:lang w:eastAsia="en-US"/>
              </w:rPr>
              <w:t>810</w:t>
            </w:r>
          </w:p>
        </w:tc>
        <w:tc>
          <w:tcPr>
            <w:tcW w:w="249" w:type="dxa"/>
          </w:tcPr>
          <w:p w14:paraId="76E30E31" w14:textId="77777777" w:rsidR="00944311" w:rsidRPr="00CD23DA" w:rsidRDefault="00944311" w:rsidP="00944311">
            <w:pPr>
              <w:pStyle w:val="Preformatted"/>
              <w:tabs>
                <w:tab w:val="clear" w:pos="9590"/>
              </w:tabs>
              <w:ind w:right="345"/>
              <w:jc w:val="right"/>
              <w:rPr>
                <w:rFonts w:ascii="Angsana New" w:eastAsia="SimSun" w:hAnsi="Angsana New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4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A45D84" w14:textId="7F0F9C7F" w:rsidR="00944311" w:rsidRPr="00AC2E48" w:rsidRDefault="00944311" w:rsidP="00944311">
            <w:pPr>
              <w:pStyle w:val="Preformatted"/>
              <w:tabs>
                <w:tab w:val="clear" w:pos="959"/>
                <w:tab w:val="clear" w:pos="9590"/>
              </w:tabs>
              <w:ind w:left="-108" w:right="227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218,513</w:t>
            </w:r>
          </w:p>
        </w:tc>
        <w:tc>
          <w:tcPr>
            <w:tcW w:w="249" w:type="dxa"/>
          </w:tcPr>
          <w:p w14:paraId="5FA48A8F" w14:textId="77777777" w:rsidR="00944311" w:rsidRPr="00CD23DA" w:rsidRDefault="00944311" w:rsidP="00944311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="Angsana New" w:eastAsia="SimSun" w:hAnsi="Angsana New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54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6488A9" w14:textId="77777777" w:rsidR="00944311" w:rsidRPr="00CD23DA" w:rsidRDefault="00944311" w:rsidP="00944311">
            <w:pPr>
              <w:pStyle w:val="Preformatted"/>
              <w:tabs>
                <w:tab w:val="clear" w:pos="959"/>
                <w:tab w:val="clear" w:pos="9590"/>
              </w:tabs>
              <w:ind w:left="-108" w:right="227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9F0581">
              <w:rPr>
                <w:rFonts w:ascii="Angsana New" w:hAnsi="Angsana New"/>
                <w:sz w:val="30"/>
                <w:szCs w:val="30"/>
                <w:lang w:eastAsia="en-US"/>
              </w:rPr>
              <w:t>21</w:t>
            </w:r>
            <w:r w:rsidRPr="00900000">
              <w:rPr>
                <w:rFonts w:ascii="Angsana New" w:hAnsi="Angsana New"/>
                <w:sz w:val="30"/>
                <w:szCs w:val="30"/>
                <w:lang w:eastAsia="en-US"/>
              </w:rPr>
              <w:t>7</w:t>
            </w:r>
            <w:r w:rsidRPr="009F0581">
              <w:rPr>
                <w:rFonts w:ascii="Angsana New" w:hAnsi="Angsana New"/>
                <w:sz w:val="30"/>
                <w:szCs w:val="30"/>
                <w:lang w:eastAsia="en-US"/>
              </w:rPr>
              <w:t>,</w:t>
            </w:r>
            <w:r w:rsidRPr="00900000">
              <w:rPr>
                <w:rFonts w:ascii="Angsana New" w:hAnsi="Angsana New"/>
                <w:sz w:val="30"/>
                <w:szCs w:val="30"/>
                <w:lang w:eastAsia="en-US"/>
              </w:rPr>
              <w:t>611</w:t>
            </w:r>
          </w:p>
        </w:tc>
      </w:tr>
    </w:tbl>
    <w:p w14:paraId="15CE296E" w14:textId="77777777" w:rsidR="0024693B" w:rsidRDefault="0024693B" w:rsidP="00CD23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21183016" w14:textId="28B0D5BF" w:rsidR="00CD23DA" w:rsidRPr="00FD19B6" w:rsidRDefault="00CD23DA" w:rsidP="00CD23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30"/>
          <w:szCs w:val="30"/>
        </w:rPr>
      </w:pPr>
      <w:r w:rsidRPr="00FD19B6">
        <w:rPr>
          <w:rFonts w:ascii="Angsana New" w:hAnsi="Angsana New"/>
          <w:sz w:val="30"/>
          <w:szCs w:val="30"/>
          <w:cs/>
        </w:rPr>
        <w:t>ลูกหนี้การค้า</w:t>
      </w:r>
      <w:r w:rsidR="00FF13FF">
        <w:rPr>
          <w:rFonts w:ascii="Angsana New" w:hAnsi="Angsana New"/>
          <w:sz w:val="30"/>
          <w:szCs w:val="30"/>
          <w:cs/>
        </w:rPr>
        <w:t>บุคคลและ</w:t>
      </w:r>
      <w:r w:rsidRPr="00FD19B6">
        <w:rPr>
          <w:rFonts w:ascii="Angsana New" w:hAnsi="Angsana New"/>
          <w:sz w:val="30"/>
          <w:szCs w:val="30"/>
          <w:cs/>
        </w:rPr>
        <w:t>กิจการที่เกี่ยวข้อง</w:t>
      </w:r>
      <w:r w:rsidR="0025124F">
        <w:rPr>
          <w:rFonts w:ascii="Angsana New" w:hAnsi="Angsana New"/>
          <w:sz w:val="30"/>
          <w:szCs w:val="30"/>
          <w:cs/>
        </w:rPr>
        <w:t>กัน</w:t>
      </w:r>
      <w:r w:rsidRPr="00FD19B6">
        <w:rPr>
          <w:rFonts w:ascii="Angsana New" w:hAnsi="Angsana New"/>
          <w:sz w:val="30"/>
          <w:szCs w:val="30"/>
          <w:cs/>
        </w:rPr>
        <w:t xml:space="preserve"> ณ วันที่ </w:t>
      </w:r>
      <w:r w:rsidR="00B550F3">
        <w:rPr>
          <w:rFonts w:ascii="Angsana New" w:hAnsi="Angsana New"/>
          <w:sz w:val="30"/>
          <w:szCs w:val="30"/>
        </w:rPr>
        <w:t xml:space="preserve">30 </w:t>
      </w:r>
      <w:r w:rsidR="00B550F3">
        <w:rPr>
          <w:rFonts w:ascii="Angsana New" w:hAnsi="Angsana New"/>
          <w:sz w:val="30"/>
          <w:szCs w:val="30"/>
          <w:cs/>
        </w:rPr>
        <w:t xml:space="preserve">มิถุนายน </w:t>
      </w:r>
      <w:r w:rsidR="00B550F3">
        <w:rPr>
          <w:rFonts w:ascii="Angsana New" w:hAnsi="Angsana New"/>
          <w:sz w:val="30"/>
          <w:szCs w:val="30"/>
        </w:rPr>
        <w:t>2568</w:t>
      </w:r>
      <w:r w:rsidRPr="00FD19B6">
        <w:rPr>
          <w:rFonts w:ascii="Angsana New" w:hAnsi="Angsana New"/>
          <w:sz w:val="30"/>
          <w:szCs w:val="30"/>
        </w:rPr>
        <w:t xml:space="preserve"> </w:t>
      </w:r>
      <w:r w:rsidRPr="00FD19B6">
        <w:rPr>
          <w:rFonts w:ascii="Angsana New" w:hAnsi="Angsana New"/>
          <w:sz w:val="30"/>
          <w:szCs w:val="30"/>
          <w:cs/>
        </w:rPr>
        <w:t xml:space="preserve">และวันที่ </w:t>
      </w:r>
      <w:r w:rsidR="00E45C92" w:rsidRPr="00FD19B6">
        <w:rPr>
          <w:rFonts w:ascii="Angsana New" w:hAnsi="Angsana New"/>
          <w:sz w:val="30"/>
          <w:szCs w:val="30"/>
        </w:rPr>
        <w:t>31</w:t>
      </w:r>
      <w:r w:rsidRPr="00FD19B6">
        <w:rPr>
          <w:rFonts w:ascii="Angsana New" w:hAnsi="Angsana New"/>
          <w:sz w:val="30"/>
          <w:szCs w:val="30"/>
        </w:rPr>
        <w:t xml:space="preserve"> </w:t>
      </w:r>
      <w:r w:rsidRPr="00FD19B6">
        <w:rPr>
          <w:rFonts w:ascii="Angsana New" w:hAnsi="Angsana New"/>
          <w:sz w:val="30"/>
          <w:szCs w:val="30"/>
          <w:cs/>
        </w:rPr>
        <w:t xml:space="preserve">ธันวาคม </w:t>
      </w:r>
      <w:r w:rsidR="00E45C92" w:rsidRPr="00FD19B6">
        <w:rPr>
          <w:rFonts w:ascii="Angsana New" w:hAnsi="Angsana New"/>
          <w:sz w:val="30"/>
          <w:szCs w:val="30"/>
        </w:rPr>
        <w:t>256</w:t>
      </w:r>
      <w:r w:rsidR="00F2302D">
        <w:rPr>
          <w:rFonts w:ascii="Angsana New" w:hAnsi="Angsana New"/>
          <w:sz w:val="30"/>
          <w:szCs w:val="30"/>
        </w:rPr>
        <w:t>7</w:t>
      </w:r>
      <w:r w:rsidRPr="00FD19B6">
        <w:rPr>
          <w:rFonts w:ascii="Angsana New" w:hAnsi="Angsana New"/>
          <w:sz w:val="30"/>
          <w:szCs w:val="30"/>
          <w:cs/>
        </w:rPr>
        <w:t xml:space="preserve"> แยกตามอายุหนี้ที่ค้างชำระได้ดังนี้</w:t>
      </w:r>
    </w:p>
    <w:p w14:paraId="37F98EA4" w14:textId="77777777" w:rsidR="00CD23DA" w:rsidRDefault="00CD23DA" w:rsidP="00CD23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10216" w:type="dxa"/>
        <w:tblLayout w:type="fixed"/>
        <w:tblLook w:val="0000" w:firstRow="0" w:lastRow="0" w:firstColumn="0" w:lastColumn="0" w:noHBand="0" w:noVBand="0"/>
      </w:tblPr>
      <w:tblGrid>
        <w:gridCol w:w="3529"/>
        <w:gridCol w:w="1470"/>
        <w:gridCol w:w="247"/>
        <w:gridCol w:w="1478"/>
        <w:gridCol w:w="249"/>
        <w:gridCol w:w="1452"/>
        <w:gridCol w:w="249"/>
        <w:gridCol w:w="1542"/>
      </w:tblGrid>
      <w:tr w:rsidR="0024693B" w:rsidRPr="00CD23DA" w14:paraId="290C7D5F" w14:textId="77777777" w:rsidTr="008900C1">
        <w:trPr>
          <w:trHeight w:val="20"/>
        </w:trPr>
        <w:tc>
          <w:tcPr>
            <w:tcW w:w="3529" w:type="dxa"/>
            <w:vAlign w:val="bottom"/>
          </w:tcPr>
          <w:p w14:paraId="7BE1EA76" w14:textId="77777777" w:rsidR="0024693B" w:rsidRPr="00CD23DA" w:rsidRDefault="0024693B" w:rsidP="00232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687" w:type="dxa"/>
            <w:gridSpan w:val="7"/>
            <w:tcBorders>
              <w:bottom w:val="single" w:sz="4" w:space="0" w:color="auto"/>
            </w:tcBorders>
            <w:vAlign w:val="bottom"/>
          </w:tcPr>
          <w:p w14:paraId="24ECBC9C" w14:textId="77777777" w:rsidR="0024693B" w:rsidRPr="00CD23DA" w:rsidRDefault="0024693B" w:rsidP="00232A3A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center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CD23DA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พันบาท</w:t>
            </w:r>
          </w:p>
        </w:tc>
      </w:tr>
      <w:tr w:rsidR="0024693B" w:rsidRPr="00CD23DA" w14:paraId="400ACDB2" w14:textId="77777777" w:rsidTr="008900C1">
        <w:trPr>
          <w:trHeight w:val="20"/>
        </w:trPr>
        <w:tc>
          <w:tcPr>
            <w:tcW w:w="3529" w:type="dxa"/>
            <w:vAlign w:val="bottom"/>
          </w:tcPr>
          <w:p w14:paraId="5F32710A" w14:textId="77777777" w:rsidR="0024693B" w:rsidRPr="00CD23DA" w:rsidRDefault="0024693B" w:rsidP="00232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19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D276A12" w14:textId="77777777" w:rsidR="0024693B" w:rsidRPr="00CD23DA" w:rsidRDefault="0024693B" w:rsidP="00232A3A">
            <w:pPr>
              <w:pStyle w:val="jern1"/>
              <w:pBdr>
                <w:bottom w:val="none" w:sz="0" w:space="0" w:color="auto"/>
              </w:pBd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D23D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9" w:type="dxa"/>
            <w:tcBorders>
              <w:top w:val="single" w:sz="4" w:space="0" w:color="auto"/>
            </w:tcBorders>
          </w:tcPr>
          <w:p w14:paraId="5C1CFB6B" w14:textId="77777777" w:rsidR="0024693B" w:rsidRPr="00CD23DA" w:rsidRDefault="0024693B" w:rsidP="00232A3A">
            <w:pPr>
              <w:pStyle w:val="jern1"/>
              <w:pBdr>
                <w:bottom w:val="none" w:sz="0" w:space="0" w:color="auto"/>
              </w:pBd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24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EE631A1" w14:textId="77777777" w:rsidR="0024693B" w:rsidRPr="00CD23DA" w:rsidRDefault="0024693B" w:rsidP="00232A3A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</w:tabs>
              <w:ind w:left="-57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D23D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4693B" w:rsidRPr="00CD23DA" w14:paraId="7B7BED68" w14:textId="77777777" w:rsidTr="008900C1">
        <w:trPr>
          <w:trHeight w:val="20"/>
        </w:trPr>
        <w:tc>
          <w:tcPr>
            <w:tcW w:w="3529" w:type="dxa"/>
            <w:vAlign w:val="bottom"/>
          </w:tcPr>
          <w:p w14:paraId="79820831" w14:textId="77777777" w:rsidR="0024693B" w:rsidRPr="00CD23DA" w:rsidRDefault="0024693B" w:rsidP="00232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0" w:type="dxa"/>
            <w:tcBorders>
              <w:top w:val="single" w:sz="4" w:space="0" w:color="auto"/>
              <w:bottom w:val="single" w:sz="4" w:space="0" w:color="auto"/>
            </w:tcBorders>
          </w:tcPr>
          <w:p w14:paraId="0C813A89" w14:textId="0AE743BF" w:rsidR="0024693B" w:rsidRPr="00CD23DA" w:rsidRDefault="00B550F3" w:rsidP="00232A3A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 xml:space="preserve">มิถุนายน </w:t>
            </w:r>
            <w:r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247" w:type="dxa"/>
            <w:tcBorders>
              <w:top w:val="single" w:sz="4" w:space="0" w:color="auto"/>
            </w:tcBorders>
          </w:tcPr>
          <w:p w14:paraId="54AF61A0" w14:textId="77777777" w:rsidR="0024693B" w:rsidRPr="00CD23DA" w:rsidRDefault="0024693B" w:rsidP="00232A3A">
            <w:pPr>
              <w:pStyle w:val="jern1"/>
              <w:pBdr>
                <w:bottom w:val="none" w:sz="0" w:space="0" w:color="auto"/>
              </w:pBd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8" w:type="dxa"/>
            <w:tcBorders>
              <w:top w:val="single" w:sz="4" w:space="0" w:color="auto"/>
              <w:bottom w:val="single" w:sz="4" w:space="0" w:color="auto"/>
            </w:tcBorders>
          </w:tcPr>
          <w:p w14:paraId="67411861" w14:textId="77777777" w:rsidR="0024693B" w:rsidRPr="00CD23DA" w:rsidRDefault="0024693B" w:rsidP="00232A3A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076ABC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076ABC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F2302D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249" w:type="dxa"/>
          </w:tcPr>
          <w:p w14:paraId="47513899" w14:textId="77777777" w:rsidR="0024693B" w:rsidRPr="00CD23DA" w:rsidRDefault="0024693B" w:rsidP="00232A3A">
            <w:pPr>
              <w:pStyle w:val="jern1"/>
              <w:pBdr>
                <w:bottom w:val="none" w:sz="0" w:space="0" w:color="auto"/>
              </w:pBd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2" w:type="dxa"/>
            <w:tcBorders>
              <w:bottom w:val="single" w:sz="4" w:space="0" w:color="auto"/>
            </w:tcBorders>
          </w:tcPr>
          <w:p w14:paraId="11F52CFC" w14:textId="66FC7736" w:rsidR="0024693B" w:rsidRPr="00CD23DA" w:rsidRDefault="0024693B" w:rsidP="00232A3A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</w:tabs>
              <w:ind w:left="-21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 xml:space="preserve">  </w:t>
            </w:r>
            <w:r w:rsidR="00B550F3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="00B550F3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มิถุนายน </w:t>
            </w:r>
            <w:r w:rsidR="00B550F3"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249" w:type="dxa"/>
          </w:tcPr>
          <w:p w14:paraId="05CB8C81" w14:textId="77777777" w:rsidR="0024693B" w:rsidRPr="00CD23DA" w:rsidRDefault="0024693B" w:rsidP="00232A3A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</w:tabs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42" w:type="dxa"/>
            <w:tcBorders>
              <w:bottom w:val="single" w:sz="4" w:space="0" w:color="auto"/>
            </w:tcBorders>
          </w:tcPr>
          <w:p w14:paraId="6CD9D2E1" w14:textId="77777777" w:rsidR="0024693B" w:rsidRPr="00CD23DA" w:rsidRDefault="0024693B" w:rsidP="00232A3A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</w:tabs>
              <w:ind w:left="-108" w:right="-12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076ABC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076ABC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F2302D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</w:tr>
      <w:tr w:rsidR="00F2302D" w:rsidRPr="00CD23DA" w14:paraId="5A063F61" w14:textId="77777777" w:rsidTr="008900C1">
        <w:trPr>
          <w:trHeight w:val="20"/>
        </w:trPr>
        <w:tc>
          <w:tcPr>
            <w:tcW w:w="3529" w:type="dxa"/>
            <w:vAlign w:val="bottom"/>
          </w:tcPr>
          <w:p w14:paraId="5C4FAFBB" w14:textId="77777777" w:rsidR="00F2302D" w:rsidRPr="00CD23DA" w:rsidRDefault="00F2302D" w:rsidP="00F34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CD23DA">
              <w:rPr>
                <w:rFonts w:ascii="Angsana New" w:hAnsi="Angsana New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470" w:type="dxa"/>
            <w:tcBorders>
              <w:top w:val="single" w:sz="4" w:space="0" w:color="auto"/>
            </w:tcBorders>
            <w:vAlign w:val="bottom"/>
          </w:tcPr>
          <w:p w14:paraId="781589FF" w14:textId="14FE07FB" w:rsidR="00F2302D" w:rsidRPr="00AC2E48" w:rsidRDefault="00F66EA1" w:rsidP="00AC10F4">
            <w:pPr>
              <w:pStyle w:val="Preformatted"/>
              <w:tabs>
                <w:tab w:val="clear" w:pos="959"/>
                <w:tab w:val="clear" w:pos="9590"/>
              </w:tabs>
              <w:ind w:left="-108" w:right="227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F66EA1">
              <w:rPr>
                <w:rFonts w:ascii="Angsana New" w:hAnsi="Angsana New"/>
                <w:sz w:val="30"/>
                <w:szCs w:val="30"/>
                <w:lang w:eastAsia="en-US"/>
              </w:rPr>
              <w:t>7</w:t>
            </w:r>
          </w:p>
        </w:tc>
        <w:tc>
          <w:tcPr>
            <w:tcW w:w="247" w:type="dxa"/>
          </w:tcPr>
          <w:p w14:paraId="6D5BFF82" w14:textId="77777777" w:rsidR="00F2302D" w:rsidRPr="00CD23DA" w:rsidRDefault="00F2302D" w:rsidP="00F2302D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478" w:type="dxa"/>
            <w:tcBorders>
              <w:top w:val="single" w:sz="4" w:space="0" w:color="auto"/>
            </w:tcBorders>
            <w:vAlign w:val="bottom"/>
          </w:tcPr>
          <w:p w14:paraId="7D661270" w14:textId="77777777" w:rsidR="00F2302D" w:rsidRPr="00076ABC" w:rsidRDefault="00F2302D" w:rsidP="00F2302D">
            <w:pPr>
              <w:pStyle w:val="Preformatted"/>
              <w:tabs>
                <w:tab w:val="clear" w:pos="0"/>
                <w:tab w:val="clear" w:pos="959"/>
                <w:tab w:val="clear" w:pos="9590"/>
              </w:tabs>
              <w:ind w:left="-94" w:right="-108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 xml:space="preserve">  </w:t>
            </w:r>
            <w:r>
              <w:rPr>
                <w:rFonts w:ascii="Angsana New" w:hAnsi="Angsana New"/>
                <w:sz w:val="30"/>
                <w:szCs w:val="30"/>
                <w:cs/>
                <w:lang w:eastAsia="en-US"/>
              </w:rPr>
              <w:t>-</w:t>
            </w:r>
            <w:r>
              <w:rPr>
                <w:rFonts w:ascii="Angsana New" w:hAnsi="Angsana New"/>
                <w:sz w:val="30"/>
                <w:szCs w:val="30"/>
                <w:lang w:eastAsia="en-US"/>
              </w:rPr>
              <w:t xml:space="preserve"> </w:t>
            </w:r>
          </w:p>
        </w:tc>
        <w:tc>
          <w:tcPr>
            <w:tcW w:w="249" w:type="dxa"/>
            <w:vAlign w:val="bottom"/>
          </w:tcPr>
          <w:p w14:paraId="4FDE4866" w14:textId="77777777" w:rsidR="00F2302D" w:rsidRPr="00CD23DA" w:rsidRDefault="00F2302D" w:rsidP="00F2302D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452" w:type="dxa"/>
            <w:tcBorders>
              <w:top w:val="single" w:sz="4" w:space="0" w:color="auto"/>
            </w:tcBorders>
            <w:vAlign w:val="bottom"/>
          </w:tcPr>
          <w:p w14:paraId="1D8C58AF" w14:textId="6AEE6553" w:rsidR="00F2302D" w:rsidRPr="0081425C" w:rsidRDefault="00F66EA1" w:rsidP="00F2302D">
            <w:pPr>
              <w:pStyle w:val="Preformatted"/>
              <w:tabs>
                <w:tab w:val="clear" w:pos="959"/>
                <w:tab w:val="clear" w:pos="9590"/>
              </w:tabs>
              <w:ind w:left="-108" w:right="227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F66EA1">
              <w:rPr>
                <w:rFonts w:ascii="Angsana New" w:hAnsi="Angsana New"/>
                <w:sz w:val="30"/>
                <w:szCs w:val="30"/>
                <w:lang w:eastAsia="en-US"/>
              </w:rPr>
              <w:t>16</w:t>
            </w:r>
            <w:r w:rsidR="00AC10F4">
              <w:rPr>
                <w:rFonts w:ascii="Angsana New" w:hAnsi="Angsana New"/>
                <w:sz w:val="30"/>
                <w:szCs w:val="30"/>
                <w:lang w:eastAsia="en-US"/>
              </w:rPr>
              <w:t>,043</w:t>
            </w:r>
          </w:p>
        </w:tc>
        <w:tc>
          <w:tcPr>
            <w:tcW w:w="249" w:type="dxa"/>
            <w:vAlign w:val="bottom"/>
          </w:tcPr>
          <w:p w14:paraId="2C32ED12" w14:textId="77777777" w:rsidR="00F2302D" w:rsidRPr="00CD23DA" w:rsidRDefault="00F2302D" w:rsidP="00F2302D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542" w:type="dxa"/>
            <w:vAlign w:val="bottom"/>
          </w:tcPr>
          <w:p w14:paraId="38BD878F" w14:textId="77777777" w:rsidR="00F2302D" w:rsidRPr="00DF44B3" w:rsidRDefault="00F2302D" w:rsidP="00F2302D">
            <w:pPr>
              <w:pStyle w:val="Preformatted"/>
              <w:tabs>
                <w:tab w:val="clear" w:pos="959"/>
                <w:tab w:val="clear" w:pos="9590"/>
              </w:tabs>
              <w:ind w:right="22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9F0581">
              <w:rPr>
                <w:rFonts w:ascii="Angsana New" w:hAnsi="Angsana New"/>
                <w:sz w:val="30"/>
                <w:szCs w:val="30"/>
                <w:lang w:eastAsia="en-US"/>
              </w:rPr>
              <w:t>1</w:t>
            </w:r>
            <w:r w:rsidRPr="00900000">
              <w:rPr>
                <w:rFonts w:ascii="Angsana New" w:hAnsi="Angsana New"/>
                <w:sz w:val="30"/>
                <w:szCs w:val="30"/>
                <w:lang w:eastAsia="en-US"/>
              </w:rPr>
              <w:t>2</w:t>
            </w:r>
            <w:r w:rsidRPr="009F0581">
              <w:rPr>
                <w:rFonts w:ascii="Angsana New" w:hAnsi="Angsana New"/>
                <w:sz w:val="30"/>
                <w:szCs w:val="30"/>
                <w:lang w:eastAsia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eastAsia="en-US"/>
              </w:rPr>
              <w:t>5</w:t>
            </w:r>
            <w:r w:rsidRPr="00900000">
              <w:rPr>
                <w:rFonts w:ascii="Angsana New" w:hAnsi="Angsana New"/>
                <w:sz w:val="30"/>
                <w:szCs w:val="30"/>
                <w:lang w:eastAsia="en-US"/>
              </w:rPr>
              <w:t>6</w:t>
            </w:r>
            <w:r w:rsidRPr="009F0581">
              <w:rPr>
                <w:rFonts w:ascii="Angsana New" w:hAnsi="Angsana New"/>
                <w:sz w:val="30"/>
                <w:szCs w:val="30"/>
                <w:lang w:eastAsia="en-US"/>
              </w:rPr>
              <w:t>0</w:t>
            </w:r>
          </w:p>
        </w:tc>
      </w:tr>
      <w:tr w:rsidR="00F2302D" w:rsidRPr="00CD23DA" w14:paraId="3D2AD22E" w14:textId="77777777" w:rsidTr="008900C1">
        <w:trPr>
          <w:trHeight w:val="20"/>
        </w:trPr>
        <w:tc>
          <w:tcPr>
            <w:tcW w:w="3529" w:type="dxa"/>
            <w:vAlign w:val="bottom"/>
          </w:tcPr>
          <w:p w14:paraId="3CBA628D" w14:textId="77777777" w:rsidR="00F2302D" w:rsidRPr="00CD23DA" w:rsidRDefault="00F2302D" w:rsidP="00F34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D23DA">
              <w:rPr>
                <w:rFonts w:ascii="Angsana New" w:hAnsi="Angsana New"/>
                <w:sz w:val="30"/>
                <w:szCs w:val="30"/>
                <w:cs/>
              </w:rPr>
              <w:t xml:space="preserve">ค้างชำระ </w:t>
            </w:r>
            <w:r w:rsidRPr="00CD23DA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1470" w:type="dxa"/>
            <w:vAlign w:val="bottom"/>
          </w:tcPr>
          <w:p w14:paraId="55638DCB" w14:textId="77777777" w:rsidR="00F2302D" w:rsidRPr="00AC2E48" w:rsidRDefault="00F2302D" w:rsidP="00AC10F4">
            <w:pPr>
              <w:pStyle w:val="Preformatted"/>
              <w:tabs>
                <w:tab w:val="clear" w:pos="959"/>
                <w:tab w:val="clear" w:pos="9590"/>
              </w:tabs>
              <w:ind w:left="-108" w:right="227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247" w:type="dxa"/>
          </w:tcPr>
          <w:p w14:paraId="67438507" w14:textId="77777777" w:rsidR="00F2302D" w:rsidRPr="00CD23DA" w:rsidRDefault="00F2302D" w:rsidP="00F2302D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478" w:type="dxa"/>
            <w:vAlign w:val="bottom"/>
          </w:tcPr>
          <w:p w14:paraId="2453470B" w14:textId="77777777" w:rsidR="00F2302D" w:rsidRPr="00DF44B3" w:rsidRDefault="00F2302D" w:rsidP="00F2302D">
            <w:pPr>
              <w:pStyle w:val="Preformatted"/>
              <w:tabs>
                <w:tab w:val="clear" w:pos="959"/>
                <w:tab w:val="clear" w:pos="9590"/>
              </w:tabs>
              <w:ind w:right="228"/>
              <w:jc w:val="center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249" w:type="dxa"/>
            <w:vAlign w:val="bottom"/>
          </w:tcPr>
          <w:p w14:paraId="29D9413F" w14:textId="77777777" w:rsidR="00F2302D" w:rsidRPr="00CD23DA" w:rsidRDefault="00F2302D" w:rsidP="00F2302D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452" w:type="dxa"/>
            <w:vAlign w:val="bottom"/>
          </w:tcPr>
          <w:p w14:paraId="0EA8D5F9" w14:textId="77777777" w:rsidR="00F2302D" w:rsidRPr="0081425C" w:rsidRDefault="00F2302D" w:rsidP="00F2302D">
            <w:pPr>
              <w:pStyle w:val="Preformatted"/>
              <w:tabs>
                <w:tab w:val="clear" w:pos="959"/>
                <w:tab w:val="clear" w:pos="9590"/>
              </w:tabs>
              <w:ind w:left="-108" w:right="227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249" w:type="dxa"/>
            <w:vAlign w:val="bottom"/>
          </w:tcPr>
          <w:p w14:paraId="7E255AE4" w14:textId="77777777" w:rsidR="00F2302D" w:rsidRPr="00CD23DA" w:rsidRDefault="00F2302D" w:rsidP="00F2302D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542" w:type="dxa"/>
            <w:vAlign w:val="bottom"/>
          </w:tcPr>
          <w:p w14:paraId="7A1CC7D3" w14:textId="77777777" w:rsidR="00F2302D" w:rsidRPr="00DF44B3" w:rsidRDefault="00F2302D" w:rsidP="00F2302D">
            <w:pPr>
              <w:pStyle w:val="Preformatted"/>
              <w:tabs>
                <w:tab w:val="clear" w:pos="959"/>
                <w:tab w:val="clear" w:pos="9590"/>
              </w:tabs>
              <w:ind w:right="228"/>
              <w:jc w:val="right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</w:p>
        </w:tc>
      </w:tr>
      <w:tr w:rsidR="00771491" w:rsidRPr="00CD23DA" w14:paraId="0FA20C2E" w14:textId="77777777" w:rsidTr="008900C1">
        <w:trPr>
          <w:trHeight w:val="20"/>
        </w:trPr>
        <w:tc>
          <w:tcPr>
            <w:tcW w:w="3529" w:type="dxa"/>
            <w:vAlign w:val="bottom"/>
          </w:tcPr>
          <w:p w14:paraId="2ECDF12C" w14:textId="77777777" w:rsidR="00771491" w:rsidRPr="00CD23DA" w:rsidRDefault="00771491" w:rsidP="00F34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D23DA">
              <w:rPr>
                <w:rFonts w:ascii="Angsana New" w:hAnsi="Angsana New"/>
                <w:sz w:val="30"/>
                <w:szCs w:val="30"/>
                <w:cs/>
              </w:rPr>
              <w:t xml:space="preserve">ไม่เกิน 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Pr="00CD23DA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70" w:type="dxa"/>
            <w:vAlign w:val="bottom"/>
          </w:tcPr>
          <w:p w14:paraId="2DAA033F" w14:textId="70B7B92E" w:rsidR="00771491" w:rsidRPr="00AC2E48" w:rsidRDefault="00F66EA1" w:rsidP="00AC10F4">
            <w:pPr>
              <w:pStyle w:val="Preformatted"/>
              <w:tabs>
                <w:tab w:val="clear" w:pos="959"/>
                <w:tab w:val="clear" w:pos="9590"/>
              </w:tabs>
              <w:ind w:left="-108" w:right="227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F66EA1">
              <w:rPr>
                <w:rFonts w:ascii="Angsana New" w:hAnsi="Angsana New"/>
                <w:sz w:val="30"/>
                <w:szCs w:val="30"/>
                <w:lang w:eastAsia="en-US"/>
              </w:rPr>
              <w:t>3</w:t>
            </w:r>
          </w:p>
        </w:tc>
        <w:tc>
          <w:tcPr>
            <w:tcW w:w="247" w:type="dxa"/>
          </w:tcPr>
          <w:p w14:paraId="6E4B4EB1" w14:textId="77777777" w:rsidR="00771491" w:rsidRPr="00CD23DA" w:rsidRDefault="00771491" w:rsidP="00771491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478" w:type="dxa"/>
            <w:vAlign w:val="bottom"/>
          </w:tcPr>
          <w:p w14:paraId="5A16CF17" w14:textId="77777777" w:rsidR="00771491" w:rsidRPr="00076ABC" w:rsidRDefault="00771491" w:rsidP="00771491">
            <w:pPr>
              <w:pStyle w:val="Preformatted"/>
              <w:tabs>
                <w:tab w:val="clear" w:pos="959"/>
                <w:tab w:val="clear" w:pos="9590"/>
              </w:tabs>
              <w:ind w:left="-108" w:right="227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8</w:t>
            </w:r>
          </w:p>
        </w:tc>
        <w:tc>
          <w:tcPr>
            <w:tcW w:w="249" w:type="dxa"/>
            <w:vAlign w:val="bottom"/>
          </w:tcPr>
          <w:p w14:paraId="381389AF" w14:textId="77777777" w:rsidR="00771491" w:rsidRPr="00CD23DA" w:rsidRDefault="00771491" w:rsidP="00771491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452" w:type="dxa"/>
            <w:vAlign w:val="bottom"/>
          </w:tcPr>
          <w:p w14:paraId="6095E0BB" w14:textId="075E956C" w:rsidR="00771491" w:rsidRPr="0081425C" w:rsidRDefault="00AC10F4" w:rsidP="00771491">
            <w:pPr>
              <w:pStyle w:val="Preformatted"/>
              <w:tabs>
                <w:tab w:val="clear" w:pos="959"/>
                <w:tab w:val="clear" w:pos="9590"/>
              </w:tabs>
              <w:ind w:left="-108" w:right="227"/>
              <w:jc w:val="right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4,722</w:t>
            </w:r>
          </w:p>
        </w:tc>
        <w:tc>
          <w:tcPr>
            <w:tcW w:w="249" w:type="dxa"/>
            <w:vAlign w:val="bottom"/>
          </w:tcPr>
          <w:p w14:paraId="70DB3DD2" w14:textId="77777777" w:rsidR="00771491" w:rsidRPr="00CD23DA" w:rsidRDefault="00771491" w:rsidP="00771491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542" w:type="dxa"/>
            <w:vAlign w:val="bottom"/>
          </w:tcPr>
          <w:p w14:paraId="25DFA3F7" w14:textId="77777777" w:rsidR="00771491" w:rsidRPr="00DF44B3" w:rsidRDefault="00771491" w:rsidP="00771491">
            <w:pPr>
              <w:pStyle w:val="Preformatted"/>
              <w:tabs>
                <w:tab w:val="clear" w:pos="959"/>
                <w:tab w:val="clear" w:pos="9590"/>
              </w:tabs>
              <w:ind w:right="22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9F0581">
              <w:rPr>
                <w:rFonts w:ascii="Angsana New" w:hAnsi="Angsana New"/>
                <w:sz w:val="30"/>
                <w:szCs w:val="30"/>
                <w:lang w:eastAsia="en-US"/>
              </w:rPr>
              <w:t>6,</w:t>
            </w:r>
            <w:r w:rsidRPr="00900000">
              <w:rPr>
                <w:rFonts w:ascii="Angsana New" w:hAnsi="Angsana New"/>
                <w:sz w:val="30"/>
                <w:szCs w:val="30"/>
                <w:lang w:eastAsia="en-US"/>
              </w:rPr>
              <w:t>787</w:t>
            </w:r>
          </w:p>
        </w:tc>
      </w:tr>
      <w:tr w:rsidR="00F2302D" w:rsidRPr="00CD23DA" w14:paraId="2E159ACC" w14:textId="77777777" w:rsidTr="008900C1">
        <w:trPr>
          <w:trHeight w:val="20"/>
        </w:trPr>
        <w:tc>
          <w:tcPr>
            <w:tcW w:w="3529" w:type="dxa"/>
            <w:vAlign w:val="bottom"/>
          </w:tcPr>
          <w:p w14:paraId="56BA0532" w14:textId="77777777" w:rsidR="00F2302D" w:rsidRPr="00CD23DA" w:rsidRDefault="00F2302D" w:rsidP="00F34A50">
            <w:pPr>
              <w:tabs>
                <w:tab w:val="clear" w:pos="2807"/>
                <w:tab w:val="left" w:pos="2790"/>
              </w:tabs>
              <w:ind w:left="-108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4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6629C1" w14:textId="40B5C9FA" w:rsidR="00F2302D" w:rsidRPr="002F3291" w:rsidRDefault="00F66EA1" w:rsidP="00AC10F4">
            <w:pPr>
              <w:pStyle w:val="Preformatted"/>
              <w:tabs>
                <w:tab w:val="clear" w:pos="959"/>
                <w:tab w:val="clear" w:pos="9590"/>
              </w:tabs>
              <w:ind w:left="-108" w:right="227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F66EA1">
              <w:rPr>
                <w:rFonts w:ascii="Angsana New" w:hAnsi="Angsana New"/>
                <w:sz w:val="30"/>
                <w:szCs w:val="30"/>
                <w:lang w:eastAsia="en-US"/>
              </w:rPr>
              <w:t>10</w:t>
            </w:r>
          </w:p>
        </w:tc>
        <w:tc>
          <w:tcPr>
            <w:tcW w:w="247" w:type="dxa"/>
          </w:tcPr>
          <w:p w14:paraId="1F5C9BBF" w14:textId="77777777" w:rsidR="00F2302D" w:rsidRPr="00CD23DA" w:rsidRDefault="00F2302D" w:rsidP="00F2302D">
            <w:pPr>
              <w:pStyle w:val="Preformatted"/>
              <w:tabs>
                <w:tab w:val="clear" w:pos="9590"/>
              </w:tabs>
              <w:ind w:right="345"/>
              <w:jc w:val="right"/>
              <w:rPr>
                <w:rFonts w:ascii="Angsana New" w:eastAsia="SimSun" w:hAnsi="Angsana New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4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CF9E91" w14:textId="77777777" w:rsidR="00F2302D" w:rsidRPr="00076ABC" w:rsidRDefault="00F2302D" w:rsidP="00F2302D">
            <w:pPr>
              <w:pStyle w:val="Preformatted"/>
              <w:tabs>
                <w:tab w:val="clear" w:pos="959"/>
                <w:tab w:val="clear" w:pos="9590"/>
              </w:tabs>
              <w:ind w:left="-108" w:right="227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8</w:t>
            </w:r>
          </w:p>
        </w:tc>
        <w:tc>
          <w:tcPr>
            <w:tcW w:w="249" w:type="dxa"/>
          </w:tcPr>
          <w:p w14:paraId="3E02F2A6" w14:textId="77777777" w:rsidR="00F2302D" w:rsidRPr="00CD23DA" w:rsidRDefault="00F2302D" w:rsidP="00F2302D">
            <w:pPr>
              <w:pStyle w:val="Preformatted"/>
              <w:tabs>
                <w:tab w:val="clear" w:pos="9590"/>
              </w:tabs>
              <w:ind w:right="345"/>
              <w:jc w:val="right"/>
              <w:rPr>
                <w:rFonts w:ascii="Angsana New" w:eastAsia="SimSun" w:hAnsi="Angsana New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4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239935" w14:textId="4DD5E41A" w:rsidR="00F2302D" w:rsidRPr="0081425C" w:rsidRDefault="00AC10F4" w:rsidP="00F2302D">
            <w:pPr>
              <w:pStyle w:val="Preformatted"/>
              <w:tabs>
                <w:tab w:val="clear" w:pos="959"/>
                <w:tab w:val="clear" w:pos="9590"/>
              </w:tabs>
              <w:ind w:left="-108" w:right="227"/>
              <w:jc w:val="right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20,765</w:t>
            </w:r>
          </w:p>
        </w:tc>
        <w:tc>
          <w:tcPr>
            <w:tcW w:w="249" w:type="dxa"/>
          </w:tcPr>
          <w:p w14:paraId="7AB943FE" w14:textId="77777777" w:rsidR="00F2302D" w:rsidRPr="00CD23DA" w:rsidRDefault="00F2302D" w:rsidP="00F2302D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="Angsana New" w:eastAsia="SimSun" w:hAnsi="Angsana New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54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725AE4" w14:textId="77777777" w:rsidR="00F2302D" w:rsidRPr="00DF44B3" w:rsidRDefault="00F2302D" w:rsidP="00F2302D">
            <w:pPr>
              <w:pStyle w:val="Preformatted"/>
              <w:tabs>
                <w:tab w:val="clear" w:pos="959"/>
                <w:tab w:val="clear" w:pos="9590"/>
              </w:tabs>
              <w:ind w:right="228"/>
              <w:jc w:val="right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9F0581">
              <w:rPr>
                <w:rFonts w:ascii="Angsana New" w:hAnsi="Angsana New"/>
                <w:sz w:val="30"/>
                <w:szCs w:val="30"/>
                <w:lang w:eastAsia="en-US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eastAsia="en-US"/>
              </w:rPr>
              <w:t>9</w:t>
            </w:r>
            <w:r w:rsidRPr="009F0581">
              <w:rPr>
                <w:rFonts w:ascii="Angsana New" w:hAnsi="Angsana New"/>
                <w:sz w:val="30"/>
                <w:szCs w:val="30"/>
                <w:lang w:eastAsia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eastAsia="en-US"/>
              </w:rPr>
              <w:t>347</w:t>
            </w:r>
          </w:p>
        </w:tc>
      </w:tr>
    </w:tbl>
    <w:p w14:paraId="0DE03FE8" w14:textId="77777777" w:rsidR="006862E2" w:rsidRPr="00DF44B3" w:rsidRDefault="006862E2" w:rsidP="005404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6F0058CE" w14:textId="77777777" w:rsidR="00CF5BF5" w:rsidRPr="00DF44B3" w:rsidRDefault="006D403C" w:rsidP="008900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"/>
          <w:tab w:val="left" w:pos="540"/>
        </w:tabs>
        <w:spacing w:line="240" w:lineRule="auto"/>
        <w:ind w:right="-403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24693B">
        <w:rPr>
          <w:rFonts w:ascii="Angsana New" w:hAnsi="Angsana New"/>
          <w:sz w:val="30"/>
          <w:szCs w:val="30"/>
          <w:cs/>
        </w:rPr>
        <w:t>ระยะเวลาการให้สินเชื่อ</w:t>
      </w:r>
      <w:r w:rsidRPr="0024693B">
        <w:rPr>
          <w:rFonts w:ascii="Angsana New" w:hAnsi="Angsana New"/>
          <w:sz w:val="30"/>
          <w:szCs w:val="30"/>
        </w:rPr>
        <w:t xml:space="preserve"> (</w:t>
      </w:r>
      <w:r w:rsidRPr="0024693B">
        <w:rPr>
          <w:rFonts w:ascii="Angsana New" w:hAnsi="Angsana New"/>
          <w:sz w:val="30"/>
          <w:szCs w:val="30"/>
          <w:cs/>
        </w:rPr>
        <w:t>เครดิตเทอม) แก่ลูกค้าตามนโยบายของกลุ่มบริษัท</w:t>
      </w:r>
      <w:r w:rsidR="00DA3548" w:rsidRPr="0024693B">
        <w:rPr>
          <w:rFonts w:ascii="Angsana New" w:hAnsi="Angsana New"/>
          <w:sz w:val="30"/>
          <w:szCs w:val="30"/>
          <w:cs/>
        </w:rPr>
        <w:t xml:space="preserve">ในปี </w:t>
      </w:r>
      <w:r w:rsidR="00E45C92" w:rsidRPr="0024693B">
        <w:rPr>
          <w:rFonts w:ascii="Angsana New" w:hAnsi="Angsana New"/>
          <w:sz w:val="30"/>
          <w:szCs w:val="30"/>
        </w:rPr>
        <w:t>256</w:t>
      </w:r>
      <w:r w:rsidR="007A2EF2">
        <w:rPr>
          <w:rFonts w:ascii="Angsana New" w:hAnsi="Angsana New"/>
          <w:sz w:val="30"/>
          <w:szCs w:val="30"/>
        </w:rPr>
        <w:t>8</w:t>
      </w:r>
      <w:r w:rsidR="005D58EB" w:rsidRPr="0024693B">
        <w:rPr>
          <w:rFonts w:ascii="Angsana New" w:hAnsi="Angsana New"/>
          <w:sz w:val="30"/>
          <w:szCs w:val="30"/>
        </w:rPr>
        <w:t xml:space="preserve"> </w:t>
      </w:r>
      <w:r w:rsidR="00DA3548" w:rsidRPr="0024693B">
        <w:rPr>
          <w:rFonts w:ascii="Angsana New" w:hAnsi="Angsana New"/>
          <w:sz w:val="30"/>
          <w:szCs w:val="30"/>
          <w:cs/>
        </w:rPr>
        <w:t xml:space="preserve">และ </w:t>
      </w:r>
      <w:r w:rsidR="00E45C92" w:rsidRPr="0024693B">
        <w:rPr>
          <w:rFonts w:ascii="Angsana New" w:hAnsi="Angsana New"/>
          <w:sz w:val="30"/>
          <w:szCs w:val="30"/>
        </w:rPr>
        <w:t>256</w:t>
      </w:r>
      <w:r w:rsidR="007A2EF2">
        <w:rPr>
          <w:rFonts w:ascii="Angsana New" w:hAnsi="Angsana New"/>
          <w:sz w:val="30"/>
          <w:szCs w:val="30"/>
        </w:rPr>
        <w:t>7</w:t>
      </w:r>
      <w:r w:rsidR="00DA3548" w:rsidRPr="0024693B">
        <w:rPr>
          <w:rFonts w:ascii="Angsana New" w:hAnsi="Angsana New"/>
          <w:sz w:val="30"/>
          <w:szCs w:val="30"/>
          <w:cs/>
        </w:rPr>
        <w:t xml:space="preserve"> </w:t>
      </w:r>
      <w:r w:rsidR="00ED5463" w:rsidRPr="0024693B">
        <w:rPr>
          <w:rFonts w:ascii="Angsana New" w:hAnsi="Angsana New"/>
          <w:sz w:val="30"/>
          <w:szCs w:val="30"/>
          <w:cs/>
        </w:rPr>
        <w:t>คือ</w:t>
      </w:r>
      <w:r w:rsidR="00AC442E" w:rsidRPr="0024693B">
        <w:rPr>
          <w:rFonts w:ascii="Angsana New" w:hAnsi="Angsana New"/>
          <w:sz w:val="30"/>
          <w:szCs w:val="30"/>
          <w:cs/>
        </w:rPr>
        <w:t xml:space="preserve"> </w:t>
      </w:r>
      <w:r w:rsidR="00E45C92" w:rsidRPr="0024693B">
        <w:rPr>
          <w:rFonts w:ascii="Angsana New" w:hAnsi="Angsana New"/>
          <w:sz w:val="30"/>
          <w:szCs w:val="30"/>
        </w:rPr>
        <w:t>7</w:t>
      </w:r>
      <w:r w:rsidR="00BB7699">
        <w:rPr>
          <w:rFonts w:ascii="Angsana New" w:hAnsi="Angsana New"/>
          <w:sz w:val="30"/>
          <w:szCs w:val="30"/>
          <w:cs/>
        </w:rPr>
        <w:t xml:space="preserve"> </w:t>
      </w:r>
      <w:r w:rsidR="00DA3548" w:rsidRPr="0024693B">
        <w:rPr>
          <w:rFonts w:ascii="Angsana New" w:hAnsi="Angsana New"/>
          <w:sz w:val="30"/>
          <w:szCs w:val="30"/>
          <w:cs/>
        </w:rPr>
        <w:t>-</w:t>
      </w:r>
      <w:r w:rsidR="00BB7699">
        <w:rPr>
          <w:rFonts w:ascii="Angsana New" w:hAnsi="Angsana New"/>
          <w:sz w:val="30"/>
          <w:szCs w:val="30"/>
          <w:cs/>
        </w:rPr>
        <w:t xml:space="preserve"> </w:t>
      </w:r>
      <w:r w:rsidR="00E45C92" w:rsidRPr="0024693B">
        <w:rPr>
          <w:rFonts w:ascii="Angsana New" w:hAnsi="Angsana New"/>
          <w:sz w:val="30"/>
          <w:szCs w:val="30"/>
        </w:rPr>
        <w:t>9</w:t>
      </w:r>
      <w:r w:rsidR="00B7690B" w:rsidRPr="0024693B">
        <w:rPr>
          <w:rFonts w:ascii="Angsana New" w:hAnsi="Angsana New"/>
          <w:sz w:val="30"/>
          <w:szCs w:val="30"/>
        </w:rPr>
        <w:t>0</w:t>
      </w:r>
      <w:r w:rsidR="00BD3040" w:rsidRPr="0024693B">
        <w:rPr>
          <w:rFonts w:ascii="Angsana New" w:hAnsi="Angsana New"/>
          <w:sz w:val="30"/>
          <w:szCs w:val="30"/>
        </w:rPr>
        <w:t xml:space="preserve"> </w:t>
      </w:r>
      <w:r w:rsidR="00DA3548" w:rsidRPr="0024693B">
        <w:rPr>
          <w:rFonts w:ascii="Angsana New" w:hAnsi="Angsana New"/>
          <w:sz w:val="30"/>
          <w:szCs w:val="30"/>
          <w:cs/>
        </w:rPr>
        <w:t>วัน</w:t>
      </w:r>
    </w:p>
    <w:p w14:paraId="0DB4480A" w14:textId="77777777" w:rsidR="00F46533" w:rsidRPr="00E3078A" w:rsidRDefault="00065585" w:rsidP="00A01FB9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1560"/>
        </w:tabs>
        <w:spacing w:line="0" w:lineRule="atLeast"/>
        <w:ind w:left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E3078A">
        <w:rPr>
          <w:rFonts w:ascii="Angsana New" w:hAnsi="Angsana New"/>
          <w:b/>
          <w:bCs/>
          <w:sz w:val="30"/>
          <w:szCs w:val="30"/>
          <w:cs/>
        </w:rPr>
        <w:lastRenderedPageBreak/>
        <w:t>ที่ดิน อาคารและอุปกรณ์</w:t>
      </w:r>
      <w:r w:rsidR="00F46533" w:rsidRPr="00E3078A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="00BB7699">
        <w:rPr>
          <w:rFonts w:ascii="Angsana New" w:hAnsi="Angsana New"/>
          <w:b/>
          <w:bCs/>
          <w:sz w:val="30"/>
          <w:szCs w:val="30"/>
          <w:cs/>
        </w:rPr>
        <w:t>-</w:t>
      </w:r>
      <w:r w:rsidR="00F46533" w:rsidRPr="00E3078A">
        <w:rPr>
          <w:rFonts w:ascii="Angsana New" w:hAnsi="Angsana New"/>
          <w:b/>
          <w:bCs/>
          <w:sz w:val="30"/>
          <w:szCs w:val="30"/>
        </w:rPr>
        <w:t xml:space="preserve"> </w:t>
      </w:r>
      <w:r w:rsidR="00F46533" w:rsidRPr="00E3078A">
        <w:rPr>
          <w:rFonts w:ascii="Angsana New" w:hAnsi="Angsana New"/>
          <w:b/>
          <w:bCs/>
          <w:sz w:val="30"/>
          <w:szCs w:val="30"/>
          <w:cs/>
        </w:rPr>
        <w:t>สุทธิ</w:t>
      </w:r>
    </w:p>
    <w:p w14:paraId="583C6C31" w14:textId="77777777" w:rsidR="00F46533" w:rsidRDefault="00F46533" w:rsidP="000655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478" w:type="dxa"/>
        <w:tblLayout w:type="fixed"/>
        <w:tblLook w:val="0000" w:firstRow="0" w:lastRow="0" w:firstColumn="0" w:lastColumn="0" w:noHBand="0" w:noVBand="0"/>
      </w:tblPr>
      <w:tblGrid>
        <w:gridCol w:w="4586"/>
        <w:gridCol w:w="2304"/>
        <w:gridCol w:w="284"/>
        <w:gridCol w:w="2304"/>
      </w:tblGrid>
      <w:tr w:rsidR="00A01FB9" w:rsidRPr="00F51F88" w14:paraId="0E945162" w14:textId="77777777" w:rsidTr="008900C1">
        <w:trPr>
          <w:cantSplit/>
        </w:trPr>
        <w:tc>
          <w:tcPr>
            <w:tcW w:w="4586" w:type="dxa"/>
          </w:tcPr>
          <w:p w14:paraId="210F755C" w14:textId="77777777" w:rsidR="00A01FB9" w:rsidRPr="00A50658" w:rsidRDefault="00A01FB9" w:rsidP="0083719F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92" w:type="dxa"/>
            <w:gridSpan w:val="3"/>
            <w:tcBorders>
              <w:bottom w:val="single" w:sz="4" w:space="0" w:color="auto"/>
            </w:tcBorders>
          </w:tcPr>
          <w:p w14:paraId="691610ED" w14:textId="77777777" w:rsidR="00A01FB9" w:rsidRPr="00A01FB9" w:rsidRDefault="00A01FB9" w:rsidP="00A01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A01FB9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E3078A" w:rsidRPr="00E24209" w14:paraId="78E52EB7" w14:textId="77777777" w:rsidTr="008900C1">
        <w:trPr>
          <w:cantSplit/>
        </w:trPr>
        <w:tc>
          <w:tcPr>
            <w:tcW w:w="4586" w:type="dxa"/>
          </w:tcPr>
          <w:p w14:paraId="6B02C4B0" w14:textId="77777777" w:rsidR="00E3078A" w:rsidRPr="00A50658" w:rsidRDefault="00E3078A" w:rsidP="00E3078A">
            <w:pPr>
              <w:tabs>
                <w:tab w:val="left" w:pos="342"/>
              </w:tabs>
              <w:ind w:left="-73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04" w:type="dxa"/>
            <w:tcBorders>
              <w:top w:val="single" w:sz="4" w:space="0" w:color="auto"/>
              <w:bottom w:val="single" w:sz="4" w:space="0" w:color="auto"/>
            </w:tcBorders>
          </w:tcPr>
          <w:p w14:paraId="64407498" w14:textId="77777777" w:rsidR="00E3078A" w:rsidRPr="00A01FB9" w:rsidRDefault="00E3078A" w:rsidP="00A01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A01FB9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17C5D159" w14:textId="77777777" w:rsidR="00E3078A" w:rsidRPr="00A01FB9" w:rsidRDefault="00E3078A" w:rsidP="00A01FB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304" w:type="dxa"/>
            <w:tcBorders>
              <w:top w:val="single" w:sz="4" w:space="0" w:color="auto"/>
            </w:tcBorders>
          </w:tcPr>
          <w:p w14:paraId="1AFD0CEA" w14:textId="77777777" w:rsidR="00E3078A" w:rsidRPr="00A01FB9" w:rsidRDefault="00E3078A" w:rsidP="00A01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01FB9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3078A" w:rsidRPr="00E24209" w14:paraId="59897FC4" w14:textId="77777777" w:rsidTr="008900C1">
        <w:trPr>
          <w:cantSplit/>
        </w:trPr>
        <w:tc>
          <w:tcPr>
            <w:tcW w:w="4586" w:type="dxa"/>
          </w:tcPr>
          <w:p w14:paraId="0B3E2E26" w14:textId="77777777" w:rsidR="00E3078A" w:rsidRPr="00A50658" w:rsidRDefault="00E3078A" w:rsidP="00F34A50">
            <w:pPr>
              <w:tabs>
                <w:tab w:val="left" w:pos="34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50658">
              <w:rPr>
                <w:rFonts w:ascii="Angsana New" w:hAnsi="Angsana New"/>
                <w:sz w:val="30"/>
                <w:szCs w:val="30"/>
                <w:cs/>
              </w:rPr>
              <w:t xml:space="preserve">มูลค่าตามบัญชี ณ วันที่ </w:t>
            </w:r>
            <w:r w:rsidRPr="00A50658">
              <w:rPr>
                <w:rFonts w:ascii="Angsana New" w:hAnsi="Angsana New"/>
                <w:sz w:val="30"/>
                <w:szCs w:val="30"/>
              </w:rPr>
              <w:t>1</w:t>
            </w:r>
            <w:r w:rsidRPr="00A50658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Pr="00A50658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304" w:type="dxa"/>
            <w:tcBorders>
              <w:top w:val="single" w:sz="4" w:space="0" w:color="auto"/>
            </w:tcBorders>
          </w:tcPr>
          <w:p w14:paraId="6B7D3175" w14:textId="7C11ACF9" w:rsidR="00E3078A" w:rsidRPr="0081425C" w:rsidRDefault="0081425C" w:rsidP="00BB06F3">
            <w:pPr>
              <w:pStyle w:val="Preformatted"/>
              <w:tabs>
                <w:tab w:val="clear" w:pos="959"/>
                <w:tab w:val="clear" w:pos="1918"/>
                <w:tab w:val="clear" w:pos="9590"/>
                <w:tab w:val="left" w:pos="1831"/>
              </w:tabs>
              <w:ind w:left="-108" w:right="227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378,69</w:t>
            </w:r>
            <w:r w:rsidR="00B466DF" w:rsidRPr="00B466DF">
              <w:rPr>
                <w:rFonts w:ascii="Angsana New" w:hAnsi="Angsana New"/>
                <w:sz w:val="30"/>
                <w:szCs w:val="30"/>
                <w:lang w:eastAsia="en-US"/>
              </w:rPr>
              <w:t>3</w:t>
            </w:r>
          </w:p>
        </w:tc>
        <w:tc>
          <w:tcPr>
            <w:tcW w:w="284" w:type="dxa"/>
          </w:tcPr>
          <w:p w14:paraId="3CDF448C" w14:textId="77777777" w:rsidR="00E3078A" w:rsidRPr="00E3078A" w:rsidRDefault="00E3078A" w:rsidP="00A01FB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304" w:type="dxa"/>
            <w:tcBorders>
              <w:top w:val="single" w:sz="4" w:space="0" w:color="auto"/>
            </w:tcBorders>
          </w:tcPr>
          <w:p w14:paraId="5C559031" w14:textId="77777777" w:rsidR="00E3078A" w:rsidRPr="0081425C" w:rsidRDefault="0081425C" w:rsidP="00BB06F3">
            <w:pPr>
              <w:pStyle w:val="Preformatted"/>
              <w:tabs>
                <w:tab w:val="clear" w:pos="959"/>
                <w:tab w:val="clear" w:pos="1918"/>
                <w:tab w:val="clear" w:pos="9590"/>
                <w:tab w:val="left" w:pos="1863"/>
              </w:tabs>
              <w:ind w:left="-108" w:right="227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81425C">
              <w:rPr>
                <w:rFonts w:ascii="Angsana New" w:hAnsi="Angsana New"/>
                <w:sz w:val="30"/>
                <w:szCs w:val="30"/>
                <w:lang w:eastAsia="en-US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eastAsia="en-US"/>
              </w:rPr>
              <w:t>06,591</w:t>
            </w:r>
          </w:p>
        </w:tc>
      </w:tr>
      <w:tr w:rsidR="00E3078A" w:rsidRPr="00E24209" w14:paraId="6C58E12B" w14:textId="77777777" w:rsidTr="008900C1">
        <w:trPr>
          <w:cantSplit/>
        </w:trPr>
        <w:tc>
          <w:tcPr>
            <w:tcW w:w="4586" w:type="dxa"/>
          </w:tcPr>
          <w:p w14:paraId="0AF7657D" w14:textId="77777777" w:rsidR="00E3078A" w:rsidRPr="00A50658" w:rsidRDefault="00E3078A" w:rsidP="00F34A50">
            <w:pPr>
              <w:tabs>
                <w:tab w:val="left" w:pos="34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50658">
              <w:rPr>
                <w:rFonts w:ascii="Angsana New" w:hAnsi="Angsana New"/>
                <w:sz w:val="30"/>
                <w:szCs w:val="30"/>
                <w:cs/>
              </w:rPr>
              <w:t>ซื้อเพิ่ม</w:t>
            </w:r>
            <w:r w:rsidR="0083719F">
              <w:rPr>
                <w:rFonts w:ascii="Angsana New" w:hAnsi="Angsana New"/>
                <w:sz w:val="30"/>
                <w:szCs w:val="30"/>
                <w:cs/>
              </w:rPr>
              <w:t>ขึ้นใน</w:t>
            </w:r>
            <w:r w:rsidRPr="00A50658">
              <w:rPr>
                <w:rFonts w:ascii="Angsana New" w:hAnsi="Angsana New"/>
                <w:sz w:val="30"/>
                <w:szCs w:val="30"/>
                <w:cs/>
              </w:rPr>
              <w:t xml:space="preserve">ระหว่างงวด </w:t>
            </w: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A50658">
              <w:rPr>
                <w:rFonts w:ascii="Angsana New" w:hAnsi="Angsana New"/>
                <w:sz w:val="30"/>
                <w:szCs w:val="30"/>
                <w:cs/>
              </w:rPr>
              <w:t xml:space="preserve"> ราคาทุน</w:t>
            </w:r>
          </w:p>
        </w:tc>
        <w:tc>
          <w:tcPr>
            <w:tcW w:w="2304" w:type="dxa"/>
          </w:tcPr>
          <w:p w14:paraId="4FFD135F" w14:textId="42D4F25D" w:rsidR="00E3078A" w:rsidRPr="0081425C" w:rsidRDefault="00AC10F4" w:rsidP="0081425C">
            <w:pPr>
              <w:pStyle w:val="Preformatted"/>
              <w:tabs>
                <w:tab w:val="clear" w:pos="959"/>
                <w:tab w:val="clear" w:pos="9590"/>
              </w:tabs>
              <w:ind w:left="-108" w:right="227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3,211</w:t>
            </w:r>
          </w:p>
        </w:tc>
        <w:tc>
          <w:tcPr>
            <w:tcW w:w="284" w:type="dxa"/>
          </w:tcPr>
          <w:p w14:paraId="3ADD0EBC" w14:textId="77777777" w:rsidR="00E3078A" w:rsidRPr="00E3078A" w:rsidRDefault="00E3078A" w:rsidP="00A01FB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304" w:type="dxa"/>
          </w:tcPr>
          <w:p w14:paraId="4D8B195D" w14:textId="53043035" w:rsidR="00E3078A" w:rsidRPr="0081425C" w:rsidRDefault="00AC10F4" w:rsidP="0081425C">
            <w:pPr>
              <w:pStyle w:val="Preformatted"/>
              <w:tabs>
                <w:tab w:val="clear" w:pos="959"/>
                <w:tab w:val="clear" w:pos="9590"/>
              </w:tabs>
              <w:ind w:left="-108" w:right="227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976</w:t>
            </w:r>
          </w:p>
        </w:tc>
      </w:tr>
      <w:tr w:rsidR="0081425C" w:rsidRPr="00E24209" w14:paraId="7D7471F2" w14:textId="77777777" w:rsidTr="008900C1">
        <w:trPr>
          <w:cantSplit/>
        </w:trPr>
        <w:tc>
          <w:tcPr>
            <w:tcW w:w="4586" w:type="dxa"/>
          </w:tcPr>
          <w:p w14:paraId="28C32D67" w14:textId="0DB57286" w:rsidR="0081425C" w:rsidRPr="00A50658" w:rsidRDefault="0083719F" w:rsidP="00F34A50">
            <w:pPr>
              <w:tabs>
                <w:tab w:val="left" w:pos="34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  <w:r w:rsidR="00F81E5C">
              <w:rPr>
                <w:rFonts w:ascii="Angsana New" w:hAnsi="Angsana New" w:hint="cs"/>
                <w:sz w:val="30"/>
                <w:szCs w:val="30"/>
                <w:cs/>
              </w:rPr>
              <w:t>และตัดจำหน่าย</w:t>
            </w:r>
            <w:r>
              <w:rPr>
                <w:rFonts w:ascii="Angsana New" w:hAnsi="Angsana New"/>
                <w:sz w:val="30"/>
                <w:szCs w:val="30"/>
                <w:cs/>
              </w:rPr>
              <w:t>ใน</w:t>
            </w:r>
            <w:r w:rsidR="0081425C" w:rsidRPr="00A50658">
              <w:rPr>
                <w:rFonts w:ascii="Angsana New" w:hAnsi="Angsana New"/>
                <w:sz w:val="30"/>
                <w:szCs w:val="30"/>
                <w:cs/>
              </w:rPr>
              <w:t xml:space="preserve">ระหว่างงวด </w:t>
            </w:r>
            <w:r w:rsidR="0081425C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="0081425C" w:rsidRPr="00A50658">
              <w:rPr>
                <w:rFonts w:ascii="Angsana New" w:hAnsi="Angsana New"/>
                <w:sz w:val="30"/>
                <w:szCs w:val="30"/>
                <w:cs/>
              </w:rPr>
              <w:t xml:space="preserve"> มูลค่าตามบัญชี</w:t>
            </w:r>
          </w:p>
        </w:tc>
        <w:tc>
          <w:tcPr>
            <w:tcW w:w="2304" w:type="dxa"/>
            <w:vAlign w:val="bottom"/>
          </w:tcPr>
          <w:p w14:paraId="62B188C8" w14:textId="78F1A386" w:rsidR="0081425C" w:rsidRPr="0081425C" w:rsidRDefault="00AC10F4" w:rsidP="0081425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1"/>
              </w:tabs>
              <w:spacing w:line="260" w:lineRule="atLeast"/>
              <w:ind w:left="-108" w:right="17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(479)</w:t>
            </w:r>
          </w:p>
        </w:tc>
        <w:tc>
          <w:tcPr>
            <w:tcW w:w="284" w:type="dxa"/>
          </w:tcPr>
          <w:p w14:paraId="4FD93B9E" w14:textId="77777777" w:rsidR="0081425C" w:rsidRPr="00E3078A" w:rsidRDefault="0081425C" w:rsidP="0081425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304" w:type="dxa"/>
            <w:vAlign w:val="bottom"/>
          </w:tcPr>
          <w:p w14:paraId="5BD109DE" w14:textId="3574EABB" w:rsidR="0081425C" w:rsidRPr="0081425C" w:rsidRDefault="00AC10F4" w:rsidP="00AC10F4">
            <w:pPr>
              <w:pStyle w:val="Preformatted"/>
              <w:tabs>
                <w:tab w:val="clear" w:pos="959"/>
                <w:tab w:val="clear" w:pos="9590"/>
              </w:tabs>
              <w:ind w:left="-108" w:right="227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(3)</w:t>
            </w:r>
          </w:p>
        </w:tc>
      </w:tr>
      <w:tr w:rsidR="0081425C" w:rsidRPr="00E24209" w14:paraId="5DCD06C3" w14:textId="77777777" w:rsidTr="008900C1">
        <w:trPr>
          <w:cantSplit/>
        </w:trPr>
        <w:tc>
          <w:tcPr>
            <w:tcW w:w="4586" w:type="dxa"/>
          </w:tcPr>
          <w:p w14:paraId="77444B1E" w14:textId="77777777" w:rsidR="0081425C" w:rsidRPr="00A50658" w:rsidRDefault="0083719F" w:rsidP="00F34A50">
            <w:pPr>
              <w:tabs>
                <w:tab w:val="left" w:pos="34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รับ</w:t>
            </w:r>
            <w:r w:rsidR="0081425C">
              <w:rPr>
                <w:rFonts w:ascii="Angsana New" w:hAnsi="Angsana New"/>
                <w:sz w:val="30"/>
                <w:szCs w:val="30"/>
                <w:cs/>
              </w:rPr>
              <w:t>โอน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(สุทธิ) ใน</w:t>
            </w:r>
            <w:r w:rsidR="0081425C" w:rsidRPr="00A50658">
              <w:rPr>
                <w:rFonts w:ascii="Angsana New" w:hAnsi="Angsana New"/>
                <w:sz w:val="30"/>
                <w:szCs w:val="30"/>
                <w:cs/>
              </w:rPr>
              <w:t xml:space="preserve">ระหว่างงวด </w:t>
            </w:r>
            <w:r w:rsidR="0081425C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="0081425C" w:rsidRPr="00A50658">
              <w:rPr>
                <w:rFonts w:ascii="Angsana New" w:hAnsi="Angsana New"/>
                <w:sz w:val="30"/>
                <w:szCs w:val="30"/>
                <w:cs/>
              </w:rPr>
              <w:t xml:space="preserve"> มูลค่าตามบัญชี</w:t>
            </w:r>
          </w:p>
        </w:tc>
        <w:tc>
          <w:tcPr>
            <w:tcW w:w="2304" w:type="dxa"/>
          </w:tcPr>
          <w:p w14:paraId="1202C7FF" w14:textId="5CB71D04" w:rsidR="0081425C" w:rsidRPr="0081425C" w:rsidRDefault="00AC10F4" w:rsidP="0081425C">
            <w:pPr>
              <w:pStyle w:val="Preformatted"/>
              <w:tabs>
                <w:tab w:val="clear" w:pos="959"/>
                <w:tab w:val="clear" w:pos="9590"/>
              </w:tabs>
              <w:ind w:left="-108" w:right="227"/>
              <w:jc w:val="right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2,371</w:t>
            </w:r>
          </w:p>
        </w:tc>
        <w:tc>
          <w:tcPr>
            <w:tcW w:w="284" w:type="dxa"/>
          </w:tcPr>
          <w:p w14:paraId="0FBF2C20" w14:textId="77777777" w:rsidR="0081425C" w:rsidRPr="00E3078A" w:rsidRDefault="0081425C" w:rsidP="0081425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304" w:type="dxa"/>
          </w:tcPr>
          <w:p w14:paraId="340C7ABA" w14:textId="2F15479B" w:rsidR="0081425C" w:rsidRPr="00A01FB9" w:rsidRDefault="00AC10F4" w:rsidP="0081425C">
            <w:pPr>
              <w:pStyle w:val="Preformatted"/>
              <w:tabs>
                <w:tab w:val="clear" w:pos="959"/>
                <w:tab w:val="clear" w:pos="9590"/>
              </w:tabs>
              <w:ind w:left="-108" w:right="227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2,371</w:t>
            </w:r>
          </w:p>
        </w:tc>
      </w:tr>
      <w:tr w:rsidR="0081425C" w:rsidRPr="00E24209" w14:paraId="2A2A6D04" w14:textId="77777777" w:rsidTr="008900C1">
        <w:trPr>
          <w:cantSplit/>
        </w:trPr>
        <w:tc>
          <w:tcPr>
            <w:tcW w:w="4586" w:type="dxa"/>
          </w:tcPr>
          <w:p w14:paraId="1D8954D6" w14:textId="77777777" w:rsidR="0081425C" w:rsidRPr="00A50658" w:rsidRDefault="0081425C" w:rsidP="00F34A50">
            <w:pPr>
              <w:tabs>
                <w:tab w:val="left" w:pos="34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50658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2304" w:type="dxa"/>
            <w:tcBorders>
              <w:bottom w:val="single" w:sz="4" w:space="0" w:color="auto"/>
            </w:tcBorders>
            <w:vAlign w:val="bottom"/>
          </w:tcPr>
          <w:p w14:paraId="38886218" w14:textId="6E03EFDD" w:rsidR="0081425C" w:rsidRPr="0081425C" w:rsidRDefault="00AC10F4" w:rsidP="0081425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1"/>
              </w:tabs>
              <w:spacing w:line="260" w:lineRule="atLeast"/>
              <w:ind w:left="-108" w:right="17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(14,281)</w:t>
            </w:r>
          </w:p>
        </w:tc>
        <w:tc>
          <w:tcPr>
            <w:tcW w:w="284" w:type="dxa"/>
          </w:tcPr>
          <w:p w14:paraId="63281014" w14:textId="77777777" w:rsidR="0081425C" w:rsidRPr="00E3078A" w:rsidRDefault="0081425C" w:rsidP="0081425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304" w:type="dxa"/>
            <w:tcBorders>
              <w:bottom w:val="single" w:sz="4" w:space="0" w:color="auto"/>
            </w:tcBorders>
            <w:vAlign w:val="bottom"/>
          </w:tcPr>
          <w:p w14:paraId="12FDB58C" w14:textId="0E8B495C" w:rsidR="0081425C" w:rsidRPr="00A01FB9" w:rsidRDefault="00AC10F4" w:rsidP="00AC10F4">
            <w:pPr>
              <w:pStyle w:val="Preformatted"/>
              <w:tabs>
                <w:tab w:val="clear" w:pos="959"/>
                <w:tab w:val="clear" w:pos="9590"/>
              </w:tabs>
              <w:ind w:left="-108" w:right="227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(6,801)</w:t>
            </w:r>
          </w:p>
        </w:tc>
      </w:tr>
      <w:tr w:rsidR="0081425C" w:rsidRPr="00E24209" w14:paraId="4E7A1586" w14:textId="77777777" w:rsidTr="008900C1">
        <w:trPr>
          <w:cantSplit/>
        </w:trPr>
        <w:tc>
          <w:tcPr>
            <w:tcW w:w="4586" w:type="dxa"/>
          </w:tcPr>
          <w:p w14:paraId="38A4EBED" w14:textId="6E58E5BF" w:rsidR="0081425C" w:rsidRPr="00A50658" w:rsidRDefault="0081425C" w:rsidP="00F34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A50658">
              <w:rPr>
                <w:rFonts w:ascii="Angsana New" w:hAnsi="Angsana New"/>
                <w:sz w:val="30"/>
                <w:szCs w:val="30"/>
                <w:cs/>
              </w:rPr>
              <w:t xml:space="preserve">มูลค่าตามบัญชี ณ วันที่ </w:t>
            </w:r>
            <w:r w:rsidRPr="00A50658">
              <w:rPr>
                <w:rFonts w:ascii="Angsana New" w:hAnsi="Angsana New"/>
                <w:sz w:val="30"/>
                <w:szCs w:val="30"/>
              </w:rPr>
              <w:t>3</w:t>
            </w:r>
            <w:r w:rsidR="00BA5906">
              <w:rPr>
                <w:rFonts w:ascii="Angsana New" w:hAnsi="Angsana New"/>
                <w:sz w:val="30"/>
                <w:szCs w:val="30"/>
              </w:rPr>
              <w:t>0</w:t>
            </w:r>
            <w:r w:rsidRPr="00A5065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50658">
              <w:rPr>
                <w:rFonts w:ascii="Angsana New" w:hAnsi="Angsana New"/>
                <w:sz w:val="30"/>
                <w:szCs w:val="30"/>
                <w:cs/>
              </w:rPr>
              <w:t>ม</w:t>
            </w:r>
            <w:r w:rsidR="00BA5906">
              <w:rPr>
                <w:rFonts w:ascii="Angsana New" w:hAnsi="Angsana New"/>
                <w:sz w:val="30"/>
                <w:szCs w:val="30"/>
                <w:cs/>
              </w:rPr>
              <w:t>ิถุนายน</w:t>
            </w:r>
            <w:r w:rsidRPr="00A5065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A50658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304" w:type="dxa"/>
            <w:tcBorders>
              <w:top w:val="single" w:sz="4" w:space="0" w:color="auto"/>
              <w:bottom w:val="double" w:sz="4" w:space="0" w:color="auto"/>
            </w:tcBorders>
          </w:tcPr>
          <w:p w14:paraId="29FBA2CA" w14:textId="2F5638C1" w:rsidR="0081425C" w:rsidRPr="0081425C" w:rsidRDefault="00AC10F4" w:rsidP="0081425C">
            <w:pPr>
              <w:pStyle w:val="Preformatted"/>
              <w:tabs>
                <w:tab w:val="clear" w:pos="959"/>
                <w:tab w:val="clear" w:pos="9590"/>
              </w:tabs>
              <w:ind w:left="-108" w:right="227"/>
              <w:jc w:val="right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369,515</w:t>
            </w:r>
          </w:p>
        </w:tc>
        <w:tc>
          <w:tcPr>
            <w:tcW w:w="284" w:type="dxa"/>
          </w:tcPr>
          <w:p w14:paraId="35A0E1FF" w14:textId="77777777" w:rsidR="0081425C" w:rsidRPr="00E3078A" w:rsidRDefault="0081425C" w:rsidP="0081425C">
            <w:pPr>
              <w:pStyle w:val="a1"/>
              <w:tabs>
                <w:tab w:val="left" w:pos="0"/>
                <w:tab w:val="decimal" w:pos="792"/>
                <w:tab w:val="left" w:pos="1310"/>
              </w:tabs>
              <w:spacing w:line="240" w:lineRule="atLeast"/>
              <w:ind w:right="-36"/>
              <w:jc w:val="center"/>
              <w:rPr>
                <w:rFonts w:ascii="Angsana New" w:hAnsi="Angsana New"/>
                <w:bCs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2304" w:type="dxa"/>
            <w:tcBorders>
              <w:top w:val="single" w:sz="4" w:space="0" w:color="auto"/>
              <w:bottom w:val="double" w:sz="4" w:space="0" w:color="auto"/>
            </w:tcBorders>
          </w:tcPr>
          <w:p w14:paraId="780AB977" w14:textId="56420668" w:rsidR="0081425C" w:rsidRPr="0081425C" w:rsidRDefault="00AC10F4" w:rsidP="0081425C">
            <w:pPr>
              <w:pStyle w:val="Preformatted"/>
              <w:tabs>
                <w:tab w:val="clear" w:pos="959"/>
                <w:tab w:val="clear" w:pos="9590"/>
              </w:tabs>
              <w:ind w:left="-108" w:right="227"/>
              <w:jc w:val="right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103,134</w:t>
            </w:r>
          </w:p>
        </w:tc>
      </w:tr>
    </w:tbl>
    <w:p w14:paraId="3C9882EE" w14:textId="77777777" w:rsidR="00E3078A" w:rsidRDefault="00E3078A" w:rsidP="000655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1E3C8B7" w14:textId="77777777" w:rsidR="00F46533" w:rsidRDefault="00F46533" w:rsidP="00A01FB9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1560"/>
        </w:tabs>
        <w:spacing w:line="0" w:lineRule="atLeast"/>
        <w:ind w:left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E3078A">
        <w:rPr>
          <w:rFonts w:ascii="Angsana New" w:hAnsi="Angsana New"/>
          <w:b/>
          <w:bCs/>
          <w:sz w:val="30"/>
          <w:szCs w:val="30"/>
          <w:cs/>
        </w:rPr>
        <w:t>สินทรัพย์สิทธิการใช้ - สุทธิ</w:t>
      </w:r>
      <w:r w:rsidR="00E3078A" w:rsidRPr="00E3078A">
        <w:rPr>
          <w:rFonts w:ascii="Angsana New" w:hAnsi="Angsana New"/>
          <w:b/>
          <w:bCs/>
          <w:sz w:val="30"/>
          <w:szCs w:val="30"/>
          <w:cs/>
        </w:rPr>
        <w:t xml:space="preserve">และหนี้สินตามสัญญาเช่า </w:t>
      </w:r>
      <w:r w:rsidR="00BB7699">
        <w:rPr>
          <w:rFonts w:ascii="Angsana New" w:hAnsi="Angsana New"/>
          <w:b/>
          <w:bCs/>
          <w:sz w:val="30"/>
          <w:szCs w:val="30"/>
          <w:cs/>
        </w:rPr>
        <w:t>-</w:t>
      </w:r>
      <w:r w:rsidR="00E3078A" w:rsidRPr="00E3078A">
        <w:rPr>
          <w:rFonts w:ascii="Angsana New" w:hAnsi="Angsana New"/>
          <w:b/>
          <w:bCs/>
          <w:sz w:val="30"/>
          <w:szCs w:val="30"/>
          <w:cs/>
        </w:rPr>
        <w:t xml:space="preserve"> สุทธิ</w:t>
      </w:r>
      <w:r w:rsidR="00A01FB9">
        <w:rPr>
          <w:rFonts w:ascii="Angsana New" w:hAnsi="Angsana New"/>
          <w:b/>
          <w:bCs/>
          <w:sz w:val="30"/>
          <w:szCs w:val="30"/>
          <w:cs/>
        </w:rPr>
        <w:t xml:space="preserve">  </w:t>
      </w:r>
    </w:p>
    <w:p w14:paraId="5A97EFAB" w14:textId="77777777" w:rsidR="00E3078A" w:rsidRPr="00E3078A" w:rsidRDefault="00E3078A" w:rsidP="00E3078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4572"/>
        <w:gridCol w:w="2304"/>
        <w:gridCol w:w="284"/>
        <w:gridCol w:w="2304"/>
      </w:tblGrid>
      <w:tr w:rsidR="00E3078A" w:rsidRPr="00F51F88" w14:paraId="33F4833C" w14:textId="77777777" w:rsidTr="008900C1">
        <w:trPr>
          <w:cantSplit/>
        </w:trPr>
        <w:tc>
          <w:tcPr>
            <w:tcW w:w="4572" w:type="dxa"/>
          </w:tcPr>
          <w:p w14:paraId="11D24F23" w14:textId="77777777" w:rsidR="00E3078A" w:rsidRPr="00A50658" w:rsidRDefault="00E3078A" w:rsidP="00E3078A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left="540"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04" w:type="dxa"/>
          </w:tcPr>
          <w:p w14:paraId="4C32A74A" w14:textId="77777777" w:rsidR="00E3078A" w:rsidRPr="00A01FB9" w:rsidRDefault="00E3078A" w:rsidP="008371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color w:val="FF0000"/>
                <w:sz w:val="30"/>
                <w:szCs w:val="30"/>
              </w:rPr>
            </w:pPr>
          </w:p>
        </w:tc>
        <w:tc>
          <w:tcPr>
            <w:tcW w:w="284" w:type="dxa"/>
          </w:tcPr>
          <w:p w14:paraId="4E4896DA" w14:textId="77777777" w:rsidR="00E3078A" w:rsidRPr="00A50658" w:rsidRDefault="00E3078A" w:rsidP="008371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304" w:type="dxa"/>
            <w:tcBorders>
              <w:bottom w:val="single" w:sz="4" w:space="0" w:color="auto"/>
            </w:tcBorders>
          </w:tcPr>
          <w:p w14:paraId="51D00249" w14:textId="77777777" w:rsidR="00E3078A" w:rsidRPr="00A50658" w:rsidRDefault="00E3078A" w:rsidP="00A01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A50658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A01FB9" w:rsidRPr="00F51F88" w14:paraId="47D372EA" w14:textId="77777777" w:rsidTr="008900C1">
        <w:trPr>
          <w:cantSplit/>
        </w:trPr>
        <w:tc>
          <w:tcPr>
            <w:tcW w:w="4572" w:type="dxa"/>
          </w:tcPr>
          <w:p w14:paraId="465B7109" w14:textId="77777777" w:rsidR="00A01FB9" w:rsidRPr="001C091B" w:rsidRDefault="00A01FB9" w:rsidP="0083719F">
            <w:pPr>
              <w:tabs>
                <w:tab w:val="left" w:pos="342"/>
              </w:tabs>
              <w:ind w:left="-73" w:right="-10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304" w:type="dxa"/>
          </w:tcPr>
          <w:p w14:paraId="3D0C30C0" w14:textId="77777777" w:rsidR="00A01FB9" w:rsidRPr="00A50658" w:rsidRDefault="00A01FB9" w:rsidP="008371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4" w:type="dxa"/>
          </w:tcPr>
          <w:p w14:paraId="17B6FE5C" w14:textId="77777777" w:rsidR="00A01FB9" w:rsidRPr="00A50658" w:rsidRDefault="00A01FB9" w:rsidP="008371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304" w:type="dxa"/>
            <w:tcBorders>
              <w:bottom w:val="single" w:sz="4" w:space="0" w:color="auto"/>
            </w:tcBorders>
          </w:tcPr>
          <w:p w14:paraId="6248C345" w14:textId="77777777" w:rsidR="00A01FB9" w:rsidRDefault="00A01FB9" w:rsidP="00A01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งบการเงินรวมและ</w:t>
            </w:r>
          </w:p>
          <w:p w14:paraId="1C782295" w14:textId="77777777" w:rsidR="00A01FB9" w:rsidRPr="00A50658" w:rsidRDefault="00A01FB9" w:rsidP="00A01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3078A" w:rsidRPr="00F51F88" w14:paraId="1E5B84E4" w14:textId="77777777" w:rsidTr="008900C1">
        <w:trPr>
          <w:cantSplit/>
        </w:trPr>
        <w:tc>
          <w:tcPr>
            <w:tcW w:w="4572" w:type="dxa"/>
          </w:tcPr>
          <w:p w14:paraId="15EC4B1C" w14:textId="77777777" w:rsidR="00E3078A" w:rsidRPr="001C091B" w:rsidRDefault="00E3078A" w:rsidP="00F34A50">
            <w:pPr>
              <w:tabs>
                <w:tab w:val="left" w:pos="342"/>
              </w:tabs>
              <w:ind w:left="-108" w:right="-10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1C091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สินทรัพย์สิทธิการใช้ - สุทธิ</w:t>
            </w:r>
          </w:p>
        </w:tc>
        <w:tc>
          <w:tcPr>
            <w:tcW w:w="2304" w:type="dxa"/>
          </w:tcPr>
          <w:p w14:paraId="250A2B51" w14:textId="77777777" w:rsidR="00E3078A" w:rsidRPr="00A50658" w:rsidRDefault="00E3078A" w:rsidP="008371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4" w:type="dxa"/>
          </w:tcPr>
          <w:p w14:paraId="122C9A78" w14:textId="77777777" w:rsidR="00E3078A" w:rsidRPr="00A50658" w:rsidRDefault="00E3078A" w:rsidP="008371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304" w:type="dxa"/>
            <w:tcBorders>
              <w:top w:val="single" w:sz="4" w:space="0" w:color="auto"/>
            </w:tcBorders>
          </w:tcPr>
          <w:p w14:paraId="542EB17A" w14:textId="77777777" w:rsidR="00E3078A" w:rsidRPr="00A50658" w:rsidRDefault="00E3078A" w:rsidP="00A01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E3078A" w:rsidRPr="00E24209" w14:paraId="1859C4D5" w14:textId="77777777" w:rsidTr="008900C1">
        <w:trPr>
          <w:cantSplit/>
        </w:trPr>
        <w:tc>
          <w:tcPr>
            <w:tcW w:w="4572" w:type="dxa"/>
          </w:tcPr>
          <w:p w14:paraId="3805E410" w14:textId="77777777" w:rsidR="00E3078A" w:rsidRPr="00A50658" w:rsidRDefault="00E3078A" w:rsidP="00F34A50">
            <w:pPr>
              <w:tabs>
                <w:tab w:val="left" w:pos="34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50658">
              <w:rPr>
                <w:rFonts w:ascii="Angsana New" w:hAnsi="Angsana New"/>
                <w:sz w:val="30"/>
                <w:szCs w:val="30"/>
                <w:cs/>
              </w:rPr>
              <w:t xml:space="preserve">มูลค่าตามบัญชี ณ วันที่ </w:t>
            </w:r>
            <w:r w:rsidRPr="00A50658">
              <w:rPr>
                <w:rFonts w:ascii="Angsana New" w:hAnsi="Angsana New"/>
                <w:sz w:val="30"/>
                <w:szCs w:val="30"/>
              </w:rPr>
              <w:t>1</w:t>
            </w:r>
            <w:r w:rsidRPr="00A50658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Pr="00A50658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304" w:type="dxa"/>
          </w:tcPr>
          <w:p w14:paraId="550B0D5B" w14:textId="77777777" w:rsidR="00E3078A" w:rsidRPr="00A50658" w:rsidRDefault="00E3078A" w:rsidP="008371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4" w:type="dxa"/>
          </w:tcPr>
          <w:p w14:paraId="240C4A35" w14:textId="77777777" w:rsidR="00E3078A" w:rsidRPr="00A50658" w:rsidRDefault="00E3078A" w:rsidP="0083719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304" w:type="dxa"/>
          </w:tcPr>
          <w:p w14:paraId="0687872F" w14:textId="77777777" w:rsidR="00E3078A" w:rsidRPr="009C50A7" w:rsidRDefault="009C50A7" w:rsidP="00BB06F3">
            <w:pPr>
              <w:pStyle w:val="Preformatted"/>
              <w:tabs>
                <w:tab w:val="clear" w:pos="959"/>
                <w:tab w:val="clear" w:pos="9590"/>
              </w:tabs>
              <w:ind w:left="-108" w:right="227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9C50A7">
              <w:rPr>
                <w:rFonts w:ascii="Angsana New" w:hAnsi="Angsana New"/>
                <w:sz w:val="30"/>
                <w:szCs w:val="30"/>
                <w:lang w:eastAsia="en-US"/>
              </w:rPr>
              <w:t>10,162</w:t>
            </w:r>
          </w:p>
        </w:tc>
      </w:tr>
      <w:tr w:rsidR="009C50A7" w:rsidRPr="00E24209" w14:paraId="522AA16F" w14:textId="77777777" w:rsidTr="008900C1">
        <w:trPr>
          <w:cantSplit/>
        </w:trPr>
        <w:tc>
          <w:tcPr>
            <w:tcW w:w="4572" w:type="dxa"/>
          </w:tcPr>
          <w:p w14:paraId="46E0E00B" w14:textId="77777777" w:rsidR="009C50A7" w:rsidRPr="00A50658" w:rsidRDefault="009C50A7" w:rsidP="00F34A50">
            <w:pPr>
              <w:tabs>
                <w:tab w:val="left" w:pos="34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50658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2304" w:type="dxa"/>
          </w:tcPr>
          <w:p w14:paraId="3BFFD678" w14:textId="77777777" w:rsidR="009C50A7" w:rsidRPr="00A50658" w:rsidRDefault="009C50A7" w:rsidP="009C5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60D39694" w14:textId="77777777" w:rsidR="009C50A7" w:rsidRPr="00A50658" w:rsidRDefault="009C50A7" w:rsidP="009C50A7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304" w:type="dxa"/>
            <w:tcBorders>
              <w:bottom w:val="single" w:sz="4" w:space="0" w:color="auto"/>
            </w:tcBorders>
            <w:vAlign w:val="bottom"/>
          </w:tcPr>
          <w:p w14:paraId="30449591" w14:textId="1AB96819" w:rsidR="009C50A7" w:rsidRPr="00FA19CF" w:rsidRDefault="00AC10F4" w:rsidP="009C50A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1"/>
              </w:tabs>
              <w:spacing w:line="260" w:lineRule="atLeast"/>
              <w:ind w:left="-108" w:right="17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(2,785)</w:t>
            </w:r>
          </w:p>
        </w:tc>
      </w:tr>
      <w:tr w:rsidR="00E3078A" w:rsidRPr="00E24209" w14:paraId="64DCE548" w14:textId="77777777" w:rsidTr="008900C1">
        <w:trPr>
          <w:cantSplit/>
        </w:trPr>
        <w:tc>
          <w:tcPr>
            <w:tcW w:w="4572" w:type="dxa"/>
          </w:tcPr>
          <w:p w14:paraId="487FFD49" w14:textId="5B1475D0" w:rsidR="00E3078A" w:rsidRPr="00A50658" w:rsidRDefault="00E3078A" w:rsidP="00F34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A50658">
              <w:rPr>
                <w:rFonts w:ascii="Angsana New" w:hAnsi="Angsana New"/>
                <w:sz w:val="30"/>
                <w:szCs w:val="30"/>
                <w:cs/>
              </w:rPr>
              <w:t xml:space="preserve">มูลค่าตามบัญชี ณ วันที่ </w:t>
            </w:r>
            <w:r w:rsidR="00BA5906" w:rsidRPr="00A50658">
              <w:rPr>
                <w:rFonts w:ascii="Angsana New" w:hAnsi="Angsana New"/>
                <w:sz w:val="30"/>
                <w:szCs w:val="30"/>
              </w:rPr>
              <w:t>3</w:t>
            </w:r>
            <w:r w:rsidR="00BA5906">
              <w:rPr>
                <w:rFonts w:ascii="Angsana New" w:hAnsi="Angsana New"/>
                <w:sz w:val="30"/>
                <w:szCs w:val="30"/>
              </w:rPr>
              <w:t>0</w:t>
            </w:r>
            <w:r w:rsidR="00BA5906" w:rsidRPr="00A5065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BA5906" w:rsidRPr="00A50658">
              <w:rPr>
                <w:rFonts w:ascii="Angsana New" w:hAnsi="Angsana New"/>
                <w:sz w:val="30"/>
                <w:szCs w:val="30"/>
                <w:cs/>
              </w:rPr>
              <w:t>ม</w:t>
            </w:r>
            <w:r w:rsidR="00BA5906">
              <w:rPr>
                <w:rFonts w:ascii="Angsana New" w:hAnsi="Angsana New"/>
                <w:sz w:val="30"/>
                <w:szCs w:val="30"/>
                <w:cs/>
              </w:rPr>
              <w:t>ิถุนายน</w:t>
            </w:r>
            <w:r w:rsidR="00BA5906" w:rsidRPr="00A5065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BA5906" w:rsidRPr="00A50658">
              <w:rPr>
                <w:rFonts w:ascii="Angsana New" w:hAnsi="Angsana New"/>
                <w:sz w:val="30"/>
                <w:szCs w:val="30"/>
              </w:rPr>
              <w:t>256</w:t>
            </w:r>
            <w:r w:rsidR="00BA5906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304" w:type="dxa"/>
          </w:tcPr>
          <w:p w14:paraId="7124AAD0" w14:textId="77777777" w:rsidR="00E3078A" w:rsidRPr="00A50658" w:rsidRDefault="00E3078A" w:rsidP="008371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26B9F0D7" w14:textId="77777777" w:rsidR="00E3078A" w:rsidRPr="00A50658" w:rsidRDefault="00E3078A" w:rsidP="0083719F">
            <w:pPr>
              <w:pStyle w:val="a1"/>
              <w:tabs>
                <w:tab w:val="left" w:pos="0"/>
                <w:tab w:val="decimal" w:pos="792"/>
                <w:tab w:val="left" w:pos="1310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304" w:type="dxa"/>
            <w:tcBorders>
              <w:top w:val="single" w:sz="4" w:space="0" w:color="auto"/>
              <w:bottom w:val="double" w:sz="4" w:space="0" w:color="auto"/>
            </w:tcBorders>
          </w:tcPr>
          <w:p w14:paraId="46592493" w14:textId="40BA59AA" w:rsidR="00E3078A" w:rsidRPr="00FA19CF" w:rsidRDefault="00AC10F4" w:rsidP="009C50A7">
            <w:pPr>
              <w:pStyle w:val="Preformatted"/>
              <w:tabs>
                <w:tab w:val="clear" w:pos="959"/>
                <w:tab w:val="clear" w:pos="9590"/>
              </w:tabs>
              <w:ind w:left="-108" w:right="227"/>
              <w:jc w:val="right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7,377</w:t>
            </w:r>
          </w:p>
        </w:tc>
      </w:tr>
    </w:tbl>
    <w:p w14:paraId="0954D8BF" w14:textId="77777777" w:rsidR="00E3078A" w:rsidRPr="001C091B" w:rsidRDefault="00E3078A" w:rsidP="00E307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left="567" w:hanging="567"/>
        <w:rPr>
          <w:rFonts w:ascii="Angsana New" w:hAnsi="Angsana New"/>
          <w:b/>
          <w:bCs/>
          <w:sz w:val="24"/>
          <w:szCs w:val="24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4558"/>
        <w:gridCol w:w="2304"/>
        <w:gridCol w:w="284"/>
        <w:gridCol w:w="2304"/>
      </w:tblGrid>
      <w:tr w:rsidR="00E3078A" w:rsidRPr="00F51F88" w14:paraId="1E386F0C" w14:textId="77777777" w:rsidTr="008900C1">
        <w:trPr>
          <w:cantSplit/>
        </w:trPr>
        <w:tc>
          <w:tcPr>
            <w:tcW w:w="4558" w:type="dxa"/>
          </w:tcPr>
          <w:p w14:paraId="104C60F6" w14:textId="77777777" w:rsidR="00E3078A" w:rsidRPr="001C091B" w:rsidRDefault="00E3078A" w:rsidP="00F34A50">
            <w:pPr>
              <w:tabs>
                <w:tab w:val="left" w:pos="342"/>
              </w:tabs>
              <w:ind w:left="-108" w:right="-10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1C091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หนี้สินตามสัญญาเช่า - สุทธิ</w:t>
            </w:r>
          </w:p>
        </w:tc>
        <w:tc>
          <w:tcPr>
            <w:tcW w:w="2304" w:type="dxa"/>
          </w:tcPr>
          <w:p w14:paraId="5D307C61" w14:textId="77777777" w:rsidR="00E3078A" w:rsidRPr="00A50658" w:rsidRDefault="00E3078A" w:rsidP="008371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4" w:type="dxa"/>
          </w:tcPr>
          <w:p w14:paraId="28208C3A" w14:textId="77777777" w:rsidR="00E3078A" w:rsidRPr="00A50658" w:rsidRDefault="00E3078A" w:rsidP="008371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304" w:type="dxa"/>
          </w:tcPr>
          <w:p w14:paraId="03B051A2" w14:textId="77777777" w:rsidR="00E3078A" w:rsidRPr="00A50658" w:rsidRDefault="00E3078A" w:rsidP="00A01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9C50A7" w:rsidRPr="00E24209" w14:paraId="73B23948" w14:textId="77777777" w:rsidTr="008900C1">
        <w:trPr>
          <w:cantSplit/>
        </w:trPr>
        <w:tc>
          <w:tcPr>
            <w:tcW w:w="4558" w:type="dxa"/>
          </w:tcPr>
          <w:p w14:paraId="7608E5DD" w14:textId="77777777" w:rsidR="009C50A7" w:rsidRPr="00A50658" w:rsidRDefault="009C50A7" w:rsidP="00F34A50">
            <w:pPr>
              <w:tabs>
                <w:tab w:val="left" w:pos="34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50658">
              <w:rPr>
                <w:rFonts w:ascii="Angsana New" w:hAnsi="Angsana New"/>
                <w:sz w:val="30"/>
                <w:szCs w:val="30"/>
                <w:cs/>
              </w:rPr>
              <w:t xml:space="preserve">มูลค่าตามบัญชี ณ วันที่ </w:t>
            </w:r>
            <w:r w:rsidRPr="00A50658">
              <w:rPr>
                <w:rFonts w:ascii="Angsana New" w:hAnsi="Angsana New"/>
                <w:sz w:val="30"/>
                <w:szCs w:val="30"/>
              </w:rPr>
              <w:t>1</w:t>
            </w:r>
            <w:r w:rsidRPr="00A50658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Pr="00A50658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304" w:type="dxa"/>
          </w:tcPr>
          <w:p w14:paraId="4E674C91" w14:textId="77777777" w:rsidR="009C50A7" w:rsidRPr="00A50658" w:rsidRDefault="009C50A7" w:rsidP="009C5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4" w:type="dxa"/>
          </w:tcPr>
          <w:p w14:paraId="6BF12520" w14:textId="77777777" w:rsidR="009C50A7" w:rsidRPr="00A50658" w:rsidRDefault="009C50A7" w:rsidP="009C50A7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304" w:type="dxa"/>
          </w:tcPr>
          <w:p w14:paraId="1D2A1D49" w14:textId="5E01AF15" w:rsidR="009C50A7" w:rsidRPr="009C50A7" w:rsidRDefault="009C50A7" w:rsidP="009C50A7">
            <w:pPr>
              <w:pStyle w:val="Preformatted"/>
              <w:tabs>
                <w:tab w:val="clear" w:pos="959"/>
                <w:tab w:val="clear" w:pos="9590"/>
              </w:tabs>
              <w:ind w:left="-108" w:right="227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9C50A7">
              <w:rPr>
                <w:rFonts w:ascii="Angsana New" w:hAnsi="Angsana New"/>
                <w:sz w:val="30"/>
                <w:szCs w:val="30"/>
                <w:lang w:eastAsia="en-US"/>
              </w:rPr>
              <w:t>10,</w:t>
            </w:r>
            <w:r>
              <w:rPr>
                <w:rFonts w:ascii="Angsana New" w:hAnsi="Angsana New"/>
                <w:sz w:val="30"/>
                <w:szCs w:val="30"/>
                <w:lang w:eastAsia="en-US"/>
              </w:rPr>
              <w:t>2</w:t>
            </w:r>
            <w:r w:rsidR="00B466DF" w:rsidRPr="00B466DF">
              <w:rPr>
                <w:rFonts w:ascii="Angsana New" w:hAnsi="Angsana New"/>
                <w:sz w:val="30"/>
                <w:szCs w:val="30"/>
                <w:lang w:eastAsia="en-US"/>
              </w:rPr>
              <w:t>09</w:t>
            </w:r>
          </w:p>
        </w:tc>
      </w:tr>
      <w:tr w:rsidR="009C50A7" w:rsidRPr="00E24209" w14:paraId="0EC85E38" w14:textId="77777777" w:rsidTr="008900C1">
        <w:trPr>
          <w:cantSplit/>
        </w:trPr>
        <w:tc>
          <w:tcPr>
            <w:tcW w:w="4558" w:type="dxa"/>
          </w:tcPr>
          <w:p w14:paraId="174C6F1A" w14:textId="77777777" w:rsidR="009C50A7" w:rsidRPr="00A50658" w:rsidRDefault="009C50A7" w:rsidP="00F34A50">
            <w:pPr>
              <w:tabs>
                <w:tab w:val="left" w:pos="34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จ่ายชำระในระหว่าง</w:t>
            </w:r>
            <w:r w:rsidRPr="00A50658">
              <w:rPr>
                <w:rFonts w:ascii="Angsana New" w:hAnsi="Angsana New"/>
                <w:sz w:val="30"/>
                <w:szCs w:val="30"/>
                <w:cs/>
              </w:rPr>
              <w:t>งวด</w:t>
            </w:r>
          </w:p>
        </w:tc>
        <w:tc>
          <w:tcPr>
            <w:tcW w:w="2304" w:type="dxa"/>
          </w:tcPr>
          <w:p w14:paraId="6A4EFA4E" w14:textId="77777777" w:rsidR="009C50A7" w:rsidRPr="00A50658" w:rsidRDefault="009C50A7" w:rsidP="009C5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72E57593" w14:textId="77777777" w:rsidR="009C50A7" w:rsidRPr="00A50658" w:rsidRDefault="009C50A7" w:rsidP="009C50A7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304" w:type="dxa"/>
            <w:tcBorders>
              <w:bottom w:val="single" w:sz="4" w:space="0" w:color="auto"/>
            </w:tcBorders>
            <w:vAlign w:val="bottom"/>
          </w:tcPr>
          <w:p w14:paraId="67DC702D" w14:textId="38EB26CE" w:rsidR="009C50A7" w:rsidRPr="00FA19CF" w:rsidRDefault="00AC10F4" w:rsidP="009C50A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1"/>
              </w:tabs>
              <w:spacing w:line="260" w:lineRule="atLeast"/>
              <w:ind w:left="-108" w:right="17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(2,700)</w:t>
            </w:r>
          </w:p>
        </w:tc>
      </w:tr>
      <w:tr w:rsidR="009C50A7" w:rsidRPr="00E24209" w14:paraId="07DADFF1" w14:textId="77777777" w:rsidTr="008900C1">
        <w:trPr>
          <w:cantSplit/>
        </w:trPr>
        <w:tc>
          <w:tcPr>
            <w:tcW w:w="4558" w:type="dxa"/>
          </w:tcPr>
          <w:p w14:paraId="37D34517" w14:textId="6C62A26A" w:rsidR="009C50A7" w:rsidRPr="00A50658" w:rsidRDefault="009C50A7" w:rsidP="00F34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A50658">
              <w:rPr>
                <w:rFonts w:ascii="Angsana New" w:hAnsi="Angsana New"/>
                <w:sz w:val="30"/>
                <w:szCs w:val="30"/>
                <w:cs/>
              </w:rPr>
              <w:t xml:space="preserve">มูลค่าตามบัญชี ณ วันที่ </w:t>
            </w:r>
            <w:r w:rsidR="00BA5906" w:rsidRPr="00A50658">
              <w:rPr>
                <w:rFonts w:ascii="Angsana New" w:hAnsi="Angsana New"/>
                <w:sz w:val="30"/>
                <w:szCs w:val="30"/>
              </w:rPr>
              <w:t>3</w:t>
            </w:r>
            <w:r w:rsidR="00BA5906">
              <w:rPr>
                <w:rFonts w:ascii="Angsana New" w:hAnsi="Angsana New"/>
                <w:sz w:val="30"/>
                <w:szCs w:val="30"/>
              </w:rPr>
              <w:t>0</w:t>
            </w:r>
            <w:r w:rsidR="00BA5906" w:rsidRPr="00A5065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BA5906" w:rsidRPr="00A50658">
              <w:rPr>
                <w:rFonts w:ascii="Angsana New" w:hAnsi="Angsana New"/>
                <w:sz w:val="30"/>
                <w:szCs w:val="30"/>
                <w:cs/>
              </w:rPr>
              <w:t>ม</w:t>
            </w:r>
            <w:r w:rsidR="00BA5906">
              <w:rPr>
                <w:rFonts w:ascii="Angsana New" w:hAnsi="Angsana New"/>
                <w:sz w:val="30"/>
                <w:szCs w:val="30"/>
                <w:cs/>
              </w:rPr>
              <w:t>ิถุนายน</w:t>
            </w:r>
            <w:r w:rsidR="00BA5906" w:rsidRPr="00A5065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BA5906" w:rsidRPr="00A50658">
              <w:rPr>
                <w:rFonts w:ascii="Angsana New" w:hAnsi="Angsana New"/>
                <w:sz w:val="30"/>
                <w:szCs w:val="30"/>
              </w:rPr>
              <w:t>256</w:t>
            </w:r>
            <w:r w:rsidR="00BA5906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304" w:type="dxa"/>
          </w:tcPr>
          <w:p w14:paraId="3F0E466B" w14:textId="77777777" w:rsidR="009C50A7" w:rsidRPr="00A50658" w:rsidRDefault="009C50A7" w:rsidP="009C5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21B04027" w14:textId="77777777" w:rsidR="009C50A7" w:rsidRPr="00A50658" w:rsidRDefault="009C50A7" w:rsidP="009C50A7">
            <w:pPr>
              <w:pStyle w:val="a1"/>
              <w:tabs>
                <w:tab w:val="left" w:pos="0"/>
                <w:tab w:val="decimal" w:pos="792"/>
                <w:tab w:val="left" w:pos="1310"/>
              </w:tabs>
              <w:spacing w:line="240" w:lineRule="atLeast"/>
              <w:ind w:right="-36" w:hanging="14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304" w:type="dxa"/>
            <w:tcBorders>
              <w:top w:val="single" w:sz="4" w:space="0" w:color="auto"/>
              <w:bottom w:val="double" w:sz="4" w:space="0" w:color="auto"/>
            </w:tcBorders>
          </w:tcPr>
          <w:p w14:paraId="0199E460" w14:textId="47DD217E" w:rsidR="009C50A7" w:rsidRPr="00FA19CF" w:rsidRDefault="00AC10F4" w:rsidP="009C50A7">
            <w:pPr>
              <w:pStyle w:val="Preformatted"/>
              <w:tabs>
                <w:tab w:val="clear" w:pos="959"/>
                <w:tab w:val="clear" w:pos="9590"/>
              </w:tabs>
              <w:ind w:left="-108" w:right="227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7,509</w:t>
            </w:r>
          </w:p>
        </w:tc>
      </w:tr>
    </w:tbl>
    <w:p w14:paraId="7B91BA60" w14:textId="77777777" w:rsidR="008900C1" w:rsidRDefault="008900C1" w:rsidP="008900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64C5855B" w14:textId="77777777" w:rsidR="008900C1" w:rsidRDefault="008900C1" w:rsidP="008900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118ACA90" w14:textId="77777777" w:rsidR="008900C1" w:rsidRDefault="008900C1" w:rsidP="008900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52024E9" w14:textId="77777777" w:rsidR="00F34A50" w:rsidRDefault="00F34A50" w:rsidP="008900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6FD1F9AC" w14:textId="77777777" w:rsidR="00F34A50" w:rsidRDefault="00F34A50" w:rsidP="008900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1C01CF5D" w14:textId="2DBE60BB" w:rsidR="00065585" w:rsidRDefault="0083719F" w:rsidP="00065585">
      <w:pPr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  <w:cs/>
        </w:rPr>
        <w:lastRenderedPageBreak/>
        <w:t>โบนัสค้างจ่าย (</w:t>
      </w:r>
      <w:r w:rsidR="0064215E">
        <w:rPr>
          <w:rFonts w:ascii="Angsana New" w:hAnsi="Angsana New"/>
          <w:b/>
          <w:bCs/>
          <w:sz w:val="30"/>
          <w:szCs w:val="30"/>
          <w:cs/>
        </w:rPr>
        <w:t>เจ้าหนี้อื่น</w:t>
      </w:r>
      <w:r>
        <w:rPr>
          <w:rFonts w:ascii="Angsana New" w:hAnsi="Angsana New"/>
          <w:b/>
          <w:bCs/>
          <w:sz w:val="30"/>
          <w:szCs w:val="30"/>
          <w:cs/>
        </w:rPr>
        <w:t>)</w:t>
      </w:r>
    </w:p>
    <w:p w14:paraId="0C7CD60A" w14:textId="77777777" w:rsidR="0064215E" w:rsidRDefault="0064215E" w:rsidP="006421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C2BFA67" w14:textId="6C39234B" w:rsidR="0064215E" w:rsidRPr="0064215E" w:rsidRDefault="0064215E" w:rsidP="006421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BA5906">
        <w:rPr>
          <w:rFonts w:ascii="Angsana New" w:hAnsi="Angsana New"/>
          <w:sz w:val="30"/>
          <w:szCs w:val="30"/>
          <w:cs/>
        </w:rPr>
        <w:t>ในที่ประชุมคณะกรรมการบริหาร</w:t>
      </w:r>
      <w:r w:rsidR="00EB4CBD" w:rsidRPr="00BA5906">
        <w:rPr>
          <w:rFonts w:ascii="Angsana New" w:hAnsi="Angsana New"/>
          <w:sz w:val="30"/>
          <w:szCs w:val="30"/>
          <w:cs/>
        </w:rPr>
        <w:t>ช่วงสิ้น</w:t>
      </w:r>
      <w:r w:rsidRPr="00BA5906">
        <w:rPr>
          <w:rFonts w:ascii="Angsana New" w:hAnsi="Angsana New"/>
          <w:sz w:val="30"/>
          <w:szCs w:val="30"/>
          <w:cs/>
        </w:rPr>
        <w:t>เดือน</w:t>
      </w:r>
      <w:r w:rsidR="004D65A1" w:rsidRPr="00BA5906">
        <w:rPr>
          <w:rFonts w:ascii="Angsana New" w:hAnsi="Angsana New"/>
          <w:sz w:val="30"/>
          <w:szCs w:val="30"/>
          <w:cs/>
        </w:rPr>
        <w:t>กุมภาพันธ์</w:t>
      </w:r>
      <w:r w:rsidRPr="00BA5906">
        <w:rPr>
          <w:rFonts w:ascii="Angsana New" w:hAnsi="Angsana New"/>
          <w:sz w:val="30"/>
          <w:szCs w:val="30"/>
          <w:cs/>
        </w:rPr>
        <w:t xml:space="preserve"> </w:t>
      </w:r>
      <w:r w:rsidR="004D65A1" w:rsidRPr="00BA5906">
        <w:rPr>
          <w:rFonts w:ascii="Angsana New" w:hAnsi="Angsana New"/>
          <w:sz w:val="30"/>
          <w:szCs w:val="30"/>
        </w:rPr>
        <w:t>2568</w:t>
      </w:r>
      <w:r w:rsidRPr="00BA5906">
        <w:rPr>
          <w:rFonts w:ascii="Angsana New" w:hAnsi="Angsana New"/>
          <w:sz w:val="30"/>
          <w:szCs w:val="30"/>
          <w:cs/>
        </w:rPr>
        <w:t xml:space="preserve"> คณะกรรมการบริหารได้</w:t>
      </w:r>
      <w:r w:rsidR="009F45FB" w:rsidRPr="00BA5906">
        <w:rPr>
          <w:rFonts w:ascii="Angsana New" w:hAnsi="Angsana New"/>
          <w:sz w:val="30"/>
          <w:szCs w:val="30"/>
          <w:cs/>
        </w:rPr>
        <w:t>มีการ</w:t>
      </w:r>
      <w:r w:rsidRPr="00BA5906">
        <w:rPr>
          <w:rFonts w:ascii="Angsana New" w:hAnsi="Angsana New"/>
          <w:sz w:val="30"/>
          <w:szCs w:val="30"/>
          <w:cs/>
        </w:rPr>
        <w:t>พิจารณา</w:t>
      </w:r>
      <w:r w:rsidR="001C17B1" w:rsidRPr="00BA5906">
        <w:rPr>
          <w:rFonts w:ascii="Angsana New" w:hAnsi="Angsana New"/>
          <w:sz w:val="30"/>
          <w:szCs w:val="30"/>
          <w:cs/>
        </w:rPr>
        <w:t xml:space="preserve">เกี่ยวกับโบนัสประจำปี </w:t>
      </w:r>
      <w:r w:rsidR="001C17B1" w:rsidRPr="00BA5906">
        <w:rPr>
          <w:rFonts w:ascii="Angsana New" w:hAnsi="Angsana New"/>
          <w:sz w:val="30"/>
          <w:szCs w:val="30"/>
        </w:rPr>
        <w:t>2567</w:t>
      </w:r>
      <w:r w:rsidR="008B79CC" w:rsidRPr="00BA5906">
        <w:rPr>
          <w:rFonts w:ascii="Angsana New" w:hAnsi="Angsana New"/>
          <w:sz w:val="30"/>
          <w:szCs w:val="30"/>
          <w:cs/>
        </w:rPr>
        <w:t xml:space="preserve"> ของ</w:t>
      </w:r>
      <w:r w:rsidR="004D65A1" w:rsidRPr="00BA5906">
        <w:rPr>
          <w:rFonts w:ascii="Angsana New" w:hAnsi="Angsana New"/>
          <w:sz w:val="30"/>
          <w:szCs w:val="30"/>
          <w:cs/>
        </w:rPr>
        <w:t>ผู้บริหาร</w:t>
      </w:r>
      <w:r w:rsidR="008B79CC" w:rsidRPr="00BA5906">
        <w:rPr>
          <w:rFonts w:ascii="Angsana New" w:hAnsi="Angsana New"/>
          <w:sz w:val="30"/>
          <w:szCs w:val="30"/>
          <w:cs/>
        </w:rPr>
        <w:t>ที่สำคัญและผู้บริหารฝ่ายขายใหม่โดยมีมติให้รับ</w:t>
      </w:r>
      <w:r w:rsidR="004D65A1" w:rsidRPr="00BA5906">
        <w:rPr>
          <w:rFonts w:ascii="Angsana New" w:hAnsi="Angsana New"/>
          <w:sz w:val="30"/>
          <w:szCs w:val="30"/>
          <w:cs/>
        </w:rPr>
        <w:t>เพียงบางส่วน</w:t>
      </w:r>
      <w:r w:rsidRPr="00BA5906">
        <w:rPr>
          <w:rFonts w:ascii="Angsana New" w:hAnsi="Angsana New"/>
          <w:sz w:val="30"/>
          <w:szCs w:val="30"/>
          <w:cs/>
        </w:rPr>
        <w:t>เนื่องจาก</w:t>
      </w:r>
      <w:r w:rsidR="004D65A1" w:rsidRPr="00BA5906">
        <w:rPr>
          <w:rFonts w:ascii="Angsana New" w:hAnsi="Angsana New"/>
          <w:sz w:val="30"/>
          <w:szCs w:val="30"/>
          <w:cs/>
        </w:rPr>
        <w:t xml:space="preserve">ยอดขายในช่วงต้นปี </w:t>
      </w:r>
      <w:r w:rsidR="004D65A1" w:rsidRPr="00BA5906">
        <w:rPr>
          <w:rFonts w:ascii="Angsana New" w:hAnsi="Angsana New"/>
          <w:sz w:val="30"/>
          <w:szCs w:val="30"/>
        </w:rPr>
        <w:t xml:space="preserve">2568 </w:t>
      </w:r>
      <w:r w:rsidR="004D65A1" w:rsidRPr="00BA5906">
        <w:rPr>
          <w:rFonts w:ascii="Angsana New" w:hAnsi="Angsana New"/>
          <w:sz w:val="30"/>
          <w:szCs w:val="30"/>
          <w:cs/>
        </w:rPr>
        <w:t>ที่ลดลง</w:t>
      </w:r>
      <w:r w:rsidR="008B79CC" w:rsidRPr="00BA5906">
        <w:rPr>
          <w:rFonts w:ascii="Angsana New" w:hAnsi="Angsana New"/>
          <w:sz w:val="30"/>
          <w:szCs w:val="30"/>
          <w:cs/>
        </w:rPr>
        <w:t>ซึ่งส่วนหนึ่งเกิดจาก</w:t>
      </w:r>
      <w:r w:rsidR="004D65A1" w:rsidRPr="00BA5906">
        <w:rPr>
          <w:rFonts w:ascii="Angsana New" w:hAnsi="Angsana New"/>
          <w:sz w:val="30"/>
          <w:szCs w:val="30"/>
          <w:cs/>
        </w:rPr>
        <w:t>สภาพเศรษฐกิจ</w:t>
      </w:r>
      <w:r w:rsidR="008B79CC" w:rsidRPr="00BA5906">
        <w:rPr>
          <w:rFonts w:ascii="Angsana New" w:hAnsi="Angsana New"/>
          <w:sz w:val="30"/>
          <w:szCs w:val="30"/>
          <w:cs/>
        </w:rPr>
        <w:t>ในปัจจุบัน</w:t>
      </w:r>
      <w:r w:rsidRPr="00BA5906">
        <w:rPr>
          <w:rFonts w:ascii="Angsana New" w:hAnsi="Angsana New"/>
          <w:sz w:val="30"/>
          <w:szCs w:val="30"/>
          <w:cs/>
        </w:rPr>
        <w:t xml:space="preserve"> บริษัทจึงบันทึกการเปลี่ยนแปลงประมาณการโบนัสพนักงานจากการได้รับข้อมูลใหม่ดังกล่าวโดยการกลับรายการโบนัสค้างจ่ายที่เคยบันทึกไว้</w:t>
      </w:r>
      <w:r w:rsidR="00BD6C7F" w:rsidRPr="00BA5906">
        <w:rPr>
          <w:rFonts w:ascii="Angsana New" w:hAnsi="Angsana New"/>
          <w:sz w:val="30"/>
          <w:szCs w:val="30"/>
          <w:cs/>
        </w:rPr>
        <w:t>บางส่วนเป็นจำนวนเงิน</w:t>
      </w:r>
      <w:r w:rsidRPr="00BA5906">
        <w:rPr>
          <w:rFonts w:ascii="Angsana New" w:hAnsi="Angsana New"/>
          <w:sz w:val="30"/>
          <w:szCs w:val="30"/>
          <w:cs/>
        </w:rPr>
        <w:t xml:space="preserve">ประมาณ </w:t>
      </w:r>
      <w:r w:rsidR="004D65A1" w:rsidRPr="00BA5906">
        <w:rPr>
          <w:rFonts w:ascii="Angsana New" w:hAnsi="Angsana New"/>
          <w:sz w:val="30"/>
          <w:szCs w:val="30"/>
        </w:rPr>
        <w:t>3.3</w:t>
      </w:r>
      <w:r w:rsidRPr="00BA5906">
        <w:rPr>
          <w:rFonts w:ascii="Angsana New" w:hAnsi="Angsana New"/>
          <w:sz w:val="30"/>
          <w:szCs w:val="30"/>
          <w:cs/>
        </w:rPr>
        <w:t xml:space="preserve"> ล้านบาทอันเนื่องมาจากการสิ้นสุดภาระผูกพันที่จะต้องจ่ายชำระควบคู่ไปกับการลดลง</w:t>
      </w:r>
      <w:r w:rsidR="00BD6C7F" w:rsidRPr="00BA5906">
        <w:rPr>
          <w:rFonts w:ascii="Angsana New" w:hAnsi="Angsana New"/>
          <w:sz w:val="30"/>
          <w:szCs w:val="30"/>
          <w:cs/>
        </w:rPr>
        <w:t xml:space="preserve"> (รายการหักยอด) </w:t>
      </w:r>
      <w:r w:rsidRPr="00BA5906">
        <w:rPr>
          <w:rFonts w:ascii="Angsana New" w:hAnsi="Angsana New"/>
          <w:sz w:val="30"/>
          <w:szCs w:val="30"/>
          <w:cs/>
        </w:rPr>
        <w:t>ของค่าใช้จ่าย</w:t>
      </w:r>
      <w:r w:rsidR="00BD6C7F" w:rsidRPr="00A451BC">
        <w:rPr>
          <w:rFonts w:ascii="Angsana New" w:hAnsi="Angsana New"/>
          <w:sz w:val="30"/>
          <w:szCs w:val="30"/>
          <w:cs/>
        </w:rPr>
        <w:t>สำหรับงวด</w:t>
      </w:r>
      <w:r w:rsidR="00A451BC">
        <w:rPr>
          <w:rFonts w:ascii="Angsana New" w:hAnsi="Angsana New"/>
          <w:sz w:val="30"/>
          <w:szCs w:val="30"/>
          <w:cs/>
        </w:rPr>
        <w:t>หก</w:t>
      </w:r>
      <w:r w:rsidR="00BD6C7F" w:rsidRPr="00A451BC">
        <w:rPr>
          <w:rFonts w:ascii="Angsana New" w:hAnsi="Angsana New"/>
          <w:sz w:val="30"/>
          <w:szCs w:val="30"/>
          <w:cs/>
        </w:rPr>
        <w:t>เดือน</w:t>
      </w:r>
      <w:r w:rsidR="00BD6C7F" w:rsidRPr="00BA5906">
        <w:rPr>
          <w:rFonts w:ascii="Angsana New" w:hAnsi="Angsana New"/>
          <w:sz w:val="30"/>
          <w:szCs w:val="30"/>
          <w:cs/>
        </w:rPr>
        <w:t xml:space="preserve">ของปี </w:t>
      </w:r>
      <w:r w:rsidR="001C17B1" w:rsidRPr="00BA5906">
        <w:rPr>
          <w:rFonts w:ascii="Angsana New" w:hAnsi="Angsana New"/>
          <w:sz w:val="30"/>
          <w:szCs w:val="30"/>
        </w:rPr>
        <w:t>2568</w:t>
      </w:r>
      <w:r w:rsidR="00BD6C7F" w:rsidRPr="00BA5906">
        <w:rPr>
          <w:rFonts w:ascii="Angsana New" w:hAnsi="Angsana New"/>
          <w:sz w:val="30"/>
          <w:szCs w:val="30"/>
          <w:cs/>
        </w:rPr>
        <w:t xml:space="preserve"> ในงบการเงินรวมและเฉพาะกิจการ</w:t>
      </w:r>
      <w:r w:rsidRPr="00BA5906">
        <w:rPr>
          <w:rFonts w:ascii="Angsana New" w:hAnsi="Angsana New"/>
          <w:sz w:val="30"/>
          <w:szCs w:val="30"/>
          <w:cs/>
        </w:rPr>
        <w:t xml:space="preserve">ซึ่งเป็นส่วนหนึ่งของต้นทุนในการจัดจำหน่ายและค่าใช้จ่ายในการบริหารประมาณ </w:t>
      </w:r>
      <w:r w:rsidR="004D65A1" w:rsidRPr="00BA5906">
        <w:rPr>
          <w:rFonts w:ascii="Angsana New" w:hAnsi="Angsana New"/>
          <w:sz w:val="30"/>
          <w:szCs w:val="30"/>
        </w:rPr>
        <w:t>1.6</w:t>
      </w:r>
      <w:r w:rsidRPr="00BA5906">
        <w:rPr>
          <w:rFonts w:ascii="Angsana New" w:hAnsi="Angsana New"/>
          <w:sz w:val="30"/>
          <w:szCs w:val="30"/>
          <w:cs/>
        </w:rPr>
        <w:t xml:space="preserve"> ล้านบาทและ </w:t>
      </w:r>
      <w:r w:rsidR="004D65A1" w:rsidRPr="00BA5906">
        <w:rPr>
          <w:rFonts w:ascii="Angsana New" w:hAnsi="Angsana New"/>
          <w:sz w:val="30"/>
          <w:szCs w:val="30"/>
        </w:rPr>
        <w:t>1.7</w:t>
      </w:r>
      <w:r w:rsidRPr="00BA5906">
        <w:rPr>
          <w:rFonts w:ascii="Angsana New" w:hAnsi="Angsana New"/>
          <w:sz w:val="30"/>
          <w:szCs w:val="30"/>
          <w:cs/>
        </w:rPr>
        <w:t xml:space="preserve"> ล้านบาท ตามลำดับ</w:t>
      </w:r>
    </w:p>
    <w:p w14:paraId="2E3200CF" w14:textId="77777777" w:rsidR="0064215E" w:rsidRDefault="0064215E" w:rsidP="006421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F55D24D" w14:textId="77777777" w:rsidR="0064215E" w:rsidRDefault="0064215E" w:rsidP="0064215E">
      <w:pPr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2F1260">
        <w:rPr>
          <w:rFonts w:ascii="Angsana New" w:hAnsi="Angsana New"/>
          <w:b/>
          <w:bCs/>
          <w:sz w:val="30"/>
          <w:szCs w:val="30"/>
          <w:cs/>
        </w:rPr>
        <w:t>หนี้สินผลประโยชน์</w:t>
      </w:r>
      <w:r w:rsidR="0012536E">
        <w:rPr>
          <w:rFonts w:ascii="Angsana New" w:hAnsi="Angsana New"/>
          <w:b/>
          <w:bCs/>
          <w:sz w:val="30"/>
          <w:szCs w:val="30"/>
          <w:cs/>
        </w:rPr>
        <w:t>ของ</w:t>
      </w:r>
      <w:r w:rsidRPr="002F1260">
        <w:rPr>
          <w:rFonts w:ascii="Angsana New" w:hAnsi="Angsana New"/>
          <w:b/>
          <w:bCs/>
          <w:sz w:val="30"/>
          <w:szCs w:val="30"/>
          <w:cs/>
        </w:rPr>
        <w:t>พนักงาน</w:t>
      </w:r>
    </w:p>
    <w:p w14:paraId="7DDB5955" w14:textId="77777777" w:rsidR="00D70FF3" w:rsidRDefault="00D70FF3" w:rsidP="00D70F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70BB48D" w14:textId="192FA025" w:rsidR="00D70FF3" w:rsidRPr="001F03A6" w:rsidRDefault="00D70FF3" w:rsidP="00D70FF3">
      <w:pPr>
        <w:pStyle w:val="NoSpacing"/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567"/>
        </w:tabs>
        <w:jc w:val="thaiDistribute"/>
        <w:rPr>
          <w:rFonts w:ascii="Angsana New" w:hAnsi="Angsana New"/>
          <w:spacing w:val="-4"/>
          <w:szCs w:val="30"/>
          <w:cs/>
        </w:rPr>
      </w:pPr>
      <w:r w:rsidRPr="001F03A6">
        <w:rPr>
          <w:rFonts w:ascii="Angsana New" w:hAnsi="Angsana New"/>
          <w:spacing w:val="-4"/>
          <w:szCs w:val="30"/>
          <w:cs/>
        </w:rPr>
        <w:t xml:space="preserve">รายการเคลื่อนไหวของหนี้สินผลประโยชน์ของพนักงานสำหรับงวดหกเดือนสิ้นสุดวันที่ </w:t>
      </w:r>
      <w:r w:rsidRPr="001F03A6">
        <w:rPr>
          <w:rFonts w:ascii="Angsana New" w:hAnsi="Angsana New"/>
          <w:spacing w:val="-4"/>
          <w:szCs w:val="30"/>
        </w:rPr>
        <w:t>3</w:t>
      </w:r>
      <w:r w:rsidR="00B466DF" w:rsidRPr="001F03A6">
        <w:rPr>
          <w:rFonts w:ascii="Angsana New" w:hAnsi="Angsana New"/>
          <w:spacing w:val="-4"/>
          <w:szCs w:val="30"/>
        </w:rPr>
        <w:t>0</w:t>
      </w:r>
      <w:r w:rsidRPr="001F03A6">
        <w:rPr>
          <w:rFonts w:ascii="Angsana New" w:hAnsi="Angsana New"/>
          <w:spacing w:val="-4"/>
          <w:szCs w:val="30"/>
        </w:rPr>
        <w:t xml:space="preserve"> </w:t>
      </w:r>
      <w:r w:rsidRPr="001F03A6">
        <w:rPr>
          <w:rFonts w:ascii="Angsana New" w:hAnsi="Angsana New"/>
          <w:spacing w:val="-4"/>
          <w:szCs w:val="30"/>
          <w:cs/>
        </w:rPr>
        <w:t xml:space="preserve">มิถุนายน </w:t>
      </w:r>
      <w:r w:rsidRPr="001F03A6">
        <w:rPr>
          <w:rFonts w:ascii="Angsana New" w:hAnsi="Angsana New"/>
          <w:spacing w:val="-4"/>
          <w:szCs w:val="30"/>
        </w:rPr>
        <w:t xml:space="preserve">2568 </w:t>
      </w:r>
      <w:r w:rsidRPr="001F03A6">
        <w:rPr>
          <w:rFonts w:ascii="Angsana New" w:hAnsi="Angsana New"/>
          <w:spacing w:val="-4"/>
          <w:szCs w:val="30"/>
          <w:cs/>
        </w:rPr>
        <w:t xml:space="preserve">และ </w:t>
      </w:r>
      <w:r w:rsidRPr="001F03A6">
        <w:rPr>
          <w:rFonts w:ascii="Angsana New" w:hAnsi="Angsana New"/>
          <w:spacing w:val="-4"/>
          <w:szCs w:val="30"/>
        </w:rPr>
        <w:t xml:space="preserve">2567 </w:t>
      </w:r>
      <w:r w:rsidRPr="001F03A6">
        <w:rPr>
          <w:rFonts w:ascii="Angsana New" w:hAnsi="Angsana New"/>
          <w:spacing w:val="-4"/>
          <w:szCs w:val="30"/>
          <w:cs/>
        </w:rPr>
        <w:t>มีดังนี้</w:t>
      </w:r>
    </w:p>
    <w:p w14:paraId="071A407F" w14:textId="77777777" w:rsidR="00D70FF3" w:rsidRPr="002F1260" w:rsidRDefault="00D70FF3" w:rsidP="00D70FF3">
      <w:pPr>
        <w:pStyle w:val="NoSpacing"/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567"/>
        </w:tabs>
        <w:jc w:val="thaiDistribute"/>
        <w:rPr>
          <w:rFonts w:ascii="Angsana New" w:hAnsi="Angsana New"/>
          <w:spacing w:val="-10"/>
          <w:szCs w:val="30"/>
        </w:rPr>
      </w:pPr>
    </w:p>
    <w:tbl>
      <w:tblPr>
        <w:tblW w:w="9865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594"/>
        <w:gridCol w:w="1077"/>
        <w:gridCol w:w="351"/>
        <w:gridCol w:w="1067"/>
        <w:gridCol w:w="347"/>
        <w:gridCol w:w="1071"/>
        <w:gridCol w:w="301"/>
        <w:gridCol w:w="1057"/>
      </w:tblGrid>
      <w:tr w:rsidR="00D70FF3" w:rsidRPr="002F1260" w14:paraId="6C85C42E" w14:textId="77777777" w:rsidTr="008900C1">
        <w:trPr>
          <w:trHeight w:val="20"/>
        </w:trPr>
        <w:tc>
          <w:tcPr>
            <w:tcW w:w="4594" w:type="dxa"/>
            <w:vAlign w:val="bottom"/>
          </w:tcPr>
          <w:p w14:paraId="1528EF41" w14:textId="77777777" w:rsidR="00D70FF3" w:rsidRPr="002F1260" w:rsidRDefault="00D70FF3" w:rsidP="00184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271" w:type="dxa"/>
            <w:gridSpan w:val="7"/>
            <w:tcBorders>
              <w:bottom w:val="single" w:sz="4" w:space="0" w:color="auto"/>
            </w:tcBorders>
            <w:vAlign w:val="bottom"/>
          </w:tcPr>
          <w:p w14:paraId="5E6F3D0B" w14:textId="77777777" w:rsidR="00D70FF3" w:rsidRPr="002F1260" w:rsidRDefault="00D70FF3" w:rsidP="001845A6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center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2F1260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พันบาท</w:t>
            </w:r>
          </w:p>
        </w:tc>
      </w:tr>
      <w:tr w:rsidR="00D70FF3" w:rsidRPr="002F1260" w14:paraId="51A4202D" w14:textId="77777777" w:rsidTr="008900C1">
        <w:trPr>
          <w:trHeight w:val="20"/>
        </w:trPr>
        <w:tc>
          <w:tcPr>
            <w:tcW w:w="4594" w:type="dxa"/>
            <w:vAlign w:val="bottom"/>
          </w:tcPr>
          <w:p w14:paraId="62C41C35" w14:textId="77777777" w:rsidR="00D70FF3" w:rsidRPr="002F1260" w:rsidRDefault="00D70FF3" w:rsidP="00184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9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87B1511" w14:textId="77777777" w:rsidR="00D70FF3" w:rsidRPr="002F1260" w:rsidRDefault="00D70FF3" w:rsidP="001845A6">
            <w:pPr>
              <w:pStyle w:val="jern1"/>
              <w:pBdr>
                <w:bottom w:val="none" w:sz="0" w:space="0" w:color="auto"/>
              </w:pBd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F1260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47" w:type="dxa"/>
            <w:tcBorders>
              <w:top w:val="single" w:sz="4" w:space="0" w:color="auto"/>
            </w:tcBorders>
          </w:tcPr>
          <w:p w14:paraId="44E3F1A9" w14:textId="77777777" w:rsidR="00D70FF3" w:rsidRPr="002F1260" w:rsidRDefault="00D70FF3" w:rsidP="001845A6">
            <w:pPr>
              <w:pStyle w:val="jern1"/>
              <w:pBdr>
                <w:bottom w:val="none" w:sz="0" w:space="0" w:color="auto"/>
              </w:pBd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2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7BABAFB" w14:textId="77777777" w:rsidR="00D70FF3" w:rsidRPr="002F1260" w:rsidRDefault="00D70FF3" w:rsidP="001845A6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</w:tabs>
              <w:ind w:left="-57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F1260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70FF3" w:rsidRPr="002F1260" w14:paraId="6D4EC84D" w14:textId="77777777" w:rsidTr="008900C1">
        <w:trPr>
          <w:trHeight w:val="20"/>
        </w:trPr>
        <w:tc>
          <w:tcPr>
            <w:tcW w:w="4594" w:type="dxa"/>
            <w:vAlign w:val="bottom"/>
          </w:tcPr>
          <w:p w14:paraId="207334E4" w14:textId="77777777" w:rsidR="00D70FF3" w:rsidRPr="002F1260" w:rsidRDefault="00D70FF3" w:rsidP="00184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</w:tcPr>
          <w:p w14:paraId="7EC0E0CC" w14:textId="77777777" w:rsidR="00D70FF3" w:rsidRPr="002F1260" w:rsidRDefault="00D70FF3" w:rsidP="001845A6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F1260"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351" w:type="dxa"/>
            <w:tcBorders>
              <w:top w:val="single" w:sz="4" w:space="0" w:color="auto"/>
            </w:tcBorders>
          </w:tcPr>
          <w:p w14:paraId="487CE75F" w14:textId="77777777" w:rsidR="00D70FF3" w:rsidRPr="002F1260" w:rsidRDefault="00D70FF3" w:rsidP="001845A6">
            <w:pPr>
              <w:pStyle w:val="jern1"/>
              <w:pBdr>
                <w:bottom w:val="none" w:sz="0" w:space="0" w:color="auto"/>
              </w:pBd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7" w:type="dxa"/>
            <w:tcBorders>
              <w:top w:val="single" w:sz="4" w:space="0" w:color="auto"/>
              <w:bottom w:val="single" w:sz="4" w:space="0" w:color="auto"/>
            </w:tcBorders>
          </w:tcPr>
          <w:p w14:paraId="7AC50BB0" w14:textId="77777777" w:rsidR="00D70FF3" w:rsidRPr="002F1260" w:rsidRDefault="00D70FF3" w:rsidP="001845A6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F1260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347" w:type="dxa"/>
          </w:tcPr>
          <w:p w14:paraId="745E5984" w14:textId="77777777" w:rsidR="00D70FF3" w:rsidRPr="002F1260" w:rsidRDefault="00D70FF3" w:rsidP="001845A6">
            <w:pPr>
              <w:pStyle w:val="jern1"/>
              <w:pBdr>
                <w:bottom w:val="none" w:sz="0" w:space="0" w:color="auto"/>
              </w:pBd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</w:tcPr>
          <w:p w14:paraId="629D2373" w14:textId="77777777" w:rsidR="00D70FF3" w:rsidRPr="002F1260" w:rsidRDefault="00D70FF3" w:rsidP="001845A6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F1260"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301" w:type="dxa"/>
          </w:tcPr>
          <w:p w14:paraId="4165CE6A" w14:textId="77777777" w:rsidR="00D70FF3" w:rsidRPr="002F1260" w:rsidRDefault="00D70FF3" w:rsidP="001845A6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7" w:type="dxa"/>
            <w:tcBorders>
              <w:bottom w:val="single" w:sz="4" w:space="0" w:color="auto"/>
            </w:tcBorders>
          </w:tcPr>
          <w:p w14:paraId="79AC97F7" w14:textId="77777777" w:rsidR="00D70FF3" w:rsidRPr="002F1260" w:rsidRDefault="00D70FF3" w:rsidP="001845A6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F1260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</w:tr>
      <w:tr w:rsidR="00D70FF3" w:rsidRPr="002F1260" w14:paraId="4C93FF00" w14:textId="77777777" w:rsidTr="008900C1">
        <w:trPr>
          <w:trHeight w:val="20"/>
        </w:trPr>
        <w:tc>
          <w:tcPr>
            <w:tcW w:w="4594" w:type="dxa"/>
            <w:vAlign w:val="bottom"/>
          </w:tcPr>
          <w:p w14:paraId="02672FA2" w14:textId="77777777" w:rsidR="00D70FF3" w:rsidRPr="007850FE" w:rsidRDefault="00D70FF3" w:rsidP="0089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08" w:right="-90" w:hanging="142"/>
              <w:rPr>
                <w:rFonts w:ascii="Angsana New" w:hAnsi="Angsana New"/>
                <w:sz w:val="30"/>
                <w:szCs w:val="30"/>
                <w:cs/>
              </w:rPr>
            </w:pPr>
            <w:r w:rsidRPr="007850FE">
              <w:rPr>
                <w:rFonts w:ascii="Angsana New" w:hAnsi="Angsana New"/>
                <w:sz w:val="30"/>
                <w:szCs w:val="30"/>
                <w:cs/>
              </w:rPr>
              <w:t xml:space="preserve">หนี้สินผลประโยชน์ของพนักงาน ณ วันที่ </w:t>
            </w:r>
            <w:r w:rsidRPr="007850FE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7850FE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9AFE7E" w14:textId="77777777" w:rsidR="00D70FF3" w:rsidRPr="005C1740" w:rsidRDefault="00D70FF3" w:rsidP="00184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F1260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  <w:r w:rsidRPr="002F1260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846</w:t>
            </w:r>
          </w:p>
        </w:tc>
        <w:tc>
          <w:tcPr>
            <w:tcW w:w="351" w:type="dxa"/>
          </w:tcPr>
          <w:p w14:paraId="1421FACD" w14:textId="77777777" w:rsidR="00D70FF3" w:rsidRPr="002F1260" w:rsidRDefault="00D70FF3" w:rsidP="001845A6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="Angsana New" w:hAnsi="Angsana New"/>
                <w:sz w:val="30"/>
                <w:szCs w:val="30"/>
                <w:highlight w:val="yellow"/>
                <w:lang w:eastAsia="en-US"/>
              </w:rPr>
            </w:pPr>
          </w:p>
        </w:tc>
        <w:tc>
          <w:tcPr>
            <w:tcW w:w="10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9F387A" w14:textId="77777777" w:rsidR="00D70FF3" w:rsidRPr="00FD359A" w:rsidRDefault="00D70FF3" w:rsidP="00FD3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D359A">
              <w:rPr>
                <w:rFonts w:ascii="Angsana New" w:hAnsi="Angsana New"/>
                <w:sz w:val="30"/>
                <w:szCs w:val="30"/>
              </w:rPr>
              <w:t>17,280</w:t>
            </w:r>
          </w:p>
        </w:tc>
        <w:tc>
          <w:tcPr>
            <w:tcW w:w="347" w:type="dxa"/>
            <w:vAlign w:val="bottom"/>
          </w:tcPr>
          <w:p w14:paraId="55468E64" w14:textId="77777777" w:rsidR="00D70FF3" w:rsidRPr="002F1260" w:rsidRDefault="00D70FF3" w:rsidP="001845A6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="Angsana New" w:hAnsi="Angsana New"/>
                <w:sz w:val="30"/>
                <w:szCs w:val="30"/>
                <w:highlight w:val="yellow"/>
                <w:lang w:eastAsia="en-US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D165BA" w14:textId="77777777" w:rsidR="00D70FF3" w:rsidRPr="002F1260" w:rsidRDefault="00D70FF3" w:rsidP="00184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F1260">
              <w:rPr>
                <w:rFonts w:ascii="Angsana New" w:hAnsi="Angsana New"/>
                <w:sz w:val="30"/>
                <w:szCs w:val="30"/>
              </w:rPr>
              <w:t>18,041</w:t>
            </w:r>
          </w:p>
        </w:tc>
        <w:tc>
          <w:tcPr>
            <w:tcW w:w="301" w:type="dxa"/>
            <w:vAlign w:val="bottom"/>
          </w:tcPr>
          <w:p w14:paraId="12384A6B" w14:textId="77777777" w:rsidR="00D70FF3" w:rsidRPr="002F1260" w:rsidRDefault="00D70FF3" w:rsidP="001845A6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="Angsana New" w:hAnsi="Angsana New"/>
                <w:sz w:val="30"/>
                <w:szCs w:val="30"/>
                <w:highlight w:val="yellow"/>
                <w:lang w:eastAsia="en-US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8BA70B" w14:textId="77777777" w:rsidR="00D70FF3" w:rsidRPr="00BB06F3" w:rsidRDefault="00D70FF3" w:rsidP="00BB0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B06F3">
              <w:rPr>
                <w:rFonts w:ascii="Angsana New" w:hAnsi="Angsana New"/>
                <w:sz w:val="30"/>
                <w:szCs w:val="30"/>
              </w:rPr>
              <w:t>15,666</w:t>
            </w:r>
          </w:p>
        </w:tc>
      </w:tr>
      <w:tr w:rsidR="00D70FF3" w:rsidRPr="002F1260" w14:paraId="0756B01C" w14:textId="77777777" w:rsidTr="008900C1">
        <w:trPr>
          <w:trHeight w:val="20"/>
        </w:trPr>
        <w:tc>
          <w:tcPr>
            <w:tcW w:w="4594" w:type="dxa"/>
            <w:vAlign w:val="bottom"/>
          </w:tcPr>
          <w:p w14:paraId="64AA9111" w14:textId="77777777" w:rsidR="00D70FF3" w:rsidRPr="007850FE" w:rsidRDefault="00D70FF3" w:rsidP="00D87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08" w:right="-90" w:hanging="142"/>
              <w:rPr>
                <w:rFonts w:ascii="Angsana New" w:hAnsi="Angsana New"/>
                <w:sz w:val="30"/>
                <w:szCs w:val="30"/>
                <w:cs/>
              </w:rPr>
            </w:pPr>
            <w:r w:rsidRPr="007850FE">
              <w:rPr>
                <w:rFonts w:ascii="Angsana New" w:hAnsi="Angsana New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077" w:type="dxa"/>
            <w:vAlign w:val="bottom"/>
          </w:tcPr>
          <w:p w14:paraId="7E8C32DB" w14:textId="29A2BF54" w:rsidR="00D70FF3" w:rsidRPr="002F1260" w:rsidRDefault="00FD359A" w:rsidP="00184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1,560</w:t>
            </w:r>
          </w:p>
        </w:tc>
        <w:tc>
          <w:tcPr>
            <w:tcW w:w="351" w:type="dxa"/>
          </w:tcPr>
          <w:p w14:paraId="6387FB29" w14:textId="77777777" w:rsidR="00D70FF3" w:rsidRPr="002F1260" w:rsidRDefault="00D70FF3" w:rsidP="001845A6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067" w:type="dxa"/>
            <w:vAlign w:val="bottom"/>
          </w:tcPr>
          <w:p w14:paraId="72BB3A9E" w14:textId="6080F966" w:rsidR="00D70FF3" w:rsidRPr="00FD359A" w:rsidRDefault="00920E97" w:rsidP="00FD3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D359A">
              <w:rPr>
                <w:rFonts w:ascii="Angsana New" w:hAnsi="Angsana New"/>
                <w:sz w:val="30"/>
                <w:szCs w:val="30"/>
              </w:rPr>
              <w:t>1,454</w:t>
            </w:r>
          </w:p>
        </w:tc>
        <w:tc>
          <w:tcPr>
            <w:tcW w:w="347" w:type="dxa"/>
            <w:vAlign w:val="bottom"/>
          </w:tcPr>
          <w:p w14:paraId="13C4C0BA" w14:textId="77777777" w:rsidR="00D70FF3" w:rsidRPr="002F1260" w:rsidRDefault="00D70FF3" w:rsidP="001845A6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071" w:type="dxa"/>
            <w:vAlign w:val="bottom"/>
          </w:tcPr>
          <w:p w14:paraId="7E2266D3" w14:textId="44CF8553" w:rsidR="00D70FF3" w:rsidRPr="002F1260" w:rsidRDefault="00FD359A" w:rsidP="00785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66"/>
              </w:tabs>
              <w:spacing w:line="260" w:lineRule="atLeast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1,464</w:t>
            </w:r>
          </w:p>
        </w:tc>
        <w:tc>
          <w:tcPr>
            <w:tcW w:w="301" w:type="dxa"/>
            <w:vAlign w:val="bottom"/>
          </w:tcPr>
          <w:p w14:paraId="08CFA2E5" w14:textId="77777777" w:rsidR="00D70FF3" w:rsidRPr="002F1260" w:rsidRDefault="00D70FF3" w:rsidP="001845A6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057" w:type="dxa"/>
            <w:vAlign w:val="bottom"/>
          </w:tcPr>
          <w:p w14:paraId="20A8D095" w14:textId="1B184DF5" w:rsidR="00D70FF3" w:rsidRPr="00BB06F3" w:rsidRDefault="00920E97" w:rsidP="00BB0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B06F3">
              <w:rPr>
                <w:rFonts w:ascii="Angsana New" w:hAnsi="Angsana New"/>
                <w:sz w:val="30"/>
                <w:szCs w:val="30"/>
              </w:rPr>
              <w:t>1,378</w:t>
            </w:r>
          </w:p>
        </w:tc>
      </w:tr>
      <w:tr w:rsidR="00D70FF3" w:rsidRPr="002F1260" w14:paraId="361592D2" w14:textId="77777777" w:rsidTr="008900C1">
        <w:trPr>
          <w:trHeight w:val="20"/>
        </w:trPr>
        <w:tc>
          <w:tcPr>
            <w:tcW w:w="4594" w:type="dxa"/>
            <w:vAlign w:val="bottom"/>
          </w:tcPr>
          <w:p w14:paraId="23AEDCB1" w14:textId="77777777" w:rsidR="00D70FF3" w:rsidRPr="007850FE" w:rsidRDefault="00D70FF3" w:rsidP="00D87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08" w:right="-90" w:hanging="142"/>
              <w:rPr>
                <w:rFonts w:ascii="Angsana New" w:hAnsi="Angsana New"/>
                <w:sz w:val="30"/>
                <w:szCs w:val="30"/>
              </w:rPr>
            </w:pPr>
            <w:r w:rsidRPr="007850FE">
              <w:rPr>
                <w:rFonts w:ascii="Angsana New" w:hAnsi="Angsana New"/>
                <w:sz w:val="30"/>
                <w:szCs w:val="30"/>
                <w:cs/>
              </w:rPr>
              <w:t>ต้นทุนดอกเบี้ย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14:paraId="065546D3" w14:textId="2D1D2636" w:rsidR="00D70FF3" w:rsidRPr="002F1260" w:rsidRDefault="00FD359A" w:rsidP="00184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169</w:t>
            </w:r>
          </w:p>
        </w:tc>
        <w:tc>
          <w:tcPr>
            <w:tcW w:w="351" w:type="dxa"/>
          </w:tcPr>
          <w:p w14:paraId="108ABBEF" w14:textId="77777777" w:rsidR="00D70FF3" w:rsidRPr="002F1260" w:rsidRDefault="00D70FF3" w:rsidP="001845A6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067" w:type="dxa"/>
            <w:tcBorders>
              <w:bottom w:val="single" w:sz="4" w:space="0" w:color="auto"/>
            </w:tcBorders>
            <w:vAlign w:val="bottom"/>
          </w:tcPr>
          <w:p w14:paraId="35588AE7" w14:textId="5A5677F4" w:rsidR="00D70FF3" w:rsidRPr="00FD359A" w:rsidRDefault="00920E97" w:rsidP="00785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5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D359A">
              <w:rPr>
                <w:rFonts w:ascii="Angsana New" w:hAnsi="Angsana New"/>
                <w:sz w:val="30"/>
                <w:szCs w:val="30"/>
              </w:rPr>
              <w:t>224</w:t>
            </w:r>
          </w:p>
        </w:tc>
        <w:tc>
          <w:tcPr>
            <w:tcW w:w="347" w:type="dxa"/>
            <w:vAlign w:val="bottom"/>
          </w:tcPr>
          <w:p w14:paraId="20D599E9" w14:textId="77777777" w:rsidR="00D70FF3" w:rsidRPr="002F1260" w:rsidRDefault="00D70FF3" w:rsidP="001845A6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vAlign w:val="bottom"/>
          </w:tcPr>
          <w:p w14:paraId="3D7E38E4" w14:textId="217440D2" w:rsidR="00D70FF3" w:rsidRPr="002F1260" w:rsidRDefault="00FD359A" w:rsidP="00184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147</w:t>
            </w:r>
          </w:p>
        </w:tc>
        <w:tc>
          <w:tcPr>
            <w:tcW w:w="301" w:type="dxa"/>
            <w:vAlign w:val="bottom"/>
          </w:tcPr>
          <w:p w14:paraId="2E5953FA" w14:textId="77777777" w:rsidR="00D70FF3" w:rsidRPr="002F1260" w:rsidRDefault="00D70FF3" w:rsidP="001845A6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057" w:type="dxa"/>
            <w:tcBorders>
              <w:bottom w:val="single" w:sz="4" w:space="0" w:color="auto"/>
            </w:tcBorders>
            <w:vAlign w:val="bottom"/>
          </w:tcPr>
          <w:p w14:paraId="33F76CCC" w14:textId="004D214D" w:rsidR="00D70FF3" w:rsidRPr="00BB06F3" w:rsidRDefault="00920E97" w:rsidP="00BB0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B06F3">
              <w:rPr>
                <w:rFonts w:ascii="Angsana New" w:hAnsi="Angsana New"/>
                <w:sz w:val="30"/>
                <w:szCs w:val="30"/>
              </w:rPr>
              <w:t>205</w:t>
            </w:r>
          </w:p>
        </w:tc>
      </w:tr>
      <w:tr w:rsidR="00D70FF3" w:rsidRPr="002F1260" w14:paraId="469E1F5C" w14:textId="77777777" w:rsidTr="007850FE">
        <w:trPr>
          <w:trHeight w:val="20"/>
        </w:trPr>
        <w:tc>
          <w:tcPr>
            <w:tcW w:w="4594" w:type="dxa"/>
            <w:vAlign w:val="bottom"/>
          </w:tcPr>
          <w:p w14:paraId="74AE4B6B" w14:textId="77777777" w:rsidR="00D70FF3" w:rsidRPr="007850FE" w:rsidRDefault="00D70FF3" w:rsidP="0089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08" w:right="-90" w:hanging="142"/>
              <w:rPr>
                <w:rFonts w:ascii="Angsana New" w:hAnsi="Angsana New"/>
                <w:sz w:val="30"/>
                <w:szCs w:val="30"/>
              </w:rPr>
            </w:pPr>
            <w:r w:rsidRPr="007850FE">
              <w:rPr>
                <w:rFonts w:ascii="Angsana New" w:hAnsi="Angsana New"/>
                <w:sz w:val="30"/>
                <w:szCs w:val="30"/>
                <w:cs/>
              </w:rPr>
              <w:t>ค่าใช้จ่ายที่รับรู้เป็นรายการกำไรหรือขาดทุน</w:t>
            </w: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902C80" w14:textId="57EDCFA3" w:rsidR="00D70FF3" w:rsidRPr="002F1260" w:rsidRDefault="00FD359A" w:rsidP="00184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1,729</w:t>
            </w:r>
          </w:p>
        </w:tc>
        <w:tc>
          <w:tcPr>
            <w:tcW w:w="351" w:type="dxa"/>
          </w:tcPr>
          <w:p w14:paraId="7F08023D" w14:textId="77777777" w:rsidR="00D70FF3" w:rsidRPr="002F1260" w:rsidRDefault="00D70FF3" w:rsidP="001845A6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0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4AD2E5" w14:textId="29E20A80" w:rsidR="00D70FF3" w:rsidRPr="00FD359A" w:rsidRDefault="00920E97" w:rsidP="00785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65"/>
              </w:tabs>
              <w:spacing w:line="260" w:lineRule="atLeast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D359A">
              <w:rPr>
                <w:rFonts w:ascii="Angsana New" w:hAnsi="Angsana New"/>
                <w:sz w:val="30"/>
                <w:szCs w:val="30"/>
              </w:rPr>
              <w:t>1,678</w:t>
            </w:r>
          </w:p>
        </w:tc>
        <w:tc>
          <w:tcPr>
            <w:tcW w:w="347" w:type="dxa"/>
            <w:vAlign w:val="bottom"/>
          </w:tcPr>
          <w:p w14:paraId="5E899B64" w14:textId="77777777" w:rsidR="00D70FF3" w:rsidRPr="002F1260" w:rsidRDefault="00D70FF3" w:rsidP="001845A6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1B4370" w14:textId="6B2ABD02" w:rsidR="00D70FF3" w:rsidRPr="002F1260" w:rsidRDefault="00FD359A" w:rsidP="00184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1,611</w:t>
            </w:r>
          </w:p>
        </w:tc>
        <w:tc>
          <w:tcPr>
            <w:tcW w:w="301" w:type="dxa"/>
            <w:vAlign w:val="bottom"/>
          </w:tcPr>
          <w:p w14:paraId="10F7000C" w14:textId="77777777" w:rsidR="00D70FF3" w:rsidRPr="002F1260" w:rsidRDefault="00D70FF3" w:rsidP="001845A6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C99676" w14:textId="7D34AF1B" w:rsidR="00D70FF3" w:rsidRPr="00BB06F3" w:rsidRDefault="00920E97" w:rsidP="00BB0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B06F3">
              <w:rPr>
                <w:rFonts w:ascii="Angsana New" w:hAnsi="Angsana New"/>
                <w:sz w:val="30"/>
                <w:szCs w:val="30"/>
              </w:rPr>
              <w:t>1,583</w:t>
            </w:r>
          </w:p>
        </w:tc>
      </w:tr>
      <w:tr w:rsidR="00920E97" w:rsidRPr="002F1260" w14:paraId="3143DB77" w14:textId="77777777" w:rsidTr="007850FE">
        <w:trPr>
          <w:trHeight w:val="20"/>
        </w:trPr>
        <w:tc>
          <w:tcPr>
            <w:tcW w:w="4594" w:type="dxa"/>
            <w:vAlign w:val="bottom"/>
          </w:tcPr>
          <w:p w14:paraId="3B25D4E1" w14:textId="77777777" w:rsidR="00920E97" w:rsidRPr="007850FE" w:rsidRDefault="00920E97" w:rsidP="00920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08" w:right="-90" w:hanging="142"/>
              <w:rPr>
                <w:rFonts w:ascii="Angsana New" w:hAnsi="Angsana New"/>
                <w:sz w:val="30"/>
                <w:szCs w:val="30"/>
                <w:cs/>
              </w:rPr>
            </w:pPr>
            <w:r w:rsidRPr="007850FE">
              <w:rPr>
                <w:rFonts w:ascii="Angsana New" w:hAnsi="Angsana New"/>
                <w:sz w:val="30"/>
                <w:szCs w:val="30"/>
                <w:cs/>
              </w:rPr>
              <w:t>กำไรจากการวัดมูลค่าใหม่ตามหลักคณิตศาสตร์ประกันภัย</w:t>
            </w:r>
          </w:p>
        </w:tc>
        <w:tc>
          <w:tcPr>
            <w:tcW w:w="1077" w:type="dxa"/>
            <w:tcBorders>
              <w:top w:val="single" w:sz="4" w:space="0" w:color="auto"/>
            </w:tcBorders>
            <w:vAlign w:val="bottom"/>
          </w:tcPr>
          <w:p w14:paraId="35648804" w14:textId="275E4883" w:rsidR="00920E97" w:rsidRPr="002F1260" w:rsidRDefault="00FD359A" w:rsidP="007850FE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(7,866)</w:t>
            </w:r>
          </w:p>
        </w:tc>
        <w:tc>
          <w:tcPr>
            <w:tcW w:w="351" w:type="dxa"/>
          </w:tcPr>
          <w:p w14:paraId="6CC2D7D8" w14:textId="77777777" w:rsidR="00920E97" w:rsidRPr="002F1260" w:rsidRDefault="00920E97" w:rsidP="00920E97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067" w:type="dxa"/>
            <w:tcBorders>
              <w:top w:val="single" w:sz="4" w:space="0" w:color="auto"/>
            </w:tcBorders>
            <w:vAlign w:val="bottom"/>
          </w:tcPr>
          <w:p w14:paraId="09DF63DF" w14:textId="6ACBC4FC" w:rsidR="00920E97" w:rsidRPr="002F1260" w:rsidRDefault="007850FE" w:rsidP="00785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7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</w:t>
            </w:r>
            <w:r w:rsidR="00920E97" w:rsidRPr="00FD359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47" w:type="dxa"/>
          </w:tcPr>
          <w:p w14:paraId="5A0712CA" w14:textId="77777777" w:rsidR="00920E97" w:rsidRPr="002F1260" w:rsidRDefault="00920E97" w:rsidP="00920E97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vAlign w:val="bottom"/>
          </w:tcPr>
          <w:p w14:paraId="5C68B2BC" w14:textId="22311523" w:rsidR="00920E97" w:rsidRPr="002F1260" w:rsidRDefault="00FD359A" w:rsidP="007850FE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(7,866)</w:t>
            </w:r>
          </w:p>
        </w:tc>
        <w:tc>
          <w:tcPr>
            <w:tcW w:w="301" w:type="dxa"/>
          </w:tcPr>
          <w:p w14:paraId="379DD0F5" w14:textId="77777777" w:rsidR="00920E97" w:rsidRPr="002F1260" w:rsidRDefault="00920E97" w:rsidP="00920E97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057" w:type="dxa"/>
            <w:tcBorders>
              <w:top w:val="single" w:sz="4" w:space="0" w:color="auto"/>
            </w:tcBorders>
            <w:vAlign w:val="bottom"/>
          </w:tcPr>
          <w:p w14:paraId="3C6607BE" w14:textId="08A27081" w:rsidR="00920E97" w:rsidRPr="00BB06F3" w:rsidRDefault="007850FE" w:rsidP="00785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7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="00920E97" w:rsidRPr="00BB06F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850FE" w:rsidRPr="002F1260" w14:paraId="4FFFAD5E" w14:textId="77777777" w:rsidTr="007850FE">
        <w:trPr>
          <w:trHeight w:val="20"/>
        </w:trPr>
        <w:tc>
          <w:tcPr>
            <w:tcW w:w="4594" w:type="dxa"/>
            <w:vAlign w:val="bottom"/>
          </w:tcPr>
          <w:p w14:paraId="7732304A" w14:textId="485CF735" w:rsidR="007850FE" w:rsidRPr="007850FE" w:rsidRDefault="007850FE" w:rsidP="00785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08" w:right="-90" w:hanging="142"/>
              <w:rPr>
                <w:rFonts w:ascii="Angsana New" w:hAnsi="Angsana New"/>
                <w:sz w:val="30"/>
                <w:szCs w:val="30"/>
                <w:cs/>
              </w:rPr>
            </w:pPr>
            <w:r w:rsidRPr="007850FE">
              <w:rPr>
                <w:rFonts w:ascii="Angsana New" w:hAnsi="Angsana New"/>
                <w:sz w:val="30"/>
                <w:szCs w:val="30"/>
                <w:cs/>
              </w:rPr>
              <w:t>ผลประโยชน์ของพนักงานที่จ่ายชำระในระหว่างงวด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14:paraId="5B738968" w14:textId="07DFF52B" w:rsidR="007850FE" w:rsidRDefault="007850FE" w:rsidP="007850FE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(770)</w:t>
            </w:r>
          </w:p>
        </w:tc>
        <w:tc>
          <w:tcPr>
            <w:tcW w:w="351" w:type="dxa"/>
          </w:tcPr>
          <w:p w14:paraId="7A6B44CD" w14:textId="77777777" w:rsidR="007850FE" w:rsidRPr="002F1260" w:rsidRDefault="007850FE" w:rsidP="007850FE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067" w:type="dxa"/>
            <w:tcBorders>
              <w:bottom w:val="single" w:sz="4" w:space="0" w:color="auto"/>
            </w:tcBorders>
            <w:vAlign w:val="bottom"/>
          </w:tcPr>
          <w:p w14:paraId="003B6D81" w14:textId="35CD1F48" w:rsidR="007850FE" w:rsidRPr="00FD359A" w:rsidRDefault="007850FE" w:rsidP="00785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D359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D359A">
              <w:rPr>
                <w:rFonts w:ascii="Angsana New" w:hAnsi="Angsana New"/>
                <w:sz w:val="30"/>
                <w:szCs w:val="30"/>
              </w:rPr>
              <w:t>(410)</w:t>
            </w:r>
          </w:p>
        </w:tc>
        <w:tc>
          <w:tcPr>
            <w:tcW w:w="347" w:type="dxa"/>
          </w:tcPr>
          <w:p w14:paraId="02E49940" w14:textId="77777777" w:rsidR="007850FE" w:rsidRPr="002F1260" w:rsidRDefault="007850FE" w:rsidP="007850FE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vAlign w:val="bottom"/>
          </w:tcPr>
          <w:p w14:paraId="16D7E640" w14:textId="1935CA86" w:rsidR="007850FE" w:rsidRDefault="007850FE" w:rsidP="007850FE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(770)</w:t>
            </w:r>
          </w:p>
        </w:tc>
        <w:tc>
          <w:tcPr>
            <w:tcW w:w="301" w:type="dxa"/>
          </w:tcPr>
          <w:p w14:paraId="73A8D75D" w14:textId="77777777" w:rsidR="007850FE" w:rsidRPr="002F1260" w:rsidRDefault="007850FE" w:rsidP="007850FE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057" w:type="dxa"/>
            <w:tcBorders>
              <w:bottom w:val="single" w:sz="4" w:space="0" w:color="auto"/>
            </w:tcBorders>
            <w:vAlign w:val="bottom"/>
          </w:tcPr>
          <w:p w14:paraId="2F5AF898" w14:textId="3FA74774" w:rsidR="007850FE" w:rsidRPr="00BB06F3" w:rsidRDefault="007850FE" w:rsidP="00785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B06F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B06F3">
              <w:rPr>
                <w:rFonts w:ascii="Angsana New" w:hAnsi="Angsana New"/>
                <w:sz w:val="30"/>
                <w:szCs w:val="30"/>
              </w:rPr>
              <w:t>(410)</w:t>
            </w:r>
          </w:p>
        </w:tc>
      </w:tr>
      <w:tr w:rsidR="007850FE" w:rsidRPr="002F1260" w14:paraId="2FC25260" w14:textId="77777777" w:rsidTr="008900C1">
        <w:trPr>
          <w:trHeight w:val="20"/>
        </w:trPr>
        <w:tc>
          <w:tcPr>
            <w:tcW w:w="4594" w:type="dxa"/>
            <w:vAlign w:val="bottom"/>
          </w:tcPr>
          <w:p w14:paraId="13473D19" w14:textId="7632C769" w:rsidR="007850FE" w:rsidRPr="007850FE" w:rsidRDefault="007850FE" w:rsidP="00785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08" w:right="-90" w:hanging="142"/>
              <w:rPr>
                <w:rFonts w:ascii="Angsana New" w:hAnsi="Angsana New"/>
                <w:sz w:val="30"/>
                <w:szCs w:val="30"/>
                <w:cs/>
              </w:rPr>
            </w:pPr>
            <w:r w:rsidRPr="007850FE">
              <w:rPr>
                <w:rFonts w:ascii="Angsana New" w:hAnsi="Angsana New"/>
                <w:sz w:val="30"/>
                <w:szCs w:val="30"/>
                <w:cs/>
              </w:rPr>
              <w:t xml:space="preserve">หนี้สินผลประโยชน์ของพนักงาน ณ วันที่ </w:t>
            </w:r>
            <w:r w:rsidRPr="007850FE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7850FE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FFABE5" w14:textId="1E00EE02" w:rsidR="007850FE" w:rsidRPr="002F1260" w:rsidRDefault="007850FE" w:rsidP="00785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12,939</w:t>
            </w:r>
          </w:p>
        </w:tc>
        <w:tc>
          <w:tcPr>
            <w:tcW w:w="351" w:type="dxa"/>
          </w:tcPr>
          <w:p w14:paraId="2172326E" w14:textId="77777777" w:rsidR="007850FE" w:rsidRPr="002F1260" w:rsidRDefault="007850FE" w:rsidP="007850FE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0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056F51" w14:textId="02B24D74" w:rsidR="007850FE" w:rsidRPr="00FD359A" w:rsidRDefault="007850FE" w:rsidP="00785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D359A">
              <w:rPr>
                <w:rFonts w:ascii="Angsana New" w:hAnsi="Angsana New"/>
                <w:sz w:val="30"/>
                <w:szCs w:val="30"/>
              </w:rPr>
              <w:t>18,548</w:t>
            </w:r>
          </w:p>
        </w:tc>
        <w:tc>
          <w:tcPr>
            <w:tcW w:w="347" w:type="dxa"/>
          </w:tcPr>
          <w:p w14:paraId="2C8C4999" w14:textId="77777777" w:rsidR="007850FE" w:rsidRPr="002F1260" w:rsidRDefault="007850FE" w:rsidP="007850FE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F03DE3" w14:textId="22BCDDD4" w:rsidR="007850FE" w:rsidRPr="002F1260" w:rsidRDefault="007850FE" w:rsidP="00785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11,016</w:t>
            </w:r>
          </w:p>
        </w:tc>
        <w:tc>
          <w:tcPr>
            <w:tcW w:w="301" w:type="dxa"/>
          </w:tcPr>
          <w:p w14:paraId="4782F5FF" w14:textId="77777777" w:rsidR="007850FE" w:rsidRPr="002F1260" w:rsidRDefault="007850FE" w:rsidP="007850FE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240AE3" w14:textId="018C79F0" w:rsidR="007850FE" w:rsidRPr="00BB06F3" w:rsidRDefault="007850FE" w:rsidP="00785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B06F3">
              <w:rPr>
                <w:rFonts w:ascii="Angsana New" w:hAnsi="Angsana New"/>
                <w:sz w:val="30"/>
                <w:szCs w:val="30"/>
              </w:rPr>
              <w:t>16,839</w:t>
            </w:r>
          </w:p>
        </w:tc>
      </w:tr>
    </w:tbl>
    <w:p w14:paraId="4CDEF149" w14:textId="77777777" w:rsidR="00D70FF3" w:rsidRPr="002F1260" w:rsidRDefault="00D70FF3" w:rsidP="00D70F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FDB5124" w14:textId="77777777" w:rsidR="00D70FF3" w:rsidRPr="0064215E" w:rsidRDefault="00D70FF3" w:rsidP="00D70F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กำไร</w:t>
      </w:r>
      <w:r w:rsidRPr="0064215E">
        <w:rPr>
          <w:rFonts w:ascii="Angsana New" w:hAnsi="Angsana New"/>
          <w:sz w:val="30"/>
          <w:szCs w:val="30"/>
          <w:cs/>
        </w:rPr>
        <w:t xml:space="preserve">จากการวัดมูลค่าใหม่ตามหลักคณิตศาสตร์ประกันภัยสำหรับปี </w:t>
      </w:r>
      <w:r w:rsidRPr="0064215E">
        <w:rPr>
          <w:rFonts w:ascii="Angsana New" w:hAnsi="Angsana New"/>
          <w:sz w:val="30"/>
          <w:szCs w:val="30"/>
        </w:rPr>
        <w:t>2568</w:t>
      </w:r>
      <w:r w:rsidRPr="0064215E">
        <w:rPr>
          <w:rFonts w:ascii="Angsana New" w:hAnsi="Angsana New"/>
          <w:sz w:val="30"/>
          <w:szCs w:val="30"/>
          <w:cs/>
        </w:rPr>
        <w:t xml:space="preserve"> ประกอบด้วย</w:t>
      </w:r>
    </w:p>
    <w:p w14:paraId="3BC4A0D4" w14:textId="77777777" w:rsidR="00D70FF3" w:rsidRPr="0064215E" w:rsidRDefault="00D70FF3" w:rsidP="00D70F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64215E">
        <w:rPr>
          <w:rFonts w:ascii="Angsana New" w:hAnsi="Angsana New"/>
          <w:sz w:val="30"/>
          <w:szCs w:val="30"/>
          <w:cs/>
        </w:rPr>
        <w:t xml:space="preserve">-  กำไรจากการปรับปรุงประสบการณ์ </w:t>
      </w:r>
      <w:r>
        <w:rPr>
          <w:rFonts w:ascii="Angsana New" w:hAnsi="Angsana New"/>
          <w:sz w:val="30"/>
          <w:szCs w:val="30"/>
        </w:rPr>
        <w:t>9</w:t>
      </w:r>
      <w:r w:rsidRPr="0064215E">
        <w:rPr>
          <w:rFonts w:ascii="Angsana New" w:hAnsi="Angsana New"/>
          <w:sz w:val="30"/>
          <w:szCs w:val="30"/>
        </w:rPr>
        <w:t>,</w:t>
      </w:r>
      <w:r>
        <w:rPr>
          <w:rFonts w:ascii="Angsana New" w:hAnsi="Angsana New"/>
          <w:sz w:val="30"/>
          <w:szCs w:val="30"/>
        </w:rPr>
        <w:t>981</w:t>
      </w:r>
      <w:r w:rsidRPr="0064215E">
        <w:rPr>
          <w:rFonts w:ascii="Angsana New" w:hAnsi="Angsana New"/>
          <w:sz w:val="30"/>
          <w:szCs w:val="30"/>
          <w:cs/>
        </w:rPr>
        <w:t xml:space="preserve"> พันบาท</w:t>
      </w:r>
    </w:p>
    <w:p w14:paraId="015ABB30" w14:textId="77777777" w:rsidR="00D70FF3" w:rsidRPr="0064215E" w:rsidRDefault="00D70FF3" w:rsidP="00D70F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-  กำไร</w:t>
      </w:r>
      <w:r w:rsidRPr="0064215E">
        <w:rPr>
          <w:rFonts w:ascii="Angsana New" w:hAnsi="Angsana New"/>
          <w:sz w:val="30"/>
          <w:szCs w:val="30"/>
          <w:cs/>
        </w:rPr>
        <w:t xml:space="preserve">จากการการเปลี่ยนแปลงสมมติฐานด้านการเงิน </w:t>
      </w:r>
      <w:r w:rsidRPr="0064215E">
        <w:rPr>
          <w:rFonts w:ascii="Angsana New" w:hAnsi="Angsana New"/>
          <w:sz w:val="30"/>
          <w:szCs w:val="30"/>
        </w:rPr>
        <w:t>61</w:t>
      </w:r>
      <w:r w:rsidRPr="0064215E">
        <w:rPr>
          <w:rFonts w:ascii="Angsana New" w:hAnsi="Angsana New"/>
          <w:sz w:val="30"/>
          <w:szCs w:val="30"/>
          <w:cs/>
        </w:rPr>
        <w:t xml:space="preserve"> พันบาท</w:t>
      </w:r>
    </w:p>
    <w:p w14:paraId="10CBCF92" w14:textId="77777777" w:rsidR="00D70FF3" w:rsidRPr="0064215E" w:rsidRDefault="00D70FF3" w:rsidP="00D70F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64215E">
        <w:rPr>
          <w:rFonts w:ascii="Angsana New" w:hAnsi="Angsana New"/>
          <w:sz w:val="30"/>
          <w:szCs w:val="30"/>
          <w:cs/>
        </w:rPr>
        <w:t xml:space="preserve">-  ขาดทุนจากการการเปลี่ยนแปลงสมมติฐานด้านประชากรศาสตร์ </w:t>
      </w:r>
      <w:r>
        <w:rPr>
          <w:rFonts w:ascii="Angsana New" w:hAnsi="Angsana New"/>
          <w:sz w:val="30"/>
          <w:szCs w:val="30"/>
        </w:rPr>
        <w:t>2</w:t>
      </w:r>
      <w:r w:rsidRPr="0064215E">
        <w:rPr>
          <w:rFonts w:ascii="Angsana New" w:hAnsi="Angsana New"/>
          <w:sz w:val="30"/>
          <w:szCs w:val="30"/>
        </w:rPr>
        <w:t>,</w:t>
      </w:r>
      <w:r>
        <w:rPr>
          <w:rFonts w:ascii="Angsana New" w:hAnsi="Angsana New"/>
          <w:sz w:val="30"/>
          <w:szCs w:val="30"/>
        </w:rPr>
        <w:t>176</w:t>
      </w:r>
      <w:r w:rsidRPr="0064215E">
        <w:rPr>
          <w:rFonts w:ascii="Angsana New" w:hAnsi="Angsana New"/>
          <w:sz w:val="30"/>
          <w:szCs w:val="30"/>
          <w:cs/>
        </w:rPr>
        <w:t xml:space="preserve"> พันบาท</w:t>
      </w:r>
    </w:p>
    <w:p w14:paraId="32F3BF72" w14:textId="77777777" w:rsidR="00D70FF3" w:rsidRPr="0064215E" w:rsidRDefault="00D70FF3" w:rsidP="00D70F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64215E">
        <w:rPr>
          <w:rFonts w:ascii="Angsana New" w:hAnsi="Angsana New"/>
          <w:sz w:val="30"/>
          <w:szCs w:val="30"/>
          <w:cs/>
        </w:rPr>
        <w:lastRenderedPageBreak/>
        <w:t>สมมติฐานที่สำคัญที่ใช้ในการคำนวณหนี้สินผลประโยชน์</w:t>
      </w:r>
      <w:r>
        <w:rPr>
          <w:rFonts w:ascii="Angsana New" w:hAnsi="Angsana New"/>
          <w:sz w:val="30"/>
          <w:szCs w:val="30"/>
          <w:cs/>
        </w:rPr>
        <w:t>ของ</w:t>
      </w:r>
      <w:r w:rsidRPr="0064215E">
        <w:rPr>
          <w:rFonts w:ascii="Angsana New" w:hAnsi="Angsana New"/>
          <w:sz w:val="30"/>
          <w:szCs w:val="30"/>
          <w:cs/>
        </w:rPr>
        <w:t xml:space="preserve">พนักงานในปี </w:t>
      </w:r>
      <w:r w:rsidRPr="0064215E">
        <w:rPr>
          <w:rFonts w:ascii="Angsana New" w:hAnsi="Angsana New"/>
          <w:color w:val="000000"/>
          <w:sz w:val="30"/>
          <w:szCs w:val="30"/>
        </w:rPr>
        <w:t xml:space="preserve">2568 </w:t>
      </w:r>
      <w:r w:rsidRPr="0064215E">
        <w:rPr>
          <w:rFonts w:ascii="Angsana New" w:hAnsi="Angsana New"/>
          <w:color w:val="000000"/>
          <w:sz w:val="30"/>
          <w:szCs w:val="30"/>
          <w:cs/>
        </w:rPr>
        <w:t xml:space="preserve">และ </w:t>
      </w:r>
      <w:r w:rsidRPr="0064215E">
        <w:rPr>
          <w:rFonts w:ascii="Angsana New" w:hAnsi="Angsana New"/>
          <w:color w:val="000000"/>
          <w:sz w:val="30"/>
          <w:szCs w:val="30"/>
        </w:rPr>
        <w:t xml:space="preserve">2567 </w:t>
      </w:r>
      <w:r w:rsidRPr="0064215E">
        <w:rPr>
          <w:rFonts w:ascii="Angsana New" w:hAnsi="Angsana New"/>
          <w:sz w:val="30"/>
          <w:szCs w:val="30"/>
          <w:cs/>
        </w:rPr>
        <w:t>มีดังนี้</w:t>
      </w:r>
    </w:p>
    <w:p w14:paraId="4C043FAC" w14:textId="77777777" w:rsidR="00D70FF3" w:rsidRPr="0064215E" w:rsidRDefault="00D70FF3" w:rsidP="00D70FF3">
      <w:pPr>
        <w:pStyle w:val="BodyText2"/>
        <w:ind w:left="0" w:firstLine="0"/>
        <w:jc w:val="thaiDistribute"/>
        <w:rPr>
          <w:rFonts w:ascii="Angsana New" w:hAnsi="Angsana New"/>
          <w:sz w:val="30"/>
          <w:szCs w:val="30"/>
        </w:rPr>
      </w:pPr>
      <w:r w:rsidRPr="0064215E">
        <w:rPr>
          <w:rFonts w:ascii="Angsana New" w:hAnsi="Angsana New"/>
          <w:sz w:val="30"/>
          <w:szCs w:val="30"/>
          <w:cs/>
        </w:rPr>
        <w:t>อัตราคิดลด</w:t>
      </w:r>
      <w:r w:rsidRPr="0064215E">
        <w:rPr>
          <w:rFonts w:ascii="Angsana New" w:hAnsi="Angsana New"/>
          <w:sz w:val="30"/>
          <w:szCs w:val="30"/>
          <w:cs/>
        </w:rPr>
        <w:tab/>
      </w:r>
      <w:r w:rsidRPr="0064215E">
        <w:rPr>
          <w:rFonts w:ascii="Angsana New" w:hAnsi="Angsana New"/>
          <w:sz w:val="30"/>
          <w:szCs w:val="30"/>
          <w:cs/>
        </w:rPr>
        <w:tab/>
      </w:r>
      <w:r w:rsidRPr="0064215E">
        <w:rPr>
          <w:rFonts w:ascii="Angsana New" w:hAnsi="Angsana New"/>
          <w:sz w:val="30"/>
          <w:szCs w:val="30"/>
          <w:cs/>
        </w:rPr>
        <w:tab/>
      </w:r>
      <w:r w:rsidRPr="004C1961">
        <w:rPr>
          <w:rFonts w:ascii="Angsana New" w:hAnsi="Angsana New"/>
          <w:spacing w:val="-6"/>
          <w:sz w:val="30"/>
          <w:szCs w:val="30"/>
          <w:cs/>
        </w:rPr>
        <w:t xml:space="preserve">ร้อยละ </w:t>
      </w:r>
      <w:r w:rsidRPr="004C1961">
        <w:rPr>
          <w:rFonts w:ascii="Angsana New" w:hAnsi="Angsana New"/>
          <w:spacing w:val="-6"/>
          <w:sz w:val="30"/>
          <w:szCs w:val="30"/>
        </w:rPr>
        <w:t>2.48</w:t>
      </w:r>
      <w:r w:rsidRPr="004C1961">
        <w:rPr>
          <w:rFonts w:ascii="Angsana New" w:hAnsi="Angsana New"/>
          <w:spacing w:val="-6"/>
          <w:sz w:val="30"/>
          <w:szCs w:val="30"/>
          <w:cs/>
        </w:rPr>
        <w:t xml:space="preserve"> และ </w:t>
      </w:r>
      <w:r w:rsidRPr="004C1961">
        <w:rPr>
          <w:rFonts w:ascii="Angsana New" w:hAnsi="Angsana New"/>
          <w:spacing w:val="-6"/>
          <w:sz w:val="30"/>
          <w:szCs w:val="30"/>
        </w:rPr>
        <w:t xml:space="preserve">2.43 </w:t>
      </w:r>
      <w:r w:rsidRPr="004C1961">
        <w:rPr>
          <w:rFonts w:ascii="Angsana New" w:hAnsi="Angsana New"/>
          <w:spacing w:val="-6"/>
          <w:sz w:val="30"/>
          <w:szCs w:val="30"/>
          <w:cs/>
        </w:rPr>
        <w:t xml:space="preserve">ต่อปีสำหรับปี </w:t>
      </w:r>
      <w:r w:rsidRPr="004C1961">
        <w:rPr>
          <w:rFonts w:ascii="Angsana New" w:hAnsi="Angsana New"/>
          <w:spacing w:val="-6"/>
          <w:sz w:val="30"/>
          <w:szCs w:val="30"/>
        </w:rPr>
        <w:t xml:space="preserve">2568 </w:t>
      </w:r>
      <w:r w:rsidRPr="004C1961">
        <w:rPr>
          <w:rFonts w:ascii="Angsana New" w:hAnsi="Angsana New"/>
          <w:spacing w:val="-6"/>
          <w:sz w:val="30"/>
          <w:szCs w:val="30"/>
          <w:cs/>
        </w:rPr>
        <w:t xml:space="preserve">และร้อยละ </w:t>
      </w:r>
      <w:r w:rsidRPr="004C1961">
        <w:rPr>
          <w:rFonts w:ascii="Angsana New" w:hAnsi="Angsana New"/>
          <w:spacing w:val="-6"/>
          <w:sz w:val="30"/>
          <w:szCs w:val="30"/>
        </w:rPr>
        <w:t>2.39</w:t>
      </w:r>
      <w:r w:rsidRPr="004C1961">
        <w:rPr>
          <w:rFonts w:ascii="Angsana New" w:hAnsi="Angsana New"/>
          <w:spacing w:val="-6"/>
          <w:sz w:val="30"/>
          <w:szCs w:val="30"/>
          <w:cs/>
        </w:rPr>
        <w:t xml:space="preserve"> และ </w:t>
      </w:r>
      <w:r w:rsidRPr="004C1961">
        <w:rPr>
          <w:rFonts w:ascii="Angsana New" w:hAnsi="Angsana New"/>
          <w:spacing w:val="-6"/>
          <w:sz w:val="30"/>
          <w:szCs w:val="30"/>
        </w:rPr>
        <w:t xml:space="preserve">2.43 </w:t>
      </w:r>
      <w:r w:rsidRPr="004C1961">
        <w:rPr>
          <w:rFonts w:ascii="Angsana New" w:hAnsi="Angsana New"/>
          <w:spacing w:val="-6"/>
          <w:sz w:val="30"/>
          <w:szCs w:val="30"/>
          <w:cs/>
        </w:rPr>
        <w:t xml:space="preserve">ต่อปีสำหรับปี </w:t>
      </w:r>
      <w:r w:rsidRPr="004C1961">
        <w:rPr>
          <w:rFonts w:ascii="Angsana New" w:hAnsi="Angsana New"/>
          <w:spacing w:val="-6"/>
          <w:sz w:val="30"/>
          <w:szCs w:val="30"/>
        </w:rPr>
        <w:t>2567</w:t>
      </w:r>
      <w:r w:rsidRPr="0064215E">
        <w:rPr>
          <w:rFonts w:ascii="Angsana New" w:hAnsi="Angsana New"/>
          <w:sz w:val="30"/>
          <w:szCs w:val="30"/>
          <w:cs/>
        </w:rPr>
        <w:t>อัตราการขึ้นเงินเดือน</w:t>
      </w:r>
      <w:r w:rsidRPr="0064215E">
        <w:rPr>
          <w:rFonts w:ascii="Angsana New" w:hAnsi="Angsana New"/>
          <w:sz w:val="30"/>
          <w:szCs w:val="30"/>
          <w:cs/>
        </w:rPr>
        <w:tab/>
      </w:r>
      <w:r w:rsidRPr="0064215E">
        <w:rPr>
          <w:rFonts w:ascii="Angsana New" w:hAnsi="Angsana New"/>
          <w:sz w:val="30"/>
          <w:szCs w:val="30"/>
          <w:cs/>
        </w:rPr>
        <w:tab/>
        <w:t>ร้อยละ</w:t>
      </w:r>
      <w:r w:rsidRPr="0064215E">
        <w:rPr>
          <w:rFonts w:ascii="Angsana New" w:hAnsi="Angsana New"/>
          <w:sz w:val="30"/>
          <w:szCs w:val="30"/>
        </w:rPr>
        <w:t xml:space="preserve"> 3 - 5</w:t>
      </w:r>
      <w:r w:rsidRPr="0064215E">
        <w:rPr>
          <w:rFonts w:ascii="Angsana New" w:hAnsi="Angsana New"/>
          <w:sz w:val="30"/>
          <w:szCs w:val="30"/>
          <w:cs/>
        </w:rPr>
        <w:t xml:space="preserve"> ต่อปี</w:t>
      </w:r>
    </w:p>
    <w:p w14:paraId="5A0B795B" w14:textId="77777777" w:rsidR="00D70FF3" w:rsidRPr="0064215E" w:rsidRDefault="00D70FF3" w:rsidP="00D70FF3">
      <w:pPr>
        <w:pStyle w:val="BodyText2"/>
        <w:ind w:left="0" w:firstLine="0"/>
        <w:jc w:val="thaiDistribute"/>
        <w:rPr>
          <w:rFonts w:ascii="Angsana New" w:hAnsi="Angsana New"/>
          <w:sz w:val="30"/>
          <w:szCs w:val="30"/>
        </w:rPr>
      </w:pPr>
      <w:r w:rsidRPr="0064215E">
        <w:rPr>
          <w:rFonts w:ascii="Angsana New" w:hAnsi="Angsana New"/>
          <w:sz w:val="30"/>
          <w:szCs w:val="30"/>
          <w:cs/>
        </w:rPr>
        <w:t>อัตราการหมุนเวียนของพนักงาน</w:t>
      </w:r>
      <w:r w:rsidRPr="0064215E">
        <w:rPr>
          <w:rFonts w:ascii="Angsana New" w:hAnsi="Angsana New"/>
          <w:sz w:val="30"/>
          <w:szCs w:val="30"/>
          <w:cs/>
        </w:rPr>
        <w:tab/>
        <w:t xml:space="preserve">ร้อยละ </w:t>
      </w:r>
      <w:r w:rsidRPr="0064215E">
        <w:rPr>
          <w:rFonts w:ascii="Angsana New" w:hAnsi="Angsana New"/>
          <w:sz w:val="30"/>
          <w:szCs w:val="30"/>
        </w:rPr>
        <w:t>0</w:t>
      </w:r>
      <w:r w:rsidRPr="0064215E">
        <w:rPr>
          <w:rFonts w:ascii="Angsana New" w:hAnsi="Angsana New"/>
          <w:sz w:val="30"/>
          <w:szCs w:val="30"/>
          <w:cs/>
        </w:rPr>
        <w:t xml:space="preserve"> - </w:t>
      </w:r>
      <w:r>
        <w:rPr>
          <w:rFonts w:ascii="Angsana New" w:hAnsi="Angsana New"/>
          <w:sz w:val="30"/>
          <w:szCs w:val="30"/>
        </w:rPr>
        <w:t>26</w:t>
      </w:r>
      <w:r w:rsidRPr="0064215E">
        <w:rPr>
          <w:rFonts w:ascii="Angsana New" w:hAnsi="Angsana New"/>
          <w:sz w:val="30"/>
          <w:szCs w:val="30"/>
        </w:rPr>
        <w:t xml:space="preserve"> </w:t>
      </w:r>
      <w:r w:rsidRPr="0064215E">
        <w:rPr>
          <w:rFonts w:ascii="Angsana New" w:hAnsi="Angsana New"/>
          <w:sz w:val="30"/>
          <w:szCs w:val="30"/>
          <w:cs/>
        </w:rPr>
        <w:t>ต่อปี</w:t>
      </w:r>
      <w:r>
        <w:rPr>
          <w:rFonts w:ascii="Angsana New" w:hAnsi="Angsana New"/>
          <w:sz w:val="30"/>
          <w:szCs w:val="30"/>
          <w:cs/>
        </w:rPr>
        <w:t xml:space="preserve">สำหรับปี </w:t>
      </w:r>
      <w:r>
        <w:rPr>
          <w:rFonts w:ascii="Angsana New" w:hAnsi="Angsana New"/>
          <w:sz w:val="30"/>
          <w:szCs w:val="30"/>
        </w:rPr>
        <w:t>2568</w:t>
      </w:r>
      <w:r>
        <w:rPr>
          <w:rFonts w:ascii="Angsana New" w:hAnsi="Angsana New"/>
          <w:sz w:val="30"/>
          <w:szCs w:val="30"/>
          <w:cs/>
        </w:rPr>
        <w:t xml:space="preserve"> และ</w:t>
      </w:r>
      <w:r w:rsidRPr="0064215E">
        <w:rPr>
          <w:rFonts w:ascii="Angsana New" w:hAnsi="Angsana New"/>
          <w:sz w:val="30"/>
          <w:szCs w:val="30"/>
          <w:cs/>
        </w:rPr>
        <w:t xml:space="preserve">ร้อยละ </w:t>
      </w:r>
      <w:r w:rsidRPr="0064215E">
        <w:rPr>
          <w:rFonts w:ascii="Angsana New" w:hAnsi="Angsana New"/>
          <w:sz w:val="30"/>
          <w:szCs w:val="30"/>
        </w:rPr>
        <w:t>0</w:t>
      </w:r>
      <w:r w:rsidRPr="0064215E">
        <w:rPr>
          <w:rFonts w:ascii="Angsana New" w:hAnsi="Angsana New"/>
          <w:sz w:val="30"/>
          <w:szCs w:val="30"/>
          <w:cs/>
        </w:rPr>
        <w:t xml:space="preserve"> - </w:t>
      </w:r>
      <w:r w:rsidRPr="0064215E">
        <w:rPr>
          <w:rFonts w:ascii="Angsana New" w:hAnsi="Angsana New"/>
          <w:sz w:val="30"/>
          <w:szCs w:val="30"/>
        </w:rPr>
        <w:t xml:space="preserve">30 </w:t>
      </w:r>
      <w:r w:rsidRPr="0064215E">
        <w:rPr>
          <w:rFonts w:ascii="Angsana New" w:hAnsi="Angsana New"/>
          <w:sz w:val="30"/>
          <w:szCs w:val="30"/>
          <w:cs/>
        </w:rPr>
        <w:t>ต่อปี</w:t>
      </w:r>
      <w:r>
        <w:rPr>
          <w:rFonts w:ascii="Angsana New" w:hAnsi="Angsana New"/>
          <w:sz w:val="30"/>
          <w:szCs w:val="30"/>
          <w:cs/>
        </w:rPr>
        <w:t xml:space="preserve">สำหรับปี </w:t>
      </w:r>
      <w:r>
        <w:rPr>
          <w:rFonts w:ascii="Angsana New" w:hAnsi="Angsana New"/>
          <w:sz w:val="30"/>
          <w:szCs w:val="30"/>
        </w:rPr>
        <w:t>2567</w:t>
      </w:r>
    </w:p>
    <w:p w14:paraId="053B8A07" w14:textId="77777777" w:rsidR="00D70FF3" w:rsidRPr="0064215E" w:rsidRDefault="00D70FF3" w:rsidP="00D70FF3">
      <w:pPr>
        <w:pStyle w:val="BodyText2"/>
        <w:ind w:left="0" w:firstLine="0"/>
        <w:jc w:val="thaiDistribute"/>
        <w:rPr>
          <w:rFonts w:ascii="Angsana New" w:hAnsi="Angsana New"/>
          <w:sz w:val="30"/>
          <w:szCs w:val="30"/>
        </w:rPr>
      </w:pPr>
    </w:p>
    <w:p w14:paraId="582AEC95" w14:textId="77777777" w:rsidR="00D70FF3" w:rsidRPr="0064215E" w:rsidRDefault="00D70FF3" w:rsidP="00D70FF3">
      <w:pPr>
        <w:pStyle w:val="BodyText2"/>
        <w:ind w:left="0" w:firstLine="0"/>
        <w:jc w:val="thaiDistribute"/>
        <w:rPr>
          <w:rFonts w:ascii="Angsana New" w:hAnsi="Angsana New"/>
          <w:sz w:val="30"/>
          <w:szCs w:val="30"/>
        </w:rPr>
      </w:pPr>
      <w:r w:rsidRPr="0064215E">
        <w:rPr>
          <w:rFonts w:ascii="Angsana New" w:hAnsi="Angsana New"/>
          <w:sz w:val="30"/>
          <w:szCs w:val="30"/>
          <w:cs/>
        </w:rPr>
        <w:t>การเปลี่ยนแปลงของสมมติฐานที่สำคัญข้างต้นอาจมีผลต่อความอ่อนไหวของประมาณการหนี้สินผลประโยชน์</w:t>
      </w:r>
      <w:r>
        <w:rPr>
          <w:rFonts w:ascii="Angsana New" w:hAnsi="Angsana New"/>
          <w:sz w:val="30"/>
          <w:szCs w:val="30"/>
          <w:cs/>
        </w:rPr>
        <w:t>ของ</w:t>
      </w:r>
      <w:r w:rsidRPr="0064215E">
        <w:rPr>
          <w:rFonts w:ascii="Angsana New" w:hAnsi="Angsana New"/>
          <w:sz w:val="30"/>
          <w:szCs w:val="30"/>
          <w:cs/>
        </w:rPr>
        <w:t>พนักงานซึ่งอาศัยข้อมูลตามรายงานการคำนวณของนักคณิตศาสตร์ประกันภัยดังนี้</w:t>
      </w:r>
    </w:p>
    <w:p w14:paraId="01C2F942" w14:textId="77777777" w:rsidR="00D70FF3" w:rsidRPr="0064215E" w:rsidRDefault="00D70FF3" w:rsidP="00D70FF3">
      <w:pPr>
        <w:pStyle w:val="BodyText2"/>
        <w:ind w:left="0" w:firstLine="0"/>
        <w:jc w:val="thaiDistribute"/>
        <w:rPr>
          <w:rFonts w:ascii="Angsana New" w:hAnsi="Angsana New"/>
          <w:sz w:val="30"/>
          <w:szCs w:val="30"/>
        </w:rPr>
      </w:pPr>
    </w:p>
    <w:tbl>
      <w:tblPr>
        <w:tblW w:w="9927" w:type="dxa"/>
        <w:tblLook w:val="04A0" w:firstRow="1" w:lastRow="0" w:firstColumn="1" w:lastColumn="0" w:noHBand="0" w:noVBand="1"/>
      </w:tblPr>
      <w:tblGrid>
        <w:gridCol w:w="4820"/>
        <w:gridCol w:w="283"/>
        <w:gridCol w:w="1040"/>
        <w:gridCol w:w="236"/>
        <w:gridCol w:w="992"/>
        <w:gridCol w:w="258"/>
        <w:gridCol w:w="1018"/>
        <w:gridCol w:w="270"/>
        <w:gridCol w:w="1010"/>
      </w:tblGrid>
      <w:tr w:rsidR="00D70FF3" w:rsidRPr="0064215E" w14:paraId="111EFCF3" w14:textId="77777777" w:rsidTr="00615F84">
        <w:tc>
          <w:tcPr>
            <w:tcW w:w="4820" w:type="dxa"/>
            <w:vAlign w:val="bottom"/>
          </w:tcPr>
          <w:p w14:paraId="2FE10662" w14:textId="77777777" w:rsidR="00D70FF3" w:rsidRPr="0064215E" w:rsidRDefault="00D70FF3" w:rsidP="001845A6">
            <w:pPr>
              <w:pStyle w:val="NoSpacing"/>
              <w:rPr>
                <w:rFonts w:ascii="Angsana New" w:hAnsi="Angsana New"/>
                <w:szCs w:val="30"/>
                <w:cs/>
              </w:rPr>
            </w:pPr>
          </w:p>
        </w:tc>
        <w:tc>
          <w:tcPr>
            <w:tcW w:w="283" w:type="dxa"/>
          </w:tcPr>
          <w:p w14:paraId="66BEBA4A" w14:textId="77777777" w:rsidR="00D70FF3" w:rsidRPr="0064215E" w:rsidRDefault="00D70FF3" w:rsidP="001845A6">
            <w:pPr>
              <w:pStyle w:val="NoSpacing"/>
              <w:jc w:val="center"/>
              <w:rPr>
                <w:rFonts w:ascii="Angsana New" w:hAnsi="Angsana New"/>
                <w:szCs w:val="30"/>
                <w:cs/>
              </w:rPr>
            </w:pPr>
          </w:p>
        </w:tc>
        <w:tc>
          <w:tcPr>
            <w:tcW w:w="4824" w:type="dxa"/>
            <w:gridSpan w:val="7"/>
            <w:tcBorders>
              <w:bottom w:val="single" w:sz="4" w:space="0" w:color="auto"/>
            </w:tcBorders>
          </w:tcPr>
          <w:p w14:paraId="3DFD8DD0" w14:textId="77777777" w:rsidR="00D70FF3" w:rsidRPr="0064215E" w:rsidRDefault="00D70FF3" w:rsidP="001845A6">
            <w:pPr>
              <w:pStyle w:val="NoSpacing"/>
              <w:jc w:val="center"/>
              <w:rPr>
                <w:rFonts w:ascii="Angsana New" w:hAnsi="Angsana New"/>
                <w:szCs w:val="30"/>
              </w:rPr>
            </w:pPr>
            <w:r w:rsidRPr="0064215E">
              <w:rPr>
                <w:rFonts w:ascii="Angsana New" w:hAnsi="Angsana New"/>
                <w:szCs w:val="30"/>
                <w:cs/>
              </w:rPr>
              <w:t>หนี้สินอาจเพิ่มขึ้น (ลดลง) จากการ</w:t>
            </w:r>
          </w:p>
          <w:p w14:paraId="433631BD" w14:textId="77777777" w:rsidR="00D70FF3" w:rsidRPr="0064215E" w:rsidRDefault="00D70FF3" w:rsidP="001845A6">
            <w:pPr>
              <w:pStyle w:val="NoSpacing"/>
              <w:jc w:val="center"/>
              <w:rPr>
                <w:rFonts w:ascii="Angsana New" w:hAnsi="Angsana New"/>
                <w:szCs w:val="30"/>
                <w:cs/>
              </w:rPr>
            </w:pPr>
            <w:r w:rsidRPr="0064215E">
              <w:rPr>
                <w:rFonts w:ascii="Angsana New" w:hAnsi="Angsana New"/>
                <w:szCs w:val="30"/>
                <w:cs/>
              </w:rPr>
              <w:t>เปลี่ยนแปลงของสมมติฐาน (พันบาท)</w:t>
            </w:r>
          </w:p>
        </w:tc>
      </w:tr>
      <w:tr w:rsidR="00D70FF3" w:rsidRPr="0064215E" w14:paraId="43183D0E" w14:textId="77777777" w:rsidTr="00615F84">
        <w:tc>
          <w:tcPr>
            <w:tcW w:w="4820" w:type="dxa"/>
            <w:vAlign w:val="bottom"/>
          </w:tcPr>
          <w:p w14:paraId="6CDAAF38" w14:textId="77777777" w:rsidR="00D70FF3" w:rsidRPr="0064215E" w:rsidRDefault="00D70FF3" w:rsidP="001845A6">
            <w:pPr>
              <w:pStyle w:val="NoSpacing"/>
              <w:jc w:val="center"/>
              <w:rPr>
                <w:rFonts w:ascii="Angsana New" w:hAnsi="Angsana New"/>
                <w:szCs w:val="30"/>
                <w:cs/>
              </w:rPr>
            </w:pPr>
          </w:p>
        </w:tc>
        <w:tc>
          <w:tcPr>
            <w:tcW w:w="283" w:type="dxa"/>
          </w:tcPr>
          <w:p w14:paraId="1C80F959" w14:textId="77777777" w:rsidR="00D70FF3" w:rsidRPr="0064215E" w:rsidRDefault="00D70FF3" w:rsidP="001845A6">
            <w:pPr>
              <w:pStyle w:val="NoSpacing"/>
              <w:jc w:val="center"/>
              <w:rPr>
                <w:rFonts w:ascii="Angsana New" w:hAnsi="Angsana New"/>
                <w:szCs w:val="30"/>
                <w:cs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EA8481" w14:textId="77777777" w:rsidR="00D70FF3" w:rsidRPr="0064215E" w:rsidRDefault="00D70FF3" w:rsidP="001845A6">
            <w:pPr>
              <w:pStyle w:val="NoSpacing"/>
              <w:jc w:val="center"/>
              <w:rPr>
                <w:rFonts w:ascii="Angsana New" w:hAnsi="Angsana New"/>
                <w:szCs w:val="30"/>
                <w:cs/>
              </w:rPr>
            </w:pPr>
            <w:r w:rsidRPr="0064215E">
              <w:rPr>
                <w:rFonts w:ascii="Angsana New" w:hAnsi="Angsana New"/>
                <w:szCs w:val="30"/>
                <w:cs/>
              </w:rPr>
              <w:t>งบการเงินรวม</w:t>
            </w:r>
          </w:p>
        </w:tc>
        <w:tc>
          <w:tcPr>
            <w:tcW w:w="258" w:type="dxa"/>
            <w:tcBorders>
              <w:top w:val="single" w:sz="4" w:space="0" w:color="auto"/>
            </w:tcBorders>
          </w:tcPr>
          <w:p w14:paraId="31EA130B" w14:textId="77777777" w:rsidR="00D70FF3" w:rsidRPr="0064215E" w:rsidRDefault="00D70FF3" w:rsidP="001845A6">
            <w:pPr>
              <w:pStyle w:val="NoSpacing"/>
              <w:jc w:val="center"/>
              <w:rPr>
                <w:rFonts w:ascii="Angsana New" w:hAnsi="Angsana New"/>
                <w:szCs w:val="30"/>
                <w:cs/>
              </w:rPr>
            </w:pPr>
          </w:p>
        </w:tc>
        <w:tc>
          <w:tcPr>
            <w:tcW w:w="229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E96017" w14:textId="77777777" w:rsidR="00D70FF3" w:rsidRPr="0064215E" w:rsidRDefault="00D70FF3" w:rsidP="001845A6">
            <w:pPr>
              <w:pStyle w:val="NoSpacing"/>
              <w:jc w:val="center"/>
              <w:rPr>
                <w:rFonts w:ascii="Angsana New" w:hAnsi="Angsana New"/>
                <w:szCs w:val="30"/>
                <w:cs/>
              </w:rPr>
            </w:pPr>
            <w:r w:rsidRPr="0064215E">
              <w:rPr>
                <w:rFonts w:ascii="Angsana New" w:hAnsi="Angsana New"/>
                <w:szCs w:val="30"/>
                <w:cs/>
              </w:rPr>
              <w:t>งบการเงินเฉพาะกิจการ</w:t>
            </w:r>
          </w:p>
        </w:tc>
      </w:tr>
      <w:tr w:rsidR="00D70FF3" w:rsidRPr="0064215E" w14:paraId="43521BBA" w14:textId="77777777" w:rsidTr="00615F84">
        <w:tc>
          <w:tcPr>
            <w:tcW w:w="4820" w:type="dxa"/>
            <w:tcBorders>
              <w:bottom w:val="single" w:sz="4" w:space="0" w:color="auto"/>
            </w:tcBorders>
            <w:vAlign w:val="bottom"/>
          </w:tcPr>
          <w:p w14:paraId="13EB0EBE" w14:textId="77777777" w:rsidR="00D70FF3" w:rsidRPr="0064215E" w:rsidRDefault="00D70FF3" w:rsidP="001845A6">
            <w:pPr>
              <w:pStyle w:val="NoSpacing"/>
              <w:jc w:val="center"/>
              <w:rPr>
                <w:rFonts w:ascii="Angsana New" w:hAnsi="Angsana New"/>
                <w:szCs w:val="30"/>
                <w:cs/>
              </w:rPr>
            </w:pPr>
            <w:r w:rsidRPr="0064215E">
              <w:rPr>
                <w:rFonts w:ascii="Angsana New" w:hAnsi="Angsana New"/>
                <w:szCs w:val="30"/>
                <w:cs/>
              </w:rPr>
              <w:t>สมมติฐานที่สำคัญ</w:t>
            </w:r>
          </w:p>
        </w:tc>
        <w:tc>
          <w:tcPr>
            <w:tcW w:w="283" w:type="dxa"/>
          </w:tcPr>
          <w:p w14:paraId="3BA13B88" w14:textId="77777777" w:rsidR="00D70FF3" w:rsidRPr="0064215E" w:rsidRDefault="00D70FF3" w:rsidP="001845A6">
            <w:pPr>
              <w:pStyle w:val="NoSpacing"/>
              <w:jc w:val="center"/>
              <w:rPr>
                <w:rFonts w:ascii="Angsana New" w:hAnsi="Angsana New"/>
                <w:szCs w:val="30"/>
                <w:cs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75A633" w14:textId="77777777" w:rsidR="00D70FF3" w:rsidRPr="0064215E" w:rsidRDefault="00D70FF3" w:rsidP="001845A6">
            <w:pPr>
              <w:pStyle w:val="NoSpacing"/>
              <w:jc w:val="center"/>
              <w:rPr>
                <w:rFonts w:ascii="Angsana New" w:hAnsi="Angsana New"/>
                <w:szCs w:val="30"/>
                <w:cs/>
              </w:rPr>
            </w:pPr>
            <w:r w:rsidRPr="0064215E">
              <w:rPr>
                <w:rFonts w:ascii="Angsana New" w:hAnsi="Angsana New"/>
                <w:szCs w:val="30"/>
                <w:cs/>
              </w:rPr>
              <w:t>เพิ่มขึ้น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4375CB8B" w14:textId="77777777" w:rsidR="00D70FF3" w:rsidRPr="0064215E" w:rsidRDefault="00D70FF3" w:rsidP="001845A6">
            <w:pPr>
              <w:pStyle w:val="NoSpacing"/>
              <w:jc w:val="center"/>
              <w:rPr>
                <w:rFonts w:ascii="Angsana New" w:hAnsi="Angsana New"/>
                <w:szCs w:val="30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0E653F" w14:textId="77777777" w:rsidR="00D70FF3" w:rsidRPr="0064215E" w:rsidRDefault="00D70FF3" w:rsidP="001845A6">
            <w:pPr>
              <w:pStyle w:val="NoSpacing"/>
              <w:jc w:val="center"/>
              <w:rPr>
                <w:rFonts w:ascii="Angsana New" w:hAnsi="Angsana New"/>
                <w:szCs w:val="30"/>
                <w:cs/>
              </w:rPr>
            </w:pPr>
            <w:r w:rsidRPr="0064215E">
              <w:rPr>
                <w:rFonts w:ascii="Angsana New" w:hAnsi="Angsana New"/>
                <w:szCs w:val="30"/>
                <w:cs/>
              </w:rPr>
              <w:t>ลดลง</w:t>
            </w:r>
          </w:p>
        </w:tc>
        <w:tc>
          <w:tcPr>
            <w:tcW w:w="258" w:type="dxa"/>
            <w:vMerge w:val="restart"/>
          </w:tcPr>
          <w:p w14:paraId="584EDBE1" w14:textId="77777777" w:rsidR="00D70FF3" w:rsidRPr="0064215E" w:rsidRDefault="00D70FF3" w:rsidP="001845A6">
            <w:pPr>
              <w:pStyle w:val="NoSpacing"/>
              <w:jc w:val="center"/>
              <w:rPr>
                <w:rFonts w:ascii="Angsana New" w:hAnsi="Angsana New"/>
                <w:szCs w:val="30"/>
                <w:cs/>
              </w:rPr>
            </w:pPr>
          </w:p>
        </w:tc>
        <w:tc>
          <w:tcPr>
            <w:tcW w:w="10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563734" w14:textId="77777777" w:rsidR="00D70FF3" w:rsidRPr="0064215E" w:rsidRDefault="00D70FF3" w:rsidP="001845A6">
            <w:pPr>
              <w:pStyle w:val="NoSpacing"/>
              <w:jc w:val="center"/>
              <w:rPr>
                <w:rFonts w:ascii="Angsana New" w:hAnsi="Angsana New"/>
                <w:szCs w:val="30"/>
              </w:rPr>
            </w:pPr>
            <w:r w:rsidRPr="0064215E">
              <w:rPr>
                <w:rFonts w:ascii="Angsana New" w:hAnsi="Angsana New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vMerge w:val="restart"/>
            <w:tcBorders>
              <w:top w:val="single" w:sz="4" w:space="0" w:color="auto"/>
            </w:tcBorders>
          </w:tcPr>
          <w:p w14:paraId="5A90B861" w14:textId="77777777" w:rsidR="00D70FF3" w:rsidRPr="0064215E" w:rsidRDefault="00D70FF3" w:rsidP="001845A6">
            <w:pPr>
              <w:pStyle w:val="NoSpacing"/>
              <w:jc w:val="center"/>
              <w:rPr>
                <w:rFonts w:ascii="Angsana New" w:hAnsi="Angsana New"/>
                <w:szCs w:val="30"/>
                <w:cs/>
              </w:rPr>
            </w:pPr>
          </w:p>
        </w:tc>
        <w:tc>
          <w:tcPr>
            <w:tcW w:w="10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FE500E" w14:textId="77777777" w:rsidR="00D70FF3" w:rsidRPr="0064215E" w:rsidRDefault="00D70FF3" w:rsidP="001845A6">
            <w:pPr>
              <w:pStyle w:val="NoSpacing"/>
              <w:jc w:val="center"/>
              <w:rPr>
                <w:rFonts w:ascii="Angsana New" w:hAnsi="Angsana New"/>
                <w:szCs w:val="30"/>
              </w:rPr>
            </w:pPr>
            <w:r w:rsidRPr="0064215E">
              <w:rPr>
                <w:rFonts w:ascii="Angsana New" w:hAnsi="Angsana New"/>
                <w:szCs w:val="30"/>
                <w:cs/>
              </w:rPr>
              <w:t>ลดลง</w:t>
            </w:r>
          </w:p>
        </w:tc>
      </w:tr>
      <w:tr w:rsidR="00D70FF3" w:rsidRPr="0064215E" w14:paraId="5F278CEB" w14:textId="77777777" w:rsidTr="00615F84">
        <w:tc>
          <w:tcPr>
            <w:tcW w:w="4820" w:type="dxa"/>
            <w:tcBorders>
              <w:top w:val="single" w:sz="4" w:space="0" w:color="auto"/>
            </w:tcBorders>
            <w:vAlign w:val="bottom"/>
          </w:tcPr>
          <w:p w14:paraId="3FFE851D" w14:textId="77777777" w:rsidR="00D70FF3" w:rsidRPr="0064215E" w:rsidRDefault="00D70FF3" w:rsidP="001845A6">
            <w:pPr>
              <w:pStyle w:val="NoSpacing"/>
              <w:ind w:left="-112"/>
              <w:rPr>
                <w:rFonts w:ascii="Angsana New" w:hAnsi="Angsana New"/>
                <w:szCs w:val="30"/>
                <w:cs/>
              </w:rPr>
            </w:pPr>
            <w:r w:rsidRPr="0064215E">
              <w:rPr>
                <w:rFonts w:ascii="Angsana New" w:hAnsi="Angsana New"/>
                <w:szCs w:val="30"/>
                <w:cs/>
              </w:rPr>
              <w:t xml:space="preserve">อัตราคิดลด (เพิ่มขึ้น/ลดลงร้อยละ </w:t>
            </w:r>
            <w:r w:rsidRPr="0064215E">
              <w:rPr>
                <w:rFonts w:ascii="Angsana New" w:hAnsi="Angsana New"/>
                <w:szCs w:val="30"/>
              </w:rPr>
              <w:t>1</w:t>
            </w:r>
            <w:r w:rsidRPr="0064215E">
              <w:rPr>
                <w:rFonts w:ascii="Angsana New" w:hAnsi="Angsana New"/>
                <w:szCs w:val="30"/>
                <w:cs/>
              </w:rPr>
              <w:t>.</w:t>
            </w:r>
            <w:r w:rsidRPr="0064215E">
              <w:rPr>
                <w:rFonts w:ascii="Angsana New" w:hAnsi="Angsana New"/>
                <w:szCs w:val="30"/>
              </w:rPr>
              <w:t>0</w:t>
            </w:r>
            <w:r w:rsidRPr="0064215E">
              <w:rPr>
                <w:rFonts w:ascii="Angsana New" w:hAnsi="Angsana New"/>
                <w:szCs w:val="30"/>
                <w:cs/>
              </w:rPr>
              <w:t>)</w:t>
            </w:r>
          </w:p>
        </w:tc>
        <w:tc>
          <w:tcPr>
            <w:tcW w:w="283" w:type="dxa"/>
          </w:tcPr>
          <w:p w14:paraId="22457B82" w14:textId="77777777" w:rsidR="00D70FF3" w:rsidRPr="0064215E" w:rsidRDefault="00D70FF3" w:rsidP="001845A6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7"/>
              </w:tabs>
              <w:spacing w:line="260" w:lineRule="atLeast"/>
              <w:ind w:right="22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40" w:type="dxa"/>
            <w:tcBorders>
              <w:top w:val="single" w:sz="4" w:space="0" w:color="auto"/>
            </w:tcBorders>
          </w:tcPr>
          <w:p w14:paraId="5E9FF920" w14:textId="77777777" w:rsidR="00D70FF3" w:rsidRPr="0064215E" w:rsidRDefault="00D70FF3" w:rsidP="00812A38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146"/>
              <w:jc w:val="right"/>
              <w:rPr>
                <w:rFonts w:ascii="Angsana New" w:eastAsia="SimSun" w:hAnsi="Angsana New"/>
                <w:sz w:val="30"/>
                <w:szCs w:val="30"/>
              </w:rPr>
            </w:pPr>
            <w:r w:rsidRPr="0064215E">
              <w:rPr>
                <w:rFonts w:ascii="Angsana New" w:eastAsia="SimSun" w:hAnsi="Angsana New"/>
                <w:sz w:val="30"/>
                <w:szCs w:val="30"/>
              </w:rPr>
              <w:t>(987)</w:t>
            </w:r>
          </w:p>
        </w:tc>
        <w:tc>
          <w:tcPr>
            <w:tcW w:w="236" w:type="dxa"/>
          </w:tcPr>
          <w:p w14:paraId="3A2524BB" w14:textId="77777777" w:rsidR="00D70FF3" w:rsidRPr="0064215E" w:rsidRDefault="00D70FF3" w:rsidP="00184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1"/>
                <w:tab w:val="left" w:pos="1107"/>
              </w:tabs>
              <w:spacing w:line="260" w:lineRule="atLeast"/>
              <w:ind w:right="175"/>
              <w:jc w:val="right"/>
              <w:rPr>
                <w:rFonts w:ascii="Angsana New" w:eastAsia="SimSun" w:hAnsi="Angsana New"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3DFEE72F" w14:textId="77777777" w:rsidR="00D70FF3" w:rsidRPr="0064215E" w:rsidRDefault="00D70FF3" w:rsidP="00812A38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33"/>
              </w:tabs>
              <w:spacing w:line="260" w:lineRule="atLeast"/>
              <w:ind w:right="216"/>
              <w:jc w:val="right"/>
              <w:rPr>
                <w:rFonts w:ascii="Angsana New" w:eastAsia="SimSun" w:hAnsi="Angsana New"/>
                <w:sz w:val="30"/>
                <w:szCs w:val="30"/>
              </w:rPr>
            </w:pPr>
            <w:r w:rsidRPr="0064215E">
              <w:rPr>
                <w:rFonts w:ascii="Angsana New" w:eastAsia="SimSun" w:hAnsi="Angsana New"/>
                <w:sz w:val="30"/>
                <w:szCs w:val="30"/>
              </w:rPr>
              <w:t>1,109</w:t>
            </w:r>
          </w:p>
        </w:tc>
        <w:tc>
          <w:tcPr>
            <w:tcW w:w="258" w:type="dxa"/>
            <w:vMerge/>
          </w:tcPr>
          <w:p w14:paraId="76F7DA53" w14:textId="77777777" w:rsidR="00D70FF3" w:rsidRPr="0064215E" w:rsidRDefault="00D70FF3" w:rsidP="00184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1"/>
                <w:tab w:val="left" w:pos="1107"/>
              </w:tabs>
              <w:spacing w:line="260" w:lineRule="atLeast"/>
              <w:ind w:right="175"/>
              <w:jc w:val="right"/>
              <w:rPr>
                <w:rFonts w:ascii="Angsana New" w:eastAsia="SimSun" w:hAnsi="Angsana New"/>
                <w:sz w:val="30"/>
                <w:szCs w:val="30"/>
                <w:cs/>
              </w:rPr>
            </w:pPr>
          </w:p>
        </w:tc>
        <w:tc>
          <w:tcPr>
            <w:tcW w:w="1018" w:type="dxa"/>
            <w:tcBorders>
              <w:top w:val="single" w:sz="4" w:space="0" w:color="auto"/>
            </w:tcBorders>
            <w:vAlign w:val="bottom"/>
          </w:tcPr>
          <w:p w14:paraId="1D7FA3B5" w14:textId="77777777" w:rsidR="00D70FF3" w:rsidRPr="0064215E" w:rsidRDefault="00D70FF3" w:rsidP="00812A38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146"/>
              <w:jc w:val="right"/>
              <w:rPr>
                <w:rFonts w:ascii="Angsana New" w:eastAsia="SimSun" w:hAnsi="Angsana New"/>
                <w:sz w:val="30"/>
                <w:szCs w:val="30"/>
              </w:rPr>
            </w:pPr>
            <w:r w:rsidRPr="0064215E">
              <w:rPr>
                <w:rFonts w:ascii="Angsana New" w:eastAsia="SimSun" w:hAnsi="Angsana New"/>
                <w:sz w:val="30"/>
                <w:szCs w:val="30"/>
                <w:cs/>
              </w:rPr>
              <w:t xml:space="preserve"> (</w:t>
            </w:r>
            <w:r w:rsidRPr="0064215E">
              <w:rPr>
                <w:rFonts w:ascii="Angsana New" w:eastAsia="SimSun" w:hAnsi="Angsana New"/>
                <w:sz w:val="30"/>
                <w:szCs w:val="30"/>
              </w:rPr>
              <w:t>967</w:t>
            </w:r>
            <w:r w:rsidRPr="0064215E">
              <w:rPr>
                <w:rFonts w:ascii="Angsana New" w:eastAsia="SimSun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vMerge/>
          </w:tcPr>
          <w:p w14:paraId="44B80C7A" w14:textId="77777777" w:rsidR="00D70FF3" w:rsidRPr="0064215E" w:rsidRDefault="00D70FF3" w:rsidP="00184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1"/>
                <w:tab w:val="left" w:pos="1107"/>
              </w:tabs>
              <w:spacing w:line="260" w:lineRule="atLeast"/>
              <w:ind w:right="175"/>
              <w:jc w:val="center"/>
              <w:rPr>
                <w:rFonts w:ascii="Angsana New" w:eastAsia="SimSun" w:hAnsi="Angsana New"/>
                <w:sz w:val="30"/>
                <w:szCs w:val="30"/>
                <w:cs/>
              </w:rPr>
            </w:pPr>
          </w:p>
        </w:tc>
        <w:tc>
          <w:tcPr>
            <w:tcW w:w="1010" w:type="dxa"/>
            <w:tcBorders>
              <w:top w:val="single" w:sz="4" w:space="0" w:color="auto"/>
            </w:tcBorders>
            <w:vAlign w:val="bottom"/>
          </w:tcPr>
          <w:p w14:paraId="63C38739" w14:textId="77777777" w:rsidR="00D70FF3" w:rsidRPr="0064215E" w:rsidRDefault="00D70FF3" w:rsidP="00812A38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33"/>
              </w:tabs>
              <w:spacing w:line="260" w:lineRule="atLeast"/>
              <w:ind w:right="216"/>
              <w:jc w:val="right"/>
              <w:rPr>
                <w:rFonts w:ascii="Angsana New" w:eastAsia="SimSun" w:hAnsi="Angsana New"/>
                <w:sz w:val="30"/>
                <w:szCs w:val="30"/>
              </w:rPr>
            </w:pPr>
            <w:r w:rsidRPr="0064215E">
              <w:rPr>
                <w:rFonts w:ascii="Angsana New" w:eastAsia="SimSun" w:hAnsi="Angsana New"/>
                <w:sz w:val="30"/>
                <w:szCs w:val="30"/>
              </w:rPr>
              <w:t>1,086</w:t>
            </w:r>
          </w:p>
        </w:tc>
      </w:tr>
      <w:tr w:rsidR="00D70FF3" w:rsidRPr="0064215E" w14:paraId="2875198A" w14:textId="77777777" w:rsidTr="00615F84">
        <w:tc>
          <w:tcPr>
            <w:tcW w:w="4820" w:type="dxa"/>
            <w:vAlign w:val="bottom"/>
          </w:tcPr>
          <w:p w14:paraId="0B55ECD7" w14:textId="77777777" w:rsidR="00D70FF3" w:rsidRPr="0064215E" w:rsidRDefault="00D70FF3" w:rsidP="001845A6">
            <w:pPr>
              <w:pStyle w:val="NoSpacing"/>
              <w:ind w:left="-112"/>
              <w:rPr>
                <w:rFonts w:ascii="Angsana New" w:hAnsi="Angsana New"/>
                <w:szCs w:val="30"/>
              </w:rPr>
            </w:pPr>
            <w:r w:rsidRPr="0064215E">
              <w:rPr>
                <w:rFonts w:ascii="Angsana New" w:hAnsi="Angsana New"/>
                <w:szCs w:val="30"/>
                <w:cs/>
              </w:rPr>
              <w:t xml:space="preserve">อัตราการขึ้นเงินเดือน (เพิ่มขึ้น/ลดลงร้อยละ </w:t>
            </w:r>
            <w:r w:rsidRPr="0064215E">
              <w:rPr>
                <w:rFonts w:ascii="Angsana New" w:hAnsi="Angsana New"/>
                <w:szCs w:val="30"/>
              </w:rPr>
              <w:t>1</w:t>
            </w:r>
            <w:r w:rsidRPr="0064215E">
              <w:rPr>
                <w:rFonts w:ascii="Angsana New" w:hAnsi="Angsana New"/>
                <w:szCs w:val="30"/>
                <w:cs/>
              </w:rPr>
              <w:t>.</w:t>
            </w:r>
            <w:r w:rsidRPr="0064215E">
              <w:rPr>
                <w:rFonts w:ascii="Angsana New" w:hAnsi="Angsana New"/>
                <w:szCs w:val="30"/>
              </w:rPr>
              <w:t>0</w:t>
            </w:r>
            <w:r w:rsidRPr="0064215E">
              <w:rPr>
                <w:rFonts w:ascii="Angsana New" w:hAnsi="Angsana New"/>
                <w:szCs w:val="30"/>
                <w:cs/>
              </w:rPr>
              <w:t>)</w:t>
            </w:r>
          </w:p>
        </w:tc>
        <w:tc>
          <w:tcPr>
            <w:tcW w:w="283" w:type="dxa"/>
          </w:tcPr>
          <w:p w14:paraId="7A6BA2EF" w14:textId="77777777" w:rsidR="00D70FF3" w:rsidRPr="0064215E" w:rsidRDefault="00D70FF3" w:rsidP="001845A6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7"/>
              </w:tabs>
              <w:spacing w:line="260" w:lineRule="atLeast"/>
              <w:ind w:right="2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40" w:type="dxa"/>
          </w:tcPr>
          <w:p w14:paraId="0E5698D3" w14:textId="77777777" w:rsidR="00D70FF3" w:rsidRPr="0064215E" w:rsidRDefault="00D70FF3" w:rsidP="00812A38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0"/>
              </w:tabs>
              <w:spacing w:line="260" w:lineRule="atLeast"/>
              <w:ind w:right="216"/>
              <w:jc w:val="right"/>
              <w:rPr>
                <w:rFonts w:ascii="Angsana New" w:eastAsia="SimSun" w:hAnsi="Angsana New"/>
                <w:sz w:val="30"/>
                <w:szCs w:val="30"/>
                <w:cs/>
              </w:rPr>
            </w:pPr>
            <w:r w:rsidRPr="0064215E">
              <w:rPr>
                <w:rFonts w:ascii="Angsana New" w:eastAsia="SimSun" w:hAnsi="Angsana New"/>
                <w:sz w:val="30"/>
                <w:szCs w:val="30"/>
              </w:rPr>
              <w:t>1,120</w:t>
            </w:r>
          </w:p>
        </w:tc>
        <w:tc>
          <w:tcPr>
            <w:tcW w:w="236" w:type="dxa"/>
          </w:tcPr>
          <w:p w14:paraId="2B317CA5" w14:textId="77777777" w:rsidR="00D70FF3" w:rsidRPr="0064215E" w:rsidRDefault="00D70FF3" w:rsidP="001845A6">
            <w:pPr>
              <w:tabs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1"/>
                <w:tab w:val="left" w:pos="1107"/>
              </w:tabs>
              <w:spacing w:line="260" w:lineRule="atLeast"/>
              <w:ind w:right="175"/>
              <w:jc w:val="center"/>
              <w:rPr>
                <w:rFonts w:ascii="Angsana New" w:eastAsia="SimSun" w:hAnsi="Angsana New"/>
                <w:sz w:val="30"/>
                <w:szCs w:val="30"/>
                <w:cs/>
              </w:rPr>
            </w:pPr>
          </w:p>
        </w:tc>
        <w:tc>
          <w:tcPr>
            <w:tcW w:w="992" w:type="dxa"/>
            <w:vAlign w:val="bottom"/>
          </w:tcPr>
          <w:p w14:paraId="24877CF1" w14:textId="77777777" w:rsidR="00D70FF3" w:rsidRPr="0064215E" w:rsidRDefault="00D70FF3" w:rsidP="00812A38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146"/>
              <w:jc w:val="right"/>
              <w:rPr>
                <w:rFonts w:ascii="Angsana New" w:eastAsia="SimSun" w:hAnsi="Angsana New"/>
                <w:sz w:val="30"/>
                <w:szCs w:val="30"/>
                <w:cs/>
              </w:rPr>
            </w:pPr>
            <w:r w:rsidRPr="0064215E">
              <w:rPr>
                <w:rFonts w:ascii="Angsana New" w:eastAsia="SimSun" w:hAnsi="Angsana New"/>
                <w:sz w:val="30"/>
                <w:szCs w:val="30"/>
                <w:cs/>
              </w:rPr>
              <w:t>(</w:t>
            </w:r>
            <w:r w:rsidRPr="0064215E">
              <w:rPr>
                <w:rFonts w:ascii="Angsana New" w:eastAsia="SimSun" w:hAnsi="Angsana New"/>
                <w:sz w:val="30"/>
                <w:szCs w:val="30"/>
              </w:rPr>
              <w:t>1,009</w:t>
            </w:r>
            <w:r w:rsidRPr="0064215E">
              <w:rPr>
                <w:rFonts w:ascii="Angsana New" w:eastAsia="SimSun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58" w:type="dxa"/>
          </w:tcPr>
          <w:p w14:paraId="7CD0E976" w14:textId="77777777" w:rsidR="00D70FF3" w:rsidRPr="0064215E" w:rsidRDefault="00D70FF3" w:rsidP="001845A6">
            <w:pPr>
              <w:tabs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1"/>
                <w:tab w:val="left" w:pos="1107"/>
              </w:tabs>
              <w:spacing w:line="260" w:lineRule="atLeast"/>
              <w:ind w:right="175"/>
              <w:jc w:val="center"/>
              <w:rPr>
                <w:rFonts w:ascii="Angsana New" w:eastAsia="SimSun" w:hAnsi="Angsana New"/>
                <w:sz w:val="30"/>
                <w:szCs w:val="30"/>
                <w:cs/>
              </w:rPr>
            </w:pPr>
          </w:p>
        </w:tc>
        <w:tc>
          <w:tcPr>
            <w:tcW w:w="1018" w:type="dxa"/>
            <w:vAlign w:val="bottom"/>
          </w:tcPr>
          <w:p w14:paraId="759951BE" w14:textId="77777777" w:rsidR="00D70FF3" w:rsidRPr="0064215E" w:rsidRDefault="00D70FF3" w:rsidP="00812A38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33"/>
              </w:tabs>
              <w:spacing w:line="260" w:lineRule="atLeast"/>
              <w:ind w:right="216"/>
              <w:jc w:val="right"/>
              <w:rPr>
                <w:rFonts w:ascii="Angsana New" w:eastAsia="SimSun" w:hAnsi="Angsana New"/>
                <w:sz w:val="30"/>
                <w:szCs w:val="30"/>
              </w:rPr>
            </w:pPr>
            <w:r w:rsidRPr="0064215E">
              <w:rPr>
                <w:rFonts w:ascii="Angsana New" w:eastAsia="SimSun" w:hAnsi="Angsana New"/>
                <w:sz w:val="30"/>
                <w:szCs w:val="30"/>
              </w:rPr>
              <w:t>1,057</w:t>
            </w:r>
          </w:p>
        </w:tc>
        <w:tc>
          <w:tcPr>
            <w:tcW w:w="270" w:type="dxa"/>
          </w:tcPr>
          <w:p w14:paraId="15E1EC39" w14:textId="77777777" w:rsidR="00D70FF3" w:rsidRPr="0064215E" w:rsidRDefault="00D70FF3" w:rsidP="001845A6">
            <w:pPr>
              <w:tabs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1"/>
                <w:tab w:val="left" w:pos="1107"/>
              </w:tabs>
              <w:spacing w:line="260" w:lineRule="atLeast"/>
              <w:ind w:right="175"/>
              <w:jc w:val="right"/>
              <w:rPr>
                <w:rFonts w:ascii="Angsana New" w:eastAsia="SimSun" w:hAnsi="Angsana New"/>
                <w:sz w:val="30"/>
                <w:szCs w:val="30"/>
                <w:cs/>
              </w:rPr>
            </w:pPr>
          </w:p>
        </w:tc>
        <w:tc>
          <w:tcPr>
            <w:tcW w:w="1010" w:type="dxa"/>
            <w:vAlign w:val="bottom"/>
          </w:tcPr>
          <w:p w14:paraId="17300679" w14:textId="77777777" w:rsidR="00D70FF3" w:rsidRPr="0064215E" w:rsidRDefault="00D70FF3" w:rsidP="00812A38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146"/>
              <w:jc w:val="right"/>
              <w:rPr>
                <w:rFonts w:ascii="Angsana New" w:eastAsia="SimSun" w:hAnsi="Angsana New"/>
                <w:sz w:val="30"/>
                <w:szCs w:val="30"/>
              </w:rPr>
            </w:pPr>
            <w:r w:rsidRPr="0064215E">
              <w:rPr>
                <w:rFonts w:ascii="Angsana New" w:eastAsia="SimSun" w:hAnsi="Angsana New"/>
                <w:sz w:val="30"/>
                <w:szCs w:val="30"/>
                <w:cs/>
              </w:rPr>
              <w:t>(</w:t>
            </w:r>
            <w:r w:rsidRPr="0064215E">
              <w:rPr>
                <w:rFonts w:ascii="Angsana New" w:eastAsia="SimSun" w:hAnsi="Angsana New"/>
                <w:sz w:val="30"/>
                <w:szCs w:val="30"/>
              </w:rPr>
              <w:t>949</w:t>
            </w:r>
            <w:r w:rsidRPr="0064215E">
              <w:rPr>
                <w:rFonts w:ascii="Angsana New" w:eastAsia="SimSun" w:hAnsi="Angsana New"/>
                <w:sz w:val="30"/>
                <w:szCs w:val="30"/>
                <w:cs/>
              </w:rPr>
              <w:t>)</w:t>
            </w:r>
          </w:p>
        </w:tc>
      </w:tr>
      <w:tr w:rsidR="00D70FF3" w:rsidRPr="0064215E" w14:paraId="1C98788C" w14:textId="77777777" w:rsidTr="00615F84">
        <w:tc>
          <w:tcPr>
            <w:tcW w:w="4820" w:type="dxa"/>
            <w:vAlign w:val="bottom"/>
          </w:tcPr>
          <w:p w14:paraId="2F6184D9" w14:textId="77777777" w:rsidR="00D70FF3" w:rsidRPr="0064215E" w:rsidRDefault="00D70FF3" w:rsidP="001845A6">
            <w:pPr>
              <w:pStyle w:val="NoSpacing"/>
              <w:ind w:left="-112"/>
              <w:rPr>
                <w:rFonts w:ascii="Angsana New" w:hAnsi="Angsana New"/>
                <w:szCs w:val="30"/>
              </w:rPr>
            </w:pPr>
            <w:r w:rsidRPr="0064215E">
              <w:rPr>
                <w:rFonts w:ascii="Angsana New" w:hAnsi="Angsana New"/>
                <w:szCs w:val="30"/>
                <w:cs/>
              </w:rPr>
              <w:t>อัตราการ</w:t>
            </w:r>
            <w:r w:rsidRPr="00431DA4">
              <w:rPr>
                <w:rFonts w:ascii="Angsana New" w:hAnsi="Angsana New"/>
                <w:szCs w:val="30"/>
                <w:cs/>
              </w:rPr>
              <w:t xml:space="preserve">หมุนเวียนของพนักงาน </w:t>
            </w:r>
            <w:r w:rsidRPr="0064215E">
              <w:rPr>
                <w:rFonts w:ascii="Angsana New" w:hAnsi="Angsana New"/>
                <w:szCs w:val="30"/>
                <w:cs/>
              </w:rPr>
              <w:t xml:space="preserve">(เพิ่มขึ้น/ลดลงร้อยละ </w:t>
            </w:r>
            <w:r w:rsidRPr="0064215E">
              <w:rPr>
                <w:rFonts w:ascii="Angsana New" w:hAnsi="Angsana New"/>
                <w:szCs w:val="30"/>
              </w:rPr>
              <w:t>1</w:t>
            </w:r>
            <w:r w:rsidRPr="0064215E">
              <w:rPr>
                <w:rFonts w:ascii="Angsana New" w:hAnsi="Angsana New"/>
                <w:szCs w:val="30"/>
                <w:cs/>
              </w:rPr>
              <w:t>.</w:t>
            </w:r>
            <w:r w:rsidRPr="0064215E">
              <w:rPr>
                <w:rFonts w:ascii="Angsana New" w:hAnsi="Angsana New"/>
                <w:szCs w:val="30"/>
              </w:rPr>
              <w:t>0</w:t>
            </w:r>
            <w:r w:rsidRPr="0064215E">
              <w:rPr>
                <w:rFonts w:ascii="Angsana New" w:hAnsi="Angsana New"/>
                <w:szCs w:val="30"/>
                <w:cs/>
              </w:rPr>
              <w:t>)</w:t>
            </w:r>
          </w:p>
        </w:tc>
        <w:tc>
          <w:tcPr>
            <w:tcW w:w="283" w:type="dxa"/>
          </w:tcPr>
          <w:p w14:paraId="4B3237C5" w14:textId="77777777" w:rsidR="00D70FF3" w:rsidRPr="0064215E" w:rsidRDefault="00D70FF3" w:rsidP="001845A6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7"/>
              </w:tabs>
              <w:spacing w:line="260" w:lineRule="atLeast"/>
              <w:ind w:right="22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40" w:type="dxa"/>
          </w:tcPr>
          <w:p w14:paraId="60927095" w14:textId="77777777" w:rsidR="00D70FF3" w:rsidRPr="0064215E" w:rsidRDefault="00D70FF3" w:rsidP="00812A38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146"/>
              <w:jc w:val="right"/>
              <w:rPr>
                <w:rFonts w:ascii="Angsana New" w:eastAsia="SimSun" w:hAnsi="Angsana New"/>
                <w:sz w:val="30"/>
                <w:szCs w:val="30"/>
                <w:cs/>
              </w:rPr>
            </w:pPr>
            <w:r w:rsidRPr="0064215E">
              <w:rPr>
                <w:rFonts w:ascii="Angsana New" w:eastAsia="SimSun" w:hAnsi="Angsana New"/>
                <w:sz w:val="30"/>
                <w:szCs w:val="30"/>
              </w:rPr>
              <w:t>(1,092)</w:t>
            </w:r>
          </w:p>
        </w:tc>
        <w:tc>
          <w:tcPr>
            <w:tcW w:w="236" w:type="dxa"/>
          </w:tcPr>
          <w:p w14:paraId="6CF5F32C" w14:textId="77777777" w:rsidR="00D70FF3" w:rsidRPr="0064215E" w:rsidRDefault="00D70FF3" w:rsidP="00184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1"/>
                <w:tab w:val="left" w:pos="1107"/>
              </w:tabs>
              <w:spacing w:line="260" w:lineRule="atLeast"/>
              <w:ind w:right="175"/>
              <w:jc w:val="right"/>
              <w:rPr>
                <w:rFonts w:ascii="Angsana New" w:eastAsia="SimSun" w:hAnsi="Angsana New"/>
                <w:sz w:val="30"/>
                <w:szCs w:val="30"/>
                <w:cs/>
              </w:rPr>
            </w:pPr>
          </w:p>
        </w:tc>
        <w:tc>
          <w:tcPr>
            <w:tcW w:w="992" w:type="dxa"/>
          </w:tcPr>
          <w:p w14:paraId="327EC02B" w14:textId="77777777" w:rsidR="00D70FF3" w:rsidRPr="0064215E" w:rsidRDefault="00D70FF3" w:rsidP="00812A38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1"/>
              </w:tabs>
              <w:spacing w:line="260" w:lineRule="atLeast"/>
              <w:ind w:right="216"/>
              <w:jc w:val="right"/>
              <w:rPr>
                <w:rFonts w:ascii="Angsana New" w:eastAsia="SimSun" w:hAnsi="Angsana New"/>
                <w:sz w:val="30"/>
                <w:szCs w:val="30"/>
                <w:cs/>
              </w:rPr>
            </w:pPr>
            <w:r w:rsidRPr="0064215E">
              <w:rPr>
                <w:rFonts w:ascii="Angsana New" w:eastAsia="SimSun" w:hAnsi="Angsana New"/>
                <w:sz w:val="30"/>
                <w:szCs w:val="30"/>
              </w:rPr>
              <w:t>745</w:t>
            </w:r>
          </w:p>
        </w:tc>
        <w:tc>
          <w:tcPr>
            <w:tcW w:w="258" w:type="dxa"/>
          </w:tcPr>
          <w:p w14:paraId="439EFBBA" w14:textId="77777777" w:rsidR="00D70FF3" w:rsidRPr="0064215E" w:rsidRDefault="00D70FF3" w:rsidP="00184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1"/>
                <w:tab w:val="left" w:pos="1107"/>
              </w:tabs>
              <w:spacing w:line="260" w:lineRule="atLeast"/>
              <w:ind w:right="175"/>
              <w:jc w:val="right"/>
              <w:rPr>
                <w:rFonts w:ascii="Angsana New" w:eastAsia="SimSun" w:hAnsi="Angsana New"/>
                <w:sz w:val="30"/>
                <w:szCs w:val="30"/>
                <w:cs/>
              </w:rPr>
            </w:pPr>
          </w:p>
        </w:tc>
        <w:tc>
          <w:tcPr>
            <w:tcW w:w="1018" w:type="dxa"/>
            <w:vAlign w:val="bottom"/>
          </w:tcPr>
          <w:p w14:paraId="452BDAB3" w14:textId="77777777" w:rsidR="00D70FF3" w:rsidRPr="0064215E" w:rsidRDefault="00D70FF3" w:rsidP="00812A38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146"/>
              <w:jc w:val="right"/>
              <w:rPr>
                <w:rFonts w:ascii="Angsana New" w:eastAsia="SimSun" w:hAnsi="Angsana New"/>
                <w:sz w:val="30"/>
                <w:szCs w:val="30"/>
              </w:rPr>
            </w:pPr>
            <w:r w:rsidRPr="0064215E">
              <w:rPr>
                <w:rFonts w:ascii="Angsana New" w:eastAsia="SimSun" w:hAnsi="Angsana New"/>
                <w:sz w:val="30"/>
                <w:szCs w:val="30"/>
                <w:cs/>
              </w:rPr>
              <w:t>(</w:t>
            </w:r>
            <w:r w:rsidRPr="0064215E">
              <w:rPr>
                <w:rFonts w:ascii="Angsana New" w:eastAsia="SimSun" w:hAnsi="Angsana New"/>
                <w:sz w:val="30"/>
                <w:szCs w:val="30"/>
              </w:rPr>
              <w:t>1,069</w:t>
            </w:r>
            <w:r w:rsidRPr="0064215E">
              <w:rPr>
                <w:rFonts w:ascii="Angsana New" w:eastAsia="SimSun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14:paraId="3E71CD7C" w14:textId="77777777" w:rsidR="00D70FF3" w:rsidRPr="0064215E" w:rsidRDefault="00D70FF3" w:rsidP="00184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1"/>
                <w:tab w:val="left" w:pos="1107"/>
              </w:tabs>
              <w:spacing w:line="260" w:lineRule="atLeast"/>
              <w:ind w:right="175"/>
              <w:jc w:val="center"/>
              <w:rPr>
                <w:rFonts w:ascii="Angsana New" w:eastAsia="SimSun" w:hAnsi="Angsana New"/>
                <w:sz w:val="30"/>
                <w:szCs w:val="30"/>
                <w:cs/>
              </w:rPr>
            </w:pPr>
          </w:p>
        </w:tc>
        <w:tc>
          <w:tcPr>
            <w:tcW w:w="1010" w:type="dxa"/>
            <w:vAlign w:val="bottom"/>
          </w:tcPr>
          <w:p w14:paraId="2EE4DA53" w14:textId="77777777" w:rsidR="00D70FF3" w:rsidRPr="0064215E" w:rsidRDefault="00D70FF3" w:rsidP="00812A38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33"/>
              </w:tabs>
              <w:spacing w:line="260" w:lineRule="atLeast"/>
              <w:ind w:right="216"/>
              <w:jc w:val="right"/>
              <w:rPr>
                <w:rFonts w:ascii="Angsana New" w:eastAsia="SimSun" w:hAnsi="Angsana New"/>
                <w:sz w:val="30"/>
                <w:szCs w:val="30"/>
              </w:rPr>
            </w:pPr>
            <w:r w:rsidRPr="0064215E">
              <w:rPr>
                <w:rFonts w:ascii="Angsana New" w:eastAsia="SimSun" w:hAnsi="Angsana New"/>
                <w:sz w:val="30"/>
                <w:szCs w:val="30"/>
              </w:rPr>
              <w:t>731</w:t>
            </w:r>
          </w:p>
        </w:tc>
      </w:tr>
    </w:tbl>
    <w:p w14:paraId="205556E6" w14:textId="77777777" w:rsidR="00D70FF3" w:rsidRPr="0064215E" w:rsidRDefault="00D70FF3" w:rsidP="00D70F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4F36656" w14:textId="77777777" w:rsidR="00D70FF3" w:rsidRPr="0064215E" w:rsidRDefault="00D70FF3" w:rsidP="00D70F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pacing w:val="-4"/>
          <w:sz w:val="30"/>
          <w:szCs w:val="30"/>
        </w:rPr>
      </w:pPr>
      <w:r w:rsidRPr="0064215E">
        <w:rPr>
          <w:rFonts w:ascii="Angsana New" w:hAnsi="Angsana New"/>
          <w:spacing w:val="-4"/>
          <w:sz w:val="30"/>
          <w:szCs w:val="30"/>
          <w:cs/>
        </w:rPr>
        <w:t xml:space="preserve">อายุครบกำหนดจนถึงวันเกษียณอายุถัวเฉลี่ยถ่วงน้ำหนักของประมาณการหนี้สินข้างต้นในปี </w:t>
      </w:r>
      <w:r w:rsidRPr="0064215E">
        <w:rPr>
          <w:rFonts w:ascii="Angsana New" w:hAnsi="Angsana New"/>
          <w:spacing w:val="-4"/>
          <w:sz w:val="30"/>
          <w:szCs w:val="30"/>
        </w:rPr>
        <w:t xml:space="preserve">2568 </w:t>
      </w:r>
      <w:r w:rsidRPr="0064215E">
        <w:rPr>
          <w:rFonts w:ascii="Angsana New" w:hAnsi="Angsana New"/>
          <w:spacing w:val="-4"/>
          <w:sz w:val="30"/>
          <w:szCs w:val="30"/>
          <w:cs/>
        </w:rPr>
        <w:t xml:space="preserve">และ </w:t>
      </w:r>
      <w:r w:rsidRPr="0064215E">
        <w:rPr>
          <w:rFonts w:ascii="Angsana New" w:hAnsi="Angsana New"/>
          <w:spacing w:val="-4"/>
          <w:sz w:val="30"/>
          <w:szCs w:val="30"/>
        </w:rPr>
        <w:t>2567</w:t>
      </w:r>
      <w:r w:rsidRPr="0064215E">
        <w:rPr>
          <w:rFonts w:ascii="Angsana New" w:hAnsi="Angsana New"/>
          <w:spacing w:val="-4"/>
          <w:sz w:val="30"/>
          <w:szCs w:val="30"/>
          <w:cs/>
        </w:rPr>
        <w:t xml:space="preserve"> อยู่ </w:t>
      </w:r>
      <w:r w:rsidRPr="0064215E">
        <w:rPr>
          <w:rFonts w:ascii="Angsana New" w:hAnsi="Angsana New"/>
          <w:spacing w:val="-4"/>
          <w:sz w:val="30"/>
          <w:szCs w:val="30"/>
        </w:rPr>
        <w:br/>
      </w:r>
      <w:r w:rsidRPr="00D65210">
        <w:rPr>
          <w:rFonts w:ascii="Angsana New" w:hAnsi="Angsana New"/>
          <w:spacing w:val="-4"/>
          <w:sz w:val="30"/>
          <w:szCs w:val="30"/>
          <w:cs/>
        </w:rPr>
        <w:t xml:space="preserve">ระหว่าง </w:t>
      </w:r>
      <w:r w:rsidRPr="00D65210">
        <w:rPr>
          <w:rFonts w:ascii="Angsana New" w:hAnsi="Angsana New"/>
          <w:spacing w:val="-4"/>
          <w:sz w:val="30"/>
          <w:szCs w:val="30"/>
        </w:rPr>
        <w:t xml:space="preserve">2 </w:t>
      </w:r>
      <w:r w:rsidRPr="00D65210">
        <w:rPr>
          <w:rFonts w:ascii="Angsana New" w:hAnsi="Angsana New"/>
          <w:spacing w:val="-4"/>
          <w:sz w:val="30"/>
          <w:szCs w:val="30"/>
          <w:cs/>
        </w:rPr>
        <w:t>-</w:t>
      </w:r>
      <w:r>
        <w:rPr>
          <w:rFonts w:ascii="Angsana New" w:hAnsi="Angsana New"/>
          <w:spacing w:val="-4"/>
          <w:sz w:val="30"/>
          <w:szCs w:val="30"/>
        </w:rPr>
        <w:t xml:space="preserve"> </w:t>
      </w:r>
      <w:r w:rsidRPr="00D65210">
        <w:rPr>
          <w:rFonts w:ascii="Angsana New" w:hAnsi="Angsana New"/>
          <w:spacing w:val="-4"/>
          <w:sz w:val="30"/>
          <w:szCs w:val="30"/>
        </w:rPr>
        <w:t xml:space="preserve">8.61 </w:t>
      </w:r>
      <w:r>
        <w:rPr>
          <w:rFonts w:ascii="Angsana New" w:hAnsi="Angsana New"/>
          <w:spacing w:val="-4"/>
          <w:sz w:val="30"/>
          <w:szCs w:val="30"/>
          <w:cs/>
        </w:rPr>
        <w:t>ปี</w:t>
      </w:r>
      <w:r w:rsidRPr="00D65210">
        <w:rPr>
          <w:rFonts w:ascii="Angsana New" w:hAnsi="Angsana New"/>
          <w:spacing w:val="-4"/>
          <w:sz w:val="30"/>
          <w:szCs w:val="30"/>
          <w:cs/>
        </w:rPr>
        <w:t xml:space="preserve">และ </w:t>
      </w:r>
      <w:r w:rsidRPr="00D65210">
        <w:rPr>
          <w:rFonts w:ascii="Angsana New" w:hAnsi="Angsana New"/>
          <w:spacing w:val="-4"/>
          <w:sz w:val="30"/>
          <w:szCs w:val="30"/>
        </w:rPr>
        <w:t>3</w:t>
      </w:r>
      <w:r w:rsidRPr="00D65210">
        <w:rPr>
          <w:rFonts w:ascii="Angsana New" w:hAnsi="Angsana New"/>
          <w:spacing w:val="-4"/>
          <w:sz w:val="30"/>
          <w:szCs w:val="30"/>
          <w:cs/>
        </w:rPr>
        <w:t xml:space="preserve"> - </w:t>
      </w:r>
      <w:r w:rsidRPr="00D65210">
        <w:rPr>
          <w:rFonts w:ascii="Angsana New" w:hAnsi="Angsana New"/>
          <w:spacing w:val="-4"/>
          <w:sz w:val="30"/>
          <w:szCs w:val="30"/>
        </w:rPr>
        <w:t>3</w:t>
      </w:r>
      <w:r w:rsidRPr="00D65210">
        <w:rPr>
          <w:rFonts w:ascii="Angsana New" w:hAnsi="Angsana New"/>
          <w:spacing w:val="-4"/>
          <w:sz w:val="30"/>
          <w:szCs w:val="30"/>
          <w:cs/>
        </w:rPr>
        <w:t>.</w:t>
      </w:r>
      <w:r w:rsidRPr="00D65210">
        <w:rPr>
          <w:rFonts w:ascii="Angsana New" w:hAnsi="Angsana New"/>
          <w:spacing w:val="-4"/>
          <w:sz w:val="30"/>
          <w:szCs w:val="30"/>
        </w:rPr>
        <w:t>15</w:t>
      </w:r>
      <w:r w:rsidRPr="00D65210">
        <w:rPr>
          <w:rFonts w:ascii="Angsana New" w:hAnsi="Angsana New"/>
          <w:spacing w:val="-4"/>
          <w:sz w:val="30"/>
          <w:szCs w:val="30"/>
          <w:cs/>
        </w:rPr>
        <w:t xml:space="preserve"> ปี ตามลำดับในงบการเงินรวม และ </w:t>
      </w:r>
      <w:r w:rsidRPr="00D65210">
        <w:rPr>
          <w:rFonts w:ascii="Angsana New" w:hAnsi="Angsana New"/>
          <w:spacing w:val="-4"/>
          <w:sz w:val="30"/>
          <w:szCs w:val="30"/>
        </w:rPr>
        <w:t xml:space="preserve">8.61 </w:t>
      </w:r>
      <w:r>
        <w:rPr>
          <w:rFonts w:ascii="Angsana New" w:hAnsi="Angsana New"/>
          <w:spacing w:val="-4"/>
          <w:sz w:val="30"/>
          <w:szCs w:val="30"/>
          <w:cs/>
        </w:rPr>
        <w:t>ปี</w:t>
      </w:r>
      <w:r w:rsidRPr="00D65210">
        <w:rPr>
          <w:rFonts w:ascii="Angsana New" w:hAnsi="Angsana New"/>
          <w:spacing w:val="-4"/>
          <w:sz w:val="30"/>
          <w:szCs w:val="30"/>
          <w:cs/>
        </w:rPr>
        <w:t>และ</w:t>
      </w:r>
      <w:r w:rsidRPr="0064215E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64215E">
        <w:rPr>
          <w:rFonts w:ascii="Angsana New" w:hAnsi="Angsana New"/>
          <w:spacing w:val="-4"/>
          <w:sz w:val="30"/>
          <w:szCs w:val="30"/>
        </w:rPr>
        <w:t>3.15</w:t>
      </w:r>
      <w:r w:rsidRPr="0064215E">
        <w:rPr>
          <w:rFonts w:ascii="Angsana New" w:hAnsi="Angsana New"/>
          <w:spacing w:val="-4"/>
          <w:sz w:val="30"/>
          <w:szCs w:val="30"/>
          <w:cs/>
        </w:rPr>
        <w:t xml:space="preserve"> ปี ตามลำดับในงบการเงินเฉพาะกิจการ</w:t>
      </w:r>
    </w:p>
    <w:p w14:paraId="27B00710" w14:textId="77777777" w:rsidR="00D70FF3" w:rsidRDefault="00D70FF3" w:rsidP="00D70F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F881BED" w14:textId="77777777" w:rsidR="00D70FF3" w:rsidRDefault="00D70FF3" w:rsidP="00D70F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112B7F4E" w14:textId="77777777" w:rsidR="001F03A6" w:rsidRDefault="001F03A6" w:rsidP="00D70F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3757333" w14:textId="77777777" w:rsidR="00D70FF3" w:rsidRDefault="00D70FF3" w:rsidP="00D70F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7FA067A" w14:textId="77777777" w:rsidR="00D70FF3" w:rsidRDefault="00D70FF3" w:rsidP="00D70F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081F8716" w14:textId="77777777" w:rsidR="00D70FF3" w:rsidRDefault="00D70FF3" w:rsidP="00D70F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29B9397" w14:textId="77777777" w:rsidR="00D70FF3" w:rsidRDefault="00D70FF3" w:rsidP="00D70F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FD43B55" w14:textId="77777777" w:rsidR="00D70FF3" w:rsidRDefault="00D70FF3" w:rsidP="00D70F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5797B427" w14:textId="77777777" w:rsidR="00D70FF3" w:rsidRDefault="00D70FF3" w:rsidP="00D70F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83308AF" w14:textId="77777777" w:rsidR="00D70FF3" w:rsidRDefault="00D70FF3" w:rsidP="00D70F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1B395640" w14:textId="77777777" w:rsidR="00D70FF3" w:rsidRDefault="00D70FF3" w:rsidP="00D70F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244C7C9" w14:textId="77777777" w:rsidR="00D70FF3" w:rsidRDefault="00D70FF3" w:rsidP="00D70F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54EC0318" w14:textId="47588B5B" w:rsidR="00A67457" w:rsidRPr="00DB505F" w:rsidRDefault="00D70FF3" w:rsidP="0064215E">
      <w:pPr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DB505F">
        <w:rPr>
          <w:rFonts w:ascii="Angsana New" w:hAnsi="Angsana New"/>
          <w:b/>
          <w:bCs/>
          <w:sz w:val="30"/>
          <w:szCs w:val="30"/>
          <w:cs/>
        </w:rPr>
        <w:lastRenderedPageBreak/>
        <w:t>ใบสำคัญแสดงสิทธิ</w:t>
      </w:r>
      <w:r w:rsidR="00615F84" w:rsidRPr="00DB505F">
        <w:rPr>
          <w:rFonts w:ascii="Angsana New" w:hAnsi="Angsana New"/>
          <w:b/>
          <w:bCs/>
          <w:sz w:val="30"/>
          <w:szCs w:val="30"/>
          <w:cs/>
        </w:rPr>
        <w:t>และทุนเรือนหุ้น</w:t>
      </w:r>
    </w:p>
    <w:p w14:paraId="4DD21884" w14:textId="5CDE559C" w:rsidR="00A67457" w:rsidRDefault="00A67457" w:rsidP="00E847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highlight w:val="cyan"/>
        </w:rPr>
      </w:pPr>
    </w:p>
    <w:p w14:paraId="1E1AFDC7" w14:textId="77777777" w:rsidR="00615F84" w:rsidRPr="009C22A0" w:rsidRDefault="00615F84" w:rsidP="00615F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9C22A0">
        <w:rPr>
          <w:rFonts w:ascii="Angsana New" w:hAnsi="Angsana New"/>
          <w:b/>
          <w:bCs/>
          <w:sz w:val="30"/>
          <w:szCs w:val="30"/>
          <w:cs/>
        </w:rPr>
        <w:t>ใบสำคัญแสดงสิทธิ</w:t>
      </w:r>
    </w:p>
    <w:p w14:paraId="0C8675D1" w14:textId="77777777" w:rsidR="00615F84" w:rsidRPr="009C22A0" w:rsidRDefault="00615F84" w:rsidP="00615F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30"/>
          <w:szCs w:val="30"/>
          <w:cs/>
        </w:rPr>
      </w:pPr>
    </w:p>
    <w:p w14:paraId="1D628116" w14:textId="77777777" w:rsidR="00615F84" w:rsidRPr="009C22A0" w:rsidRDefault="00615F84" w:rsidP="00615F84">
      <w:pPr>
        <w:pStyle w:val="a"/>
        <w:tabs>
          <w:tab w:val="clear" w:pos="1080"/>
        </w:tabs>
        <w:spacing w:line="240" w:lineRule="atLeast"/>
        <w:jc w:val="thaiDistribute"/>
        <w:rPr>
          <w:rFonts w:ascii="Angsana New" w:hAnsi="Angsana New"/>
          <w:lang w:val="en-US"/>
        </w:rPr>
      </w:pPr>
      <w:r w:rsidRPr="009C22A0">
        <w:rPr>
          <w:rFonts w:ascii="Angsana New" w:hAnsi="Angsana New"/>
          <w:cs/>
        </w:rPr>
        <w:t xml:space="preserve">เมื่อวันที่ </w:t>
      </w:r>
      <w:r w:rsidRPr="009C22A0">
        <w:rPr>
          <w:rFonts w:ascii="Angsana New" w:hAnsi="Angsana New"/>
          <w:lang w:val="en-US"/>
        </w:rPr>
        <w:t>19</w:t>
      </w:r>
      <w:r w:rsidRPr="009C22A0">
        <w:rPr>
          <w:rFonts w:ascii="Angsana New" w:hAnsi="Angsana New"/>
          <w:cs/>
        </w:rPr>
        <w:t xml:space="preserve"> </w:t>
      </w:r>
      <w:r w:rsidRPr="009C22A0">
        <w:rPr>
          <w:rFonts w:ascii="Angsana New" w:hAnsi="Angsana New"/>
          <w:cs/>
          <w:lang w:val="en-US"/>
        </w:rPr>
        <w:t>เมษา</w:t>
      </w:r>
      <w:r w:rsidRPr="009C22A0">
        <w:rPr>
          <w:rFonts w:ascii="Angsana New" w:hAnsi="Angsana New"/>
          <w:cs/>
        </w:rPr>
        <w:t xml:space="preserve">ยน </w:t>
      </w:r>
      <w:r w:rsidRPr="009C22A0">
        <w:rPr>
          <w:rFonts w:ascii="Angsana New" w:hAnsi="Angsana New"/>
          <w:lang w:val="en-US"/>
        </w:rPr>
        <w:t>2565</w:t>
      </w:r>
      <w:r w:rsidRPr="009C22A0">
        <w:rPr>
          <w:rFonts w:ascii="Angsana New" w:hAnsi="Angsana New"/>
          <w:cs/>
          <w:lang w:val="en-US"/>
        </w:rPr>
        <w:t xml:space="preserve"> </w:t>
      </w:r>
      <w:r w:rsidRPr="009C22A0">
        <w:rPr>
          <w:rFonts w:ascii="Angsana New" w:eastAsia="Cordia New" w:hAnsi="Angsana New"/>
          <w:cs/>
        </w:rPr>
        <w:t>บริษัทได้</w:t>
      </w:r>
      <w:r w:rsidRPr="009C22A0">
        <w:rPr>
          <w:rFonts w:ascii="Angsana New" w:hAnsi="Angsana New"/>
          <w:cs/>
        </w:rPr>
        <w:t>ออกและเสนอขายใบสำคัญแสดงสิทธิซื้อหุ้นสามัญเพิ่มทุนของบริษัท (“</w:t>
      </w:r>
      <w:r w:rsidRPr="009C22A0">
        <w:rPr>
          <w:rFonts w:ascii="Angsana New" w:hAnsi="Angsana New"/>
          <w:lang w:val="en-US"/>
        </w:rPr>
        <w:t>TM-W1</w:t>
      </w:r>
      <w:r w:rsidRPr="009C22A0">
        <w:rPr>
          <w:rFonts w:ascii="Angsana New" w:hAnsi="Angsana New"/>
          <w:cs/>
        </w:rPr>
        <w:t xml:space="preserve">”) จำนวน </w:t>
      </w:r>
      <w:r w:rsidRPr="009C22A0">
        <w:rPr>
          <w:rFonts w:ascii="Angsana New" w:hAnsi="Angsana New"/>
          <w:lang w:val="en-US"/>
        </w:rPr>
        <w:t xml:space="preserve">102,664,519 </w:t>
      </w:r>
      <w:r w:rsidRPr="009C22A0">
        <w:rPr>
          <w:rFonts w:ascii="Angsana New" w:hAnsi="Angsana New"/>
          <w:cs/>
        </w:rPr>
        <w:t xml:space="preserve">หน่วยโดยไม่คิดมูลค่าให้แก่ผู้ถือหุ้นเดิมในอัตราส่วนหุ้นสามัญ </w:t>
      </w:r>
      <w:r w:rsidRPr="009C22A0">
        <w:rPr>
          <w:rFonts w:ascii="Angsana New" w:hAnsi="Angsana New"/>
          <w:lang w:val="en-US"/>
        </w:rPr>
        <w:t>3</w:t>
      </w:r>
      <w:r w:rsidRPr="009C22A0">
        <w:rPr>
          <w:rFonts w:ascii="Angsana New" w:hAnsi="Angsana New"/>
          <w:cs/>
        </w:rPr>
        <w:t xml:space="preserve"> หุ้นต่อใบสำคัญแสดงสิทธิ </w:t>
      </w:r>
      <w:r w:rsidRPr="00B466DF">
        <w:rPr>
          <w:rFonts w:ascii="Angsana New" w:hAnsi="Angsana New"/>
          <w:lang w:val="en-US"/>
        </w:rPr>
        <w:t>1</w:t>
      </w:r>
      <w:r w:rsidRPr="009C22A0">
        <w:rPr>
          <w:rFonts w:ascii="Angsana New" w:hAnsi="Angsana New"/>
          <w:cs/>
        </w:rPr>
        <w:t xml:space="preserve"> หน่วย</w:t>
      </w:r>
      <w:r w:rsidRPr="009C22A0">
        <w:rPr>
          <w:rFonts w:ascii="Angsana New" w:hAnsi="Angsana New"/>
          <w:lang w:val="en-US"/>
        </w:rPr>
        <w:t xml:space="preserve"> (</w:t>
      </w:r>
      <w:r w:rsidRPr="009C22A0">
        <w:rPr>
          <w:rFonts w:ascii="Angsana New" w:hAnsi="Angsana New"/>
          <w:cs/>
        </w:rPr>
        <w:t xml:space="preserve">แบบ </w:t>
      </w:r>
      <w:r w:rsidRPr="009C22A0">
        <w:rPr>
          <w:rFonts w:ascii="Angsana New" w:hAnsi="Angsana New"/>
          <w:lang w:val="en-US"/>
        </w:rPr>
        <w:t xml:space="preserve">Right Offering) </w:t>
      </w:r>
      <w:r w:rsidRPr="009C22A0">
        <w:rPr>
          <w:rFonts w:ascii="Angsana New" w:hAnsi="Angsana New"/>
          <w:cs/>
        </w:rPr>
        <w:t>ซึ่งรายละเอียดโดยสังเขปของใบสำคัญแสดงสิทธิมีดังนี้</w:t>
      </w:r>
    </w:p>
    <w:p w14:paraId="66FED845" w14:textId="77777777" w:rsidR="00615F84" w:rsidRPr="009C22A0" w:rsidRDefault="00615F84" w:rsidP="00615F84">
      <w:pPr>
        <w:pStyle w:val="a"/>
        <w:tabs>
          <w:tab w:val="clear" w:pos="1080"/>
        </w:tabs>
        <w:spacing w:line="240" w:lineRule="atLeast"/>
        <w:jc w:val="thaiDistribute"/>
        <w:rPr>
          <w:rFonts w:ascii="Angsana New" w:hAnsi="Angsana New"/>
          <w:lang w:val="en-US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2538"/>
        <w:gridCol w:w="7068"/>
      </w:tblGrid>
      <w:tr w:rsidR="00615F84" w:rsidRPr="009C22A0" w14:paraId="139BBE98" w14:textId="77777777" w:rsidTr="00AE5C37">
        <w:tc>
          <w:tcPr>
            <w:tcW w:w="2538" w:type="dxa"/>
          </w:tcPr>
          <w:p w14:paraId="59BBC082" w14:textId="77777777" w:rsidR="00615F84" w:rsidRPr="009C22A0" w:rsidRDefault="00615F84" w:rsidP="00AE5C37">
            <w:pPr>
              <w:pStyle w:val="a"/>
              <w:tabs>
                <w:tab w:val="clear" w:pos="1080"/>
                <w:tab w:val="left" w:pos="540"/>
              </w:tabs>
              <w:ind w:left="-108"/>
              <w:jc w:val="thaiDistribute"/>
              <w:rPr>
                <w:rFonts w:ascii="Angsana New" w:hAnsi="Angsana New"/>
                <w:lang w:val="en-US"/>
              </w:rPr>
            </w:pPr>
            <w:r w:rsidRPr="009C22A0">
              <w:rPr>
                <w:rFonts w:ascii="Angsana New" w:hAnsi="Angsana New"/>
                <w:cs/>
                <w:lang w:val="en-US"/>
              </w:rPr>
              <w:t>อัตราการใช้สิทธิ</w:t>
            </w:r>
          </w:p>
        </w:tc>
        <w:tc>
          <w:tcPr>
            <w:tcW w:w="7068" w:type="dxa"/>
          </w:tcPr>
          <w:p w14:paraId="12D51538" w14:textId="4DF77219" w:rsidR="00615F84" w:rsidRPr="009C22A0" w:rsidRDefault="00615F84" w:rsidP="00AE5C37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cs/>
                <w:lang w:val="en-US"/>
              </w:rPr>
            </w:pPr>
            <w:r w:rsidRPr="009C22A0">
              <w:rPr>
                <w:rFonts w:ascii="Angsana New" w:hAnsi="Angsana New"/>
                <w:cs/>
                <w:lang w:val="en-US"/>
              </w:rPr>
              <w:t xml:space="preserve">ใบสำคัญแสดงสิทธิ </w:t>
            </w:r>
            <w:r w:rsidRPr="00B466DF">
              <w:rPr>
                <w:rFonts w:ascii="Angsana New" w:hAnsi="Angsana New"/>
                <w:lang w:val="en-US"/>
              </w:rPr>
              <w:t>1</w:t>
            </w:r>
            <w:r w:rsidRPr="009C22A0">
              <w:rPr>
                <w:rFonts w:ascii="Angsana New" w:hAnsi="Angsana New"/>
                <w:cs/>
                <w:lang w:val="en-US"/>
              </w:rPr>
              <w:t xml:space="preserve"> หน่วยซื้อหุ้นสามัญเพิ่มทุนได้ </w:t>
            </w:r>
            <w:r w:rsidRPr="009C22A0">
              <w:rPr>
                <w:rFonts w:ascii="Angsana New" w:hAnsi="Angsana New"/>
                <w:lang w:val="en-US"/>
              </w:rPr>
              <w:t xml:space="preserve">1 </w:t>
            </w:r>
            <w:r w:rsidRPr="009C22A0">
              <w:rPr>
                <w:rFonts w:ascii="Angsana New" w:hAnsi="Angsana New"/>
                <w:cs/>
                <w:lang w:val="en-US"/>
              </w:rPr>
              <w:t xml:space="preserve">หุ้น </w:t>
            </w:r>
          </w:p>
        </w:tc>
      </w:tr>
      <w:tr w:rsidR="00615F84" w:rsidRPr="009C22A0" w14:paraId="0BA60751" w14:textId="77777777" w:rsidTr="00AE5C37">
        <w:tc>
          <w:tcPr>
            <w:tcW w:w="2538" w:type="dxa"/>
          </w:tcPr>
          <w:p w14:paraId="58EB7800" w14:textId="77777777" w:rsidR="00615F84" w:rsidRPr="009C22A0" w:rsidRDefault="00615F84" w:rsidP="00AE5C37">
            <w:pPr>
              <w:pStyle w:val="a"/>
              <w:tabs>
                <w:tab w:val="clear" w:pos="1080"/>
                <w:tab w:val="left" w:pos="540"/>
              </w:tabs>
              <w:ind w:left="-108"/>
              <w:jc w:val="thaiDistribute"/>
              <w:rPr>
                <w:rFonts w:ascii="Angsana New" w:hAnsi="Angsana New"/>
                <w:cs/>
                <w:lang w:val="en-US"/>
              </w:rPr>
            </w:pPr>
            <w:r w:rsidRPr="009C22A0">
              <w:rPr>
                <w:rFonts w:ascii="Angsana New" w:hAnsi="Angsana New"/>
                <w:cs/>
                <w:lang w:val="en-US"/>
              </w:rPr>
              <w:t>ราคาใช้สิทธิต่อหุ้น</w:t>
            </w:r>
          </w:p>
        </w:tc>
        <w:tc>
          <w:tcPr>
            <w:tcW w:w="7068" w:type="dxa"/>
          </w:tcPr>
          <w:p w14:paraId="5C678D56" w14:textId="77777777" w:rsidR="00615F84" w:rsidRPr="009C22A0" w:rsidRDefault="00615F84" w:rsidP="00AE5C37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cs/>
                <w:lang w:val="en-US"/>
              </w:rPr>
            </w:pPr>
            <w:r w:rsidRPr="00B466DF">
              <w:rPr>
                <w:rFonts w:ascii="Angsana New" w:hAnsi="Angsana New"/>
                <w:lang w:val="en-US"/>
              </w:rPr>
              <w:t>2</w:t>
            </w:r>
            <w:r w:rsidRPr="009C22A0">
              <w:rPr>
                <w:rFonts w:ascii="Angsana New" w:hAnsi="Angsana New"/>
                <w:cs/>
                <w:lang w:val="en-US"/>
              </w:rPr>
              <w:t>.</w:t>
            </w:r>
            <w:r w:rsidRPr="009C22A0">
              <w:rPr>
                <w:rFonts w:ascii="Angsana New" w:hAnsi="Angsana New"/>
                <w:lang w:val="en-US"/>
              </w:rPr>
              <w:t>5</w:t>
            </w:r>
            <w:r w:rsidRPr="00B466DF">
              <w:rPr>
                <w:rFonts w:ascii="Angsana New" w:hAnsi="Angsana New"/>
                <w:lang w:val="en-US"/>
              </w:rPr>
              <w:t>0</w:t>
            </w:r>
            <w:r w:rsidRPr="009C22A0">
              <w:rPr>
                <w:rFonts w:ascii="Angsana New" w:hAnsi="Angsana New"/>
                <w:cs/>
                <w:lang w:val="en-US"/>
              </w:rPr>
              <w:t xml:space="preserve"> บาท</w:t>
            </w:r>
          </w:p>
        </w:tc>
      </w:tr>
      <w:tr w:rsidR="00615F84" w:rsidRPr="009C22A0" w14:paraId="7E8A80B8" w14:textId="77777777" w:rsidTr="00AE5C37">
        <w:tc>
          <w:tcPr>
            <w:tcW w:w="2538" w:type="dxa"/>
          </w:tcPr>
          <w:p w14:paraId="7B73778D" w14:textId="77777777" w:rsidR="00615F84" w:rsidRPr="009C22A0" w:rsidRDefault="00615F84" w:rsidP="00AE5C37">
            <w:pPr>
              <w:pStyle w:val="a"/>
              <w:tabs>
                <w:tab w:val="clear" w:pos="1080"/>
                <w:tab w:val="left" w:pos="540"/>
              </w:tabs>
              <w:ind w:left="-108"/>
              <w:jc w:val="thaiDistribute"/>
              <w:rPr>
                <w:rFonts w:ascii="Angsana New" w:hAnsi="Angsana New"/>
                <w:lang w:val="en-US"/>
              </w:rPr>
            </w:pPr>
            <w:r w:rsidRPr="009C22A0">
              <w:rPr>
                <w:rFonts w:ascii="Angsana New" w:hAnsi="Angsana New"/>
                <w:cs/>
                <w:lang w:val="en-US"/>
              </w:rPr>
              <w:t>วันออกและอายุ</w:t>
            </w:r>
          </w:p>
        </w:tc>
        <w:tc>
          <w:tcPr>
            <w:tcW w:w="7068" w:type="dxa"/>
          </w:tcPr>
          <w:p w14:paraId="17BE6738" w14:textId="77777777" w:rsidR="00615F84" w:rsidRPr="009C22A0" w:rsidRDefault="00615F84" w:rsidP="00AE5C37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lang w:val="en-US"/>
              </w:rPr>
            </w:pPr>
            <w:r w:rsidRPr="009C22A0">
              <w:rPr>
                <w:rFonts w:ascii="Angsana New" w:hAnsi="Angsana New"/>
                <w:lang w:val="en-US"/>
              </w:rPr>
              <w:t xml:space="preserve">24 </w:t>
            </w:r>
            <w:r w:rsidRPr="009C22A0">
              <w:rPr>
                <w:rFonts w:ascii="Angsana New" w:hAnsi="Angsana New"/>
                <w:cs/>
                <w:lang w:val="en-US"/>
              </w:rPr>
              <w:t xml:space="preserve">พฤษภาคม </w:t>
            </w:r>
            <w:r w:rsidRPr="00B466DF">
              <w:rPr>
                <w:rFonts w:ascii="Angsana New" w:hAnsi="Angsana New"/>
                <w:lang w:val="en-US"/>
              </w:rPr>
              <w:t>2565</w:t>
            </w:r>
            <w:r w:rsidRPr="009C22A0">
              <w:rPr>
                <w:rFonts w:ascii="Angsana New" w:hAnsi="Angsana New"/>
                <w:cs/>
                <w:lang w:val="en-US"/>
              </w:rPr>
              <w:t xml:space="preserve"> โดยมีอายุ </w:t>
            </w:r>
            <w:r w:rsidRPr="00B466DF">
              <w:rPr>
                <w:rFonts w:ascii="Angsana New" w:hAnsi="Angsana New"/>
                <w:lang w:val="en-US"/>
              </w:rPr>
              <w:t>3</w:t>
            </w:r>
            <w:r w:rsidRPr="009C22A0">
              <w:rPr>
                <w:rFonts w:ascii="Angsana New" w:hAnsi="Angsana New"/>
                <w:cs/>
                <w:lang w:val="en-US"/>
              </w:rPr>
              <w:t xml:space="preserve"> ปีนับจากวันที่ออก</w:t>
            </w:r>
          </w:p>
        </w:tc>
      </w:tr>
      <w:tr w:rsidR="00615F84" w:rsidRPr="009C22A0" w14:paraId="53D8D3C4" w14:textId="77777777" w:rsidTr="00AE5C37">
        <w:tc>
          <w:tcPr>
            <w:tcW w:w="2538" w:type="dxa"/>
          </w:tcPr>
          <w:p w14:paraId="22790796" w14:textId="77777777" w:rsidR="00615F84" w:rsidRPr="009C22A0" w:rsidRDefault="00615F84" w:rsidP="00AE5C37">
            <w:pPr>
              <w:pStyle w:val="a"/>
              <w:tabs>
                <w:tab w:val="clear" w:pos="1080"/>
                <w:tab w:val="left" w:pos="540"/>
              </w:tabs>
              <w:ind w:left="-108"/>
              <w:jc w:val="thaiDistribute"/>
              <w:rPr>
                <w:rFonts w:ascii="Angsana New" w:hAnsi="Angsana New"/>
                <w:cs/>
                <w:lang w:val="en-US"/>
              </w:rPr>
            </w:pPr>
            <w:r w:rsidRPr="009C22A0">
              <w:rPr>
                <w:rFonts w:ascii="Angsana New" w:hAnsi="Angsana New"/>
                <w:cs/>
                <w:lang w:val="en-US"/>
              </w:rPr>
              <w:t>วันใช้สิทธิ</w:t>
            </w:r>
          </w:p>
        </w:tc>
        <w:tc>
          <w:tcPr>
            <w:tcW w:w="7068" w:type="dxa"/>
          </w:tcPr>
          <w:p w14:paraId="1824B8F8" w14:textId="77777777" w:rsidR="00615F84" w:rsidRPr="009C22A0" w:rsidRDefault="00615F84" w:rsidP="00AE5C37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lang w:val="en-US"/>
              </w:rPr>
            </w:pPr>
            <w:r w:rsidRPr="00B466DF">
              <w:rPr>
                <w:rFonts w:ascii="Angsana New" w:hAnsi="Angsana New"/>
                <w:lang w:val="en-US"/>
              </w:rPr>
              <w:t>30</w:t>
            </w:r>
            <w:r w:rsidRPr="009C22A0">
              <w:rPr>
                <w:rFonts w:ascii="Angsana New" w:hAnsi="Angsana New"/>
                <w:cs/>
                <w:lang w:val="en-US"/>
              </w:rPr>
              <w:t xml:space="preserve"> พฤศจิกายน </w:t>
            </w:r>
            <w:r w:rsidRPr="00B466DF">
              <w:rPr>
                <w:rFonts w:ascii="Angsana New" w:hAnsi="Angsana New"/>
                <w:lang w:val="en-US"/>
              </w:rPr>
              <w:t>2566</w:t>
            </w:r>
            <w:r w:rsidRPr="009C22A0">
              <w:rPr>
                <w:rFonts w:ascii="Angsana New" w:hAnsi="Angsana New"/>
                <w:cs/>
                <w:lang w:val="en-US"/>
              </w:rPr>
              <w:t xml:space="preserve"> </w:t>
            </w:r>
            <w:r w:rsidRPr="00B466DF">
              <w:rPr>
                <w:rFonts w:ascii="Angsana New" w:hAnsi="Angsana New"/>
                <w:lang w:val="en-US"/>
              </w:rPr>
              <w:t>31</w:t>
            </w:r>
            <w:r w:rsidRPr="009C22A0">
              <w:rPr>
                <w:rFonts w:ascii="Angsana New" w:hAnsi="Angsana New"/>
                <w:cs/>
                <w:lang w:val="en-US"/>
              </w:rPr>
              <w:t xml:space="preserve"> พฤษภาคม </w:t>
            </w:r>
            <w:r w:rsidRPr="00B466DF">
              <w:rPr>
                <w:rFonts w:ascii="Angsana New" w:hAnsi="Angsana New"/>
                <w:lang w:val="en-US"/>
              </w:rPr>
              <w:t>2567</w:t>
            </w:r>
            <w:r w:rsidRPr="009C22A0">
              <w:rPr>
                <w:rFonts w:ascii="Angsana New" w:hAnsi="Angsana New"/>
                <w:cs/>
                <w:lang w:val="en-US"/>
              </w:rPr>
              <w:t xml:space="preserve"> </w:t>
            </w:r>
            <w:r w:rsidRPr="00B466DF">
              <w:rPr>
                <w:rFonts w:ascii="Angsana New" w:hAnsi="Angsana New"/>
                <w:lang w:val="en-US"/>
              </w:rPr>
              <w:t>29</w:t>
            </w:r>
            <w:r w:rsidRPr="009C22A0">
              <w:rPr>
                <w:rFonts w:ascii="Angsana New" w:hAnsi="Angsana New"/>
                <w:cs/>
                <w:lang w:val="en-US"/>
              </w:rPr>
              <w:t xml:space="preserve"> พฤศจิกายน </w:t>
            </w:r>
            <w:r w:rsidRPr="00B466DF">
              <w:rPr>
                <w:rFonts w:ascii="Angsana New" w:hAnsi="Angsana New"/>
                <w:lang w:val="en-US"/>
              </w:rPr>
              <w:t>2567</w:t>
            </w:r>
            <w:r w:rsidRPr="009C22A0">
              <w:rPr>
                <w:rFonts w:ascii="Angsana New" w:hAnsi="Angsana New"/>
                <w:cs/>
                <w:lang w:val="en-US"/>
              </w:rPr>
              <w:t xml:space="preserve"> และ </w:t>
            </w:r>
            <w:r w:rsidRPr="00B466DF">
              <w:rPr>
                <w:rFonts w:ascii="Angsana New" w:hAnsi="Angsana New"/>
                <w:lang w:val="en-US"/>
              </w:rPr>
              <w:t>23</w:t>
            </w:r>
            <w:r w:rsidRPr="009C22A0">
              <w:rPr>
                <w:rFonts w:ascii="Angsana New" w:hAnsi="Angsana New"/>
                <w:cs/>
                <w:lang w:val="en-US"/>
              </w:rPr>
              <w:t xml:space="preserve"> พฤษภาคม </w:t>
            </w:r>
            <w:r w:rsidRPr="00B466DF">
              <w:rPr>
                <w:rFonts w:ascii="Angsana New" w:hAnsi="Angsana New"/>
                <w:lang w:val="en-US"/>
              </w:rPr>
              <w:t>2568</w:t>
            </w:r>
          </w:p>
        </w:tc>
      </w:tr>
    </w:tbl>
    <w:p w14:paraId="4040DF98" w14:textId="77777777" w:rsidR="00615F84" w:rsidRPr="009C22A0" w:rsidRDefault="00615F84" w:rsidP="00615F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13CE9872" w14:textId="6A157D0B" w:rsidR="00615F84" w:rsidRPr="001F03A6" w:rsidRDefault="00615F84" w:rsidP="00615F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pacing w:val="-4"/>
          <w:sz w:val="30"/>
          <w:szCs w:val="30"/>
        </w:rPr>
      </w:pPr>
      <w:r w:rsidRPr="001F03A6">
        <w:rPr>
          <w:rFonts w:ascii="Angsana New" w:hAnsi="Angsana New"/>
          <w:spacing w:val="-4"/>
          <w:sz w:val="30"/>
          <w:szCs w:val="30"/>
          <w:cs/>
        </w:rPr>
        <w:t xml:space="preserve">ซึ่งต่อมา </w:t>
      </w:r>
      <w:r w:rsidRPr="001F03A6">
        <w:rPr>
          <w:rFonts w:ascii="Angsana New" w:hAnsi="Angsana New"/>
          <w:spacing w:val="-4"/>
          <w:sz w:val="30"/>
          <w:szCs w:val="30"/>
        </w:rPr>
        <w:t xml:space="preserve">TM-W1 </w:t>
      </w:r>
      <w:r w:rsidRPr="001F03A6">
        <w:rPr>
          <w:rFonts w:ascii="Angsana New" w:hAnsi="Angsana New"/>
          <w:spacing w:val="-4"/>
          <w:sz w:val="30"/>
          <w:szCs w:val="30"/>
          <w:cs/>
        </w:rPr>
        <w:t>ได้รับอนุญาตให้สามารถถูกซื้อ</w:t>
      </w:r>
      <w:r w:rsidRPr="001F03A6">
        <w:rPr>
          <w:rFonts w:ascii="Angsana New" w:hAnsi="Angsana New"/>
          <w:spacing w:val="-4"/>
          <w:sz w:val="30"/>
          <w:szCs w:val="30"/>
        </w:rPr>
        <w:t>-</w:t>
      </w:r>
      <w:r w:rsidRPr="001F03A6">
        <w:rPr>
          <w:rFonts w:ascii="Angsana New" w:hAnsi="Angsana New"/>
          <w:spacing w:val="-4"/>
          <w:sz w:val="30"/>
          <w:szCs w:val="30"/>
          <w:cs/>
        </w:rPr>
        <w:t>ขายได้ใน</w:t>
      </w:r>
      <w:r w:rsidR="00DB505F" w:rsidRPr="001F03A6">
        <w:rPr>
          <w:rFonts w:ascii="Angsana New" w:hAnsi="Angsana New"/>
          <w:spacing w:val="-4"/>
          <w:sz w:val="30"/>
          <w:szCs w:val="30"/>
          <w:cs/>
        </w:rPr>
        <w:t xml:space="preserve">ตลาดหลักทรัพย์ เอ็ม เอ ไอ </w:t>
      </w:r>
      <w:r w:rsidRPr="001F03A6">
        <w:rPr>
          <w:rFonts w:ascii="Angsana New" w:hAnsi="Angsana New"/>
          <w:spacing w:val="-4"/>
          <w:sz w:val="30"/>
          <w:szCs w:val="30"/>
          <w:cs/>
        </w:rPr>
        <w:t xml:space="preserve">เมื่อวันที่ </w:t>
      </w:r>
      <w:r w:rsidRPr="001F03A6">
        <w:rPr>
          <w:rFonts w:ascii="Angsana New" w:hAnsi="Angsana New"/>
          <w:spacing w:val="-4"/>
          <w:sz w:val="30"/>
          <w:szCs w:val="30"/>
        </w:rPr>
        <w:t>15</w:t>
      </w:r>
      <w:r w:rsidRPr="001F03A6">
        <w:rPr>
          <w:rFonts w:ascii="Angsana New" w:hAnsi="Angsana New"/>
          <w:spacing w:val="-4"/>
          <w:sz w:val="30"/>
          <w:szCs w:val="30"/>
          <w:cs/>
        </w:rPr>
        <w:t xml:space="preserve"> มิถุนายน </w:t>
      </w:r>
      <w:r w:rsidRPr="001F03A6">
        <w:rPr>
          <w:rFonts w:ascii="Angsana New" w:hAnsi="Angsana New"/>
          <w:spacing w:val="-4"/>
          <w:sz w:val="30"/>
          <w:szCs w:val="30"/>
        </w:rPr>
        <w:t xml:space="preserve">2565 </w:t>
      </w:r>
      <w:r w:rsidRPr="001F03A6">
        <w:rPr>
          <w:rFonts w:ascii="Angsana New" w:hAnsi="Angsana New"/>
          <w:spacing w:val="-4"/>
          <w:sz w:val="30"/>
          <w:szCs w:val="30"/>
          <w:cs/>
        </w:rPr>
        <w:t xml:space="preserve">เป็นต้นไป รายละเอียดการใช้ใบสำคัญแสดงสิทธิ </w:t>
      </w:r>
      <w:r w:rsidR="00F34A50" w:rsidRPr="001F03A6">
        <w:rPr>
          <w:rFonts w:ascii="Angsana New" w:hAnsi="Angsana New"/>
          <w:spacing w:val="-4"/>
          <w:sz w:val="30"/>
          <w:szCs w:val="30"/>
        </w:rPr>
        <w:t>TM-W1</w:t>
      </w:r>
      <w:r w:rsidRPr="001F03A6">
        <w:rPr>
          <w:rFonts w:ascii="Angsana New" w:hAnsi="Angsana New"/>
          <w:spacing w:val="-4"/>
          <w:sz w:val="30"/>
          <w:szCs w:val="30"/>
        </w:rPr>
        <w:t xml:space="preserve"> </w:t>
      </w:r>
      <w:r w:rsidRPr="001F03A6">
        <w:rPr>
          <w:rFonts w:ascii="Angsana New" w:hAnsi="Angsana New"/>
          <w:spacing w:val="-4"/>
          <w:sz w:val="30"/>
          <w:szCs w:val="30"/>
          <w:cs/>
        </w:rPr>
        <w:t>มีดังนี้</w:t>
      </w:r>
    </w:p>
    <w:p w14:paraId="77BB192A" w14:textId="77777777" w:rsidR="00615F84" w:rsidRPr="009C22A0" w:rsidRDefault="00615F84" w:rsidP="00615F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tbl>
      <w:tblPr>
        <w:tblW w:w="9989" w:type="dxa"/>
        <w:tblInd w:w="38" w:type="dxa"/>
        <w:tblLayout w:type="fixed"/>
        <w:tblLook w:val="04A0" w:firstRow="1" w:lastRow="0" w:firstColumn="1" w:lastColumn="0" w:noHBand="0" w:noVBand="1"/>
      </w:tblPr>
      <w:tblGrid>
        <w:gridCol w:w="1569"/>
        <w:gridCol w:w="236"/>
        <w:gridCol w:w="1209"/>
        <w:gridCol w:w="236"/>
        <w:gridCol w:w="1077"/>
        <w:gridCol w:w="236"/>
        <w:gridCol w:w="907"/>
        <w:gridCol w:w="236"/>
        <w:gridCol w:w="909"/>
        <w:gridCol w:w="236"/>
        <w:gridCol w:w="1315"/>
        <w:gridCol w:w="236"/>
        <w:gridCol w:w="1587"/>
      </w:tblGrid>
      <w:tr w:rsidR="00615F84" w:rsidRPr="009C22A0" w14:paraId="306E80EE" w14:textId="77777777" w:rsidTr="00AE5C37">
        <w:trPr>
          <w:trHeight w:val="1247"/>
        </w:trPr>
        <w:tc>
          <w:tcPr>
            <w:tcW w:w="1569" w:type="dxa"/>
            <w:tcBorders>
              <w:bottom w:val="single" w:sz="4" w:space="0" w:color="auto"/>
            </w:tcBorders>
            <w:vAlign w:val="bottom"/>
          </w:tcPr>
          <w:p w14:paraId="5FC15299" w14:textId="77777777" w:rsidR="00615F84" w:rsidRPr="009C22A0" w:rsidRDefault="00615F84" w:rsidP="00AE5C37">
            <w:pPr>
              <w:pStyle w:val="Heading3"/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</w:p>
          <w:p w14:paraId="168A989E" w14:textId="77777777" w:rsidR="00615F84" w:rsidRPr="009C22A0" w:rsidRDefault="00615F84" w:rsidP="00AE5C37">
            <w:pPr>
              <w:pStyle w:val="Heading3"/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</w:p>
          <w:p w14:paraId="5E0DA17D" w14:textId="77777777" w:rsidR="00615F84" w:rsidRPr="009C22A0" w:rsidRDefault="00615F84" w:rsidP="00AE5C37">
            <w:pPr>
              <w:pStyle w:val="Heading3"/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</w:p>
          <w:p w14:paraId="4BF92C2D" w14:textId="77777777" w:rsidR="00615F84" w:rsidRPr="009C22A0" w:rsidRDefault="00615F84" w:rsidP="00AE5C37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3120862D" w14:textId="77777777" w:rsidR="00615F84" w:rsidRPr="009C22A0" w:rsidRDefault="00615F84" w:rsidP="00AE5C37">
            <w:pPr>
              <w:pStyle w:val="Heading3"/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  <w:r w:rsidRPr="009C22A0">
              <w:rPr>
                <w:rFonts w:ascii="Angsana New" w:hAnsi="Angsana New"/>
                <w:i w:val="0"/>
                <w:iCs w:val="0"/>
                <w:sz w:val="30"/>
                <w:szCs w:val="30"/>
                <w:cs/>
              </w:rPr>
              <w:t>วันที่ใช้สิทธิ</w:t>
            </w:r>
          </w:p>
        </w:tc>
        <w:tc>
          <w:tcPr>
            <w:tcW w:w="236" w:type="dxa"/>
            <w:vAlign w:val="bottom"/>
          </w:tcPr>
          <w:p w14:paraId="47C83F4B" w14:textId="77777777" w:rsidR="00615F84" w:rsidRPr="009C22A0" w:rsidRDefault="00615F84" w:rsidP="00AE5C37">
            <w:pPr>
              <w:pStyle w:val="Heading3"/>
              <w:tabs>
                <w:tab w:val="clear" w:pos="227"/>
                <w:tab w:val="left" w:pos="-216"/>
                <w:tab w:val="center" w:pos="4536"/>
                <w:tab w:val="right" w:pos="9072"/>
              </w:tabs>
              <w:ind w:left="-103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  <w:cs/>
              </w:rPr>
            </w:pPr>
          </w:p>
        </w:tc>
        <w:tc>
          <w:tcPr>
            <w:tcW w:w="1209" w:type="dxa"/>
            <w:tcBorders>
              <w:bottom w:val="single" w:sz="4" w:space="0" w:color="auto"/>
            </w:tcBorders>
            <w:vAlign w:val="bottom"/>
          </w:tcPr>
          <w:p w14:paraId="6830FD01" w14:textId="77777777" w:rsidR="00615F84" w:rsidRPr="009C22A0" w:rsidRDefault="00615F84" w:rsidP="00AE5C37">
            <w:pPr>
              <w:pStyle w:val="Heading3"/>
              <w:tabs>
                <w:tab w:val="clear" w:pos="907"/>
                <w:tab w:val="center" w:pos="4536"/>
                <w:tab w:val="right" w:pos="9072"/>
              </w:tabs>
              <w:ind w:left="-57" w:right="-57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  <w:r w:rsidRPr="009C22A0">
              <w:rPr>
                <w:rFonts w:ascii="Angsana New" w:hAnsi="Angsana New"/>
                <w:i w:val="0"/>
                <w:iCs w:val="0"/>
                <w:sz w:val="30"/>
                <w:szCs w:val="30"/>
                <w:cs/>
              </w:rPr>
              <w:t>จำนวนใบสำคัญแสดงสิทธิที่นำมาซื้อหุ้นสามัญ</w:t>
            </w:r>
            <w:r w:rsidRPr="009C22A0">
              <w:rPr>
                <w:rFonts w:ascii="Angsana New" w:hAnsi="Angsana New"/>
                <w:i w:val="0"/>
                <w:iCs w:val="0"/>
                <w:sz w:val="30"/>
                <w:szCs w:val="30"/>
              </w:rPr>
              <w:t>(</w:t>
            </w:r>
            <w:r w:rsidRPr="009C22A0">
              <w:rPr>
                <w:rFonts w:ascii="Angsana New" w:hAnsi="Angsana New"/>
                <w:i w:val="0"/>
                <w:iCs w:val="0"/>
                <w:sz w:val="30"/>
                <w:szCs w:val="30"/>
                <w:cs/>
              </w:rPr>
              <w:t>หน่วย</w:t>
            </w:r>
            <w:r w:rsidRPr="009C22A0">
              <w:rPr>
                <w:rFonts w:ascii="Angsana New" w:hAnsi="Angsana New"/>
                <w:i w:val="0"/>
                <w:iCs w:val="0"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bottom"/>
          </w:tcPr>
          <w:p w14:paraId="3A670A9F" w14:textId="77777777" w:rsidR="00615F84" w:rsidRPr="009C22A0" w:rsidRDefault="00615F84" w:rsidP="00AE5C37">
            <w:pPr>
              <w:pStyle w:val="Heading3"/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14:paraId="1E0F47E3" w14:textId="77777777" w:rsidR="00615F84" w:rsidRPr="009C22A0" w:rsidRDefault="00615F84" w:rsidP="00AE5C37">
            <w:pPr>
              <w:pStyle w:val="Heading3"/>
              <w:tabs>
                <w:tab w:val="clear" w:pos="227"/>
                <w:tab w:val="clear" w:pos="907"/>
                <w:tab w:val="left" w:pos="1119"/>
                <w:tab w:val="center" w:pos="4536"/>
                <w:tab w:val="right" w:pos="9072"/>
              </w:tabs>
              <w:ind w:left="-57" w:right="-57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  <w:r w:rsidRPr="009C22A0">
              <w:rPr>
                <w:rFonts w:ascii="Angsana New" w:hAnsi="Angsana New"/>
                <w:i w:val="0"/>
                <w:iCs w:val="0"/>
                <w:sz w:val="30"/>
                <w:szCs w:val="30"/>
                <w:cs/>
              </w:rPr>
              <w:t>เงินรับจาก</w:t>
            </w:r>
          </w:p>
          <w:p w14:paraId="4B4585F0" w14:textId="77777777" w:rsidR="00615F84" w:rsidRPr="009C22A0" w:rsidRDefault="00615F84" w:rsidP="00AE5C37">
            <w:pPr>
              <w:pStyle w:val="Heading3"/>
              <w:tabs>
                <w:tab w:val="clear" w:pos="227"/>
                <w:tab w:val="clear" w:pos="907"/>
                <w:tab w:val="left" w:pos="1119"/>
                <w:tab w:val="center" w:pos="4536"/>
                <w:tab w:val="right" w:pos="9072"/>
              </w:tabs>
              <w:ind w:left="-57" w:right="-57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  <w:r w:rsidRPr="009C22A0">
              <w:rPr>
                <w:rFonts w:ascii="Angsana New" w:hAnsi="Angsana New"/>
                <w:i w:val="0"/>
                <w:iCs w:val="0"/>
                <w:sz w:val="30"/>
                <w:szCs w:val="30"/>
                <w:cs/>
              </w:rPr>
              <w:t>การใช้ใบสำคัญ</w:t>
            </w:r>
          </w:p>
          <w:p w14:paraId="4530240D" w14:textId="77777777" w:rsidR="00615F84" w:rsidRPr="009C22A0" w:rsidRDefault="00615F84" w:rsidP="00AE5C37">
            <w:pPr>
              <w:pStyle w:val="Heading3"/>
              <w:tabs>
                <w:tab w:val="clear" w:pos="227"/>
                <w:tab w:val="clear" w:pos="907"/>
                <w:tab w:val="left" w:pos="1119"/>
                <w:tab w:val="center" w:pos="4536"/>
                <w:tab w:val="right" w:pos="9072"/>
              </w:tabs>
              <w:ind w:left="-57" w:right="-57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  <w:r w:rsidRPr="009C22A0">
              <w:rPr>
                <w:rFonts w:ascii="Angsana New" w:hAnsi="Angsana New"/>
                <w:i w:val="0"/>
                <w:iCs w:val="0"/>
                <w:sz w:val="30"/>
                <w:szCs w:val="30"/>
                <w:cs/>
              </w:rPr>
              <w:t>แสดงสิทธิ</w:t>
            </w:r>
          </w:p>
          <w:p w14:paraId="62E3D4B9" w14:textId="77777777" w:rsidR="00615F84" w:rsidRPr="009C22A0" w:rsidRDefault="00615F84" w:rsidP="00AE5C37">
            <w:pPr>
              <w:pStyle w:val="Heading3"/>
              <w:tabs>
                <w:tab w:val="clear" w:pos="227"/>
                <w:tab w:val="clear" w:pos="907"/>
                <w:tab w:val="left" w:pos="1119"/>
                <w:tab w:val="center" w:pos="4536"/>
                <w:tab w:val="right" w:pos="9072"/>
              </w:tabs>
              <w:ind w:left="-57" w:right="-57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  <w:r w:rsidRPr="009C22A0">
              <w:rPr>
                <w:rFonts w:ascii="Angsana New" w:hAnsi="Angsana New"/>
                <w:i w:val="0"/>
                <w:iCs w:val="0"/>
                <w:sz w:val="30"/>
                <w:szCs w:val="30"/>
              </w:rPr>
              <w:t>(</w:t>
            </w:r>
            <w:r w:rsidRPr="009C22A0">
              <w:rPr>
                <w:rFonts w:ascii="Angsana New" w:hAnsi="Angsana New"/>
                <w:i w:val="0"/>
                <w:iCs w:val="0"/>
                <w:sz w:val="30"/>
                <w:szCs w:val="30"/>
                <w:cs/>
              </w:rPr>
              <w:t>บาท</w:t>
            </w:r>
            <w:r w:rsidRPr="009C22A0">
              <w:rPr>
                <w:rFonts w:ascii="Angsana New" w:hAnsi="Angsana New"/>
                <w:i w:val="0"/>
                <w:iCs w:val="0"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bottom"/>
          </w:tcPr>
          <w:p w14:paraId="59649A6B" w14:textId="77777777" w:rsidR="00615F84" w:rsidRPr="009C22A0" w:rsidRDefault="00615F84" w:rsidP="00AE5C37">
            <w:pPr>
              <w:pStyle w:val="Heading3"/>
              <w:tabs>
                <w:tab w:val="center" w:pos="4536"/>
                <w:tab w:val="right" w:pos="9072"/>
              </w:tabs>
              <w:ind w:left="-169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vAlign w:val="bottom"/>
          </w:tcPr>
          <w:p w14:paraId="0384D337" w14:textId="77777777" w:rsidR="00615F84" w:rsidRPr="009C22A0" w:rsidRDefault="00615F84" w:rsidP="00AE5C37">
            <w:pPr>
              <w:tabs>
                <w:tab w:val="clear" w:pos="227"/>
                <w:tab w:val="left" w:pos="1119"/>
              </w:tabs>
              <w:ind w:left="-57" w:right="-57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9A79E61" w14:textId="77777777" w:rsidR="00615F84" w:rsidRPr="009C22A0" w:rsidRDefault="00615F84" w:rsidP="00AE5C37">
            <w:pPr>
              <w:tabs>
                <w:tab w:val="clear" w:pos="227"/>
                <w:tab w:val="left" w:pos="1119"/>
              </w:tabs>
              <w:ind w:left="-57" w:right="-57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E73A7F5" w14:textId="77777777" w:rsidR="00615F84" w:rsidRPr="009C22A0" w:rsidRDefault="00615F84" w:rsidP="00AE5C37">
            <w:pPr>
              <w:pStyle w:val="Heading3"/>
              <w:tabs>
                <w:tab w:val="clear" w:pos="227"/>
                <w:tab w:val="left" w:pos="1119"/>
                <w:tab w:val="center" w:pos="4536"/>
                <w:tab w:val="right" w:pos="9072"/>
              </w:tabs>
              <w:ind w:left="-57" w:right="-57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  <w:r w:rsidRPr="009C22A0">
              <w:rPr>
                <w:rFonts w:ascii="Angsana New" w:hAnsi="Angsana New"/>
                <w:i w:val="0"/>
                <w:iCs w:val="0"/>
                <w:sz w:val="30"/>
                <w:szCs w:val="30"/>
                <w:cs/>
              </w:rPr>
              <w:t>ทุนที่ชำระแล้ว</w:t>
            </w:r>
          </w:p>
          <w:p w14:paraId="45FF4F19" w14:textId="77777777" w:rsidR="00615F84" w:rsidRPr="009C22A0" w:rsidRDefault="00615F84" w:rsidP="00AE5C37">
            <w:pPr>
              <w:pStyle w:val="Heading3"/>
              <w:tabs>
                <w:tab w:val="clear" w:pos="227"/>
                <w:tab w:val="left" w:pos="1119"/>
                <w:tab w:val="center" w:pos="4536"/>
                <w:tab w:val="right" w:pos="9072"/>
              </w:tabs>
              <w:ind w:left="-57" w:right="-57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  <w:r w:rsidRPr="009C22A0">
              <w:rPr>
                <w:rFonts w:ascii="Angsana New" w:hAnsi="Angsana New"/>
                <w:i w:val="0"/>
                <w:iCs w:val="0"/>
                <w:sz w:val="30"/>
                <w:szCs w:val="30"/>
              </w:rPr>
              <w:t>(</w:t>
            </w:r>
            <w:r w:rsidRPr="009C22A0">
              <w:rPr>
                <w:rFonts w:ascii="Angsana New" w:hAnsi="Angsana New"/>
                <w:i w:val="0"/>
                <w:iCs w:val="0"/>
                <w:sz w:val="30"/>
                <w:szCs w:val="30"/>
                <w:cs/>
              </w:rPr>
              <w:t>บาท</w:t>
            </w:r>
            <w:r w:rsidRPr="009C22A0">
              <w:rPr>
                <w:rFonts w:ascii="Angsana New" w:hAnsi="Angsana New"/>
                <w:i w:val="0"/>
                <w:iCs w:val="0"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bottom"/>
          </w:tcPr>
          <w:p w14:paraId="6E8A5DE7" w14:textId="77777777" w:rsidR="00615F84" w:rsidRPr="009C22A0" w:rsidRDefault="00615F84" w:rsidP="00AE5C37">
            <w:pPr>
              <w:pStyle w:val="Heading3"/>
              <w:tabs>
                <w:tab w:val="center" w:pos="4536"/>
                <w:tab w:val="right" w:pos="9072"/>
              </w:tabs>
              <w:ind w:left="-169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</w:p>
        </w:tc>
        <w:tc>
          <w:tcPr>
            <w:tcW w:w="909" w:type="dxa"/>
            <w:tcBorders>
              <w:bottom w:val="single" w:sz="4" w:space="0" w:color="auto"/>
            </w:tcBorders>
            <w:vAlign w:val="bottom"/>
          </w:tcPr>
          <w:p w14:paraId="4D414F5E" w14:textId="77777777" w:rsidR="00615F84" w:rsidRPr="009C22A0" w:rsidRDefault="00615F84" w:rsidP="00AE5C37">
            <w:pPr>
              <w:pStyle w:val="Heading3"/>
              <w:tabs>
                <w:tab w:val="clear" w:pos="227"/>
                <w:tab w:val="left" w:pos="1119"/>
                <w:tab w:val="center" w:pos="4536"/>
                <w:tab w:val="right" w:pos="9072"/>
              </w:tabs>
              <w:ind w:left="-57" w:right="-57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</w:p>
          <w:p w14:paraId="5D8EAB14" w14:textId="77777777" w:rsidR="00615F84" w:rsidRPr="009C22A0" w:rsidRDefault="00615F84" w:rsidP="00AE5C37">
            <w:pPr>
              <w:ind w:left="-57" w:right="-57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546079D" w14:textId="77777777" w:rsidR="00615F84" w:rsidRPr="009C22A0" w:rsidRDefault="00615F84" w:rsidP="00AE5C37">
            <w:pPr>
              <w:pStyle w:val="Heading3"/>
              <w:tabs>
                <w:tab w:val="clear" w:pos="227"/>
                <w:tab w:val="left" w:pos="1119"/>
                <w:tab w:val="center" w:pos="4536"/>
                <w:tab w:val="right" w:pos="9072"/>
              </w:tabs>
              <w:ind w:left="-57" w:right="-57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  <w:r w:rsidRPr="009C22A0">
              <w:rPr>
                <w:rFonts w:ascii="Angsana New" w:hAnsi="Angsana New"/>
                <w:i w:val="0"/>
                <w:iCs w:val="0"/>
                <w:sz w:val="30"/>
                <w:szCs w:val="30"/>
                <w:cs/>
              </w:rPr>
              <w:t>ส่วนเกินมูลค่าหุ้น</w:t>
            </w:r>
          </w:p>
          <w:p w14:paraId="2A9EFAB6" w14:textId="77777777" w:rsidR="00615F84" w:rsidRPr="009C22A0" w:rsidRDefault="00615F84" w:rsidP="00AE5C37">
            <w:pPr>
              <w:pStyle w:val="Heading3"/>
              <w:tabs>
                <w:tab w:val="clear" w:pos="227"/>
                <w:tab w:val="left" w:pos="1119"/>
                <w:tab w:val="center" w:pos="4536"/>
                <w:tab w:val="right" w:pos="9072"/>
              </w:tabs>
              <w:ind w:left="-57" w:right="-57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  <w:r w:rsidRPr="009C22A0">
              <w:rPr>
                <w:rFonts w:ascii="Angsana New" w:hAnsi="Angsana New"/>
                <w:i w:val="0"/>
                <w:iCs w:val="0"/>
                <w:sz w:val="30"/>
                <w:szCs w:val="30"/>
              </w:rPr>
              <w:t>(</w:t>
            </w:r>
            <w:r w:rsidRPr="009C22A0">
              <w:rPr>
                <w:rFonts w:ascii="Angsana New" w:hAnsi="Angsana New"/>
                <w:i w:val="0"/>
                <w:iCs w:val="0"/>
                <w:sz w:val="30"/>
                <w:szCs w:val="30"/>
                <w:cs/>
              </w:rPr>
              <w:t>บาท</w:t>
            </w:r>
            <w:r w:rsidRPr="009C22A0">
              <w:rPr>
                <w:rFonts w:ascii="Angsana New" w:hAnsi="Angsana New"/>
                <w:i w:val="0"/>
                <w:iCs w:val="0"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bottom"/>
          </w:tcPr>
          <w:p w14:paraId="3004E871" w14:textId="77777777" w:rsidR="00615F84" w:rsidRPr="009C22A0" w:rsidRDefault="00615F84" w:rsidP="00AE5C37">
            <w:pPr>
              <w:pStyle w:val="Heading3"/>
              <w:tabs>
                <w:tab w:val="clear" w:pos="227"/>
                <w:tab w:val="left" w:pos="1119"/>
                <w:tab w:val="center" w:pos="4536"/>
                <w:tab w:val="right" w:pos="9072"/>
              </w:tabs>
              <w:ind w:left="-169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  <w:cs/>
              </w:rPr>
            </w:pPr>
          </w:p>
        </w:tc>
        <w:tc>
          <w:tcPr>
            <w:tcW w:w="1315" w:type="dxa"/>
            <w:tcBorders>
              <w:bottom w:val="single" w:sz="4" w:space="0" w:color="auto"/>
            </w:tcBorders>
            <w:vAlign w:val="bottom"/>
          </w:tcPr>
          <w:p w14:paraId="4A34DF1F" w14:textId="77777777" w:rsidR="00615F84" w:rsidRPr="009C22A0" w:rsidRDefault="00615F84" w:rsidP="00AE5C37">
            <w:pPr>
              <w:pStyle w:val="Heading3"/>
              <w:tabs>
                <w:tab w:val="clear" w:pos="227"/>
                <w:tab w:val="center" w:pos="4536"/>
                <w:tab w:val="right" w:pos="9072"/>
              </w:tabs>
              <w:ind w:left="-57" w:right="-57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  <w:r w:rsidRPr="009C22A0">
              <w:rPr>
                <w:rFonts w:ascii="Angsana New" w:hAnsi="Angsana New"/>
                <w:i w:val="0"/>
                <w:iCs w:val="0"/>
                <w:sz w:val="30"/>
                <w:szCs w:val="30"/>
                <w:cs/>
              </w:rPr>
              <w:t>จำนวนใบสำคัญแสดงสิทธิที่</w:t>
            </w:r>
          </w:p>
          <w:p w14:paraId="696093A2" w14:textId="77777777" w:rsidR="00615F84" w:rsidRPr="009C22A0" w:rsidRDefault="00615F84" w:rsidP="00AE5C37">
            <w:pPr>
              <w:pStyle w:val="Heading3"/>
              <w:tabs>
                <w:tab w:val="clear" w:pos="227"/>
                <w:tab w:val="center" w:pos="4536"/>
                <w:tab w:val="right" w:pos="9072"/>
              </w:tabs>
              <w:ind w:left="-57" w:right="-57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  <w:r w:rsidRPr="009C22A0">
              <w:rPr>
                <w:rFonts w:ascii="Angsana New" w:hAnsi="Angsana New"/>
                <w:i w:val="0"/>
                <w:iCs w:val="0"/>
                <w:sz w:val="30"/>
                <w:szCs w:val="30"/>
                <w:cs/>
              </w:rPr>
              <w:t>ยังไม่ได้ถูก</w:t>
            </w:r>
          </w:p>
          <w:p w14:paraId="390C92DB" w14:textId="77777777" w:rsidR="00615F84" w:rsidRPr="009C22A0" w:rsidRDefault="00615F84" w:rsidP="00AE5C37">
            <w:pPr>
              <w:pStyle w:val="Heading3"/>
              <w:tabs>
                <w:tab w:val="clear" w:pos="227"/>
                <w:tab w:val="center" w:pos="4536"/>
                <w:tab w:val="right" w:pos="9072"/>
              </w:tabs>
              <w:ind w:left="-57" w:right="-57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  <w:r w:rsidRPr="009C22A0">
              <w:rPr>
                <w:rFonts w:ascii="Angsana New" w:hAnsi="Angsana New"/>
                <w:i w:val="0"/>
                <w:iCs w:val="0"/>
                <w:sz w:val="30"/>
                <w:szCs w:val="30"/>
                <w:cs/>
              </w:rPr>
              <w:t>ใช้สิทธิ (หน่วย)</w:t>
            </w:r>
          </w:p>
        </w:tc>
        <w:tc>
          <w:tcPr>
            <w:tcW w:w="236" w:type="dxa"/>
            <w:vAlign w:val="bottom"/>
          </w:tcPr>
          <w:p w14:paraId="326AAFB4" w14:textId="77777777" w:rsidR="00615F84" w:rsidRPr="009C22A0" w:rsidRDefault="00615F84" w:rsidP="00AE5C37">
            <w:pPr>
              <w:pStyle w:val="Heading3"/>
              <w:tabs>
                <w:tab w:val="clear" w:pos="227"/>
                <w:tab w:val="left" w:pos="1119"/>
                <w:tab w:val="center" w:pos="4536"/>
                <w:tab w:val="right" w:pos="9072"/>
              </w:tabs>
              <w:ind w:left="-169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  <w:cs/>
              </w:rPr>
            </w:pPr>
          </w:p>
        </w:tc>
        <w:tc>
          <w:tcPr>
            <w:tcW w:w="1587" w:type="dxa"/>
            <w:tcBorders>
              <w:bottom w:val="single" w:sz="4" w:space="0" w:color="auto"/>
            </w:tcBorders>
            <w:vAlign w:val="bottom"/>
          </w:tcPr>
          <w:p w14:paraId="41E3658E" w14:textId="77777777" w:rsidR="00615F84" w:rsidRPr="009C22A0" w:rsidRDefault="00615F84" w:rsidP="00AE5C37">
            <w:pPr>
              <w:pStyle w:val="Heading3"/>
              <w:tabs>
                <w:tab w:val="clear" w:pos="227"/>
                <w:tab w:val="left" w:pos="1119"/>
                <w:tab w:val="center" w:pos="4536"/>
                <w:tab w:val="right" w:pos="9072"/>
              </w:tabs>
              <w:ind w:left="-57" w:right="-57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</w:p>
          <w:p w14:paraId="4BBBD845" w14:textId="77777777" w:rsidR="00615F84" w:rsidRPr="009C22A0" w:rsidRDefault="00615F84" w:rsidP="00AE5C37">
            <w:pPr>
              <w:pStyle w:val="Heading3"/>
              <w:tabs>
                <w:tab w:val="clear" w:pos="227"/>
                <w:tab w:val="left" w:pos="1119"/>
                <w:tab w:val="center" w:pos="4536"/>
                <w:tab w:val="right" w:pos="9072"/>
              </w:tabs>
              <w:ind w:left="-57" w:right="-57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  <w:r w:rsidRPr="009C22A0">
              <w:rPr>
                <w:rFonts w:ascii="Angsana New" w:hAnsi="Angsana New"/>
                <w:i w:val="0"/>
                <w:iCs w:val="0"/>
                <w:sz w:val="30"/>
                <w:szCs w:val="30"/>
                <w:cs/>
              </w:rPr>
              <w:t>วันที่จดทะเบียน</w:t>
            </w:r>
          </w:p>
          <w:p w14:paraId="0064A730" w14:textId="77777777" w:rsidR="00615F84" w:rsidRPr="009C22A0" w:rsidRDefault="00615F84" w:rsidP="00AE5C37">
            <w:pPr>
              <w:pStyle w:val="Heading3"/>
              <w:tabs>
                <w:tab w:val="clear" w:pos="227"/>
                <w:tab w:val="left" w:pos="1119"/>
                <w:tab w:val="center" w:pos="4536"/>
                <w:tab w:val="right" w:pos="9072"/>
              </w:tabs>
              <w:ind w:left="-57" w:right="-57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  <w:r w:rsidRPr="009C22A0">
              <w:rPr>
                <w:rFonts w:ascii="Angsana New" w:hAnsi="Angsana New"/>
                <w:i w:val="0"/>
                <w:iCs w:val="0"/>
                <w:sz w:val="30"/>
                <w:szCs w:val="30"/>
                <w:cs/>
              </w:rPr>
              <w:t>การเพิ่มทุนที่ออกและชำระแล้วกับกระทรวงพาณิชย์</w:t>
            </w:r>
          </w:p>
        </w:tc>
      </w:tr>
      <w:tr w:rsidR="00615F84" w:rsidRPr="009C22A0" w14:paraId="0CC87B6F" w14:textId="77777777" w:rsidTr="00AE5C37">
        <w:trPr>
          <w:trHeight w:val="322"/>
        </w:trPr>
        <w:tc>
          <w:tcPr>
            <w:tcW w:w="1569" w:type="dxa"/>
          </w:tcPr>
          <w:p w14:paraId="1A54EF8D" w14:textId="7938A3FD" w:rsidR="00615F84" w:rsidRPr="009C22A0" w:rsidRDefault="00DB505F" w:rsidP="00AE5C37">
            <w:pPr>
              <w:pStyle w:val="Heading3"/>
              <w:tabs>
                <w:tab w:val="center" w:pos="4536"/>
                <w:tab w:val="right" w:pos="9072"/>
              </w:tabs>
              <w:ind w:left="-113" w:right="-113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  <w:r>
              <w:rPr>
                <w:rFonts w:ascii="Angsana New" w:hAnsi="Angsana New"/>
                <w:i w:val="0"/>
                <w:iCs w:val="0"/>
                <w:sz w:val="30"/>
                <w:szCs w:val="30"/>
              </w:rPr>
              <w:t>23</w:t>
            </w:r>
            <w:r>
              <w:rPr>
                <w:rFonts w:ascii="Angsana New" w:hAnsi="Angsana New"/>
                <w:i w:val="0"/>
                <w:iCs w:val="0"/>
                <w:sz w:val="30"/>
                <w:szCs w:val="30"/>
                <w:cs/>
              </w:rPr>
              <w:t xml:space="preserve"> พฤษภาคม </w:t>
            </w:r>
            <w:r>
              <w:rPr>
                <w:rFonts w:ascii="Angsana New" w:hAnsi="Angsana New"/>
                <w:i w:val="0"/>
                <w:iCs w:val="0"/>
                <w:sz w:val="30"/>
                <w:szCs w:val="30"/>
              </w:rPr>
              <w:t>2568</w:t>
            </w:r>
          </w:p>
        </w:tc>
        <w:tc>
          <w:tcPr>
            <w:tcW w:w="236" w:type="dxa"/>
          </w:tcPr>
          <w:p w14:paraId="4776A1DB" w14:textId="77777777" w:rsidR="00615F84" w:rsidRPr="009C22A0" w:rsidRDefault="00615F84" w:rsidP="00AE5C37">
            <w:pPr>
              <w:pStyle w:val="Heading3"/>
              <w:tabs>
                <w:tab w:val="center" w:pos="4536"/>
                <w:tab w:val="right" w:pos="9072"/>
              </w:tabs>
              <w:ind w:left="-103" w:right="176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</w:p>
        </w:tc>
        <w:tc>
          <w:tcPr>
            <w:tcW w:w="1209" w:type="dxa"/>
          </w:tcPr>
          <w:p w14:paraId="2D2C19CA" w14:textId="2E620B1A" w:rsidR="00615F84" w:rsidRPr="009C22A0" w:rsidRDefault="00DB505F" w:rsidP="00E51DD6">
            <w:pPr>
              <w:pStyle w:val="Heading3"/>
              <w:tabs>
                <w:tab w:val="clear" w:pos="907"/>
                <w:tab w:val="center" w:pos="4536"/>
                <w:tab w:val="right" w:pos="9072"/>
              </w:tabs>
              <w:ind w:left="-117" w:right="-96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  <w:cs/>
              </w:rPr>
            </w:pPr>
            <w:r>
              <w:rPr>
                <w:rFonts w:ascii="Angsana New" w:hAnsi="Angsana New"/>
                <w:i w:val="0"/>
                <w:iCs w:val="0"/>
                <w:sz w:val="30"/>
                <w:szCs w:val="30"/>
              </w:rPr>
              <w:t>191</w:t>
            </w:r>
          </w:p>
        </w:tc>
        <w:tc>
          <w:tcPr>
            <w:tcW w:w="236" w:type="dxa"/>
          </w:tcPr>
          <w:p w14:paraId="0FE61BF3" w14:textId="77777777" w:rsidR="00615F84" w:rsidRPr="009C22A0" w:rsidRDefault="00615F84" w:rsidP="00AE5C37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</w:p>
        </w:tc>
        <w:tc>
          <w:tcPr>
            <w:tcW w:w="1077" w:type="dxa"/>
          </w:tcPr>
          <w:p w14:paraId="09CAEA49" w14:textId="3302DE8B" w:rsidR="00615F84" w:rsidRPr="009C22A0" w:rsidRDefault="00DB505F" w:rsidP="00E51DD6">
            <w:pPr>
              <w:pStyle w:val="Heading3"/>
              <w:tabs>
                <w:tab w:val="clear" w:pos="907"/>
                <w:tab w:val="center" w:pos="4536"/>
                <w:tab w:val="right" w:pos="9072"/>
              </w:tabs>
              <w:ind w:left="-117" w:right="-96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  <w:r>
              <w:rPr>
                <w:rFonts w:ascii="Angsana New" w:hAnsi="Angsana New"/>
                <w:i w:val="0"/>
                <w:iCs w:val="0"/>
                <w:sz w:val="30"/>
                <w:szCs w:val="30"/>
              </w:rPr>
              <w:t>47</w:t>
            </w:r>
            <w:r w:rsidR="00F66EA1" w:rsidRPr="00F66EA1">
              <w:rPr>
                <w:rFonts w:ascii="Angsana New" w:hAnsi="Angsana New"/>
                <w:i w:val="0"/>
                <w:iCs w:val="0"/>
                <w:sz w:val="30"/>
                <w:szCs w:val="30"/>
              </w:rPr>
              <w:t>7</w:t>
            </w:r>
            <w:r w:rsidR="00495432">
              <w:rPr>
                <w:rFonts w:ascii="Angsana New" w:hAnsi="Angsana New"/>
                <w:i w:val="0"/>
                <w:iCs w:val="0"/>
                <w:sz w:val="30"/>
                <w:szCs w:val="30"/>
                <w:cs/>
              </w:rPr>
              <w:t>.</w:t>
            </w:r>
            <w:r w:rsidR="00F66EA1" w:rsidRPr="00F66EA1">
              <w:rPr>
                <w:rFonts w:ascii="Angsana New" w:hAnsi="Angsana New"/>
                <w:i w:val="0"/>
                <w:iCs w:val="0"/>
                <w:sz w:val="30"/>
                <w:szCs w:val="30"/>
              </w:rPr>
              <w:t>50</w:t>
            </w:r>
          </w:p>
        </w:tc>
        <w:tc>
          <w:tcPr>
            <w:tcW w:w="236" w:type="dxa"/>
          </w:tcPr>
          <w:p w14:paraId="488A9E0D" w14:textId="77777777" w:rsidR="00615F84" w:rsidRPr="009C22A0" w:rsidRDefault="00615F84" w:rsidP="00AE5C37">
            <w:pPr>
              <w:pStyle w:val="Heading3"/>
              <w:tabs>
                <w:tab w:val="center" w:pos="4536"/>
                <w:tab w:val="right" w:pos="9072"/>
              </w:tabs>
              <w:ind w:right="157"/>
              <w:jc w:val="right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</w:p>
        </w:tc>
        <w:tc>
          <w:tcPr>
            <w:tcW w:w="907" w:type="dxa"/>
          </w:tcPr>
          <w:p w14:paraId="08DE4705" w14:textId="7F063906" w:rsidR="00615F84" w:rsidRPr="009C22A0" w:rsidRDefault="00DB505F" w:rsidP="00E51DD6">
            <w:pPr>
              <w:pStyle w:val="Heading3"/>
              <w:tabs>
                <w:tab w:val="clear" w:pos="907"/>
                <w:tab w:val="center" w:pos="4536"/>
                <w:tab w:val="right" w:pos="9072"/>
              </w:tabs>
              <w:ind w:left="-117" w:right="-96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  <w:r>
              <w:rPr>
                <w:rFonts w:ascii="Angsana New" w:hAnsi="Angsana New"/>
                <w:i w:val="0"/>
                <w:iCs w:val="0"/>
                <w:sz w:val="30"/>
                <w:szCs w:val="30"/>
              </w:rPr>
              <w:t>9</w:t>
            </w:r>
            <w:r w:rsidR="00F66EA1" w:rsidRPr="00F66EA1">
              <w:rPr>
                <w:rFonts w:ascii="Angsana New" w:hAnsi="Angsana New"/>
                <w:i w:val="0"/>
                <w:iCs w:val="0"/>
                <w:sz w:val="30"/>
                <w:szCs w:val="30"/>
              </w:rPr>
              <w:t>5</w:t>
            </w:r>
            <w:r w:rsidR="00495432">
              <w:rPr>
                <w:rFonts w:ascii="Angsana New" w:hAnsi="Angsana New"/>
                <w:i w:val="0"/>
                <w:iCs w:val="0"/>
                <w:sz w:val="30"/>
                <w:szCs w:val="30"/>
                <w:cs/>
              </w:rPr>
              <w:t>.</w:t>
            </w:r>
            <w:r w:rsidR="00F66EA1" w:rsidRPr="00F66EA1">
              <w:rPr>
                <w:rFonts w:ascii="Angsana New" w:hAnsi="Angsana New"/>
                <w:i w:val="0"/>
                <w:iCs w:val="0"/>
                <w:sz w:val="30"/>
                <w:szCs w:val="30"/>
              </w:rPr>
              <w:t>50</w:t>
            </w:r>
          </w:p>
        </w:tc>
        <w:tc>
          <w:tcPr>
            <w:tcW w:w="236" w:type="dxa"/>
          </w:tcPr>
          <w:p w14:paraId="52574CAD" w14:textId="77777777" w:rsidR="00615F84" w:rsidRPr="009C22A0" w:rsidRDefault="00615F84" w:rsidP="00AE5C37">
            <w:pPr>
              <w:pStyle w:val="Heading3"/>
              <w:tabs>
                <w:tab w:val="center" w:pos="4536"/>
                <w:tab w:val="right" w:pos="9072"/>
              </w:tabs>
              <w:ind w:right="148"/>
              <w:jc w:val="right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</w:p>
        </w:tc>
        <w:tc>
          <w:tcPr>
            <w:tcW w:w="909" w:type="dxa"/>
          </w:tcPr>
          <w:p w14:paraId="7A257C16" w14:textId="5BDE1E0D" w:rsidR="00615F84" w:rsidRPr="009C22A0" w:rsidRDefault="00DB505F" w:rsidP="00E51DD6">
            <w:pPr>
              <w:pStyle w:val="Heading3"/>
              <w:tabs>
                <w:tab w:val="clear" w:pos="907"/>
                <w:tab w:val="center" w:pos="4536"/>
                <w:tab w:val="right" w:pos="9072"/>
              </w:tabs>
              <w:ind w:left="-117" w:right="-96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  <w:r>
              <w:rPr>
                <w:rFonts w:ascii="Angsana New" w:hAnsi="Angsana New"/>
                <w:i w:val="0"/>
                <w:iCs w:val="0"/>
                <w:sz w:val="30"/>
                <w:szCs w:val="30"/>
              </w:rPr>
              <w:t>382</w:t>
            </w:r>
          </w:p>
        </w:tc>
        <w:tc>
          <w:tcPr>
            <w:tcW w:w="236" w:type="dxa"/>
          </w:tcPr>
          <w:p w14:paraId="0B163FC5" w14:textId="77777777" w:rsidR="00615F84" w:rsidRPr="009C22A0" w:rsidRDefault="00615F84" w:rsidP="00AE5C37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</w:p>
        </w:tc>
        <w:tc>
          <w:tcPr>
            <w:tcW w:w="1315" w:type="dxa"/>
          </w:tcPr>
          <w:p w14:paraId="6F993212" w14:textId="26DB1F84" w:rsidR="00615F84" w:rsidRPr="009C22A0" w:rsidRDefault="00DB505F" w:rsidP="00E51DD6">
            <w:pPr>
              <w:pStyle w:val="Heading3"/>
              <w:tabs>
                <w:tab w:val="clear" w:pos="907"/>
                <w:tab w:val="center" w:pos="4536"/>
                <w:tab w:val="right" w:pos="9072"/>
              </w:tabs>
              <w:ind w:left="-117" w:right="-96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  <w:r>
              <w:rPr>
                <w:rFonts w:ascii="Angsana New" w:hAnsi="Angsana New"/>
                <w:i w:val="0"/>
                <w:iCs w:val="0"/>
                <w:sz w:val="30"/>
                <w:szCs w:val="30"/>
              </w:rPr>
              <w:t>102,664,328</w:t>
            </w:r>
          </w:p>
        </w:tc>
        <w:tc>
          <w:tcPr>
            <w:tcW w:w="236" w:type="dxa"/>
          </w:tcPr>
          <w:p w14:paraId="6322BDA5" w14:textId="77777777" w:rsidR="00615F84" w:rsidRPr="009C22A0" w:rsidRDefault="00615F84" w:rsidP="00AE5C37">
            <w:pPr>
              <w:pStyle w:val="Heading3"/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</w:p>
        </w:tc>
        <w:tc>
          <w:tcPr>
            <w:tcW w:w="1587" w:type="dxa"/>
          </w:tcPr>
          <w:p w14:paraId="46D24C5E" w14:textId="070A2FB9" w:rsidR="00615F84" w:rsidRPr="009C22A0" w:rsidRDefault="00D8704F" w:rsidP="00D8704F">
            <w:pPr>
              <w:pStyle w:val="Heading3"/>
              <w:tabs>
                <w:tab w:val="center" w:pos="4536"/>
                <w:tab w:val="right" w:pos="9072"/>
              </w:tabs>
              <w:ind w:left="-113" w:right="-113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  <w:r>
              <w:rPr>
                <w:rFonts w:ascii="Angsana New" w:hAnsi="Angsana New"/>
                <w:i w:val="0"/>
                <w:iCs w:val="0"/>
                <w:sz w:val="30"/>
                <w:szCs w:val="30"/>
              </w:rPr>
              <w:t>30</w:t>
            </w:r>
            <w:r>
              <w:rPr>
                <w:rFonts w:ascii="Angsana New" w:hAnsi="Angsana New"/>
                <w:i w:val="0"/>
                <w:iCs w:val="0"/>
                <w:sz w:val="30"/>
                <w:szCs w:val="30"/>
                <w:cs/>
              </w:rPr>
              <w:t xml:space="preserve"> พฤษภาคม </w:t>
            </w:r>
            <w:r>
              <w:rPr>
                <w:rFonts w:ascii="Angsana New" w:hAnsi="Angsana New"/>
                <w:i w:val="0"/>
                <w:iCs w:val="0"/>
                <w:sz w:val="30"/>
                <w:szCs w:val="30"/>
              </w:rPr>
              <w:t>2568</w:t>
            </w:r>
          </w:p>
        </w:tc>
      </w:tr>
    </w:tbl>
    <w:p w14:paraId="0233F72B" w14:textId="77777777" w:rsidR="00615F84" w:rsidRPr="009C22A0" w:rsidRDefault="00615F84" w:rsidP="00615F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1E9DD5AF" w14:textId="23D8158A" w:rsidR="00615F84" w:rsidRPr="009C22A0" w:rsidRDefault="00615F84" w:rsidP="00615F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pacing w:val="-2"/>
          <w:sz w:val="30"/>
          <w:szCs w:val="30"/>
        </w:rPr>
      </w:pPr>
      <w:r w:rsidRPr="009C22A0">
        <w:rPr>
          <w:rFonts w:ascii="Angsana New" w:hAnsi="Angsana New"/>
          <w:spacing w:val="-2"/>
          <w:sz w:val="30"/>
          <w:szCs w:val="30"/>
          <w:cs/>
        </w:rPr>
        <w:t xml:space="preserve">วันที่ </w:t>
      </w:r>
      <w:r w:rsidRPr="009C22A0">
        <w:rPr>
          <w:rFonts w:ascii="Angsana New" w:hAnsi="Angsana New"/>
          <w:spacing w:val="-2"/>
          <w:sz w:val="30"/>
          <w:szCs w:val="30"/>
        </w:rPr>
        <w:t>23</w:t>
      </w:r>
      <w:r w:rsidRPr="009C22A0">
        <w:rPr>
          <w:rFonts w:ascii="Angsana New" w:hAnsi="Angsana New"/>
          <w:spacing w:val="-2"/>
          <w:sz w:val="30"/>
          <w:szCs w:val="30"/>
          <w:cs/>
        </w:rPr>
        <w:t xml:space="preserve"> พฤษภาคม </w:t>
      </w:r>
      <w:r w:rsidRPr="009C22A0">
        <w:rPr>
          <w:rFonts w:ascii="Angsana New" w:hAnsi="Angsana New"/>
          <w:spacing w:val="-2"/>
          <w:sz w:val="30"/>
          <w:szCs w:val="30"/>
        </w:rPr>
        <w:t>2568</w:t>
      </w:r>
      <w:r w:rsidRPr="009C22A0">
        <w:rPr>
          <w:rFonts w:ascii="Angsana New" w:hAnsi="Angsana New"/>
          <w:spacing w:val="-2"/>
          <w:sz w:val="30"/>
          <w:szCs w:val="30"/>
          <w:cs/>
        </w:rPr>
        <w:t xml:space="preserve"> เป็นวันใช้สิทธิครั้งสุดท้ายของ </w:t>
      </w:r>
      <w:r w:rsidRPr="009C22A0">
        <w:rPr>
          <w:rFonts w:ascii="Angsana New" w:hAnsi="Angsana New"/>
          <w:spacing w:val="-2"/>
          <w:sz w:val="30"/>
          <w:szCs w:val="30"/>
        </w:rPr>
        <w:t>TM-W1</w:t>
      </w:r>
      <w:r w:rsidRPr="009C22A0">
        <w:rPr>
          <w:rFonts w:ascii="Angsana New" w:hAnsi="Angsana New"/>
          <w:spacing w:val="-2"/>
          <w:sz w:val="30"/>
          <w:szCs w:val="30"/>
          <w:cs/>
        </w:rPr>
        <w:t xml:space="preserve"> โดยส่วนที่ยังไม่ใช้สิทธิจำนวน </w:t>
      </w:r>
      <w:r w:rsidRPr="009C22A0">
        <w:rPr>
          <w:rFonts w:ascii="Angsana New" w:hAnsi="Angsana New"/>
          <w:spacing w:val="-2"/>
          <w:sz w:val="30"/>
          <w:szCs w:val="30"/>
        </w:rPr>
        <w:t>102,664,328</w:t>
      </w:r>
      <w:r w:rsidRPr="009C22A0">
        <w:rPr>
          <w:rFonts w:ascii="Angsana New" w:hAnsi="Angsana New"/>
          <w:spacing w:val="-2"/>
          <w:sz w:val="30"/>
          <w:szCs w:val="30"/>
          <w:cs/>
        </w:rPr>
        <w:t xml:space="preserve"> หน่วยได้พ้นสภาพการเป็นหลักทรัพย์จดทะเบียนในตลาดหลักทรัพย์ เอ็ม เอ ไอ </w:t>
      </w:r>
      <w:r w:rsidR="009B6A83">
        <w:rPr>
          <w:rFonts w:ascii="Angsana New" w:hAnsi="Angsana New"/>
          <w:spacing w:val="-2"/>
          <w:sz w:val="30"/>
          <w:szCs w:val="30"/>
          <w:cs/>
        </w:rPr>
        <w:t>เมื่อ</w:t>
      </w:r>
      <w:r w:rsidR="009B6A83" w:rsidRPr="009C22A0">
        <w:rPr>
          <w:rFonts w:ascii="Angsana New" w:hAnsi="Angsana New"/>
          <w:spacing w:val="-2"/>
          <w:sz w:val="30"/>
          <w:szCs w:val="30"/>
          <w:cs/>
        </w:rPr>
        <w:t xml:space="preserve">วันที่ </w:t>
      </w:r>
      <w:r w:rsidR="009B6A83" w:rsidRPr="009C22A0">
        <w:rPr>
          <w:rFonts w:ascii="Angsana New" w:hAnsi="Angsana New"/>
          <w:spacing w:val="-2"/>
          <w:sz w:val="30"/>
          <w:szCs w:val="30"/>
        </w:rPr>
        <w:t>2</w:t>
      </w:r>
      <w:r w:rsidR="009B6A83">
        <w:rPr>
          <w:rFonts w:ascii="Angsana New" w:hAnsi="Angsana New"/>
          <w:spacing w:val="-2"/>
          <w:sz w:val="30"/>
          <w:szCs w:val="30"/>
        </w:rPr>
        <w:t>4</w:t>
      </w:r>
      <w:r w:rsidR="009B6A83" w:rsidRPr="009C22A0">
        <w:rPr>
          <w:rFonts w:ascii="Angsana New" w:hAnsi="Angsana New"/>
          <w:spacing w:val="-2"/>
          <w:sz w:val="30"/>
          <w:szCs w:val="30"/>
          <w:cs/>
        </w:rPr>
        <w:t xml:space="preserve"> พฤษภาคม </w:t>
      </w:r>
      <w:r w:rsidR="009B6A83" w:rsidRPr="009C22A0">
        <w:rPr>
          <w:rFonts w:ascii="Angsana New" w:hAnsi="Angsana New"/>
          <w:spacing w:val="-2"/>
          <w:sz w:val="30"/>
          <w:szCs w:val="30"/>
        </w:rPr>
        <w:t>2568</w:t>
      </w:r>
      <w:r w:rsidR="009B6A83" w:rsidRPr="009C22A0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9C22A0">
        <w:rPr>
          <w:rFonts w:ascii="Angsana New" w:hAnsi="Angsana New"/>
          <w:spacing w:val="-2"/>
          <w:sz w:val="30"/>
          <w:szCs w:val="30"/>
          <w:cs/>
        </w:rPr>
        <w:t xml:space="preserve">ผู้ถือหลักทรัพย์ </w:t>
      </w:r>
      <w:r w:rsidRPr="009C22A0">
        <w:rPr>
          <w:rFonts w:ascii="Angsana New" w:hAnsi="Angsana New"/>
          <w:spacing w:val="-2"/>
          <w:sz w:val="30"/>
          <w:szCs w:val="30"/>
        </w:rPr>
        <w:t>TM-W1</w:t>
      </w:r>
      <w:r w:rsidRPr="009C22A0">
        <w:rPr>
          <w:rFonts w:ascii="Angsana New" w:hAnsi="Angsana New"/>
          <w:spacing w:val="-2"/>
          <w:sz w:val="30"/>
          <w:szCs w:val="30"/>
          <w:cs/>
        </w:rPr>
        <w:t xml:space="preserve"> ไม่สามารถใช้สิทธิใด</w:t>
      </w:r>
      <w:r w:rsidR="00E51DD6">
        <w:rPr>
          <w:rFonts w:ascii="Angsana New" w:hAnsi="Angsana New"/>
          <w:spacing w:val="-2"/>
          <w:sz w:val="30"/>
          <w:szCs w:val="30"/>
        </w:rPr>
        <w:t xml:space="preserve"> </w:t>
      </w:r>
      <w:r w:rsidRPr="009C22A0">
        <w:rPr>
          <w:rFonts w:ascii="Angsana New" w:hAnsi="Angsana New"/>
          <w:spacing w:val="-2"/>
          <w:sz w:val="30"/>
          <w:szCs w:val="30"/>
          <w:cs/>
        </w:rPr>
        <w:t>ๆ</w:t>
      </w:r>
      <w:r w:rsidR="00E51DD6">
        <w:rPr>
          <w:rFonts w:ascii="Angsana New" w:hAnsi="Angsana New"/>
          <w:spacing w:val="-2"/>
          <w:sz w:val="30"/>
          <w:szCs w:val="30"/>
        </w:rPr>
        <w:t xml:space="preserve"> </w:t>
      </w:r>
      <w:r w:rsidRPr="009C22A0">
        <w:rPr>
          <w:rFonts w:ascii="Angsana New" w:hAnsi="Angsana New"/>
          <w:spacing w:val="-2"/>
          <w:sz w:val="30"/>
          <w:szCs w:val="30"/>
          <w:cs/>
        </w:rPr>
        <w:t>ได้อีก</w:t>
      </w:r>
    </w:p>
    <w:p w14:paraId="15DEC43C" w14:textId="77777777" w:rsidR="00615F84" w:rsidRDefault="00615F84" w:rsidP="00E847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highlight w:val="cyan"/>
        </w:rPr>
      </w:pPr>
    </w:p>
    <w:p w14:paraId="1874A758" w14:textId="77777777" w:rsidR="00DB505F" w:rsidRDefault="00DB505F" w:rsidP="00E847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highlight w:val="cyan"/>
        </w:rPr>
      </w:pPr>
    </w:p>
    <w:p w14:paraId="0B24853A" w14:textId="77777777" w:rsidR="00615F84" w:rsidRDefault="00615F84" w:rsidP="00E847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highlight w:val="cyan"/>
        </w:rPr>
      </w:pPr>
    </w:p>
    <w:p w14:paraId="20CF1EF8" w14:textId="77777777" w:rsidR="00D70FF3" w:rsidRPr="00DB505F" w:rsidRDefault="00D70FF3" w:rsidP="00D70F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UPC" w:hAnsi="AngsanaUPC" w:cs="AngsanaUPC"/>
          <w:sz w:val="30"/>
          <w:szCs w:val="30"/>
        </w:rPr>
      </w:pPr>
      <w:r w:rsidRPr="00DB505F">
        <w:rPr>
          <w:rFonts w:ascii="AngsanaUPC" w:hAnsi="AngsanaUPC" w:cs="AngsanaUPC"/>
          <w:b/>
          <w:bCs/>
          <w:sz w:val="30"/>
          <w:szCs w:val="30"/>
          <w:cs/>
        </w:rPr>
        <w:lastRenderedPageBreak/>
        <w:t>ทุนเรือนหุ้น</w:t>
      </w:r>
    </w:p>
    <w:p w14:paraId="44E3CC43" w14:textId="77777777" w:rsidR="00D70FF3" w:rsidRPr="00DB505F" w:rsidRDefault="00D70FF3" w:rsidP="00D70F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UPC" w:hAnsi="AngsanaUPC" w:cs="AngsanaUPC"/>
          <w:sz w:val="30"/>
          <w:szCs w:val="30"/>
        </w:rPr>
      </w:pPr>
    </w:p>
    <w:tbl>
      <w:tblPr>
        <w:tblW w:w="9675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2554"/>
        <w:gridCol w:w="986"/>
        <w:gridCol w:w="238"/>
        <w:gridCol w:w="1260"/>
        <w:gridCol w:w="237"/>
        <w:gridCol w:w="1276"/>
        <w:gridCol w:w="283"/>
        <w:gridCol w:w="1276"/>
        <w:gridCol w:w="284"/>
        <w:gridCol w:w="1281"/>
      </w:tblGrid>
      <w:tr w:rsidR="00D70FF3" w:rsidRPr="00DB505F" w14:paraId="23AFF635" w14:textId="77777777" w:rsidTr="001F03A6">
        <w:trPr>
          <w:tblHeader/>
        </w:trPr>
        <w:tc>
          <w:tcPr>
            <w:tcW w:w="2554" w:type="dxa"/>
          </w:tcPr>
          <w:p w14:paraId="721FFAB5" w14:textId="77777777" w:rsidR="00D70FF3" w:rsidRPr="00DB505F" w:rsidRDefault="00D70FF3" w:rsidP="001845A6">
            <w:pPr>
              <w:ind w:left="-72" w:right="-102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986" w:type="dxa"/>
          </w:tcPr>
          <w:p w14:paraId="4FE1DFD3" w14:textId="77777777" w:rsidR="00D70FF3" w:rsidRPr="00DB505F" w:rsidRDefault="00D70FF3" w:rsidP="001845A6">
            <w:pPr>
              <w:jc w:val="center"/>
              <w:rPr>
                <w:rFonts w:ascii="AngsanaUPC" w:hAnsi="AngsanaUPC" w:cs="AngsanaUPC"/>
                <w:i/>
                <w:iCs/>
                <w:sz w:val="30"/>
                <w:szCs w:val="30"/>
              </w:rPr>
            </w:pPr>
          </w:p>
        </w:tc>
        <w:tc>
          <w:tcPr>
            <w:tcW w:w="238" w:type="dxa"/>
          </w:tcPr>
          <w:p w14:paraId="2754750D" w14:textId="77777777" w:rsidR="00D70FF3" w:rsidRPr="00DB505F" w:rsidRDefault="00D70FF3" w:rsidP="001845A6">
            <w:pPr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5897" w:type="dxa"/>
            <w:gridSpan w:val="7"/>
            <w:tcBorders>
              <w:bottom w:val="single" w:sz="4" w:space="0" w:color="auto"/>
            </w:tcBorders>
          </w:tcPr>
          <w:p w14:paraId="6E1B2D91" w14:textId="77777777" w:rsidR="00D70FF3" w:rsidRPr="00DB505F" w:rsidRDefault="00D70FF3" w:rsidP="001845A6">
            <w:pPr>
              <w:jc w:val="center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DB505F">
              <w:rPr>
                <w:rFonts w:ascii="AngsanaUPC" w:hAnsi="AngsanaUPC" w:cs="AngsanaUPC"/>
                <w:sz w:val="30"/>
                <w:szCs w:val="30"/>
                <w:cs/>
              </w:rPr>
              <w:t>พันหุ้น / พันบาท</w:t>
            </w:r>
          </w:p>
        </w:tc>
      </w:tr>
      <w:tr w:rsidR="00D70FF3" w:rsidRPr="00DB505F" w14:paraId="7925D0AB" w14:textId="77777777" w:rsidTr="001F03A6">
        <w:trPr>
          <w:tblHeader/>
        </w:trPr>
        <w:tc>
          <w:tcPr>
            <w:tcW w:w="2554" w:type="dxa"/>
          </w:tcPr>
          <w:p w14:paraId="308523B3" w14:textId="77777777" w:rsidR="00D70FF3" w:rsidRPr="00DB505F" w:rsidRDefault="00D70FF3" w:rsidP="001845A6">
            <w:pPr>
              <w:ind w:left="-72" w:right="-102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986" w:type="dxa"/>
          </w:tcPr>
          <w:p w14:paraId="7EB758B3" w14:textId="77777777" w:rsidR="00D70FF3" w:rsidRPr="00DB505F" w:rsidRDefault="00D70FF3" w:rsidP="001845A6">
            <w:pPr>
              <w:jc w:val="center"/>
              <w:rPr>
                <w:rFonts w:ascii="AngsanaUPC" w:hAnsi="AngsanaUPC" w:cs="AngsanaUPC"/>
                <w:i/>
                <w:iCs/>
                <w:sz w:val="30"/>
                <w:szCs w:val="30"/>
              </w:rPr>
            </w:pPr>
          </w:p>
        </w:tc>
        <w:tc>
          <w:tcPr>
            <w:tcW w:w="238" w:type="dxa"/>
          </w:tcPr>
          <w:p w14:paraId="5AD2C097" w14:textId="77777777" w:rsidR="00D70FF3" w:rsidRPr="00DB505F" w:rsidRDefault="00D70FF3" w:rsidP="001845A6">
            <w:pPr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773" w:type="dxa"/>
            <w:gridSpan w:val="3"/>
            <w:tcBorders>
              <w:bottom w:val="single" w:sz="4" w:space="0" w:color="auto"/>
            </w:tcBorders>
          </w:tcPr>
          <w:p w14:paraId="62333A8B" w14:textId="042CCC70" w:rsidR="00D70FF3" w:rsidRPr="00DB505F" w:rsidRDefault="00DB505F" w:rsidP="001845A6">
            <w:pPr>
              <w:ind w:left="-118"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DB505F">
              <w:rPr>
                <w:rFonts w:ascii="AngsanaUPC" w:hAnsi="AngsanaUPC" w:cs="AngsanaUPC"/>
                <w:sz w:val="30"/>
                <w:szCs w:val="30"/>
              </w:rPr>
              <w:t>30</w:t>
            </w:r>
            <w:r w:rsidRPr="00DB505F">
              <w:rPr>
                <w:rFonts w:ascii="AngsanaUPC" w:hAnsi="AngsanaUPC" w:cs="AngsanaUPC"/>
                <w:sz w:val="30"/>
                <w:szCs w:val="30"/>
                <w:cs/>
              </w:rPr>
              <w:t xml:space="preserve"> มิถุนายน </w:t>
            </w:r>
            <w:r w:rsidRPr="00DB505F">
              <w:rPr>
                <w:rFonts w:ascii="AngsanaUPC" w:hAnsi="AngsanaUPC" w:cs="AngsanaUPC"/>
                <w:sz w:val="30"/>
                <w:szCs w:val="30"/>
              </w:rPr>
              <w:t>2568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6259D098" w14:textId="77777777" w:rsidR="00D70FF3" w:rsidRPr="00DB505F" w:rsidRDefault="00D70FF3" w:rsidP="001845A6">
            <w:pPr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841" w:type="dxa"/>
            <w:gridSpan w:val="3"/>
            <w:tcBorders>
              <w:bottom w:val="single" w:sz="4" w:space="0" w:color="auto"/>
            </w:tcBorders>
          </w:tcPr>
          <w:p w14:paraId="2AA438DA" w14:textId="55058FE7" w:rsidR="00D70FF3" w:rsidRPr="00DB505F" w:rsidRDefault="00DB505F" w:rsidP="001845A6">
            <w:pPr>
              <w:tabs>
                <w:tab w:val="clear" w:pos="2580"/>
              </w:tabs>
              <w:ind w:left="-101" w:right="-113"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DB505F">
              <w:rPr>
                <w:rFonts w:ascii="AngsanaUPC" w:hAnsi="AngsanaUPC" w:cs="AngsanaUPC"/>
                <w:sz w:val="30"/>
                <w:szCs w:val="30"/>
              </w:rPr>
              <w:t xml:space="preserve">31 </w:t>
            </w:r>
            <w:r w:rsidRPr="00DB505F">
              <w:rPr>
                <w:rFonts w:ascii="AngsanaUPC" w:hAnsi="AngsanaUPC" w:cs="AngsanaUPC"/>
                <w:sz w:val="30"/>
                <w:szCs w:val="30"/>
                <w:cs/>
              </w:rPr>
              <w:t xml:space="preserve">ธันวาคม </w:t>
            </w:r>
            <w:r w:rsidRPr="00DB505F">
              <w:rPr>
                <w:rFonts w:ascii="AngsanaUPC" w:hAnsi="AngsanaUPC" w:cs="AngsanaUPC"/>
                <w:sz w:val="30"/>
                <w:szCs w:val="30"/>
              </w:rPr>
              <w:t>2567</w:t>
            </w:r>
          </w:p>
        </w:tc>
      </w:tr>
      <w:tr w:rsidR="00D70FF3" w:rsidRPr="00D70FF3" w14:paraId="65303011" w14:textId="77777777" w:rsidTr="001F03A6">
        <w:trPr>
          <w:tblHeader/>
        </w:trPr>
        <w:tc>
          <w:tcPr>
            <w:tcW w:w="2554" w:type="dxa"/>
          </w:tcPr>
          <w:p w14:paraId="3AC32948" w14:textId="77777777" w:rsidR="00D70FF3" w:rsidRPr="00DB505F" w:rsidRDefault="00D70FF3" w:rsidP="001845A6">
            <w:pPr>
              <w:ind w:left="-72" w:right="-102"/>
              <w:rPr>
                <w:rFonts w:ascii="AngsanaUPC" w:hAnsi="AngsanaUPC" w:cs="AngsanaUPC"/>
                <w:sz w:val="30"/>
                <w:szCs w:val="30"/>
              </w:rPr>
            </w:pPr>
          </w:p>
          <w:p w14:paraId="6C137E0E" w14:textId="77777777" w:rsidR="00D70FF3" w:rsidRPr="00DB505F" w:rsidRDefault="00D70FF3" w:rsidP="001845A6">
            <w:pPr>
              <w:ind w:left="-72" w:right="-102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986" w:type="dxa"/>
            <w:tcBorders>
              <w:bottom w:val="single" w:sz="4" w:space="0" w:color="auto"/>
            </w:tcBorders>
          </w:tcPr>
          <w:p w14:paraId="42D7C331" w14:textId="77777777" w:rsidR="00D70FF3" w:rsidRPr="00DB505F" w:rsidRDefault="00D70FF3" w:rsidP="001845A6">
            <w:pPr>
              <w:tabs>
                <w:tab w:val="clear" w:pos="680"/>
                <w:tab w:val="clear" w:pos="907"/>
              </w:tabs>
              <w:ind w:left="-114" w:right="-118"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DB505F">
              <w:rPr>
                <w:rFonts w:ascii="AngsanaUPC" w:hAnsi="AngsanaUPC" w:cs="AngsanaUPC"/>
                <w:sz w:val="30"/>
                <w:szCs w:val="30"/>
                <w:cs/>
              </w:rPr>
              <w:t>มูลค่าหุ้น</w:t>
            </w:r>
            <w:r w:rsidRPr="00DB505F">
              <w:rPr>
                <w:rFonts w:ascii="AngsanaUPC" w:hAnsi="AngsanaUPC" w:cs="AngsanaUPC"/>
                <w:sz w:val="30"/>
                <w:szCs w:val="30"/>
              </w:rPr>
              <w:t xml:space="preserve"> (</w:t>
            </w:r>
            <w:r w:rsidRPr="00DB505F">
              <w:rPr>
                <w:rFonts w:ascii="AngsanaUPC" w:hAnsi="AngsanaUPC" w:cs="AngsanaUPC"/>
                <w:sz w:val="30"/>
                <w:szCs w:val="30"/>
                <w:cs/>
              </w:rPr>
              <w:t>บาท</w:t>
            </w:r>
            <w:r w:rsidRPr="00DB505F">
              <w:rPr>
                <w:rFonts w:ascii="AngsanaUPC" w:hAnsi="AngsanaUPC" w:cs="AngsanaUPC"/>
                <w:sz w:val="30"/>
                <w:szCs w:val="30"/>
              </w:rPr>
              <w:t>)</w:t>
            </w:r>
          </w:p>
        </w:tc>
        <w:tc>
          <w:tcPr>
            <w:tcW w:w="238" w:type="dxa"/>
          </w:tcPr>
          <w:p w14:paraId="6A67FC0D" w14:textId="77777777" w:rsidR="00D70FF3" w:rsidRPr="00DB505F" w:rsidRDefault="00D70FF3" w:rsidP="001845A6">
            <w:pPr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323D62FA" w14:textId="77777777" w:rsidR="00D70FF3" w:rsidRPr="00DB505F" w:rsidRDefault="00D70FF3" w:rsidP="001845A6">
            <w:pPr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  <w:p w14:paraId="780AEC01" w14:textId="77777777" w:rsidR="00D70FF3" w:rsidRPr="00DB505F" w:rsidRDefault="00D70FF3" w:rsidP="001845A6">
            <w:pPr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DB505F">
              <w:rPr>
                <w:rFonts w:ascii="AngsanaUPC" w:hAnsi="AngsanaUPC" w:cs="AngsanaUPC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37" w:type="dxa"/>
          </w:tcPr>
          <w:p w14:paraId="560CE4BD" w14:textId="77777777" w:rsidR="00D70FF3" w:rsidRPr="00DB505F" w:rsidRDefault="00D70FF3" w:rsidP="001845A6">
            <w:pPr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47B00299" w14:textId="77777777" w:rsidR="00D70FF3" w:rsidRPr="00DB505F" w:rsidRDefault="00D70FF3" w:rsidP="001845A6">
            <w:pPr>
              <w:jc w:val="center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DB505F">
              <w:rPr>
                <w:rFonts w:ascii="AngsanaUPC" w:hAnsi="AngsanaUPC" w:cs="AngsanaUPC"/>
                <w:sz w:val="30"/>
                <w:szCs w:val="30"/>
                <w:cs/>
              </w:rPr>
              <w:t>จำนวนเงินตามมูลค่าหุ้น</w:t>
            </w:r>
          </w:p>
        </w:tc>
        <w:tc>
          <w:tcPr>
            <w:tcW w:w="283" w:type="dxa"/>
          </w:tcPr>
          <w:p w14:paraId="46607C8D" w14:textId="77777777" w:rsidR="00D70FF3" w:rsidRPr="00DB505F" w:rsidRDefault="00D70FF3" w:rsidP="001845A6">
            <w:pPr>
              <w:jc w:val="center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E97064F" w14:textId="77777777" w:rsidR="00D70FF3" w:rsidRPr="00DB505F" w:rsidRDefault="00D70FF3" w:rsidP="001845A6">
            <w:pPr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  <w:p w14:paraId="02DA03C8" w14:textId="77777777" w:rsidR="00D70FF3" w:rsidRPr="00DB505F" w:rsidRDefault="00D70FF3" w:rsidP="001845A6">
            <w:pPr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DB505F">
              <w:rPr>
                <w:rFonts w:ascii="AngsanaUPC" w:hAnsi="AngsanaUPC" w:cs="AngsanaUPC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84" w:type="dxa"/>
          </w:tcPr>
          <w:p w14:paraId="00CFC589" w14:textId="77777777" w:rsidR="00D70FF3" w:rsidRPr="00DB505F" w:rsidRDefault="00D70FF3" w:rsidP="001845A6">
            <w:pPr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</w:tcPr>
          <w:p w14:paraId="3DD9BCE3" w14:textId="77777777" w:rsidR="00D70FF3" w:rsidRPr="00DB505F" w:rsidRDefault="00D70FF3" w:rsidP="001845A6">
            <w:pPr>
              <w:jc w:val="center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DB505F">
              <w:rPr>
                <w:rFonts w:ascii="AngsanaUPC" w:hAnsi="AngsanaUPC" w:cs="AngsanaUPC"/>
                <w:sz w:val="30"/>
                <w:szCs w:val="30"/>
                <w:cs/>
              </w:rPr>
              <w:t>จำนวนเงินตามมูลค่าหุ้น</w:t>
            </w:r>
          </w:p>
        </w:tc>
      </w:tr>
      <w:tr w:rsidR="00D70FF3" w:rsidRPr="00D70FF3" w14:paraId="1ED7EEA4" w14:textId="77777777" w:rsidTr="001F03A6">
        <w:tc>
          <w:tcPr>
            <w:tcW w:w="2554" w:type="dxa"/>
          </w:tcPr>
          <w:p w14:paraId="04B0E095" w14:textId="77777777" w:rsidR="00D70FF3" w:rsidRPr="00DB505F" w:rsidRDefault="00D70FF3" w:rsidP="001845A6">
            <w:pPr>
              <w:ind w:left="-72" w:right="-102"/>
              <w:rPr>
                <w:rFonts w:ascii="AngsanaUPC" w:hAnsi="AngsanaUPC" w:cs="AngsanaUPC"/>
                <w:sz w:val="30"/>
                <w:szCs w:val="30"/>
              </w:rPr>
            </w:pPr>
            <w:r w:rsidRPr="00DB505F">
              <w:rPr>
                <w:rFonts w:ascii="AngsanaUPC" w:hAnsi="AngsanaUPC" w:cs="AngsanaUPC"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986" w:type="dxa"/>
          </w:tcPr>
          <w:p w14:paraId="10A476E5" w14:textId="77777777" w:rsidR="00D70FF3" w:rsidRPr="00D70FF3" w:rsidRDefault="00D70FF3" w:rsidP="001845A6">
            <w:pPr>
              <w:jc w:val="center"/>
              <w:rPr>
                <w:rFonts w:ascii="AngsanaUPC" w:hAnsi="AngsanaUPC" w:cs="AngsanaUPC"/>
                <w:sz w:val="30"/>
                <w:szCs w:val="30"/>
                <w:highlight w:val="cyan"/>
                <w:cs/>
              </w:rPr>
            </w:pPr>
          </w:p>
        </w:tc>
        <w:tc>
          <w:tcPr>
            <w:tcW w:w="238" w:type="dxa"/>
          </w:tcPr>
          <w:p w14:paraId="1071DC9A" w14:textId="77777777" w:rsidR="00D70FF3" w:rsidRPr="00D70FF3" w:rsidRDefault="00D70FF3" w:rsidP="001845A6">
            <w:pPr>
              <w:jc w:val="center"/>
              <w:rPr>
                <w:rFonts w:ascii="AngsanaUPC" w:hAnsi="AngsanaUPC" w:cs="AngsanaUPC"/>
                <w:sz w:val="30"/>
                <w:szCs w:val="30"/>
                <w:highlight w:val="cyan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B28B644" w14:textId="77777777" w:rsidR="00D70FF3" w:rsidRPr="00D70FF3" w:rsidRDefault="00D70FF3" w:rsidP="001845A6">
            <w:pPr>
              <w:jc w:val="center"/>
              <w:rPr>
                <w:rFonts w:ascii="AngsanaUPC" w:hAnsi="AngsanaUPC" w:cs="AngsanaUPC"/>
                <w:sz w:val="30"/>
                <w:szCs w:val="30"/>
                <w:highlight w:val="cyan"/>
                <w:cs/>
              </w:rPr>
            </w:pPr>
          </w:p>
        </w:tc>
        <w:tc>
          <w:tcPr>
            <w:tcW w:w="237" w:type="dxa"/>
          </w:tcPr>
          <w:p w14:paraId="63E542FD" w14:textId="77777777" w:rsidR="00D70FF3" w:rsidRPr="00D70FF3" w:rsidRDefault="00D70FF3" w:rsidP="001845A6">
            <w:pPr>
              <w:jc w:val="center"/>
              <w:rPr>
                <w:rFonts w:ascii="AngsanaUPC" w:hAnsi="AngsanaUPC" w:cs="AngsanaUPC"/>
                <w:sz w:val="30"/>
                <w:szCs w:val="30"/>
                <w:highlight w:val="cyan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6D47E083" w14:textId="77777777" w:rsidR="00D70FF3" w:rsidRPr="00D70FF3" w:rsidRDefault="00D70FF3" w:rsidP="001845A6">
            <w:pPr>
              <w:jc w:val="center"/>
              <w:rPr>
                <w:rFonts w:ascii="AngsanaUPC" w:hAnsi="AngsanaUPC" w:cs="AngsanaUPC"/>
                <w:sz w:val="30"/>
                <w:szCs w:val="30"/>
                <w:highlight w:val="cyan"/>
                <w:cs/>
              </w:rPr>
            </w:pPr>
          </w:p>
        </w:tc>
        <w:tc>
          <w:tcPr>
            <w:tcW w:w="283" w:type="dxa"/>
          </w:tcPr>
          <w:p w14:paraId="797D0469" w14:textId="77777777" w:rsidR="00D70FF3" w:rsidRPr="00D70FF3" w:rsidRDefault="00D70FF3" w:rsidP="001845A6">
            <w:pPr>
              <w:jc w:val="center"/>
              <w:rPr>
                <w:rFonts w:ascii="AngsanaUPC" w:hAnsi="AngsanaUPC" w:cs="AngsanaUPC"/>
                <w:sz w:val="30"/>
                <w:szCs w:val="30"/>
                <w:highlight w:val="cyan"/>
                <w:cs/>
              </w:rPr>
            </w:pPr>
          </w:p>
        </w:tc>
        <w:tc>
          <w:tcPr>
            <w:tcW w:w="1276" w:type="dxa"/>
          </w:tcPr>
          <w:p w14:paraId="4C1F360A" w14:textId="77777777" w:rsidR="00D70FF3" w:rsidRPr="00D70FF3" w:rsidRDefault="00D70FF3" w:rsidP="001845A6">
            <w:pPr>
              <w:ind w:left="-115" w:right="23"/>
              <w:jc w:val="center"/>
              <w:rPr>
                <w:rFonts w:ascii="AngsanaUPC" w:hAnsi="AngsanaUPC" w:cs="AngsanaUPC"/>
                <w:sz w:val="30"/>
                <w:szCs w:val="30"/>
                <w:highlight w:val="cyan"/>
                <w:cs/>
              </w:rPr>
            </w:pPr>
          </w:p>
        </w:tc>
        <w:tc>
          <w:tcPr>
            <w:tcW w:w="284" w:type="dxa"/>
          </w:tcPr>
          <w:p w14:paraId="64690E40" w14:textId="77777777" w:rsidR="00D70FF3" w:rsidRPr="00D70FF3" w:rsidRDefault="00D70FF3" w:rsidP="001845A6">
            <w:pPr>
              <w:jc w:val="center"/>
              <w:rPr>
                <w:rFonts w:ascii="AngsanaUPC" w:hAnsi="AngsanaUPC" w:cs="AngsanaUPC"/>
                <w:sz w:val="30"/>
                <w:szCs w:val="30"/>
                <w:highlight w:val="cyan"/>
              </w:rPr>
            </w:pPr>
          </w:p>
        </w:tc>
        <w:tc>
          <w:tcPr>
            <w:tcW w:w="1281" w:type="dxa"/>
          </w:tcPr>
          <w:p w14:paraId="2D548751" w14:textId="77777777" w:rsidR="00D70FF3" w:rsidRPr="00D70FF3" w:rsidRDefault="00D70FF3" w:rsidP="001845A6">
            <w:pPr>
              <w:ind w:left="-121" w:right="13"/>
              <w:jc w:val="center"/>
              <w:rPr>
                <w:rFonts w:ascii="AngsanaUPC" w:hAnsi="AngsanaUPC" w:cs="AngsanaUPC"/>
                <w:sz w:val="30"/>
                <w:szCs w:val="30"/>
                <w:highlight w:val="cyan"/>
                <w:cs/>
              </w:rPr>
            </w:pPr>
          </w:p>
        </w:tc>
      </w:tr>
      <w:tr w:rsidR="00D70FF3" w:rsidRPr="00D70FF3" w14:paraId="4414AEAC" w14:textId="77777777" w:rsidTr="001F03A6">
        <w:tc>
          <w:tcPr>
            <w:tcW w:w="2554" w:type="dxa"/>
          </w:tcPr>
          <w:p w14:paraId="28441A57" w14:textId="77777777" w:rsidR="001F03A6" w:rsidRDefault="00DB505F" w:rsidP="001845A6">
            <w:pPr>
              <w:tabs>
                <w:tab w:val="left" w:pos="372"/>
              </w:tabs>
              <w:ind w:left="-72" w:right="-102"/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  <w:r w:rsidRPr="00DB505F">
              <w:rPr>
                <w:rFonts w:ascii="AngsanaUPC" w:hAnsi="AngsanaUPC" w:cs="AngsanaUPC"/>
                <w:sz w:val="30"/>
                <w:szCs w:val="30"/>
                <w:cs/>
              </w:rPr>
              <w:t xml:space="preserve">ณ วันที่ </w:t>
            </w:r>
            <w:r w:rsidRPr="00DB505F">
              <w:rPr>
                <w:rFonts w:ascii="AngsanaUPC" w:hAnsi="AngsanaUPC" w:cs="AngsanaUPC"/>
                <w:sz w:val="30"/>
                <w:szCs w:val="30"/>
              </w:rPr>
              <w:t xml:space="preserve">30 </w:t>
            </w:r>
            <w:r w:rsidRPr="00DB505F">
              <w:rPr>
                <w:rFonts w:ascii="AngsanaUPC" w:hAnsi="AngsanaUPC" w:cs="AngsanaUPC"/>
                <w:sz w:val="30"/>
                <w:szCs w:val="30"/>
                <w:cs/>
              </w:rPr>
              <w:t xml:space="preserve">มิถุนายน </w:t>
            </w:r>
            <w:r w:rsidRPr="00DB505F">
              <w:rPr>
                <w:rFonts w:ascii="AngsanaUPC" w:hAnsi="AngsanaUPC" w:cs="AngsanaUPC"/>
                <w:sz w:val="30"/>
                <w:szCs w:val="30"/>
              </w:rPr>
              <w:t xml:space="preserve">2568 </w:t>
            </w:r>
            <w:r w:rsidRPr="00DB505F">
              <w:rPr>
                <w:rFonts w:ascii="AngsanaUPC" w:hAnsi="AngsanaUPC" w:cs="AngsanaUPC"/>
                <w:sz w:val="30"/>
                <w:szCs w:val="30"/>
                <w:cs/>
              </w:rPr>
              <w:t>และ</w:t>
            </w:r>
            <w:r w:rsidR="001F03A6">
              <w:rPr>
                <w:rFonts w:ascii="AngsanaUPC" w:hAnsi="AngsanaUPC" w:cs="AngsanaUPC"/>
                <w:sz w:val="30"/>
                <w:szCs w:val="30"/>
              </w:rPr>
              <w:t xml:space="preserve">   </w:t>
            </w:r>
          </w:p>
          <w:p w14:paraId="5CEAD69A" w14:textId="4FF5FF5A" w:rsidR="00D70FF3" w:rsidRPr="00DB505F" w:rsidRDefault="001F03A6" w:rsidP="001845A6">
            <w:pPr>
              <w:tabs>
                <w:tab w:val="left" w:pos="372"/>
              </w:tabs>
              <w:ind w:left="-72" w:right="-102"/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 xml:space="preserve">    </w:t>
            </w:r>
            <w:r w:rsidR="00DB505F" w:rsidRPr="00DB505F">
              <w:rPr>
                <w:rFonts w:ascii="AngsanaUPC" w:hAnsi="AngsanaUPC" w:cs="AngsanaUPC"/>
                <w:sz w:val="30"/>
                <w:szCs w:val="30"/>
                <w:cs/>
              </w:rPr>
              <w:t xml:space="preserve">วันที่ </w:t>
            </w:r>
            <w:r w:rsidR="00DB505F" w:rsidRPr="00DB505F">
              <w:rPr>
                <w:rFonts w:ascii="AngsanaUPC" w:hAnsi="AngsanaUPC" w:cs="AngsanaUPC"/>
                <w:sz w:val="30"/>
                <w:szCs w:val="30"/>
              </w:rPr>
              <w:t xml:space="preserve">31 </w:t>
            </w:r>
            <w:r w:rsidR="00DB505F" w:rsidRPr="00DB505F">
              <w:rPr>
                <w:rFonts w:ascii="AngsanaUPC" w:hAnsi="AngsanaUPC" w:cs="AngsanaUPC"/>
                <w:sz w:val="30"/>
                <w:szCs w:val="30"/>
                <w:cs/>
              </w:rPr>
              <w:t xml:space="preserve">ธันวาคม </w:t>
            </w:r>
            <w:r w:rsidR="00DB505F" w:rsidRPr="00DB505F">
              <w:rPr>
                <w:rFonts w:ascii="AngsanaUPC" w:hAnsi="AngsanaUPC" w:cs="AngsanaUPC"/>
                <w:sz w:val="30"/>
                <w:szCs w:val="30"/>
              </w:rPr>
              <w:t>2567</w:t>
            </w:r>
          </w:p>
        </w:tc>
        <w:tc>
          <w:tcPr>
            <w:tcW w:w="986" w:type="dxa"/>
          </w:tcPr>
          <w:p w14:paraId="3837C7A9" w14:textId="77777777" w:rsidR="00D70FF3" w:rsidRPr="00D70FF3" w:rsidRDefault="00D70FF3" w:rsidP="001845A6">
            <w:pPr>
              <w:jc w:val="center"/>
              <w:rPr>
                <w:rFonts w:ascii="AngsanaUPC" w:hAnsi="AngsanaUPC" w:cs="AngsanaUPC"/>
                <w:sz w:val="30"/>
                <w:szCs w:val="30"/>
                <w:highlight w:val="cyan"/>
                <w:cs/>
              </w:rPr>
            </w:pPr>
          </w:p>
        </w:tc>
        <w:tc>
          <w:tcPr>
            <w:tcW w:w="238" w:type="dxa"/>
          </w:tcPr>
          <w:p w14:paraId="4EF35F95" w14:textId="77777777" w:rsidR="00D70FF3" w:rsidRPr="00D70FF3" w:rsidRDefault="00D70FF3" w:rsidP="001845A6">
            <w:pPr>
              <w:jc w:val="center"/>
              <w:rPr>
                <w:rFonts w:ascii="AngsanaUPC" w:hAnsi="AngsanaUPC" w:cs="AngsanaUPC"/>
                <w:sz w:val="30"/>
                <w:szCs w:val="30"/>
                <w:highlight w:val="cyan"/>
              </w:rPr>
            </w:pPr>
          </w:p>
        </w:tc>
        <w:tc>
          <w:tcPr>
            <w:tcW w:w="1260" w:type="dxa"/>
          </w:tcPr>
          <w:p w14:paraId="69A6B204" w14:textId="77777777" w:rsidR="00D70FF3" w:rsidRPr="00DB505F" w:rsidRDefault="00D70FF3" w:rsidP="001845A6">
            <w:pPr>
              <w:jc w:val="center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  <w:tc>
          <w:tcPr>
            <w:tcW w:w="237" w:type="dxa"/>
          </w:tcPr>
          <w:p w14:paraId="3B0829F5" w14:textId="77777777" w:rsidR="00D70FF3" w:rsidRPr="00DB505F" w:rsidRDefault="00D70FF3" w:rsidP="001845A6">
            <w:pPr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76" w:type="dxa"/>
          </w:tcPr>
          <w:p w14:paraId="433E6210" w14:textId="77777777" w:rsidR="00D70FF3" w:rsidRPr="00DB505F" w:rsidRDefault="00D70FF3" w:rsidP="001845A6">
            <w:pPr>
              <w:jc w:val="center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  <w:tc>
          <w:tcPr>
            <w:tcW w:w="283" w:type="dxa"/>
          </w:tcPr>
          <w:p w14:paraId="4B44D348" w14:textId="77777777" w:rsidR="00D70FF3" w:rsidRPr="00DB505F" w:rsidRDefault="00D70FF3" w:rsidP="001845A6">
            <w:pPr>
              <w:jc w:val="center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2A6A5856" w14:textId="77777777" w:rsidR="00D70FF3" w:rsidRPr="00DB505F" w:rsidRDefault="00D70FF3" w:rsidP="001845A6">
            <w:pPr>
              <w:ind w:left="-115" w:right="23"/>
              <w:jc w:val="center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4CCB934A" w14:textId="77777777" w:rsidR="00D70FF3" w:rsidRPr="00DB505F" w:rsidRDefault="00D70FF3" w:rsidP="001845A6">
            <w:pPr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81" w:type="dxa"/>
          </w:tcPr>
          <w:p w14:paraId="38DE52A1" w14:textId="77777777" w:rsidR="00D70FF3" w:rsidRPr="00DB505F" w:rsidRDefault="00D70FF3" w:rsidP="001845A6">
            <w:pPr>
              <w:ind w:left="-121" w:right="13"/>
              <w:jc w:val="center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</w:tr>
      <w:tr w:rsidR="00DB505F" w:rsidRPr="00D70FF3" w14:paraId="2F38A31C" w14:textId="77777777" w:rsidTr="001F03A6">
        <w:tc>
          <w:tcPr>
            <w:tcW w:w="2554" w:type="dxa"/>
          </w:tcPr>
          <w:p w14:paraId="687DE18F" w14:textId="28A5B85E" w:rsidR="00DB505F" w:rsidRPr="00DB505F" w:rsidRDefault="001F03A6" w:rsidP="00DB505F">
            <w:pPr>
              <w:tabs>
                <w:tab w:val="left" w:pos="372"/>
              </w:tabs>
              <w:ind w:left="-72" w:right="-102"/>
              <w:jc w:val="thaiDistribute"/>
              <w:rPr>
                <w:rFonts w:ascii="AngsanaUPC" w:hAnsi="AngsanaUPC" w:cs="AngsanaUPC"/>
                <w:sz w:val="30"/>
                <w:szCs w:val="30"/>
                <w:cs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 xml:space="preserve">    </w:t>
            </w:r>
            <w:r w:rsidR="00DB505F" w:rsidRPr="00DB505F">
              <w:rPr>
                <w:rFonts w:ascii="AngsanaUPC" w:hAnsi="AngsanaUPC" w:cs="AngsanaUPC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986" w:type="dxa"/>
          </w:tcPr>
          <w:p w14:paraId="40432C6D" w14:textId="225B6F29" w:rsidR="00DB505F" w:rsidRPr="00DB505F" w:rsidRDefault="00DB505F" w:rsidP="00DB505F">
            <w:pPr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DB505F">
              <w:rPr>
                <w:rFonts w:ascii="AngsanaUPC" w:hAnsi="AngsanaUPC" w:cs="AngsanaUPC"/>
                <w:sz w:val="30"/>
                <w:szCs w:val="30"/>
              </w:rPr>
              <w:t>0.50</w:t>
            </w:r>
          </w:p>
        </w:tc>
        <w:tc>
          <w:tcPr>
            <w:tcW w:w="238" w:type="dxa"/>
          </w:tcPr>
          <w:p w14:paraId="6C0C26A4" w14:textId="77777777" w:rsidR="00DB505F" w:rsidRPr="00D70FF3" w:rsidRDefault="00DB505F" w:rsidP="00DB505F">
            <w:pPr>
              <w:jc w:val="center"/>
              <w:rPr>
                <w:rFonts w:ascii="AngsanaUPC" w:hAnsi="AngsanaUPC" w:cs="AngsanaUPC"/>
                <w:sz w:val="30"/>
                <w:szCs w:val="30"/>
                <w:highlight w:val="cyan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293341A3" w14:textId="643DDE51" w:rsidR="00DB505F" w:rsidRPr="00DB505F" w:rsidRDefault="00DB505F" w:rsidP="00DB505F">
            <w:pPr>
              <w:tabs>
                <w:tab w:val="decimal" w:pos="774"/>
              </w:tabs>
              <w:ind w:left="-120" w:right="30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DB505F">
              <w:rPr>
                <w:rFonts w:ascii="AngsanaUPC" w:hAnsi="AngsanaUPC" w:cs="AngsanaUPC"/>
                <w:sz w:val="30"/>
                <w:szCs w:val="30"/>
              </w:rPr>
              <w:t>410,667</w:t>
            </w:r>
          </w:p>
        </w:tc>
        <w:tc>
          <w:tcPr>
            <w:tcW w:w="237" w:type="dxa"/>
            <w:vAlign w:val="bottom"/>
          </w:tcPr>
          <w:p w14:paraId="2E69DEF6" w14:textId="77777777" w:rsidR="00DB505F" w:rsidRPr="00DB505F" w:rsidRDefault="00DB505F" w:rsidP="00DB505F">
            <w:pPr>
              <w:tabs>
                <w:tab w:val="decimal" w:pos="774"/>
              </w:tabs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  <w:vAlign w:val="bottom"/>
          </w:tcPr>
          <w:p w14:paraId="2E9B478E" w14:textId="4DD26F3B" w:rsidR="00DB505F" w:rsidRPr="00DB505F" w:rsidRDefault="00DB505F" w:rsidP="00DB505F">
            <w:pPr>
              <w:tabs>
                <w:tab w:val="decimal" w:pos="774"/>
              </w:tabs>
              <w:ind w:left="-94" w:right="31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DB505F">
              <w:rPr>
                <w:rFonts w:ascii="AngsanaUPC" w:hAnsi="AngsanaUPC" w:cs="AngsanaUPC"/>
                <w:sz w:val="30"/>
                <w:szCs w:val="30"/>
              </w:rPr>
              <w:t>205,333</w:t>
            </w:r>
          </w:p>
        </w:tc>
        <w:tc>
          <w:tcPr>
            <w:tcW w:w="283" w:type="dxa"/>
          </w:tcPr>
          <w:p w14:paraId="1614D14E" w14:textId="77777777" w:rsidR="00DB505F" w:rsidRPr="00DB505F" w:rsidRDefault="00DB505F" w:rsidP="00DB505F">
            <w:pPr>
              <w:tabs>
                <w:tab w:val="decimal" w:pos="774"/>
              </w:tabs>
              <w:jc w:val="right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  <w:vAlign w:val="bottom"/>
          </w:tcPr>
          <w:p w14:paraId="37AE5216" w14:textId="598FAA9B" w:rsidR="00DB505F" w:rsidRPr="00DB505F" w:rsidRDefault="00DB505F" w:rsidP="00DB505F">
            <w:pPr>
              <w:tabs>
                <w:tab w:val="decimal" w:pos="774"/>
              </w:tabs>
              <w:ind w:left="-115" w:right="23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DB505F">
              <w:rPr>
                <w:rFonts w:ascii="AngsanaUPC" w:hAnsi="AngsanaUPC" w:cs="AngsanaUPC"/>
                <w:sz w:val="30"/>
                <w:szCs w:val="30"/>
              </w:rPr>
              <w:t>410,667</w:t>
            </w:r>
          </w:p>
        </w:tc>
        <w:tc>
          <w:tcPr>
            <w:tcW w:w="284" w:type="dxa"/>
            <w:vAlign w:val="bottom"/>
          </w:tcPr>
          <w:p w14:paraId="358FEB09" w14:textId="77777777" w:rsidR="00DB505F" w:rsidRPr="00DB505F" w:rsidRDefault="00DB505F" w:rsidP="00DB505F">
            <w:pPr>
              <w:tabs>
                <w:tab w:val="decimal" w:pos="774"/>
              </w:tabs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81" w:type="dxa"/>
            <w:tcBorders>
              <w:bottom w:val="double" w:sz="4" w:space="0" w:color="auto"/>
            </w:tcBorders>
            <w:vAlign w:val="bottom"/>
          </w:tcPr>
          <w:p w14:paraId="6D389853" w14:textId="1675F732" w:rsidR="00DB505F" w:rsidRPr="00DB505F" w:rsidRDefault="00DB505F" w:rsidP="00DB505F">
            <w:pPr>
              <w:tabs>
                <w:tab w:val="decimal" w:pos="774"/>
              </w:tabs>
              <w:ind w:left="-121" w:right="13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DB505F">
              <w:rPr>
                <w:rFonts w:ascii="AngsanaUPC" w:hAnsi="AngsanaUPC" w:cs="AngsanaUPC"/>
                <w:sz w:val="30"/>
                <w:szCs w:val="30"/>
              </w:rPr>
              <w:t>205,333</w:t>
            </w:r>
          </w:p>
        </w:tc>
      </w:tr>
      <w:tr w:rsidR="00DB505F" w:rsidRPr="00D70FF3" w14:paraId="4F91C293" w14:textId="77777777" w:rsidTr="001F03A6">
        <w:tc>
          <w:tcPr>
            <w:tcW w:w="2554" w:type="dxa"/>
          </w:tcPr>
          <w:p w14:paraId="2AD645DC" w14:textId="77777777" w:rsidR="00DB505F" w:rsidRPr="00DB505F" w:rsidRDefault="00DB505F" w:rsidP="00DB505F">
            <w:pPr>
              <w:tabs>
                <w:tab w:val="left" w:pos="267"/>
              </w:tabs>
              <w:ind w:left="-72" w:right="-102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DB505F">
              <w:rPr>
                <w:rFonts w:ascii="AngsanaUPC" w:hAnsi="AngsanaUPC" w:cs="AngsanaUPC"/>
                <w:sz w:val="30"/>
                <w:szCs w:val="30"/>
                <w:cs/>
              </w:rPr>
              <w:t>ทุนที่ออกและชำระแล้ว</w:t>
            </w:r>
          </w:p>
        </w:tc>
        <w:tc>
          <w:tcPr>
            <w:tcW w:w="986" w:type="dxa"/>
          </w:tcPr>
          <w:p w14:paraId="7942D6D8" w14:textId="77777777" w:rsidR="00DB505F" w:rsidRPr="00DB505F" w:rsidRDefault="00DB505F" w:rsidP="00DB505F">
            <w:pPr>
              <w:ind w:left="-108" w:right="-108"/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38" w:type="dxa"/>
          </w:tcPr>
          <w:p w14:paraId="14391914" w14:textId="77777777" w:rsidR="00DB505F" w:rsidRPr="00D70FF3" w:rsidRDefault="00DB505F" w:rsidP="00DB505F">
            <w:pPr>
              <w:ind w:right="72"/>
              <w:jc w:val="right"/>
              <w:rPr>
                <w:rFonts w:ascii="AngsanaUPC" w:hAnsi="AngsanaUPC" w:cs="AngsanaUPC"/>
                <w:sz w:val="30"/>
                <w:szCs w:val="30"/>
                <w:highlight w:val="cyan"/>
              </w:rPr>
            </w:pPr>
          </w:p>
        </w:tc>
        <w:tc>
          <w:tcPr>
            <w:tcW w:w="1260" w:type="dxa"/>
          </w:tcPr>
          <w:p w14:paraId="6D83CA70" w14:textId="77777777" w:rsidR="00DB505F" w:rsidRPr="00DB505F" w:rsidRDefault="00DB505F" w:rsidP="00DB505F">
            <w:pPr>
              <w:tabs>
                <w:tab w:val="decimal" w:pos="774"/>
              </w:tabs>
              <w:ind w:right="30"/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37" w:type="dxa"/>
          </w:tcPr>
          <w:p w14:paraId="73FA1109" w14:textId="77777777" w:rsidR="00DB505F" w:rsidRPr="00DB505F" w:rsidRDefault="00DB505F" w:rsidP="00DB505F">
            <w:pPr>
              <w:tabs>
                <w:tab w:val="decimal" w:pos="774"/>
              </w:tabs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76" w:type="dxa"/>
          </w:tcPr>
          <w:p w14:paraId="5B6C8B44" w14:textId="77777777" w:rsidR="00DB505F" w:rsidRPr="00DB505F" w:rsidRDefault="00DB505F" w:rsidP="00DB505F">
            <w:pPr>
              <w:tabs>
                <w:tab w:val="decimal" w:pos="1062"/>
              </w:tabs>
              <w:ind w:left="-94" w:right="31"/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83" w:type="dxa"/>
          </w:tcPr>
          <w:p w14:paraId="6E27996D" w14:textId="77777777" w:rsidR="00DB505F" w:rsidRPr="00DB505F" w:rsidRDefault="00DB505F" w:rsidP="00DB505F">
            <w:pPr>
              <w:tabs>
                <w:tab w:val="clear" w:pos="454"/>
                <w:tab w:val="decimal" w:pos="432"/>
                <w:tab w:val="decimal" w:pos="774"/>
              </w:tabs>
              <w:ind w:left="-108" w:right="-108"/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76" w:type="dxa"/>
          </w:tcPr>
          <w:p w14:paraId="0035CFC1" w14:textId="77777777" w:rsidR="00DB505F" w:rsidRPr="00DB505F" w:rsidRDefault="00DB505F" w:rsidP="00DB505F">
            <w:pPr>
              <w:tabs>
                <w:tab w:val="decimal" w:pos="774"/>
              </w:tabs>
              <w:ind w:left="-115" w:right="23"/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84" w:type="dxa"/>
          </w:tcPr>
          <w:p w14:paraId="2B6FDAFC" w14:textId="77777777" w:rsidR="00DB505F" w:rsidRPr="00DB505F" w:rsidRDefault="00DB505F" w:rsidP="00DB505F">
            <w:pPr>
              <w:tabs>
                <w:tab w:val="decimal" w:pos="774"/>
              </w:tabs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81" w:type="dxa"/>
          </w:tcPr>
          <w:p w14:paraId="7D30AE0A" w14:textId="77777777" w:rsidR="00DB505F" w:rsidRPr="00DB505F" w:rsidRDefault="00DB505F" w:rsidP="00DB505F">
            <w:pPr>
              <w:tabs>
                <w:tab w:val="decimal" w:pos="1062"/>
              </w:tabs>
              <w:ind w:left="-121" w:right="13"/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</w:tr>
      <w:tr w:rsidR="00DB505F" w:rsidRPr="00D70FF3" w14:paraId="3FE538EF" w14:textId="77777777" w:rsidTr="001F03A6">
        <w:tc>
          <w:tcPr>
            <w:tcW w:w="2554" w:type="dxa"/>
          </w:tcPr>
          <w:p w14:paraId="681BA04F" w14:textId="77777777" w:rsidR="001F03A6" w:rsidRDefault="001F03A6" w:rsidP="00DB505F">
            <w:pPr>
              <w:tabs>
                <w:tab w:val="left" w:pos="372"/>
              </w:tabs>
              <w:ind w:left="-72" w:right="-102"/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  <w:r w:rsidRPr="00DB505F">
              <w:rPr>
                <w:rFonts w:ascii="AngsanaUPC" w:hAnsi="AngsanaUPC" w:cs="AngsanaUPC"/>
                <w:sz w:val="30"/>
                <w:szCs w:val="30"/>
                <w:cs/>
              </w:rPr>
              <w:t xml:space="preserve">ณ วันที่ </w:t>
            </w:r>
            <w:r w:rsidRPr="00DB505F">
              <w:rPr>
                <w:rFonts w:ascii="AngsanaUPC" w:hAnsi="AngsanaUPC" w:cs="AngsanaUPC"/>
                <w:sz w:val="30"/>
                <w:szCs w:val="30"/>
              </w:rPr>
              <w:t xml:space="preserve">1 </w:t>
            </w:r>
            <w:r w:rsidRPr="00DB505F">
              <w:rPr>
                <w:rFonts w:ascii="AngsanaUPC" w:hAnsi="AngsanaUPC" w:cs="AngsanaUPC"/>
                <w:sz w:val="30"/>
                <w:szCs w:val="30"/>
                <w:cs/>
              </w:rPr>
              <w:t>มกราคม</w:t>
            </w:r>
            <w:r w:rsidRPr="00DB505F">
              <w:rPr>
                <w:rFonts w:ascii="AngsanaUPC" w:hAnsi="AngsanaUPC" w:cs="AngsanaUPC"/>
                <w:sz w:val="30"/>
                <w:szCs w:val="30"/>
              </w:rPr>
              <w:t xml:space="preserve"> 2568 </w:t>
            </w:r>
            <w:r w:rsidRPr="00DB505F">
              <w:rPr>
                <w:rFonts w:ascii="AngsanaUPC" w:hAnsi="AngsanaUPC" w:cs="AngsanaUPC"/>
                <w:sz w:val="30"/>
                <w:szCs w:val="30"/>
                <w:cs/>
              </w:rPr>
              <w:t xml:space="preserve">และ </w:t>
            </w:r>
            <w:r>
              <w:rPr>
                <w:rFonts w:ascii="AngsanaUPC" w:hAnsi="AngsanaUPC" w:cs="AngsanaUPC"/>
                <w:sz w:val="30"/>
                <w:szCs w:val="30"/>
              </w:rPr>
              <w:t xml:space="preserve">  </w:t>
            </w:r>
          </w:p>
          <w:p w14:paraId="329A232D" w14:textId="4BB1CEEC" w:rsidR="00DB505F" w:rsidRPr="00DB505F" w:rsidRDefault="001F03A6" w:rsidP="00DB505F">
            <w:pPr>
              <w:tabs>
                <w:tab w:val="left" w:pos="372"/>
              </w:tabs>
              <w:ind w:left="-72" w:right="-102"/>
              <w:jc w:val="thaiDistribute"/>
              <w:rPr>
                <w:rFonts w:ascii="AngsanaUPC" w:hAnsi="AngsanaUPC" w:cs="AngsanaUPC"/>
                <w:sz w:val="30"/>
                <w:szCs w:val="30"/>
                <w:cs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 xml:space="preserve">    </w:t>
            </w:r>
            <w:r w:rsidRPr="00DB505F">
              <w:rPr>
                <w:rFonts w:ascii="AngsanaUPC" w:hAnsi="AngsanaUPC" w:cs="AngsanaUPC"/>
                <w:sz w:val="30"/>
                <w:szCs w:val="30"/>
              </w:rPr>
              <w:t>2567</w:t>
            </w:r>
            <w:r>
              <w:rPr>
                <w:rFonts w:ascii="AngsanaUPC" w:hAnsi="AngsanaUPC" w:cs="AngsanaUPC"/>
                <w:sz w:val="30"/>
                <w:szCs w:val="30"/>
              </w:rPr>
              <w:t xml:space="preserve"> </w:t>
            </w:r>
            <w:r w:rsidR="00DB505F" w:rsidRPr="00DB505F">
              <w:rPr>
                <w:rFonts w:ascii="AngsanaUPC" w:hAnsi="AngsanaUPC" w:cs="AngsanaUPC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986" w:type="dxa"/>
          </w:tcPr>
          <w:p w14:paraId="0B867C82" w14:textId="77777777" w:rsidR="001F03A6" w:rsidRDefault="001F03A6" w:rsidP="00DB505F">
            <w:pPr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  <w:p w14:paraId="5E443BEE" w14:textId="1DC78D5A" w:rsidR="00DB505F" w:rsidRPr="00DB505F" w:rsidRDefault="00DB505F" w:rsidP="00DB505F">
            <w:pPr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DB505F">
              <w:rPr>
                <w:rFonts w:ascii="AngsanaUPC" w:hAnsi="AngsanaUPC" w:cs="AngsanaUPC"/>
                <w:sz w:val="30"/>
                <w:szCs w:val="30"/>
              </w:rPr>
              <w:t>0.50</w:t>
            </w:r>
          </w:p>
        </w:tc>
        <w:tc>
          <w:tcPr>
            <w:tcW w:w="238" w:type="dxa"/>
          </w:tcPr>
          <w:p w14:paraId="7ABBF758" w14:textId="77777777" w:rsidR="00DB505F" w:rsidRPr="00D70FF3" w:rsidRDefault="00DB505F" w:rsidP="00DB505F">
            <w:pPr>
              <w:ind w:right="72"/>
              <w:jc w:val="right"/>
              <w:rPr>
                <w:rFonts w:ascii="AngsanaUPC" w:hAnsi="AngsanaUPC" w:cs="AngsanaUPC"/>
                <w:sz w:val="30"/>
                <w:szCs w:val="30"/>
                <w:highlight w:val="cyan"/>
              </w:rPr>
            </w:pPr>
          </w:p>
        </w:tc>
        <w:tc>
          <w:tcPr>
            <w:tcW w:w="1260" w:type="dxa"/>
          </w:tcPr>
          <w:p w14:paraId="14CD5437" w14:textId="77777777" w:rsidR="001F03A6" w:rsidRDefault="001F03A6" w:rsidP="00DB505F">
            <w:pPr>
              <w:tabs>
                <w:tab w:val="decimal" w:pos="774"/>
              </w:tabs>
              <w:ind w:right="30"/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  <w:p w14:paraId="180CDBAA" w14:textId="41632D4A" w:rsidR="00DB505F" w:rsidRPr="00DB505F" w:rsidRDefault="00DB505F" w:rsidP="00DB505F">
            <w:pPr>
              <w:tabs>
                <w:tab w:val="decimal" w:pos="774"/>
              </w:tabs>
              <w:ind w:right="30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DB505F">
              <w:rPr>
                <w:rFonts w:ascii="AngsanaUPC" w:hAnsi="AngsanaUPC" w:cs="AngsanaUPC"/>
                <w:sz w:val="30"/>
                <w:szCs w:val="30"/>
              </w:rPr>
              <w:t>308,000</w:t>
            </w:r>
          </w:p>
        </w:tc>
        <w:tc>
          <w:tcPr>
            <w:tcW w:w="237" w:type="dxa"/>
          </w:tcPr>
          <w:p w14:paraId="4053C36D" w14:textId="77777777" w:rsidR="00DB505F" w:rsidRPr="00DB505F" w:rsidRDefault="00DB505F" w:rsidP="00DB505F">
            <w:pPr>
              <w:tabs>
                <w:tab w:val="decimal" w:pos="774"/>
              </w:tabs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76" w:type="dxa"/>
          </w:tcPr>
          <w:p w14:paraId="26F9ECD3" w14:textId="77777777" w:rsidR="001F03A6" w:rsidRDefault="001F03A6" w:rsidP="00DB505F">
            <w:pPr>
              <w:tabs>
                <w:tab w:val="decimal" w:pos="774"/>
              </w:tabs>
              <w:ind w:left="-94" w:right="31"/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  <w:p w14:paraId="687D0F0D" w14:textId="24247DC6" w:rsidR="00DB505F" w:rsidRPr="00DB505F" w:rsidRDefault="00DB505F" w:rsidP="00DB505F">
            <w:pPr>
              <w:tabs>
                <w:tab w:val="decimal" w:pos="774"/>
              </w:tabs>
              <w:ind w:left="-94" w:right="31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DB505F">
              <w:rPr>
                <w:rFonts w:ascii="AngsanaUPC" w:hAnsi="AngsanaUPC" w:cs="AngsanaUPC"/>
                <w:sz w:val="30"/>
                <w:szCs w:val="30"/>
              </w:rPr>
              <w:t>154,000</w:t>
            </w:r>
          </w:p>
        </w:tc>
        <w:tc>
          <w:tcPr>
            <w:tcW w:w="283" w:type="dxa"/>
          </w:tcPr>
          <w:p w14:paraId="20B7597D" w14:textId="77777777" w:rsidR="00DB505F" w:rsidRPr="00DB505F" w:rsidRDefault="00DB505F" w:rsidP="00DB505F">
            <w:pPr>
              <w:tabs>
                <w:tab w:val="clear" w:pos="454"/>
                <w:tab w:val="decimal" w:pos="432"/>
                <w:tab w:val="decimal" w:pos="774"/>
              </w:tabs>
              <w:ind w:left="-108" w:right="-108"/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76" w:type="dxa"/>
          </w:tcPr>
          <w:p w14:paraId="402CB565" w14:textId="77777777" w:rsidR="001F03A6" w:rsidRDefault="001F03A6" w:rsidP="00DB505F">
            <w:pPr>
              <w:tabs>
                <w:tab w:val="decimal" w:pos="774"/>
              </w:tabs>
              <w:ind w:left="-115" w:right="23"/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  <w:p w14:paraId="34F0DC3D" w14:textId="5CFF1099" w:rsidR="00DB505F" w:rsidRPr="00DB505F" w:rsidRDefault="00DB505F" w:rsidP="00DB505F">
            <w:pPr>
              <w:tabs>
                <w:tab w:val="decimal" w:pos="774"/>
              </w:tabs>
              <w:ind w:left="-115" w:right="23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DB505F">
              <w:rPr>
                <w:rFonts w:ascii="AngsanaUPC" w:hAnsi="AngsanaUPC" w:cs="AngsanaUPC"/>
                <w:sz w:val="30"/>
                <w:szCs w:val="30"/>
              </w:rPr>
              <w:t>308,000</w:t>
            </w:r>
          </w:p>
        </w:tc>
        <w:tc>
          <w:tcPr>
            <w:tcW w:w="284" w:type="dxa"/>
          </w:tcPr>
          <w:p w14:paraId="173DE31C" w14:textId="77777777" w:rsidR="00DB505F" w:rsidRPr="00DB505F" w:rsidRDefault="00DB505F" w:rsidP="00DB505F">
            <w:pPr>
              <w:tabs>
                <w:tab w:val="decimal" w:pos="774"/>
              </w:tabs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81" w:type="dxa"/>
          </w:tcPr>
          <w:p w14:paraId="083BA0F1" w14:textId="77777777" w:rsidR="001F03A6" w:rsidRDefault="001F03A6" w:rsidP="00DB505F">
            <w:pPr>
              <w:tabs>
                <w:tab w:val="decimal" w:pos="774"/>
              </w:tabs>
              <w:ind w:left="-121" w:right="13"/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  <w:p w14:paraId="3C3E5F92" w14:textId="0E37A82E" w:rsidR="00DB505F" w:rsidRPr="00DB505F" w:rsidRDefault="00DB505F" w:rsidP="00DB505F">
            <w:pPr>
              <w:tabs>
                <w:tab w:val="decimal" w:pos="774"/>
              </w:tabs>
              <w:ind w:left="-121" w:right="13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DB505F">
              <w:rPr>
                <w:rFonts w:ascii="AngsanaUPC" w:hAnsi="AngsanaUPC" w:cs="AngsanaUPC"/>
                <w:sz w:val="30"/>
                <w:szCs w:val="30"/>
              </w:rPr>
              <w:t>154,000</w:t>
            </w:r>
          </w:p>
        </w:tc>
      </w:tr>
      <w:tr w:rsidR="00DB505F" w:rsidRPr="00D70FF3" w14:paraId="5AF6494E" w14:textId="77777777" w:rsidTr="001F03A6">
        <w:tc>
          <w:tcPr>
            <w:tcW w:w="2554" w:type="dxa"/>
          </w:tcPr>
          <w:p w14:paraId="51FF5D8E" w14:textId="77777777" w:rsidR="001F03A6" w:rsidRDefault="00DB505F" w:rsidP="001F03A6">
            <w:pPr>
              <w:tabs>
                <w:tab w:val="left" w:pos="372"/>
              </w:tabs>
              <w:ind w:left="-72" w:right="-102"/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  <w:r w:rsidRPr="00DB505F">
              <w:rPr>
                <w:rFonts w:ascii="AngsanaUPC" w:hAnsi="AngsanaUPC" w:cs="AngsanaUPC"/>
                <w:sz w:val="30"/>
                <w:szCs w:val="30"/>
                <w:cs/>
              </w:rPr>
              <w:t>การใช้ใบสำคัญแสดงสิทธิ</w:t>
            </w:r>
          </w:p>
          <w:p w14:paraId="6138F2C0" w14:textId="5DD62DFA" w:rsidR="00DB505F" w:rsidRPr="00DB505F" w:rsidRDefault="001F03A6" w:rsidP="001F03A6">
            <w:pPr>
              <w:tabs>
                <w:tab w:val="left" w:pos="372"/>
              </w:tabs>
              <w:ind w:left="-72" w:right="-102"/>
              <w:jc w:val="thaiDistribute"/>
              <w:rPr>
                <w:rFonts w:ascii="AngsanaUPC" w:hAnsi="AngsanaUPC" w:cs="AngsanaUPC"/>
                <w:sz w:val="30"/>
                <w:szCs w:val="30"/>
                <w:cs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 xml:space="preserve">    </w:t>
            </w:r>
            <w:r w:rsidR="00DB505F" w:rsidRPr="00DB505F">
              <w:rPr>
                <w:rFonts w:ascii="AngsanaUPC" w:hAnsi="AngsanaUPC" w:cs="AngsanaUPC"/>
                <w:sz w:val="30"/>
                <w:szCs w:val="30"/>
                <w:cs/>
              </w:rPr>
              <w:t>ซื้อหุ้นสามัญ</w:t>
            </w:r>
          </w:p>
        </w:tc>
        <w:tc>
          <w:tcPr>
            <w:tcW w:w="986" w:type="dxa"/>
          </w:tcPr>
          <w:p w14:paraId="60C58B9C" w14:textId="77777777" w:rsidR="00DB505F" w:rsidRPr="00DB505F" w:rsidRDefault="00DB505F" w:rsidP="00DB505F">
            <w:pPr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  <w:p w14:paraId="1589D40A" w14:textId="641EF5D2" w:rsidR="00DB505F" w:rsidRPr="00DB505F" w:rsidRDefault="00DB505F" w:rsidP="00DB505F">
            <w:pPr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DB505F">
              <w:rPr>
                <w:rFonts w:ascii="AngsanaUPC" w:hAnsi="AngsanaUPC" w:cs="AngsanaUPC"/>
                <w:sz w:val="30"/>
                <w:szCs w:val="30"/>
              </w:rPr>
              <w:t>0.50</w:t>
            </w:r>
          </w:p>
        </w:tc>
        <w:tc>
          <w:tcPr>
            <w:tcW w:w="238" w:type="dxa"/>
          </w:tcPr>
          <w:p w14:paraId="63983A7A" w14:textId="77777777" w:rsidR="00DB505F" w:rsidRPr="00D70FF3" w:rsidRDefault="00DB505F" w:rsidP="00DB505F">
            <w:pPr>
              <w:ind w:right="72"/>
              <w:jc w:val="right"/>
              <w:rPr>
                <w:rFonts w:ascii="AngsanaUPC" w:hAnsi="AngsanaUPC" w:cs="AngsanaUPC"/>
                <w:sz w:val="30"/>
                <w:szCs w:val="30"/>
                <w:highlight w:val="cyan"/>
              </w:rPr>
            </w:pPr>
          </w:p>
        </w:tc>
        <w:tc>
          <w:tcPr>
            <w:tcW w:w="1260" w:type="dxa"/>
            <w:vAlign w:val="bottom"/>
          </w:tcPr>
          <w:p w14:paraId="62085906" w14:textId="77777777" w:rsidR="00DB505F" w:rsidRPr="00DB505F" w:rsidRDefault="00DB505F" w:rsidP="00DB505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96"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DB505F">
              <w:rPr>
                <w:rFonts w:ascii="AngsanaUPC" w:hAnsi="AngsanaUPC" w:cs="AngsanaUPC"/>
                <w:sz w:val="30"/>
                <w:szCs w:val="30"/>
              </w:rPr>
              <w:t xml:space="preserve">       -</w:t>
            </w:r>
          </w:p>
        </w:tc>
        <w:tc>
          <w:tcPr>
            <w:tcW w:w="237" w:type="dxa"/>
          </w:tcPr>
          <w:p w14:paraId="754C1AEF" w14:textId="77777777" w:rsidR="00DB505F" w:rsidRPr="00DB505F" w:rsidRDefault="00DB505F" w:rsidP="00DB505F">
            <w:pPr>
              <w:tabs>
                <w:tab w:val="decimal" w:pos="774"/>
              </w:tabs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76" w:type="dxa"/>
            <w:vAlign w:val="bottom"/>
          </w:tcPr>
          <w:p w14:paraId="03B24847" w14:textId="77777777" w:rsidR="00DB505F" w:rsidRPr="00DB505F" w:rsidRDefault="00DB505F" w:rsidP="00DB5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96"/>
              </w:tabs>
              <w:ind w:left="-94" w:right="-95"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DB505F">
              <w:rPr>
                <w:rFonts w:ascii="AngsanaUPC" w:hAnsi="AngsanaUPC" w:cs="AngsanaUPC"/>
                <w:sz w:val="30"/>
                <w:szCs w:val="30"/>
              </w:rPr>
              <w:t xml:space="preserve">       -</w:t>
            </w:r>
          </w:p>
        </w:tc>
        <w:tc>
          <w:tcPr>
            <w:tcW w:w="283" w:type="dxa"/>
          </w:tcPr>
          <w:p w14:paraId="698B6C3C" w14:textId="77777777" w:rsidR="00DB505F" w:rsidRPr="00DB505F" w:rsidRDefault="00DB505F" w:rsidP="00DB505F">
            <w:pPr>
              <w:tabs>
                <w:tab w:val="clear" w:pos="454"/>
                <w:tab w:val="decimal" w:pos="432"/>
                <w:tab w:val="decimal" w:pos="774"/>
              </w:tabs>
              <w:ind w:left="-108" w:right="-108"/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76" w:type="dxa"/>
            <w:vAlign w:val="bottom"/>
          </w:tcPr>
          <w:p w14:paraId="24C42C97" w14:textId="6D090F06" w:rsidR="00DB505F" w:rsidRPr="00DB505F" w:rsidRDefault="00DB505F" w:rsidP="00DB505F">
            <w:pPr>
              <w:tabs>
                <w:tab w:val="clear" w:pos="227"/>
                <w:tab w:val="clear" w:pos="454"/>
                <w:tab w:val="clear" w:pos="907"/>
              </w:tabs>
              <w:ind w:left="-94" w:right="-95"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DB505F">
              <w:rPr>
                <w:rFonts w:ascii="AngsanaUPC" w:hAnsi="AngsanaUPC" w:cs="AngsanaUPC"/>
                <w:sz w:val="30"/>
                <w:szCs w:val="30"/>
              </w:rPr>
              <w:t xml:space="preserve">       -</w:t>
            </w:r>
          </w:p>
        </w:tc>
        <w:tc>
          <w:tcPr>
            <w:tcW w:w="284" w:type="dxa"/>
          </w:tcPr>
          <w:p w14:paraId="14EF5AD3" w14:textId="77777777" w:rsidR="00DB505F" w:rsidRPr="00DB505F" w:rsidRDefault="00DB505F" w:rsidP="00DB505F">
            <w:pPr>
              <w:tabs>
                <w:tab w:val="decimal" w:pos="774"/>
              </w:tabs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81" w:type="dxa"/>
            <w:vAlign w:val="bottom"/>
          </w:tcPr>
          <w:p w14:paraId="3D7C0C72" w14:textId="7ED4A36E" w:rsidR="00DB505F" w:rsidRPr="00DB505F" w:rsidRDefault="00DB505F" w:rsidP="00DB505F">
            <w:pPr>
              <w:tabs>
                <w:tab w:val="clear" w:pos="227"/>
                <w:tab w:val="clear" w:pos="454"/>
                <w:tab w:val="clear" w:pos="907"/>
              </w:tabs>
              <w:ind w:left="-94" w:right="-95"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DB505F">
              <w:rPr>
                <w:rFonts w:ascii="AngsanaUPC" w:hAnsi="AngsanaUPC" w:cs="AngsanaUPC"/>
                <w:sz w:val="30"/>
                <w:szCs w:val="30"/>
              </w:rPr>
              <w:t xml:space="preserve">       -</w:t>
            </w:r>
          </w:p>
        </w:tc>
      </w:tr>
      <w:tr w:rsidR="00DB505F" w:rsidRPr="00D70FF3" w14:paraId="52A6BFF6" w14:textId="77777777" w:rsidTr="001F03A6">
        <w:tc>
          <w:tcPr>
            <w:tcW w:w="2554" w:type="dxa"/>
          </w:tcPr>
          <w:p w14:paraId="555EB6AB" w14:textId="77777777" w:rsidR="001F03A6" w:rsidRDefault="00DB505F" w:rsidP="00DB505F">
            <w:pPr>
              <w:tabs>
                <w:tab w:val="left" w:pos="372"/>
              </w:tabs>
              <w:ind w:left="-72" w:right="-102"/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  <w:r w:rsidRPr="00DB505F">
              <w:rPr>
                <w:rFonts w:ascii="AngsanaUPC" w:hAnsi="AngsanaUPC" w:cs="AngsanaUPC"/>
                <w:sz w:val="30"/>
                <w:szCs w:val="30"/>
                <w:cs/>
              </w:rPr>
              <w:t xml:space="preserve">ณ วันที่ </w:t>
            </w:r>
            <w:r w:rsidRPr="00DB505F">
              <w:rPr>
                <w:rFonts w:ascii="AngsanaUPC" w:hAnsi="AngsanaUPC" w:cs="AngsanaUPC"/>
                <w:sz w:val="30"/>
                <w:szCs w:val="30"/>
              </w:rPr>
              <w:t xml:space="preserve">30 </w:t>
            </w:r>
            <w:r w:rsidRPr="00DB505F">
              <w:rPr>
                <w:rFonts w:ascii="AngsanaUPC" w:hAnsi="AngsanaUPC" w:cs="AngsanaUPC"/>
                <w:sz w:val="30"/>
                <w:szCs w:val="30"/>
                <w:cs/>
              </w:rPr>
              <w:t xml:space="preserve">มิถุนายน </w:t>
            </w:r>
            <w:r w:rsidRPr="00DB505F">
              <w:rPr>
                <w:rFonts w:ascii="AngsanaUPC" w:hAnsi="AngsanaUPC" w:cs="AngsanaUPC"/>
                <w:sz w:val="30"/>
                <w:szCs w:val="30"/>
              </w:rPr>
              <w:t xml:space="preserve">2568 </w:t>
            </w:r>
            <w:r w:rsidRPr="00DB505F">
              <w:rPr>
                <w:rFonts w:ascii="AngsanaUPC" w:hAnsi="AngsanaUPC" w:cs="AngsanaUPC"/>
                <w:sz w:val="30"/>
                <w:szCs w:val="30"/>
                <w:cs/>
              </w:rPr>
              <w:t>และ</w:t>
            </w:r>
          </w:p>
          <w:p w14:paraId="356711A6" w14:textId="35705681" w:rsidR="00DB505F" w:rsidRPr="00DB505F" w:rsidRDefault="001F03A6" w:rsidP="00DB505F">
            <w:pPr>
              <w:tabs>
                <w:tab w:val="left" w:pos="372"/>
              </w:tabs>
              <w:ind w:left="-72" w:right="-102"/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 xml:space="preserve">    </w:t>
            </w:r>
            <w:r w:rsidR="00DB505F" w:rsidRPr="00DB505F">
              <w:rPr>
                <w:rFonts w:ascii="AngsanaUPC" w:hAnsi="AngsanaUPC" w:cs="AngsanaUPC"/>
                <w:sz w:val="30"/>
                <w:szCs w:val="30"/>
                <w:cs/>
              </w:rPr>
              <w:t xml:space="preserve">วันที่ </w:t>
            </w:r>
            <w:r w:rsidR="00DB505F" w:rsidRPr="00DB505F">
              <w:rPr>
                <w:rFonts w:ascii="AngsanaUPC" w:hAnsi="AngsanaUPC" w:cs="AngsanaUPC"/>
                <w:sz w:val="30"/>
                <w:szCs w:val="30"/>
              </w:rPr>
              <w:t xml:space="preserve">31 </w:t>
            </w:r>
            <w:r w:rsidR="00DB505F" w:rsidRPr="00DB505F">
              <w:rPr>
                <w:rFonts w:ascii="AngsanaUPC" w:hAnsi="AngsanaUPC" w:cs="AngsanaUPC"/>
                <w:sz w:val="30"/>
                <w:szCs w:val="30"/>
                <w:cs/>
              </w:rPr>
              <w:t xml:space="preserve">ธันวาคม </w:t>
            </w:r>
            <w:r w:rsidR="00DB505F" w:rsidRPr="00DB505F">
              <w:rPr>
                <w:rFonts w:ascii="AngsanaUPC" w:hAnsi="AngsanaUPC" w:cs="AngsanaUPC"/>
                <w:sz w:val="30"/>
                <w:szCs w:val="30"/>
              </w:rPr>
              <w:t>2567</w:t>
            </w:r>
          </w:p>
        </w:tc>
        <w:tc>
          <w:tcPr>
            <w:tcW w:w="986" w:type="dxa"/>
          </w:tcPr>
          <w:p w14:paraId="4E1CDEC0" w14:textId="77777777" w:rsidR="00DB505F" w:rsidRPr="00DB505F" w:rsidRDefault="00DB505F" w:rsidP="00DB505F">
            <w:pPr>
              <w:ind w:left="-108" w:right="-108"/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38" w:type="dxa"/>
          </w:tcPr>
          <w:p w14:paraId="449A5699" w14:textId="77777777" w:rsidR="00DB505F" w:rsidRPr="00D70FF3" w:rsidRDefault="00DB505F" w:rsidP="00DB505F">
            <w:pPr>
              <w:ind w:right="72"/>
              <w:jc w:val="right"/>
              <w:rPr>
                <w:rFonts w:ascii="AngsanaUPC" w:hAnsi="AngsanaUPC" w:cs="AngsanaUPC"/>
                <w:sz w:val="30"/>
                <w:szCs w:val="30"/>
                <w:highlight w:val="cyan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FF9062B" w14:textId="77777777" w:rsidR="00DB505F" w:rsidRPr="00DB505F" w:rsidRDefault="00DB505F" w:rsidP="00DB505F">
            <w:pPr>
              <w:tabs>
                <w:tab w:val="decimal" w:pos="774"/>
              </w:tabs>
              <w:ind w:right="30"/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37" w:type="dxa"/>
          </w:tcPr>
          <w:p w14:paraId="3F6E909D" w14:textId="77777777" w:rsidR="00DB505F" w:rsidRPr="00DB505F" w:rsidRDefault="00DB505F" w:rsidP="00DB505F">
            <w:pPr>
              <w:tabs>
                <w:tab w:val="decimal" w:pos="774"/>
              </w:tabs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0FAEAD95" w14:textId="77777777" w:rsidR="00DB505F" w:rsidRPr="00DB505F" w:rsidRDefault="00DB505F" w:rsidP="00DB505F">
            <w:pPr>
              <w:tabs>
                <w:tab w:val="decimal" w:pos="774"/>
              </w:tabs>
              <w:ind w:left="-94" w:right="31"/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83" w:type="dxa"/>
          </w:tcPr>
          <w:p w14:paraId="3B45D8BD" w14:textId="77777777" w:rsidR="00DB505F" w:rsidRPr="00DB505F" w:rsidRDefault="00DB505F" w:rsidP="00DB505F">
            <w:pPr>
              <w:tabs>
                <w:tab w:val="clear" w:pos="454"/>
                <w:tab w:val="decimal" w:pos="432"/>
                <w:tab w:val="decimal" w:pos="774"/>
              </w:tabs>
              <w:ind w:left="-108" w:right="-108"/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01989990" w14:textId="77777777" w:rsidR="00DB505F" w:rsidRPr="00DB505F" w:rsidRDefault="00DB505F" w:rsidP="00DB505F">
            <w:pPr>
              <w:tabs>
                <w:tab w:val="decimal" w:pos="774"/>
              </w:tabs>
              <w:ind w:left="-115" w:right="23"/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84" w:type="dxa"/>
          </w:tcPr>
          <w:p w14:paraId="5647E70D" w14:textId="77777777" w:rsidR="00DB505F" w:rsidRPr="00DB505F" w:rsidRDefault="00DB505F" w:rsidP="00DB505F">
            <w:pPr>
              <w:tabs>
                <w:tab w:val="decimal" w:pos="774"/>
              </w:tabs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81" w:type="dxa"/>
            <w:tcBorders>
              <w:top w:val="single" w:sz="4" w:space="0" w:color="auto"/>
            </w:tcBorders>
          </w:tcPr>
          <w:p w14:paraId="1F77D157" w14:textId="77777777" w:rsidR="00DB505F" w:rsidRPr="00DB505F" w:rsidRDefault="00DB505F" w:rsidP="00DB505F">
            <w:pPr>
              <w:tabs>
                <w:tab w:val="decimal" w:pos="774"/>
              </w:tabs>
              <w:ind w:left="-121" w:right="13"/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</w:tr>
      <w:tr w:rsidR="00DB505F" w:rsidRPr="00D70FF3" w14:paraId="03AFEDEC" w14:textId="77777777" w:rsidTr="001F03A6">
        <w:tc>
          <w:tcPr>
            <w:tcW w:w="2554" w:type="dxa"/>
          </w:tcPr>
          <w:p w14:paraId="621F1389" w14:textId="7ADD7B13" w:rsidR="00DB505F" w:rsidRPr="00DB505F" w:rsidRDefault="001F03A6" w:rsidP="00DB505F">
            <w:pPr>
              <w:tabs>
                <w:tab w:val="left" w:pos="372"/>
              </w:tabs>
              <w:ind w:left="-72" w:right="-102"/>
              <w:jc w:val="thaiDistribute"/>
              <w:rPr>
                <w:rFonts w:ascii="AngsanaUPC" w:hAnsi="AngsanaUPC" w:cs="AngsanaUPC"/>
                <w:sz w:val="30"/>
                <w:szCs w:val="30"/>
                <w:cs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 xml:space="preserve">    </w:t>
            </w:r>
            <w:r w:rsidR="00DB505F" w:rsidRPr="00DB505F">
              <w:rPr>
                <w:rFonts w:ascii="AngsanaUPC" w:hAnsi="AngsanaUPC" w:cs="AngsanaUPC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986" w:type="dxa"/>
          </w:tcPr>
          <w:p w14:paraId="5D3D606F" w14:textId="6E9B282F" w:rsidR="00DB505F" w:rsidRPr="00DB505F" w:rsidRDefault="00DB505F" w:rsidP="00DB505F">
            <w:pPr>
              <w:ind w:left="-108" w:right="-108"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DB505F">
              <w:rPr>
                <w:rFonts w:ascii="AngsanaUPC" w:hAnsi="AngsanaUPC" w:cs="AngsanaUPC"/>
                <w:sz w:val="30"/>
                <w:szCs w:val="30"/>
              </w:rPr>
              <w:t>0.50</w:t>
            </w:r>
          </w:p>
        </w:tc>
        <w:tc>
          <w:tcPr>
            <w:tcW w:w="238" w:type="dxa"/>
          </w:tcPr>
          <w:p w14:paraId="16A97139" w14:textId="77777777" w:rsidR="00DB505F" w:rsidRPr="00D70FF3" w:rsidRDefault="00DB505F" w:rsidP="00DB505F">
            <w:pPr>
              <w:ind w:right="72"/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7D694496" w14:textId="60483A73" w:rsidR="00DB505F" w:rsidRPr="00DB505F" w:rsidRDefault="00DB505F" w:rsidP="00DB505F">
            <w:pPr>
              <w:tabs>
                <w:tab w:val="decimal" w:pos="774"/>
              </w:tabs>
              <w:ind w:right="30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DB505F">
              <w:rPr>
                <w:rFonts w:ascii="AngsanaUPC" w:hAnsi="AngsanaUPC" w:cs="AngsanaUPC"/>
                <w:sz w:val="30"/>
                <w:szCs w:val="30"/>
              </w:rPr>
              <w:t>308,000</w:t>
            </w:r>
          </w:p>
        </w:tc>
        <w:tc>
          <w:tcPr>
            <w:tcW w:w="237" w:type="dxa"/>
          </w:tcPr>
          <w:p w14:paraId="4A792720" w14:textId="77777777" w:rsidR="00DB505F" w:rsidRPr="00DB505F" w:rsidRDefault="00DB505F" w:rsidP="00DB505F">
            <w:pPr>
              <w:tabs>
                <w:tab w:val="decimal" w:pos="774"/>
              </w:tabs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24DEE18D" w14:textId="7342AC41" w:rsidR="00DB505F" w:rsidRPr="00DB505F" w:rsidRDefault="00DB505F" w:rsidP="00DB505F">
            <w:pPr>
              <w:tabs>
                <w:tab w:val="decimal" w:pos="774"/>
              </w:tabs>
              <w:ind w:left="-94" w:right="31"/>
              <w:jc w:val="right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DB505F">
              <w:rPr>
                <w:rFonts w:ascii="AngsanaUPC" w:hAnsi="AngsanaUPC" w:cs="AngsanaUPC"/>
                <w:sz w:val="30"/>
                <w:szCs w:val="30"/>
              </w:rPr>
              <w:t>154,000</w:t>
            </w:r>
          </w:p>
        </w:tc>
        <w:tc>
          <w:tcPr>
            <w:tcW w:w="283" w:type="dxa"/>
          </w:tcPr>
          <w:p w14:paraId="157F996B" w14:textId="77777777" w:rsidR="00DB505F" w:rsidRPr="00DB505F" w:rsidRDefault="00DB505F" w:rsidP="00DB505F">
            <w:pPr>
              <w:tabs>
                <w:tab w:val="clear" w:pos="454"/>
                <w:tab w:val="decimal" w:pos="432"/>
                <w:tab w:val="decimal" w:pos="774"/>
              </w:tabs>
              <w:ind w:left="-108" w:right="-108"/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5B2D6461" w14:textId="7848C6B7" w:rsidR="00DB505F" w:rsidRPr="00DB505F" w:rsidRDefault="00DB505F" w:rsidP="00DB505F">
            <w:pPr>
              <w:tabs>
                <w:tab w:val="decimal" w:pos="774"/>
              </w:tabs>
              <w:ind w:left="-115" w:right="23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DB505F">
              <w:rPr>
                <w:rFonts w:ascii="AngsanaUPC" w:hAnsi="AngsanaUPC" w:cs="AngsanaUPC"/>
                <w:sz w:val="30"/>
                <w:szCs w:val="30"/>
              </w:rPr>
              <w:t>308,000</w:t>
            </w:r>
          </w:p>
        </w:tc>
        <w:tc>
          <w:tcPr>
            <w:tcW w:w="284" w:type="dxa"/>
          </w:tcPr>
          <w:p w14:paraId="7770B427" w14:textId="77777777" w:rsidR="00DB505F" w:rsidRPr="00DB505F" w:rsidRDefault="00DB505F" w:rsidP="00DB505F">
            <w:pPr>
              <w:tabs>
                <w:tab w:val="decimal" w:pos="774"/>
              </w:tabs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81" w:type="dxa"/>
            <w:tcBorders>
              <w:bottom w:val="double" w:sz="4" w:space="0" w:color="auto"/>
            </w:tcBorders>
          </w:tcPr>
          <w:p w14:paraId="39BC30FB" w14:textId="005A2804" w:rsidR="00DB505F" w:rsidRPr="00DB505F" w:rsidRDefault="00DB505F" w:rsidP="00DB505F">
            <w:pPr>
              <w:tabs>
                <w:tab w:val="decimal" w:pos="774"/>
              </w:tabs>
              <w:ind w:left="-121" w:right="13"/>
              <w:jc w:val="right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DB505F">
              <w:rPr>
                <w:rFonts w:ascii="AngsanaUPC" w:hAnsi="AngsanaUPC" w:cs="AngsanaUPC"/>
                <w:sz w:val="30"/>
                <w:szCs w:val="30"/>
              </w:rPr>
              <w:t>154,000</w:t>
            </w:r>
          </w:p>
        </w:tc>
      </w:tr>
    </w:tbl>
    <w:p w14:paraId="3678415F" w14:textId="77777777" w:rsidR="00D70FF3" w:rsidRPr="00D70FF3" w:rsidRDefault="00D70FF3" w:rsidP="00D70FF3">
      <w:pPr>
        <w:pStyle w:val="a"/>
        <w:tabs>
          <w:tab w:val="clear" w:pos="1080"/>
        </w:tabs>
        <w:spacing w:line="240" w:lineRule="atLeast"/>
        <w:jc w:val="thaiDistribute"/>
        <w:rPr>
          <w:rFonts w:ascii="AngsanaUPC" w:hAnsi="AngsanaUPC" w:cs="AngsanaUPC"/>
          <w:highlight w:val="cyan"/>
          <w:lang w:val="en-US"/>
        </w:rPr>
      </w:pPr>
    </w:p>
    <w:p w14:paraId="05B148F5" w14:textId="77777777" w:rsidR="00D70FF3" w:rsidRPr="00D70FF3" w:rsidRDefault="00D70FF3" w:rsidP="00D70F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UPC" w:hAnsi="AngsanaUPC" w:cs="AngsanaUPC"/>
          <w:sz w:val="28"/>
          <w:szCs w:val="28"/>
          <w:highlight w:val="cyan"/>
        </w:rPr>
      </w:pPr>
    </w:p>
    <w:p w14:paraId="218DEBB8" w14:textId="77777777" w:rsidR="00D70FF3" w:rsidRPr="00D70FF3" w:rsidRDefault="00D70FF3" w:rsidP="00D70F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UPC" w:hAnsi="AngsanaUPC" w:cs="AngsanaUPC"/>
          <w:sz w:val="28"/>
          <w:szCs w:val="28"/>
          <w:highlight w:val="cyan"/>
        </w:rPr>
      </w:pPr>
    </w:p>
    <w:p w14:paraId="47547679" w14:textId="77777777" w:rsidR="00D70FF3" w:rsidRDefault="00D70FF3" w:rsidP="00D70F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sz w:val="28"/>
          <w:szCs w:val="28"/>
          <w:highlight w:val="cyan"/>
        </w:rPr>
      </w:pPr>
    </w:p>
    <w:p w14:paraId="52F6ABA5" w14:textId="77777777" w:rsidR="0064215E" w:rsidRDefault="0064215E" w:rsidP="00E847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DFED40E" w14:textId="77777777" w:rsidR="009C22A0" w:rsidRDefault="009C22A0" w:rsidP="00E847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250DD36" w14:textId="77777777" w:rsidR="009C22A0" w:rsidRDefault="009C22A0" w:rsidP="00E847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629FEBBE" w14:textId="77777777" w:rsidR="009C22A0" w:rsidRDefault="009C22A0" w:rsidP="00E847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CD939A0" w14:textId="77777777" w:rsidR="009C22A0" w:rsidRDefault="009C22A0" w:rsidP="00E847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12FAE6BD" w14:textId="77777777" w:rsidR="00615F84" w:rsidRDefault="00615F84" w:rsidP="00E847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1478E579" w14:textId="77777777" w:rsidR="001F03A6" w:rsidRDefault="001F03A6" w:rsidP="00E847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C14B8A9" w14:textId="77777777" w:rsidR="00615F84" w:rsidRPr="00CE4CE4" w:rsidRDefault="00615F84" w:rsidP="00E847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5C23CC41" w14:textId="77777777" w:rsidR="0009604B" w:rsidRPr="001E0675" w:rsidRDefault="0009604B" w:rsidP="00D70FF3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1E0675">
        <w:rPr>
          <w:rFonts w:ascii="Angsana New" w:hAnsi="Angsana New"/>
          <w:b/>
          <w:bCs/>
          <w:sz w:val="30"/>
          <w:szCs w:val="30"/>
          <w:cs/>
        </w:rPr>
        <w:lastRenderedPageBreak/>
        <w:t>ภาษีเงินได้</w:t>
      </w:r>
    </w:p>
    <w:p w14:paraId="645FC85B" w14:textId="77777777" w:rsidR="0014612C" w:rsidRPr="003B4168" w:rsidRDefault="0014612C" w:rsidP="001461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99636BB" w14:textId="1B7A09CD" w:rsidR="006B32C7" w:rsidRPr="001E0675" w:rsidRDefault="0009604B" w:rsidP="00E8479F">
      <w:pPr>
        <w:tabs>
          <w:tab w:val="clear" w:pos="227"/>
          <w:tab w:val="clear" w:pos="907"/>
          <w:tab w:val="left" w:pos="0"/>
          <w:tab w:val="left" w:pos="900"/>
          <w:tab w:val="left" w:pos="1440"/>
          <w:tab w:val="left" w:pos="2160"/>
        </w:tabs>
        <w:ind w:right="-45"/>
        <w:jc w:val="thaiDistribute"/>
        <w:rPr>
          <w:rFonts w:ascii="Angsana New" w:hAnsi="Angsana New"/>
          <w:sz w:val="30"/>
          <w:szCs w:val="30"/>
        </w:rPr>
      </w:pPr>
      <w:r w:rsidRPr="001E0675">
        <w:rPr>
          <w:rFonts w:ascii="Angsana New" w:hAnsi="Angsana New"/>
          <w:sz w:val="30"/>
          <w:szCs w:val="30"/>
          <w:cs/>
        </w:rPr>
        <w:t>ภาษีเงินได้นิติบุคคลที่บันทึกเป็นค่าใช้จ่าย (รายได้) สำหรับงวด</w:t>
      </w:r>
      <w:r w:rsidR="00A20436" w:rsidRPr="001E0675">
        <w:rPr>
          <w:rFonts w:ascii="Angsana New" w:hAnsi="Angsana New"/>
          <w:sz w:val="30"/>
          <w:szCs w:val="30"/>
          <w:cs/>
        </w:rPr>
        <w:t>สาม</w:t>
      </w:r>
      <w:r w:rsidR="006A1E21" w:rsidRPr="001E0675">
        <w:rPr>
          <w:rFonts w:ascii="Angsana New" w:hAnsi="Angsana New"/>
          <w:sz w:val="30"/>
          <w:szCs w:val="30"/>
          <w:cs/>
        </w:rPr>
        <w:t>เดือน</w:t>
      </w:r>
      <w:r w:rsidR="00BA5906">
        <w:rPr>
          <w:rFonts w:ascii="Angsana New" w:hAnsi="Angsana New"/>
          <w:sz w:val="30"/>
          <w:szCs w:val="30"/>
          <w:cs/>
        </w:rPr>
        <w:t>และหกเดือน</w:t>
      </w:r>
      <w:r w:rsidRPr="001E0675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E45C92" w:rsidRPr="001E0675">
        <w:rPr>
          <w:rFonts w:ascii="Angsana New" w:hAnsi="Angsana New"/>
          <w:sz w:val="30"/>
          <w:szCs w:val="30"/>
        </w:rPr>
        <w:t>3</w:t>
      </w:r>
      <w:r w:rsidR="00B466DF" w:rsidRPr="00B466DF">
        <w:rPr>
          <w:rFonts w:ascii="Angsana New" w:hAnsi="Angsana New"/>
          <w:sz w:val="30"/>
          <w:szCs w:val="30"/>
        </w:rPr>
        <w:t>0</w:t>
      </w:r>
      <w:r w:rsidR="00C839C9" w:rsidRPr="001E0675">
        <w:rPr>
          <w:rFonts w:ascii="Angsana New" w:hAnsi="Angsana New"/>
          <w:sz w:val="30"/>
          <w:szCs w:val="30"/>
        </w:rPr>
        <w:t xml:space="preserve"> </w:t>
      </w:r>
      <w:r w:rsidR="00FA3FF8">
        <w:rPr>
          <w:rFonts w:ascii="Angsana New" w:hAnsi="Angsana New"/>
          <w:sz w:val="30"/>
          <w:szCs w:val="30"/>
          <w:cs/>
        </w:rPr>
        <w:t>ม</w:t>
      </w:r>
      <w:r w:rsidR="00BA5906">
        <w:rPr>
          <w:rFonts w:ascii="Angsana New" w:hAnsi="Angsana New"/>
          <w:sz w:val="30"/>
          <w:szCs w:val="30"/>
          <w:cs/>
        </w:rPr>
        <w:t>ิถุนายน</w:t>
      </w:r>
      <w:r w:rsidR="009406A2" w:rsidRPr="001E0675">
        <w:rPr>
          <w:rFonts w:ascii="Angsana New" w:hAnsi="Angsana New"/>
          <w:sz w:val="30"/>
          <w:szCs w:val="30"/>
          <w:cs/>
        </w:rPr>
        <w:t xml:space="preserve"> </w:t>
      </w:r>
      <w:r w:rsidR="00E45C92" w:rsidRPr="001E0675">
        <w:rPr>
          <w:rFonts w:ascii="Angsana New" w:hAnsi="Angsana New"/>
          <w:sz w:val="30"/>
          <w:szCs w:val="30"/>
        </w:rPr>
        <w:t>256</w:t>
      </w:r>
      <w:r w:rsidR="00FA3FF8">
        <w:rPr>
          <w:rFonts w:ascii="Angsana New" w:hAnsi="Angsana New"/>
          <w:sz w:val="30"/>
          <w:szCs w:val="30"/>
        </w:rPr>
        <w:t>8</w:t>
      </w:r>
      <w:r w:rsidR="001F01F5" w:rsidRPr="001E0675">
        <w:rPr>
          <w:rFonts w:ascii="Angsana New" w:hAnsi="Angsana New"/>
          <w:sz w:val="30"/>
          <w:szCs w:val="30"/>
        </w:rPr>
        <w:t xml:space="preserve"> </w:t>
      </w:r>
      <w:r w:rsidRPr="001E0675">
        <w:rPr>
          <w:rFonts w:ascii="Angsana New" w:hAnsi="Angsana New"/>
          <w:sz w:val="30"/>
          <w:szCs w:val="30"/>
          <w:cs/>
        </w:rPr>
        <w:t xml:space="preserve">และ </w:t>
      </w:r>
      <w:r w:rsidR="00E45C92" w:rsidRPr="001E0675">
        <w:rPr>
          <w:rFonts w:ascii="Angsana New" w:hAnsi="Angsana New"/>
          <w:sz w:val="30"/>
          <w:szCs w:val="30"/>
        </w:rPr>
        <w:t>256</w:t>
      </w:r>
      <w:r w:rsidR="00FA3FF8">
        <w:rPr>
          <w:rFonts w:ascii="Angsana New" w:hAnsi="Angsana New"/>
          <w:sz w:val="30"/>
          <w:szCs w:val="30"/>
        </w:rPr>
        <w:t>7</w:t>
      </w:r>
      <w:r w:rsidRPr="001E0675">
        <w:rPr>
          <w:rFonts w:ascii="Angsana New" w:hAnsi="Angsana New"/>
          <w:sz w:val="30"/>
          <w:szCs w:val="30"/>
          <w:cs/>
        </w:rPr>
        <w:t xml:space="preserve"> ประกอบด้วยรายการดังนี้</w:t>
      </w:r>
    </w:p>
    <w:p w14:paraId="22BE7E73" w14:textId="77777777" w:rsidR="00156B5A" w:rsidRPr="003B4168" w:rsidRDefault="00156B5A" w:rsidP="005E598F">
      <w:pPr>
        <w:pStyle w:val="BodyText2"/>
        <w:ind w:left="0" w:firstLine="0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pPr w:leftFromText="180" w:rightFromText="180" w:vertAnchor="text" w:horzAnchor="margin" w:tblpX="-90" w:tblpY="151"/>
        <w:tblOverlap w:val="never"/>
        <w:tblW w:w="10047" w:type="dxa"/>
        <w:tblLayout w:type="fixed"/>
        <w:tblLook w:val="04A0" w:firstRow="1" w:lastRow="0" w:firstColumn="1" w:lastColumn="0" w:noHBand="0" w:noVBand="1"/>
      </w:tblPr>
      <w:tblGrid>
        <w:gridCol w:w="5218"/>
        <w:gridCol w:w="1021"/>
        <w:gridCol w:w="238"/>
        <w:gridCol w:w="994"/>
        <w:gridCol w:w="280"/>
        <w:gridCol w:w="1008"/>
        <w:gridCol w:w="252"/>
        <w:gridCol w:w="1036"/>
      </w:tblGrid>
      <w:tr w:rsidR="00044DCA" w:rsidRPr="001E0675" w14:paraId="6609324B" w14:textId="77777777" w:rsidTr="00615F84">
        <w:trPr>
          <w:trHeight w:val="285"/>
          <w:tblHeader/>
        </w:trPr>
        <w:tc>
          <w:tcPr>
            <w:tcW w:w="5218" w:type="dxa"/>
            <w:vAlign w:val="bottom"/>
          </w:tcPr>
          <w:p w14:paraId="0105C571" w14:textId="77777777" w:rsidR="00044DCA" w:rsidRPr="001E0675" w:rsidRDefault="003969B1" w:rsidP="00615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1E067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4829" w:type="dxa"/>
            <w:gridSpan w:val="7"/>
            <w:tcBorders>
              <w:bottom w:val="single" w:sz="4" w:space="0" w:color="auto"/>
            </w:tcBorders>
          </w:tcPr>
          <w:p w14:paraId="5574345A" w14:textId="4769196F" w:rsidR="00044DCA" w:rsidRPr="00BA5906" w:rsidRDefault="00BA5906" w:rsidP="00615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งวดสามเดือน (</w:t>
            </w:r>
            <w:r w:rsidR="00A20436" w:rsidRPr="001E067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พันบาท</w:t>
            </w: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>)</w:t>
            </w:r>
          </w:p>
        </w:tc>
      </w:tr>
      <w:tr w:rsidR="00044DCA" w:rsidRPr="001E0675" w14:paraId="0731B997" w14:textId="77777777" w:rsidTr="00615F84">
        <w:trPr>
          <w:trHeight w:val="357"/>
          <w:tblHeader/>
        </w:trPr>
        <w:tc>
          <w:tcPr>
            <w:tcW w:w="5218" w:type="dxa"/>
            <w:vAlign w:val="bottom"/>
          </w:tcPr>
          <w:p w14:paraId="09DB4523" w14:textId="77777777" w:rsidR="00044DCA" w:rsidRPr="001E0675" w:rsidRDefault="00044DCA" w:rsidP="00615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3495"/>
              </w:tabs>
              <w:spacing w:line="240" w:lineRule="auto"/>
              <w:ind w:right="342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225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BF7F3AE" w14:textId="77777777" w:rsidR="00044DCA" w:rsidRPr="001E0675" w:rsidRDefault="00044DCA" w:rsidP="00615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E067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0" w:type="dxa"/>
            <w:vAlign w:val="bottom"/>
          </w:tcPr>
          <w:p w14:paraId="324C3B3F" w14:textId="77777777" w:rsidR="00044DCA" w:rsidRPr="001E0675" w:rsidRDefault="00044DCA" w:rsidP="00615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296" w:type="dxa"/>
            <w:gridSpan w:val="3"/>
            <w:tcBorders>
              <w:bottom w:val="single" w:sz="4" w:space="0" w:color="auto"/>
            </w:tcBorders>
            <w:vAlign w:val="bottom"/>
          </w:tcPr>
          <w:p w14:paraId="31899BFB" w14:textId="77777777" w:rsidR="00044DCA" w:rsidRPr="001E0675" w:rsidRDefault="00044DCA" w:rsidP="00615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E067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C79B1" w:rsidRPr="001E0675" w14:paraId="5B3AFEB0" w14:textId="77777777" w:rsidTr="00615F84">
        <w:trPr>
          <w:trHeight w:val="357"/>
          <w:tblHeader/>
        </w:trPr>
        <w:tc>
          <w:tcPr>
            <w:tcW w:w="5218" w:type="dxa"/>
            <w:vAlign w:val="bottom"/>
          </w:tcPr>
          <w:p w14:paraId="19A97B53" w14:textId="77777777" w:rsidR="00044DCA" w:rsidRPr="001E0675" w:rsidRDefault="00044DCA" w:rsidP="00615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3495"/>
              </w:tabs>
              <w:spacing w:line="240" w:lineRule="auto"/>
              <w:ind w:right="342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</w:tcPr>
          <w:p w14:paraId="15ECCBBD" w14:textId="77777777" w:rsidR="00044DCA" w:rsidRPr="001E0675" w:rsidRDefault="00E45C92" w:rsidP="00615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E0675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FA3FF8">
              <w:rPr>
                <w:rFonts w:ascii="Angsana New" w:hAnsi="Angsana New"/>
                <w:color w:val="000000"/>
                <w:sz w:val="30"/>
                <w:szCs w:val="30"/>
              </w:rPr>
              <w:t>8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3850C80F" w14:textId="77777777" w:rsidR="00044DCA" w:rsidRPr="001E0675" w:rsidRDefault="00044DCA" w:rsidP="00615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  <w:vAlign w:val="bottom"/>
          </w:tcPr>
          <w:p w14:paraId="0E17BC59" w14:textId="77777777" w:rsidR="00044DCA" w:rsidRPr="001E0675" w:rsidRDefault="00E45C92" w:rsidP="00615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E0675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FA3FF8">
              <w:rPr>
                <w:rFonts w:ascii="Angsana New" w:hAnsi="Angsana New"/>
                <w:color w:val="000000"/>
                <w:sz w:val="30"/>
                <w:szCs w:val="30"/>
              </w:rPr>
              <w:t>7</w:t>
            </w:r>
          </w:p>
        </w:tc>
        <w:tc>
          <w:tcPr>
            <w:tcW w:w="280" w:type="dxa"/>
            <w:vAlign w:val="bottom"/>
          </w:tcPr>
          <w:p w14:paraId="3FA14E17" w14:textId="77777777" w:rsidR="00044DCA" w:rsidRPr="001E0675" w:rsidRDefault="00044DCA" w:rsidP="00615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2A3DA531" w14:textId="77777777" w:rsidR="00044DCA" w:rsidRPr="001E0675" w:rsidRDefault="00E45C92" w:rsidP="00615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E0675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FA3FF8">
              <w:rPr>
                <w:rFonts w:ascii="Angsana New" w:hAnsi="Angsana New"/>
                <w:color w:val="000000"/>
                <w:sz w:val="30"/>
                <w:szCs w:val="30"/>
              </w:rPr>
              <w:t>8</w:t>
            </w:r>
          </w:p>
        </w:tc>
        <w:tc>
          <w:tcPr>
            <w:tcW w:w="252" w:type="dxa"/>
            <w:vAlign w:val="bottom"/>
          </w:tcPr>
          <w:p w14:paraId="19F724AA" w14:textId="77777777" w:rsidR="00044DCA" w:rsidRPr="001E0675" w:rsidRDefault="00044DCA" w:rsidP="00615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0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465BC2" w14:textId="77777777" w:rsidR="00044DCA" w:rsidRPr="001E0675" w:rsidRDefault="00E45C92" w:rsidP="00615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E0675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FA3FF8">
              <w:rPr>
                <w:rFonts w:ascii="Angsana New" w:hAnsi="Angsana New"/>
                <w:color w:val="000000"/>
                <w:sz w:val="30"/>
                <w:szCs w:val="30"/>
              </w:rPr>
              <w:t>7</w:t>
            </w:r>
          </w:p>
        </w:tc>
      </w:tr>
      <w:tr w:rsidR="00446B05" w:rsidRPr="001E0675" w14:paraId="34EB971F" w14:textId="77777777" w:rsidTr="00615F84">
        <w:trPr>
          <w:trHeight w:val="357"/>
        </w:trPr>
        <w:tc>
          <w:tcPr>
            <w:tcW w:w="5218" w:type="dxa"/>
          </w:tcPr>
          <w:p w14:paraId="01497E48" w14:textId="77777777" w:rsidR="00446B05" w:rsidRPr="001E0675" w:rsidRDefault="00446B05" w:rsidP="00446B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8" w:right="34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E0675">
              <w:rPr>
                <w:rFonts w:ascii="Angsana New" w:hAnsi="Angsana New"/>
                <w:sz w:val="30"/>
                <w:szCs w:val="30"/>
                <w:cs/>
              </w:rPr>
              <w:t>ภาษีเงินได้ที่คำนวณจากกำไร (ขาดทุน) ทางบัญชี</w:t>
            </w:r>
          </w:p>
        </w:tc>
        <w:tc>
          <w:tcPr>
            <w:tcW w:w="1021" w:type="dxa"/>
            <w:tcBorders>
              <w:top w:val="single" w:sz="4" w:space="0" w:color="auto"/>
            </w:tcBorders>
            <w:vAlign w:val="bottom"/>
          </w:tcPr>
          <w:p w14:paraId="7B7E498C" w14:textId="7C3FFEAD" w:rsidR="00446B05" w:rsidRPr="00BA5906" w:rsidRDefault="00446B05" w:rsidP="00446B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12"/>
              </w:tabs>
              <w:spacing w:line="26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446B05">
              <w:rPr>
                <w:rFonts w:asciiTheme="majorBidi" w:hAnsiTheme="majorBidi" w:cstheme="majorBidi"/>
                <w:sz w:val="30"/>
                <w:szCs w:val="30"/>
              </w:rPr>
              <w:t>1,643</w:t>
            </w:r>
          </w:p>
        </w:tc>
        <w:tc>
          <w:tcPr>
            <w:tcW w:w="238" w:type="dxa"/>
          </w:tcPr>
          <w:p w14:paraId="36D8854F" w14:textId="77777777" w:rsidR="00446B05" w:rsidRPr="00BA5906" w:rsidRDefault="00446B05" w:rsidP="00446B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 w:right="72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  <w:vAlign w:val="bottom"/>
          </w:tcPr>
          <w:p w14:paraId="2B7EFA0C" w14:textId="38AAD041" w:rsidR="00446B05" w:rsidRPr="0066528D" w:rsidRDefault="00446B05" w:rsidP="00446B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6528D">
              <w:rPr>
                <w:rFonts w:asciiTheme="majorBidi" w:hAnsiTheme="majorBidi" w:cstheme="majorBidi"/>
                <w:sz w:val="30"/>
                <w:szCs w:val="30"/>
              </w:rPr>
              <w:t>(1,708)</w:t>
            </w:r>
          </w:p>
        </w:tc>
        <w:tc>
          <w:tcPr>
            <w:tcW w:w="280" w:type="dxa"/>
          </w:tcPr>
          <w:p w14:paraId="414B69BD" w14:textId="77777777" w:rsidR="00446B05" w:rsidRPr="0066528D" w:rsidRDefault="00446B05" w:rsidP="00446B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0524472A" w14:textId="7DA3ADF6" w:rsidR="00446B05" w:rsidRPr="0066528D" w:rsidRDefault="00446B05" w:rsidP="00446B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46B05">
              <w:rPr>
                <w:rFonts w:ascii="Angsana New" w:hAnsi="Angsana New"/>
                <w:sz w:val="30"/>
                <w:szCs w:val="30"/>
              </w:rPr>
              <w:t>2,560</w:t>
            </w:r>
          </w:p>
        </w:tc>
        <w:tc>
          <w:tcPr>
            <w:tcW w:w="252" w:type="dxa"/>
            <w:vAlign w:val="bottom"/>
          </w:tcPr>
          <w:p w14:paraId="5BCABF04" w14:textId="77777777" w:rsidR="00446B05" w:rsidRPr="0066528D" w:rsidRDefault="00446B05" w:rsidP="00446B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6" w:type="dxa"/>
            <w:tcBorders>
              <w:top w:val="single" w:sz="4" w:space="0" w:color="auto"/>
            </w:tcBorders>
            <w:vAlign w:val="bottom"/>
          </w:tcPr>
          <w:p w14:paraId="0C0EF577" w14:textId="3B15F15E" w:rsidR="00446B05" w:rsidRPr="0066528D" w:rsidRDefault="00446B05" w:rsidP="00446B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6528D">
              <w:rPr>
                <w:rFonts w:asciiTheme="majorBidi" w:hAnsiTheme="majorBidi" w:cstheme="majorBidi"/>
                <w:sz w:val="30"/>
                <w:szCs w:val="30"/>
              </w:rPr>
              <w:t>(109)</w:t>
            </w:r>
          </w:p>
        </w:tc>
      </w:tr>
      <w:tr w:rsidR="00446B05" w:rsidRPr="001E0675" w14:paraId="748D1F79" w14:textId="77777777" w:rsidTr="00615F84">
        <w:trPr>
          <w:trHeight w:val="357"/>
        </w:trPr>
        <w:tc>
          <w:tcPr>
            <w:tcW w:w="5218" w:type="dxa"/>
          </w:tcPr>
          <w:p w14:paraId="4D113F47" w14:textId="77777777" w:rsidR="00446B05" w:rsidRPr="001E0675" w:rsidRDefault="00446B05" w:rsidP="00446B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3495"/>
              </w:tabs>
              <w:ind w:right="34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E0675">
              <w:rPr>
                <w:rFonts w:ascii="Angsana New" w:hAnsi="Angsana New"/>
                <w:sz w:val="30"/>
                <w:szCs w:val="30"/>
                <w:cs/>
              </w:rPr>
              <w:t>ผลกระทบจากรายการที่ถือเป็นรายจ่ายทางภาษีไม่ได้</w:t>
            </w:r>
          </w:p>
        </w:tc>
        <w:tc>
          <w:tcPr>
            <w:tcW w:w="1021" w:type="dxa"/>
            <w:vAlign w:val="bottom"/>
          </w:tcPr>
          <w:p w14:paraId="29B5576B" w14:textId="3E1A3094" w:rsidR="00446B05" w:rsidRPr="00BA5906" w:rsidRDefault="00446B05" w:rsidP="00446B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12"/>
              </w:tabs>
              <w:spacing w:line="26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446B05">
              <w:rPr>
                <w:rFonts w:asciiTheme="majorBidi" w:hAnsiTheme="majorBidi" w:cstheme="majorBidi"/>
                <w:sz w:val="30"/>
                <w:szCs w:val="30"/>
              </w:rPr>
              <w:t>1,727</w:t>
            </w:r>
          </w:p>
        </w:tc>
        <w:tc>
          <w:tcPr>
            <w:tcW w:w="238" w:type="dxa"/>
          </w:tcPr>
          <w:p w14:paraId="2CE7686F" w14:textId="77777777" w:rsidR="00446B05" w:rsidRPr="00BA5906" w:rsidRDefault="00446B05" w:rsidP="00446B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94" w:type="dxa"/>
            <w:vAlign w:val="bottom"/>
          </w:tcPr>
          <w:p w14:paraId="449E2585" w14:textId="1C5D0E5C" w:rsidR="00446B05" w:rsidRPr="0066528D" w:rsidRDefault="00446B05" w:rsidP="00446B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1"/>
              </w:tabs>
              <w:spacing w:line="26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6528D">
              <w:rPr>
                <w:rFonts w:asciiTheme="majorBidi" w:hAnsiTheme="majorBidi" w:cstheme="majorBidi"/>
                <w:sz w:val="30"/>
                <w:szCs w:val="30"/>
              </w:rPr>
              <w:t>2,625</w:t>
            </w:r>
          </w:p>
        </w:tc>
        <w:tc>
          <w:tcPr>
            <w:tcW w:w="280" w:type="dxa"/>
          </w:tcPr>
          <w:p w14:paraId="021225D4" w14:textId="77777777" w:rsidR="00446B05" w:rsidRPr="0066528D" w:rsidRDefault="00446B05" w:rsidP="00446B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vAlign w:val="bottom"/>
          </w:tcPr>
          <w:p w14:paraId="0D41E693" w14:textId="0B55A976" w:rsidR="00446B05" w:rsidRPr="0066528D" w:rsidRDefault="00446B05" w:rsidP="00446B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12"/>
              </w:tabs>
              <w:spacing w:line="26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46B05">
              <w:rPr>
                <w:rFonts w:asciiTheme="majorBidi" w:hAnsiTheme="majorBidi" w:cstheme="majorBidi"/>
                <w:sz w:val="30"/>
                <w:szCs w:val="30"/>
              </w:rPr>
              <w:t>526</w:t>
            </w:r>
          </w:p>
        </w:tc>
        <w:tc>
          <w:tcPr>
            <w:tcW w:w="252" w:type="dxa"/>
            <w:vAlign w:val="bottom"/>
          </w:tcPr>
          <w:p w14:paraId="34373D7E" w14:textId="77777777" w:rsidR="00446B05" w:rsidRPr="0066528D" w:rsidRDefault="00446B05" w:rsidP="00446B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6" w:type="dxa"/>
            <w:vAlign w:val="bottom"/>
          </w:tcPr>
          <w:p w14:paraId="463EDC10" w14:textId="2D9B3E00" w:rsidR="00446B05" w:rsidRPr="0066528D" w:rsidRDefault="00446B05" w:rsidP="00446B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12"/>
              </w:tabs>
              <w:spacing w:line="26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6528D">
              <w:rPr>
                <w:rFonts w:asciiTheme="majorBidi" w:hAnsiTheme="majorBidi" w:cstheme="majorBidi"/>
                <w:sz w:val="30"/>
                <w:szCs w:val="30"/>
              </w:rPr>
              <w:t>965</w:t>
            </w:r>
          </w:p>
        </w:tc>
      </w:tr>
      <w:tr w:rsidR="00446B05" w:rsidRPr="001E0675" w14:paraId="54AD4EC9" w14:textId="77777777" w:rsidTr="00615F84">
        <w:trPr>
          <w:trHeight w:val="357"/>
        </w:trPr>
        <w:tc>
          <w:tcPr>
            <w:tcW w:w="5218" w:type="dxa"/>
          </w:tcPr>
          <w:p w14:paraId="64FD5C64" w14:textId="77777777" w:rsidR="00446B05" w:rsidRPr="001E0675" w:rsidRDefault="00446B05" w:rsidP="00446B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66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1E0675">
              <w:rPr>
                <w:rFonts w:ascii="Angsana New" w:hAnsi="Angsana New"/>
                <w:spacing w:val="-4"/>
                <w:sz w:val="30"/>
                <w:szCs w:val="30"/>
                <w:cs/>
              </w:rPr>
              <w:t>ผลกระทบจากรายการที่สามารถหักเป็นรายจ่ายทางภาษีได้เพิ่มเติม</w:t>
            </w:r>
          </w:p>
        </w:tc>
        <w:tc>
          <w:tcPr>
            <w:tcW w:w="1021" w:type="dxa"/>
            <w:tcBorders>
              <w:bottom w:val="single" w:sz="4" w:space="0" w:color="auto"/>
            </w:tcBorders>
            <w:vAlign w:val="bottom"/>
          </w:tcPr>
          <w:p w14:paraId="66CE56D8" w14:textId="0DC66FD1" w:rsidR="00446B05" w:rsidRPr="00F81E5C" w:rsidRDefault="00446B05" w:rsidP="00F81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81E5C">
              <w:rPr>
                <w:rFonts w:asciiTheme="majorBidi" w:hAnsiTheme="majorBidi" w:cstheme="majorBidi"/>
                <w:sz w:val="30"/>
                <w:szCs w:val="30"/>
              </w:rPr>
              <w:t>(1,281)</w:t>
            </w:r>
          </w:p>
        </w:tc>
        <w:tc>
          <w:tcPr>
            <w:tcW w:w="238" w:type="dxa"/>
          </w:tcPr>
          <w:p w14:paraId="14E6999A" w14:textId="77777777" w:rsidR="00446B05" w:rsidRPr="00BA5906" w:rsidRDefault="00446B05" w:rsidP="00446B0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1"/>
              </w:tabs>
              <w:spacing w:line="260" w:lineRule="atLeast"/>
              <w:ind w:right="3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  <w:vAlign w:val="bottom"/>
          </w:tcPr>
          <w:p w14:paraId="6D9F6975" w14:textId="562E31E1" w:rsidR="00446B05" w:rsidRPr="0066528D" w:rsidRDefault="00446B05" w:rsidP="00446B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6528D">
              <w:rPr>
                <w:rFonts w:asciiTheme="majorBidi" w:hAnsiTheme="majorBidi" w:cstheme="majorBidi"/>
                <w:sz w:val="30"/>
                <w:szCs w:val="30"/>
              </w:rPr>
              <w:t>(331)</w:t>
            </w:r>
          </w:p>
        </w:tc>
        <w:tc>
          <w:tcPr>
            <w:tcW w:w="280" w:type="dxa"/>
          </w:tcPr>
          <w:p w14:paraId="179D9668" w14:textId="77777777" w:rsidR="00446B05" w:rsidRPr="0066528D" w:rsidRDefault="00446B05" w:rsidP="00446B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139FD2A6" w14:textId="7052C757" w:rsidR="00446B05" w:rsidRPr="00F81E5C" w:rsidRDefault="00446B05" w:rsidP="00F81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81E5C">
              <w:rPr>
                <w:rFonts w:asciiTheme="majorBidi" w:hAnsiTheme="majorBidi" w:cstheme="majorBidi"/>
                <w:sz w:val="30"/>
                <w:szCs w:val="30"/>
              </w:rPr>
              <w:t>(1,279)</w:t>
            </w:r>
          </w:p>
        </w:tc>
        <w:tc>
          <w:tcPr>
            <w:tcW w:w="252" w:type="dxa"/>
            <w:vAlign w:val="bottom"/>
          </w:tcPr>
          <w:p w14:paraId="7560ECFD" w14:textId="77777777" w:rsidR="00446B05" w:rsidRPr="0066528D" w:rsidRDefault="00446B05" w:rsidP="00446B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6" w:type="dxa"/>
            <w:tcBorders>
              <w:bottom w:val="single" w:sz="4" w:space="0" w:color="auto"/>
            </w:tcBorders>
            <w:vAlign w:val="bottom"/>
          </w:tcPr>
          <w:p w14:paraId="22709914" w14:textId="2E8F0383" w:rsidR="00446B05" w:rsidRPr="0066528D" w:rsidRDefault="00446B05" w:rsidP="00446B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6528D">
              <w:rPr>
                <w:rFonts w:asciiTheme="majorBidi" w:hAnsiTheme="majorBidi" w:cstheme="majorBidi"/>
                <w:sz w:val="30"/>
                <w:szCs w:val="30"/>
              </w:rPr>
              <w:t>(322)</w:t>
            </w:r>
          </w:p>
        </w:tc>
      </w:tr>
      <w:tr w:rsidR="00446B05" w:rsidRPr="001E0675" w14:paraId="567EC6F3" w14:textId="77777777" w:rsidTr="00615F84">
        <w:trPr>
          <w:trHeight w:val="357"/>
        </w:trPr>
        <w:tc>
          <w:tcPr>
            <w:tcW w:w="5218" w:type="dxa"/>
          </w:tcPr>
          <w:p w14:paraId="17B4498B" w14:textId="77777777" w:rsidR="00446B05" w:rsidRPr="001E0675" w:rsidRDefault="00446B05" w:rsidP="00446B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3495"/>
              </w:tabs>
              <w:ind w:right="34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E0675">
              <w:rPr>
                <w:rFonts w:ascii="Angsana New" w:hAnsi="Angsana New"/>
                <w:sz w:val="30"/>
                <w:szCs w:val="30"/>
                <w:cs/>
              </w:rPr>
              <w:t>ภาษีเงินได้ของงวดปัจจุบันที่คำนวณจากกำไรทางภาษี</w:t>
            </w:r>
          </w:p>
        </w:tc>
        <w:tc>
          <w:tcPr>
            <w:tcW w:w="1021" w:type="dxa"/>
            <w:tcBorders>
              <w:top w:val="single" w:sz="4" w:space="0" w:color="auto"/>
            </w:tcBorders>
            <w:vAlign w:val="bottom"/>
          </w:tcPr>
          <w:p w14:paraId="7A7608C6" w14:textId="10BC546F" w:rsidR="00446B05" w:rsidRPr="00BA5906" w:rsidRDefault="00446B05" w:rsidP="00446B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12"/>
              </w:tabs>
              <w:spacing w:line="26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446B05">
              <w:rPr>
                <w:rFonts w:asciiTheme="majorBidi" w:hAnsiTheme="majorBidi" w:cstheme="majorBidi"/>
                <w:sz w:val="30"/>
                <w:szCs w:val="30"/>
              </w:rPr>
              <w:t>2,089</w:t>
            </w:r>
          </w:p>
        </w:tc>
        <w:tc>
          <w:tcPr>
            <w:tcW w:w="238" w:type="dxa"/>
          </w:tcPr>
          <w:p w14:paraId="1D3B8560" w14:textId="77777777" w:rsidR="00446B05" w:rsidRPr="00BA5906" w:rsidRDefault="00446B05" w:rsidP="00446B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  <w:vAlign w:val="bottom"/>
          </w:tcPr>
          <w:p w14:paraId="0F7867A7" w14:textId="4478CC82" w:rsidR="00446B05" w:rsidRPr="0066528D" w:rsidRDefault="00446B05" w:rsidP="00446B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4"/>
              </w:tabs>
              <w:spacing w:line="26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6528D">
              <w:rPr>
                <w:rFonts w:asciiTheme="majorBidi" w:hAnsiTheme="majorBidi" w:cstheme="majorBidi"/>
                <w:sz w:val="30"/>
                <w:szCs w:val="30"/>
              </w:rPr>
              <w:t>586</w:t>
            </w:r>
          </w:p>
        </w:tc>
        <w:tc>
          <w:tcPr>
            <w:tcW w:w="280" w:type="dxa"/>
          </w:tcPr>
          <w:p w14:paraId="192D38DA" w14:textId="77777777" w:rsidR="00446B05" w:rsidRPr="0066528D" w:rsidRDefault="00446B05" w:rsidP="00446B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76EACC19" w14:textId="32B64CA4" w:rsidR="00446B05" w:rsidRPr="0066528D" w:rsidRDefault="00446B05" w:rsidP="00446B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46B05">
              <w:rPr>
                <w:rFonts w:asciiTheme="majorBidi" w:hAnsiTheme="majorBidi" w:cstheme="majorBidi"/>
                <w:sz w:val="30"/>
                <w:szCs w:val="30"/>
              </w:rPr>
              <w:t>1,807</w:t>
            </w:r>
          </w:p>
        </w:tc>
        <w:tc>
          <w:tcPr>
            <w:tcW w:w="252" w:type="dxa"/>
            <w:vAlign w:val="bottom"/>
          </w:tcPr>
          <w:p w14:paraId="28A4D12C" w14:textId="77777777" w:rsidR="00446B05" w:rsidRPr="0066528D" w:rsidRDefault="00446B05" w:rsidP="00446B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6" w:type="dxa"/>
            <w:tcBorders>
              <w:top w:val="single" w:sz="4" w:space="0" w:color="auto"/>
            </w:tcBorders>
            <w:vAlign w:val="bottom"/>
          </w:tcPr>
          <w:p w14:paraId="55F942A6" w14:textId="081EFC18" w:rsidR="00446B05" w:rsidRPr="0066528D" w:rsidRDefault="00446B05" w:rsidP="00446B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12"/>
              </w:tabs>
              <w:spacing w:line="26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6528D">
              <w:rPr>
                <w:rFonts w:asciiTheme="majorBidi" w:hAnsiTheme="majorBidi" w:cstheme="majorBidi"/>
                <w:sz w:val="30"/>
                <w:szCs w:val="30"/>
              </w:rPr>
              <w:t>534</w:t>
            </w:r>
          </w:p>
        </w:tc>
      </w:tr>
      <w:tr w:rsidR="00446B05" w:rsidRPr="001E0675" w14:paraId="710C6CCF" w14:textId="77777777" w:rsidTr="00615F84">
        <w:trPr>
          <w:trHeight w:val="357"/>
        </w:trPr>
        <w:tc>
          <w:tcPr>
            <w:tcW w:w="5218" w:type="dxa"/>
          </w:tcPr>
          <w:p w14:paraId="58A340A7" w14:textId="714C8307" w:rsidR="00446B05" w:rsidRPr="00A423FD" w:rsidRDefault="00446B05" w:rsidP="00446B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34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423FD">
              <w:rPr>
                <w:rFonts w:ascii="Angsana New" w:hAnsi="Angsana New"/>
                <w:sz w:val="30"/>
                <w:szCs w:val="30"/>
                <w:cs/>
              </w:rPr>
              <w:t>สินทรัพย์ภาษีเงินได้รอการตัดบัญชี</w:t>
            </w:r>
            <w:r w:rsidR="00B32BF9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(เพิ่มขึ้น) </w:t>
            </w:r>
          </w:p>
        </w:tc>
        <w:tc>
          <w:tcPr>
            <w:tcW w:w="1021" w:type="dxa"/>
            <w:vAlign w:val="bottom"/>
          </w:tcPr>
          <w:p w14:paraId="09F4217C" w14:textId="23FFDFF2" w:rsidR="00446B05" w:rsidRPr="00BA5906" w:rsidRDefault="00446B05" w:rsidP="00446B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12"/>
              </w:tabs>
              <w:spacing w:line="26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446B05">
              <w:rPr>
                <w:rFonts w:asciiTheme="majorBidi" w:hAnsiTheme="majorBidi" w:cstheme="majorBidi"/>
                <w:sz w:val="30"/>
                <w:szCs w:val="30"/>
              </w:rPr>
              <w:t>937</w:t>
            </w:r>
          </w:p>
        </w:tc>
        <w:tc>
          <w:tcPr>
            <w:tcW w:w="238" w:type="dxa"/>
          </w:tcPr>
          <w:p w14:paraId="75B54B37" w14:textId="77777777" w:rsidR="00446B05" w:rsidRPr="00BA5906" w:rsidRDefault="00446B05" w:rsidP="00446B05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43"/>
              </w:tabs>
              <w:spacing w:line="260" w:lineRule="atLeast"/>
              <w:ind w:right="3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94" w:type="dxa"/>
            <w:vAlign w:val="bottom"/>
          </w:tcPr>
          <w:p w14:paraId="47136D86" w14:textId="453C653F" w:rsidR="00446B05" w:rsidRPr="0066528D" w:rsidRDefault="00446B05" w:rsidP="00446B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6528D">
              <w:rPr>
                <w:rFonts w:asciiTheme="majorBidi" w:hAnsiTheme="majorBidi" w:cstheme="majorBidi"/>
                <w:sz w:val="30"/>
                <w:szCs w:val="30"/>
              </w:rPr>
              <w:t>(1,419)</w:t>
            </w:r>
          </w:p>
        </w:tc>
        <w:tc>
          <w:tcPr>
            <w:tcW w:w="280" w:type="dxa"/>
          </w:tcPr>
          <w:p w14:paraId="4F5D80ED" w14:textId="77777777" w:rsidR="00446B05" w:rsidRPr="0066528D" w:rsidRDefault="00446B05" w:rsidP="00446B05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43"/>
              </w:tabs>
              <w:spacing w:line="240" w:lineRule="auto"/>
              <w:ind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  <w:vAlign w:val="bottom"/>
          </w:tcPr>
          <w:p w14:paraId="5127D65E" w14:textId="16A7091F" w:rsidR="00446B05" w:rsidRPr="0066528D" w:rsidRDefault="00446B05" w:rsidP="00446B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46B05">
              <w:rPr>
                <w:rFonts w:asciiTheme="majorBidi" w:hAnsiTheme="majorBidi" w:cstheme="majorBidi"/>
                <w:sz w:val="30"/>
                <w:szCs w:val="30"/>
              </w:rPr>
              <w:t>937</w:t>
            </w:r>
          </w:p>
        </w:tc>
        <w:tc>
          <w:tcPr>
            <w:tcW w:w="252" w:type="dxa"/>
            <w:vAlign w:val="bottom"/>
          </w:tcPr>
          <w:p w14:paraId="0057BEED" w14:textId="77777777" w:rsidR="00446B05" w:rsidRPr="0066528D" w:rsidRDefault="00446B05" w:rsidP="00446B05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43"/>
              </w:tabs>
              <w:spacing w:line="240" w:lineRule="auto"/>
              <w:ind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6" w:type="dxa"/>
            <w:vAlign w:val="bottom"/>
          </w:tcPr>
          <w:p w14:paraId="4144375B" w14:textId="3F867941" w:rsidR="00446B05" w:rsidRPr="0066528D" w:rsidRDefault="00446B05" w:rsidP="00446B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528D">
              <w:rPr>
                <w:rFonts w:asciiTheme="majorBidi" w:hAnsiTheme="majorBidi" w:cstheme="majorBidi"/>
                <w:sz w:val="30"/>
                <w:szCs w:val="30"/>
              </w:rPr>
              <w:t>(1,419)</w:t>
            </w:r>
          </w:p>
        </w:tc>
      </w:tr>
      <w:tr w:rsidR="00446B05" w:rsidRPr="001E0675" w14:paraId="6D9837E4" w14:textId="77777777" w:rsidTr="00615F84">
        <w:trPr>
          <w:trHeight w:val="357"/>
        </w:trPr>
        <w:tc>
          <w:tcPr>
            <w:tcW w:w="5218" w:type="dxa"/>
          </w:tcPr>
          <w:p w14:paraId="04B725C2" w14:textId="2749DD05" w:rsidR="00446B05" w:rsidRPr="00A423FD" w:rsidRDefault="00446B05" w:rsidP="00446B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34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423FD">
              <w:rPr>
                <w:rFonts w:ascii="Angsana New" w:hAnsi="Angsana New"/>
                <w:sz w:val="30"/>
                <w:szCs w:val="30"/>
                <w:cs/>
              </w:rPr>
              <w:t>หนี้สินภาษีเงินได้รอกา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รตัดบัญชีเพิ่มขึ้น </w:t>
            </w: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A423FD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021" w:type="dxa"/>
            <w:tcBorders>
              <w:bottom w:val="single" w:sz="4" w:space="0" w:color="auto"/>
            </w:tcBorders>
            <w:vAlign w:val="bottom"/>
          </w:tcPr>
          <w:p w14:paraId="01302DF7" w14:textId="2A3F148B" w:rsidR="00446B05" w:rsidRPr="00F81E5C" w:rsidRDefault="00446B05" w:rsidP="00F81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81E5C">
              <w:rPr>
                <w:rFonts w:asciiTheme="majorBidi" w:hAnsiTheme="majorBidi" w:cstheme="majorBidi"/>
                <w:sz w:val="30"/>
                <w:szCs w:val="30"/>
              </w:rPr>
              <w:t>(265)</w:t>
            </w:r>
          </w:p>
        </w:tc>
        <w:tc>
          <w:tcPr>
            <w:tcW w:w="238" w:type="dxa"/>
          </w:tcPr>
          <w:p w14:paraId="30600FD5" w14:textId="77777777" w:rsidR="00446B05" w:rsidRPr="00BA5906" w:rsidRDefault="00446B05" w:rsidP="00446B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  <w:vAlign w:val="bottom"/>
          </w:tcPr>
          <w:p w14:paraId="704C3392" w14:textId="010134AB" w:rsidR="00446B05" w:rsidRPr="0066528D" w:rsidRDefault="00446B05" w:rsidP="00446B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12"/>
              </w:tabs>
              <w:spacing w:line="26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66DF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66528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466DF">
              <w:rPr>
                <w:rFonts w:asciiTheme="majorBidi" w:hAnsiTheme="majorBidi" w:cstheme="majorBidi"/>
                <w:sz w:val="30"/>
                <w:szCs w:val="30"/>
              </w:rPr>
              <w:t>092</w:t>
            </w:r>
          </w:p>
        </w:tc>
        <w:tc>
          <w:tcPr>
            <w:tcW w:w="280" w:type="dxa"/>
          </w:tcPr>
          <w:p w14:paraId="36636189" w14:textId="77777777" w:rsidR="00446B05" w:rsidRPr="0066528D" w:rsidRDefault="00446B05" w:rsidP="00446B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1DA19FCF" w14:textId="2115A010" w:rsidR="00446B05" w:rsidRPr="00F81E5C" w:rsidRDefault="00446B05" w:rsidP="00F81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81E5C">
              <w:rPr>
                <w:rFonts w:asciiTheme="majorBidi" w:hAnsiTheme="majorBidi" w:cstheme="majorBidi"/>
                <w:sz w:val="30"/>
                <w:szCs w:val="30"/>
              </w:rPr>
              <w:t>(265)</w:t>
            </w:r>
          </w:p>
        </w:tc>
        <w:tc>
          <w:tcPr>
            <w:tcW w:w="252" w:type="dxa"/>
            <w:vAlign w:val="bottom"/>
          </w:tcPr>
          <w:p w14:paraId="5C7C9646" w14:textId="77777777" w:rsidR="00446B05" w:rsidRPr="0066528D" w:rsidRDefault="00446B05" w:rsidP="00446B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6" w:type="dxa"/>
            <w:tcBorders>
              <w:bottom w:val="single" w:sz="4" w:space="0" w:color="auto"/>
            </w:tcBorders>
            <w:vAlign w:val="bottom"/>
          </w:tcPr>
          <w:p w14:paraId="329DDF9C" w14:textId="221C55BB" w:rsidR="00446B05" w:rsidRPr="0066528D" w:rsidRDefault="00446B05" w:rsidP="00446B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12"/>
              </w:tabs>
              <w:spacing w:line="26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466DF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66528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466DF">
              <w:rPr>
                <w:rFonts w:asciiTheme="majorBidi" w:hAnsiTheme="majorBidi" w:cstheme="majorBidi"/>
                <w:sz w:val="30"/>
                <w:szCs w:val="30"/>
              </w:rPr>
              <w:t>092</w:t>
            </w:r>
          </w:p>
        </w:tc>
      </w:tr>
      <w:tr w:rsidR="00446B05" w:rsidRPr="001E0675" w14:paraId="5098DA9C" w14:textId="77777777" w:rsidTr="00615F84">
        <w:trPr>
          <w:trHeight w:val="89"/>
        </w:trPr>
        <w:tc>
          <w:tcPr>
            <w:tcW w:w="5218" w:type="dxa"/>
          </w:tcPr>
          <w:p w14:paraId="03A505F7" w14:textId="77777777" w:rsidR="00446B05" w:rsidRPr="001E0675" w:rsidRDefault="00446B05" w:rsidP="00446B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3495"/>
              </w:tabs>
              <w:ind w:right="34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E0675">
              <w:rPr>
                <w:rFonts w:ascii="Angsana New" w:hAnsi="Angsana New"/>
                <w:sz w:val="30"/>
                <w:szCs w:val="30"/>
                <w:cs/>
              </w:rPr>
              <w:t>ภาษีเงินได้ที่แสดงเป็นรายการกำไรหรือขาดทุน</w:t>
            </w:r>
          </w:p>
        </w:tc>
        <w:tc>
          <w:tcPr>
            <w:tcW w:w="102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E28A01" w14:textId="5103D2DD" w:rsidR="00446B05" w:rsidRPr="00BA5906" w:rsidRDefault="00446B05" w:rsidP="00446B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12"/>
              </w:tabs>
              <w:spacing w:line="26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446B05">
              <w:rPr>
                <w:rFonts w:asciiTheme="majorBidi" w:hAnsiTheme="majorBidi" w:cstheme="majorBidi"/>
                <w:sz w:val="30"/>
                <w:szCs w:val="30"/>
              </w:rPr>
              <w:t>2,761</w:t>
            </w:r>
          </w:p>
        </w:tc>
        <w:tc>
          <w:tcPr>
            <w:tcW w:w="238" w:type="dxa"/>
          </w:tcPr>
          <w:p w14:paraId="49D527D2" w14:textId="77777777" w:rsidR="00446B05" w:rsidRPr="00BA5906" w:rsidRDefault="00446B05" w:rsidP="00446B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658D04" w14:textId="2CBB8081" w:rsidR="00446B05" w:rsidRPr="0066528D" w:rsidRDefault="00446B05" w:rsidP="00446B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12"/>
              </w:tabs>
              <w:spacing w:line="26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6528D">
              <w:rPr>
                <w:rFonts w:asciiTheme="majorBidi" w:hAnsiTheme="majorBidi" w:cstheme="majorBidi"/>
                <w:sz w:val="30"/>
                <w:szCs w:val="30"/>
              </w:rPr>
              <w:t>259</w:t>
            </w:r>
          </w:p>
        </w:tc>
        <w:tc>
          <w:tcPr>
            <w:tcW w:w="280" w:type="dxa"/>
          </w:tcPr>
          <w:p w14:paraId="7FDF913D" w14:textId="77777777" w:rsidR="00446B05" w:rsidRPr="0066528D" w:rsidRDefault="00446B05" w:rsidP="00446B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D3D99B" w14:textId="55AA4952" w:rsidR="00446B05" w:rsidRPr="0066528D" w:rsidRDefault="00446B05" w:rsidP="00446B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46B05">
              <w:rPr>
                <w:rFonts w:asciiTheme="majorBidi" w:hAnsiTheme="majorBidi" w:cstheme="majorBidi"/>
                <w:sz w:val="30"/>
                <w:szCs w:val="30"/>
              </w:rPr>
              <w:t>2,479</w:t>
            </w:r>
          </w:p>
        </w:tc>
        <w:tc>
          <w:tcPr>
            <w:tcW w:w="252" w:type="dxa"/>
            <w:vAlign w:val="bottom"/>
          </w:tcPr>
          <w:p w14:paraId="604FE04E" w14:textId="77777777" w:rsidR="00446B05" w:rsidRPr="0066528D" w:rsidRDefault="00446B05" w:rsidP="00446B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5CF7BC" w14:textId="4368881F" w:rsidR="00446B05" w:rsidRPr="0066528D" w:rsidRDefault="00446B05" w:rsidP="00446B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12"/>
              </w:tabs>
              <w:spacing w:line="26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6528D">
              <w:rPr>
                <w:rFonts w:asciiTheme="majorBidi" w:hAnsiTheme="majorBidi" w:cstheme="majorBidi"/>
                <w:sz w:val="30"/>
                <w:szCs w:val="30"/>
              </w:rPr>
              <w:t>207</w:t>
            </w:r>
          </w:p>
        </w:tc>
      </w:tr>
    </w:tbl>
    <w:p w14:paraId="1307817E" w14:textId="77777777" w:rsidR="004065A4" w:rsidRDefault="004065A4" w:rsidP="005F26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pacing w:val="-4"/>
          <w:sz w:val="30"/>
          <w:szCs w:val="30"/>
        </w:rPr>
      </w:pPr>
    </w:p>
    <w:tbl>
      <w:tblPr>
        <w:tblpPr w:leftFromText="180" w:rightFromText="180" w:vertAnchor="text" w:horzAnchor="margin" w:tblpX="-90" w:tblpY="151"/>
        <w:tblOverlap w:val="never"/>
        <w:tblW w:w="10047" w:type="dxa"/>
        <w:tblLayout w:type="fixed"/>
        <w:tblLook w:val="04A0" w:firstRow="1" w:lastRow="0" w:firstColumn="1" w:lastColumn="0" w:noHBand="0" w:noVBand="1"/>
      </w:tblPr>
      <w:tblGrid>
        <w:gridCol w:w="5218"/>
        <w:gridCol w:w="1021"/>
        <w:gridCol w:w="238"/>
        <w:gridCol w:w="994"/>
        <w:gridCol w:w="280"/>
        <w:gridCol w:w="1008"/>
        <w:gridCol w:w="252"/>
        <w:gridCol w:w="1036"/>
      </w:tblGrid>
      <w:tr w:rsidR="00BA5906" w:rsidRPr="001E0675" w14:paraId="2FB1F9EF" w14:textId="77777777" w:rsidTr="00615F84">
        <w:trPr>
          <w:trHeight w:val="285"/>
          <w:tblHeader/>
        </w:trPr>
        <w:tc>
          <w:tcPr>
            <w:tcW w:w="5218" w:type="dxa"/>
            <w:vAlign w:val="bottom"/>
          </w:tcPr>
          <w:p w14:paraId="0BB91204" w14:textId="77777777" w:rsidR="00BA5906" w:rsidRPr="001E0675" w:rsidRDefault="00BA5906" w:rsidP="00615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4829" w:type="dxa"/>
            <w:gridSpan w:val="7"/>
            <w:tcBorders>
              <w:bottom w:val="single" w:sz="4" w:space="0" w:color="auto"/>
            </w:tcBorders>
          </w:tcPr>
          <w:p w14:paraId="55F4E996" w14:textId="21AD8AF1" w:rsidR="00BA5906" w:rsidRPr="00BA5906" w:rsidRDefault="00BA5906" w:rsidP="00615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งวดหกเดือน (</w:t>
            </w:r>
            <w:r w:rsidRPr="001E067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พันบาท</w:t>
            </w: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>)</w:t>
            </w:r>
          </w:p>
        </w:tc>
      </w:tr>
      <w:tr w:rsidR="00BA5906" w:rsidRPr="001E0675" w14:paraId="08324BF4" w14:textId="77777777" w:rsidTr="00615F84">
        <w:trPr>
          <w:trHeight w:val="357"/>
          <w:tblHeader/>
        </w:trPr>
        <w:tc>
          <w:tcPr>
            <w:tcW w:w="5218" w:type="dxa"/>
            <w:vAlign w:val="bottom"/>
          </w:tcPr>
          <w:p w14:paraId="59CE0284" w14:textId="77777777" w:rsidR="00BA5906" w:rsidRPr="001E0675" w:rsidRDefault="00BA5906" w:rsidP="00615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3495"/>
              </w:tabs>
              <w:spacing w:line="240" w:lineRule="auto"/>
              <w:ind w:right="342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225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F4360BD" w14:textId="77777777" w:rsidR="00BA5906" w:rsidRPr="001E0675" w:rsidRDefault="00BA5906" w:rsidP="00615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E067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0" w:type="dxa"/>
            <w:vAlign w:val="bottom"/>
          </w:tcPr>
          <w:p w14:paraId="66E303E1" w14:textId="77777777" w:rsidR="00BA5906" w:rsidRPr="001E0675" w:rsidRDefault="00BA5906" w:rsidP="00615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296" w:type="dxa"/>
            <w:gridSpan w:val="3"/>
            <w:tcBorders>
              <w:bottom w:val="single" w:sz="4" w:space="0" w:color="auto"/>
            </w:tcBorders>
            <w:vAlign w:val="bottom"/>
          </w:tcPr>
          <w:p w14:paraId="2E18CB0C" w14:textId="77777777" w:rsidR="00BA5906" w:rsidRPr="001E0675" w:rsidRDefault="00BA5906" w:rsidP="00615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E067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A5906" w:rsidRPr="001E0675" w14:paraId="00E8DA5E" w14:textId="77777777" w:rsidTr="00615F84">
        <w:trPr>
          <w:trHeight w:val="357"/>
          <w:tblHeader/>
        </w:trPr>
        <w:tc>
          <w:tcPr>
            <w:tcW w:w="5218" w:type="dxa"/>
            <w:vAlign w:val="bottom"/>
          </w:tcPr>
          <w:p w14:paraId="0C9872C9" w14:textId="77777777" w:rsidR="00BA5906" w:rsidRPr="001E0675" w:rsidRDefault="00BA5906" w:rsidP="00615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3495"/>
              </w:tabs>
              <w:spacing w:line="240" w:lineRule="auto"/>
              <w:ind w:right="342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</w:tcPr>
          <w:p w14:paraId="4F7843C3" w14:textId="77777777" w:rsidR="00BA5906" w:rsidRPr="001E0675" w:rsidRDefault="00BA5906" w:rsidP="00615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E0675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8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53CC7943" w14:textId="77777777" w:rsidR="00BA5906" w:rsidRPr="001E0675" w:rsidRDefault="00BA5906" w:rsidP="00615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  <w:vAlign w:val="bottom"/>
          </w:tcPr>
          <w:p w14:paraId="6654EEFB" w14:textId="77777777" w:rsidR="00BA5906" w:rsidRPr="001E0675" w:rsidRDefault="00BA5906" w:rsidP="00615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E0675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7</w:t>
            </w:r>
          </w:p>
        </w:tc>
        <w:tc>
          <w:tcPr>
            <w:tcW w:w="280" w:type="dxa"/>
            <w:vAlign w:val="bottom"/>
          </w:tcPr>
          <w:p w14:paraId="636105BF" w14:textId="77777777" w:rsidR="00BA5906" w:rsidRPr="001E0675" w:rsidRDefault="00BA5906" w:rsidP="00615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1C26662D" w14:textId="77777777" w:rsidR="00BA5906" w:rsidRPr="001E0675" w:rsidRDefault="00BA5906" w:rsidP="00615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E0675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8</w:t>
            </w:r>
          </w:p>
        </w:tc>
        <w:tc>
          <w:tcPr>
            <w:tcW w:w="252" w:type="dxa"/>
            <w:vAlign w:val="bottom"/>
          </w:tcPr>
          <w:p w14:paraId="082A9482" w14:textId="77777777" w:rsidR="00BA5906" w:rsidRPr="001E0675" w:rsidRDefault="00BA5906" w:rsidP="00615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0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8FEFA1" w14:textId="77777777" w:rsidR="00BA5906" w:rsidRPr="001E0675" w:rsidRDefault="00BA5906" w:rsidP="00615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E0675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7</w:t>
            </w:r>
          </w:p>
        </w:tc>
      </w:tr>
      <w:tr w:rsidR="0066528D" w:rsidRPr="001E0675" w14:paraId="4869BF8C" w14:textId="77777777" w:rsidTr="00615F84">
        <w:trPr>
          <w:trHeight w:val="357"/>
        </w:trPr>
        <w:tc>
          <w:tcPr>
            <w:tcW w:w="5218" w:type="dxa"/>
          </w:tcPr>
          <w:p w14:paraId="000E0AB0" w14:textId="77777777" w:rsidR="0066528D" w:rsidRPr="001E0675" w:rsidRDefault="0066528D" w:rsidP="00615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34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E0675">
              <w:rPr>
                <w:rFonts w:ascii="Angsana New" w:hAnsi="Angsana New"/>
                <w:sz w:val="30"/>
                <w:szCs w:val="30"/>
                <w:cs/>
              </w:rPr>
              <w:t>ภาษีเงินได้ที่คำนวณจากกำไร (ขาดทุน) ทางบัญชี</w:t>
            </w:r>
          </w:p>
        </w:tc>
        <w:tc>
          <w:tcPr>
            <w:tcW w:w="1021" w:type="dxa"/>
            <w:tcBorders>
              <w:top w:val="single" w:sz="4" w:space="0" w:color="auto"/>
            </w:tcBorders>
            <w:vAlign w:val="bottom"/>
          </w:tcPr>
          <w:p w14:paraId="35BCC0CE" w14:textId="26CCB4E3" w:rsidR="0066528D" w:rsidRPr="00446B05" w:rsidRDefault="00446B05" w:rsidP="00615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12"/>
              </w:tabs>
              <w:spacing w:line="26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3,272</w:t>
            </w:r>
          </w:p>
        </w:tc>
        <w:tc>
          <w:tcPr>
            <w:tcW w:w="238" w:type="dxa"/>
          </w:tcPr>
          <w:p w14:paraId="253D6D06" w14:textId="77777777" w:rsidR="0066528D" w:rsidRPr="00446B05" w:rsidRDefault="0066528D" w:rsidP="00615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  <w:vAlign w:val="bottom"/>
          </w:tcPr>
          <w:p w14:paraId="408C45C3" w14:textId="2007F0D4" w:rsidR="0066528D" w:rsidRPr="00446B05" w:rsidRDefault="0066528D" w:rsidP="00615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46B05">
              <w:rPr>
                <w:rFonts w:asciiTheme="majorBidi" w:hAnsiTheme="majorBidi" w:cstheme="majorBidi"/>
                <w:sz w:val="30"/>
                <w:szCs w:val="30"/>
              </w:rPr>
              <w:t>(3,052)</w:t>
            </w:r>
          </w:p>
        </w:tc>
        <w:tc>
          <w:tcPr>
            <w:tcW w:w="280" w:type="dxa"/>
          </w:tcPr>
          <w:p w14:paraId="605D27B9" w14:textId="77777777" w:rsidR="0066528D" w:rsidRPr="00446B05" w:rsidRDefault="0066528D" w:rsidP="00615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70C9D4E6" w14:textId="68D4C711" w:rsidR="0066528D" w:rsidRPr="00446B05" w:rsidRDefault="00446B05" w:rsidP="00615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5,438</w:t>
            </w:r>
          </w:p>
        </w:tc>
        <w:tc>
          <w:tcPr>
            <w:tcW w:w="252" w:type="dxa"/>
            <w:vAlign w:val="bottom"/>
          </w:tcPr>
          <w:p w14:paraId="09F95C97" w14:textId="77777777" w:rsidR="0066528D" w:rsidRPr="00446B05" w:rsidRDefault="0066528D" w:rsidP="00615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6" w:type="dxa"/>
            <w:tcBorders>
              <w:top w:val="single" w:sz="4" w:space="0" w:color="auto"/>
            </w:tcBorders>
            <w:vAlign w:val="bottom"/>
          </w:tcPr>
          <w:p w14:paraId="3E61C906" w14:textId="5BD12815" w:rsidR="0066528D" w:rsidRPr="00446B05" w:rsidRDefault="0066528D" w:rsidP="00446B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12"/>
              </w:tabs>
              <w:spacing w:line="26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46B05">
              <w:rPr>
                <w:rFonts w:asciiTheme="majorBidi" w:hAnsiTheme="majorBidi" w:cstheme="majorBidi"/>
                <w:sz w:val="30"/>
                <w:szCs w:val="30"/>
              </w:rPr>
              <w:t>224</w:t>
            </w:r>
          </w:p>
        </w:tc>
      </w:tr>
      <w:tr w:rsidR="0066528D" w:rsidRPr="001E0675" w14:paraId="3D6E7452" w14:textId="77777777" w:rsidTr="00615F84">
        <w:trPr>
          <w:trHeight w:val="357"/>
        </w:trPr>
        <w:tc>
          <w:tcPr>
            <w:tcW w:w="5218" w:type="dxa"/>
          </w:tcPr>
          <w:p w14:paraId="1BE64BEE" w14:textId="77777777" w:rsidR="0066528D" w:rsidRPr="001E0675" w:rsidRDefault="0066528D" w:rsidP="00615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3495"/>
              </w:tabs>
              <w:ind w:right="34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E0675">
              <w:rPr>
                <w:rFonts w:ascii="Angsana New" w:hAnsi="Angsana New"/>
                <w:sz w:val="30"/>
                <w:szCs w:val="30"/>
                <w:cs/>
              </w:rPr>
              <w:t>ผลกระทบจากรายการที่ถือเป็นรายจ่ายทางภาษีไม่ได้</w:t>
            </w:r>
          </w:p>
        </w:tc>
        <w:tc>
          <w:tcPr>
            <w:tcW w:w="1021" w:type="dxa"/>
            <w:vAlign w:val="bottom"/>
          </w:tcPr>
          <w:p w14:paraId="6CFBBCC7" w14:textId="401DD8E1" w:rsidR="0066528D" w:rsidRPr="00446B05" w:rsidRDefault="00446B05" w:rsidP="00615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12"/>
              </w:tabs>
              <w:spacing w:line="26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3,910</w:t>
            </w:r>
          </w:p>
        </w:tc>
        <w:tc>
          <w:tcPr>
            <w:tcW w:w="238" w:type="dxa"/>
          </w:tcPr>
          <w:p w14:paraId="10861DE6" w14:textId="77777777" w:rsidR="0066528D" w:rsidRPr="00446B05" w:rsidRDefault="0066528D" w:rsidP="00615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  <w:vAlign w:val="bottom"/>
          </w:tcPr>
          <w:p w14:paraId="0435C0EC" w14:textId="488BCD32" w:rsidR="0066528D" w:rsidRPr="00446B05" w:rsidRDefault="0066528D" w:rsidP="00615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12"/>
              </w:tabs>
              <w:spacing w:line="26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46B05">
              <w:rPr>
                <w:rFonts w:asciiTheme="majorBidi" w:hAnsiTheme="majorBidi" w:cstheme="majorBidi"/>
                <w:sz w:val="30"/>
                <w:szCs w:val="30"/>
              </w:rPr>
              <w:t>5,468</w:t>
            </w:r>
          </w:p>
        </w:tc>
        <w:tc>
          <w:tcPr>
            <w:tcW w:w="280" w:type="dxa"/>
          </w:tcPr>
          <w:p w14:paraId="1D36D256" w14:textId="77777777" w:rsidR="0066528D" w:rsidRPr="00446B05" w:rsidRDefault="0066528D" w:rsidP="00615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vAlign w:val="bottom"/>
          </w:tcPr>
          <w:p w14:paraId="5B2FF459" w14:textId="57BEBDB7" w:rsidR="0066528D" w:rsidRPr="00446B05" w:rsidRDefault="00446B05" w:rsidP="00615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12"/>
              </w:tabs>
              <w:spacing w:line="26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1,251</w:t>
            </w:r>
          </w:p>
        </w:tc>
        <w:tc>
          <w:tcPr>
            <w:tcW w:w="252" w:type="dxa"/>
            <w:vAlign w:val="bottom"/>
          </w:tcPr>
          <w:p w14:paraId="59BDE2A2" w14:textId="77777777" w:rsidR="0066528D" w:rsidRPr="00446B05" w:rsidRDefault="0066528D" w:rsidP="00615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6" w:type="dxa"/>
            <w:vAlign w:val="bottom"/>
          </w:tcPr>
          <w:p w14:paraId="64AC34B2" w14:textId="01FB94BC" w:rsidR="0066528D" w:rsidRPr="00446B05" w:rsidRDefault="0066528D" w:rsidP="00615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12"/>
              </w:tabs>
              <w:spacing w:line="26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46B05">
              <w:rPr>
                <w:rFonts w:asciiTheme="majorBidi" w:hAnsiTheme="majorBidi" w:cstheme="majorBidi"/>
                <w:sz w:val="30"/>
                <w:szCs w:val="30"/>
              </w:rPr>
              <w:t>1,937</w:t>
            </w:r>
          </w:p>
        </w:tc>
      </w:tr>
      <w:tr w:rsidR="0066528D" w:rsidRPr="001E0675" w14:paraId="0B6FD2DA" w14:textId="77777777" w:rsidTr="00615F84">
        <w:trPr>
          <w:trHeight w:val="357"/>
        </w:trPr>
        <w:tc>
          <w:tcPr>
            <w:tcW w:w="5218" w:type="dxa"/>
          </w:tcPr>
          <w:p w14:paraId="51713798" w14:textId="77777777" w:rsidR="0066528D" w:rsidRPr="001E0675" w:rsidRDefault="0066528D" w:rsidP="00615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66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1E0675">
              <w:rPr>
                <w:rFonts w:ascii="Angsana New" w:hAnsi="Angsana New"/>
                <w:spacing w:val="-4"/>
                <w:sz w:val="30"/>
                <w:szCs w:val="30"/>
                <w:cs/>
              </w:rPr>
              <w:t>ผลกระทบจากรายการที่สามารถหักเป็นรายจ่ายทางภาษีได้เพิ่มเติม</w:t>
            </w:r>
          </w:p>
        </w:tc>
        <w:tc>
          <w:tcPr>
            <w:tcW w:w="1021" w:type="dxa"/>
            <w:tcBorders>
              <w:bottom w:val="single" w:sz="4" w:space="0" w:color="auto"/>
            </w:tcBorders>
            <w:vAlign w:val="bottom"/>
          </w:tcPr>
          <w:p w14:paraId="7F6E98D5" w14:textId="19A8ACF4" w:rsidR="0066528D" w:rsidRPr="00F81E5C" w:rsidRDefault="00446B05" w:rsidP="00F81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81E5C">
              <w:rPr>
                <w:rFonts w:asciiTheme="majorBidi" w:hAnsiTheme="majorBidi" w:cstheme="majorBidi"/>
                <w:sz w:val="30"/>
                <w:szCs w:val="30"/>
              </w:rPr>
              <w:t>(2,202)</w:t>
            </w:r>
          </w:p>
        </w:tc>
        <w:tc>
          <w:tcPr>
            <w:tcW w:w="238" w:type="dxa"/>
          </w:tcPr>
          <w:p w14:paraId="50EA22AE" w14:textId="77777777" w:rsidR="0066528D" w:rsidRPr="00446B05" w:rsidRDefault="0066528D" w:rsidP="00615F8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1"/>
              </w:tabs>
              <w:spacing w:line="260" w:lineRule="atLeast"/>
              <w:ind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  <w:vAlign w:val="bottom"/>
          </w:tcPr>
          <w:p w14:paraId="41415E6E" w14:textId="5D2A4209" w:rsidR="0066528D" w:rsidRPr="00446B05" w:rsidRDefault="0066528D" w:rsidP="00615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46B05">
              <w:rPr>
                <w:rFonts w:asciiTheme="majorBidi" w:hAnsiTheme="majorBidi" w:cstheme="majorBidi"/>
                <w:sz w:val="30"/>
                <w:szCs w:val="30"/>
              </w:rPr>
              <w:t>(957)</w:t>
            </w:r>
          </w:p>
        </w:tc>
        <w:tc>
          <w:tcPr>
            <w:tcW w:w="280" w:type="dxa"/>
          </w:tcPr>
          <w:p w14:paraId="03D0670C" w14:textId="77777777" w:rsidR="0066528D" w:rsidRPr="00446B05" w:rsidRDefault="0066528D" w:rsidP="00615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6D0DFCF7" w14:textId="1DF48109" w:rsidR="0066528D" w:rsidRPr="00F81E5C" w:rsidRDefault="00446B05" w:rsidP="00F81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81E5C">
              <w:rPr>
                <w:rFonts w:asciiTheme="majorBidi" w:hAnsiTheme="majorBidi" w:cstheme="majorBidi"/>
                <w:sz w:val="30"/>
                <w:szCs w:val="30"/>
              </w:rPr>
              <w:t>(2,200)</w:t>
            </w:r>
          </w:p>
        </w:tc>
        <w:tc>
          <w:tcPr>
            <w:tcW w:w="252" w:type="dxa"/>
            <w:vAlign w:val="bottom"/>
          </w:tcPr>
          <w:p w14:paraId="4CAE861E" w14:textId="77777777" w:rsidR="0066528D" w:rsidRPr="00446B05" w:rsidRDefault="0066528D" w:rsidP="00615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6" w:type="dxa"/>
            <w:tcBorders>
              <w:bottom w:val="single" w:sz="4" w:space="0" w:color="auto"/>
            </w:tcBorders>
            <w:vAlign w:val="bottom"/>
          </w:tcPr>
          <w:p w14:paraId="5E5C0670" w14:textId="3BF04F2B" w:rsidR="0066528D" w:rsidRPr="00446B05" w:rsidRDefault="0066528D" w:rsidP="00615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46B05">
              <w:rPr>
                <w:rFonts w:asciiTheme="majorBidi" w:hAnsiTheme="majorBidi" w:cstheme="majorBidi"/>
                <w:sz w:val="30"/>
                <w:szCs w:val="30"/>
              </w:rPr>
              <w:t>(896)</w:t>
            </w:r>
          </w:p>
        </w:tc>
      </w:tr>
      <w:tr w:rsidR="0066528D" w:rsidRPr="001E0675" w14:paraId="3198543D" w14:textId="77777777" w:rsidTr="00615F84">
        <w:trPr>
          <w:trHeight w:val="357"/>
        </w:trPr>
        <w:tc>
          <w:tcPr>
            <w:tcW w:w="5218" w:type="dxa"/>
          </w:tcPr>
          <w:p w14:paraId="5BF8B8B4" w14:textId="77777777" w:rsidR="0066528D" w:rsidRPr="001E0675" w:rsidRDefault="0066528D" w:rsidP="00615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3495"/>
              </w:tabs>
              <w:ind w:right="34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E0675">
              <w:rPr>
                <w:rFonts w:ascii="Angsana New" w:hAnsi="Angsana New"/>
                <w:sz w:val="30"/>
                <w:szCs w:val="30"/>
                <w:cs/>
              </w:rPr>
              <w:t>ภาษีเงินได้ของงวดปัจจุบันที่คำนวณจากกำไรทางภาษี</w:t>
            </w:r>
          </w:p>
        </w:tc>
        <w:tc>
          <w:tcPr>
            <w:tcW w:w="1021" w:type="dxa"/>
            <w:tcBorders>
              <w:top w:val="single" w:sz="4" w:space="0" w:color="auto"/>
            </w:tcBorders>
            <w:vAlign w:val="bottom"/>
          </w:tcPr>
          <w:p w14:paraId="6FD2C47A" w14:textId="35FA2D6D" w:rsidR="0066528D" w:rsidRPr="00446B05" w:rsidRDefault="00446B05" w:rsidP="00615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12"/>
              </w:tabs>
              <w:spacing w:line="26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4,980</w:t>
            </w:r>
          </w:p>
        </w:tc>
        <w:tc>
          <w:tcPr>
            <w:tcW w:w="238" w:type="dxa"/>
          </w:tcPr>
          <w:p w14:paraId="03C87C87" w14:textId="77777777" w:rsidR="0066528D" w:rsidRPr="00446B05" w:rsidRDefault="0066528D" w:rsidP="00615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  <w:vAlign w:val="bottom"/>
          </w:tcPr>
          <w:p w14:paraId="3D5DF26D" w14:textId="13EEB870" w:rsidR="0066528D" w:rsidRPr="00446B05" w:rsidRDefault="0066528D" w:rsidP="00615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12"/>
              </w:tabs>
              <w:spacing w:line="26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46B05">
              <w:rPr>
                <w:rFonts w:asciiTheme="majorBidi" w:hAnsiTheme="majorBidi" w:cstheme="majorBidi"/>
                <w:sz w:val="30"/>
                <w:szCs w:val="30"/>
              </w:rPr>
              <w:t>1,459</w:t>
            </w:r>
          </w:p>
        </w:tc>
        <w:tc>
          <w:tcPr>
            <w:tcW w:w="280" w:type="dxa"/>
          </w:tcPr>
          <w:p w14:paraId="582A1FF4" w14:textId="77777777" w:rsidR="0066528D" w:rsidRPr="00446B05" w:rsidRDefault="0066528D" w:rsidP="00615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6318C41B" w14:textId="435DAA2B" w:rsidR="0066528D" w:rsidRPr="00446B05" w:rsidRDefault="00446B05" w:rsidP="00615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4,489</w:t>
            </w:r>
          </w:p>
        </w:tc>
        <w:tc>
          <w:tcPr>
            <w:tcW w:w="252" w:type="dxa"/>
            <w:vAlign w:val="bottom"/>
          </w:tcPr>
          <w:p w14:paraId="4828324D" w14:textId="77777777" w:rsidR="0066528D" w:rsidRPr="00446B05" w:rsidRDefault="0066528D" w:rsidP="00615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6" w:type="dxa"/>
            <w:tcBorders>
              <w:top w:val="single" w:sz="4" w:space="0" w:color="auto"/>
            </w:tcBorders>
            <w:vAlign w:val="bottom"/>
          </w:tcPr>
          <w:p w14:paraId="491E7C6E" w14:textId="408CB8BE" w:rsidR="0066528D" w:rsidRPr="00446B05" w:rsidRDefault="0066528D" w:rsidP="00615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12"/>
              </w:tabs>
              <w:spacing w:line="26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46B05">
              <w:rPr>
                <w:rFonts w:asciiTheme="majorBidi" w:hAnsiTheme="majorBidi" w:cstheme="majorBidi"/>
                <w:sz w:val="30"/>
                <w:szCs w:val="30"/>
              </w:rPr>
              <w:t>1,265</w:t>
            </w:r>
          </w:p>
        </w:tc>
      </w:tr>
      <w:tr w:rsidR="0066528D" w:rsidRPr="001E0675" w14:paraId="37C21B98" w14:textId="77777777" w:rsidTr="00615F84">
        <w:trPr>
          <w:trHeight w:val="357"/>
        </w:trPr>
        <w:tc>
          <w:tcPr>
            <w:tcW w:w="5218" w:type="dxa"/>
          </w:tcPr>
          <w:p w14:paraId="3BE47E8E" w14:textId="3306B172" w:rsidR="0066528D" w:rsidRPr="00A423FD" w:rsidRDefault="0066528D" w:rsidP="00615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34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423FD">
              <w:rPr>
                <w:rFonts w:ascii="Angsana New" w:hAnsi="Angsana New"/>
                <w:sz w:val="30"/>
                <w:szCs w:val="30"/>
                <w:cs/>
              </w:rPr>
              <w:t>สินทรัพย์ภาษีเงินได้รอการตัดบัญชี</w:t>
            </w:r>
            <w:r w:rsidR="00B32BF9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  <w:r w:rsidR="00615F84">
              <w:rPr>
                <w:rFonts w:ascii="Angsana New" w:hAnsi="Angsana New"/>
                <w:sz w:val="30"/>
                <w:szCs w:val="30"/>
                <w:cs/>
              </w:rPr>
              <w:t xml:space="preserve"> (เพิ่มขึ้น)</w:t>
            </w:r>
          </w:p>
        </w:tc>
        <w:tc>
          <w:tcPr>
            <w:tcW w:w="1021" w:type="dxa"/>
            <w:vAlign w:val="bottom"/>
          </w:tcPr>
          <w:p w14:paraId="47D7D19F" w14:textId="417B7219" w:rsidR="0066528D" w:rsidRPr="00446B05" w:rsidRDefault="00446B05" w:rsidP="00615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12"/>
              </w:tabs>
              <w:spacing w:line="26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1,325</w:t>
            </w:r>
          </w:p>
        </w:tc>
        <w:tc>
          <w:tcPr>
            <w:tcW w:w="238" w:type="dxa"/>
          </w:tcPr>
          <w:p w14:paraId="3D9197E7" w14:textId="77777777" w:rsidR="0066528D" w:rsidRPr="00446B05" w:rsidRDefault="0066528D" w:rsidP="00615F84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43"/>
              </w:tabs>
              <w:spacing w:line="260" w:lineRule="atLeast"/>
              <w:ind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4" w:type="dxa"/>
            <w:vAlign w:val="bottom"/>
          </w:tcPr>
          <w:p w14:paraId="157D5C47" w14:textId="37D996D6" w:rsidR="0066528D" w:rsidRPr="00446B05" w:rsidRDefault="0066528D" w:rsidP="00615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46B05">
              <w:rPr>
                <w:rFonts w:asciiTheme="majorBidi" w:hAnsiTheme="majorBidi" w:cstheme="majorBidi"/>
                <w:sz w:val="30"/>
                <w:szCs w:val="30"/>
              </w:rPr>
              <w:t>(1,223)</w:t>
            </w:r>
          </w:p>
        </w:tc>
        <w:tc>
          <w:tcPr>
            <w:tcW w:w="280" w:type="dxa"/>
          </w:tcPr>
          <w:p w14:paraId="0549BDBA" w14:textId="77777777" w:rsidR="0066528D" w:rsidRPr="00446B05" w:rsidRDefault="0066528D" w:rsidP="00615F84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43"/>
              </w:tabs>
              <w:spacing w:line="240" w:lineRule="auto"/>
              <w:ind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  <w:vAlign w:val="bottom"/>
          </w:tcPr>
          <w:p w14:paraId="7900494E" w14:textId="19A45805" w:rsidR="0066528D" w:rsidRPr="00446B05" w:rsidRDefault="00446B05" w:rsidP="00615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1,325</w:t>
            </w:r>
          </w:p>
        </w:tc>
        <w:tc>
          <w:tcPr>
            <w:tcW w:w="252" w:type="dxa"/>
            <w:vAlign w:val="bottom"/>
          </w:tcPr>
          <w:p w14:paraId="1B093325" w14:textId="77777777" w:rsidR="0066528D" w:rsidRPr="00446B05" w:rsidRDefault="0066528D" w:rsidP="00615F84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43"/>
              </w:tabs>
              <w:spacing w:line="240" w:lineRule="auto"/>
              <w:ind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6" w:type="dxa"/>
            <w:vAlign w:val="bottom"/>
          </w:tcPr>
          <w:p w14:paraId="4AFBC505" w14:textId="0D19F506" w:rsidR="0066528D" w:rsidRPr="00446B05" w:rsidRDefault="0066528D" w:rsidP="00615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6B05">
              <w:rPr>
                <w:rFonts w:asciiTheme="majorBidi" w:hAnsiTheme="majorBidi" w:cstheme="majorBidi"/>
                <w:sz w:val="30"/>
                <w:szCs w:val="30"/>
              </w:rPr>
              <w:t>(1,223)</w:t>
            </w:r>
          </w:p>
        </w:tc>
      </w:tr>
      <w:tr w:rsidR="0066528D" w:rsidRPr="001E0675" w14:paraId="13E44077" w14:textId="77777777" w:rsidTr="00615F84">
        <w:trPr>
          <w:trHeight w:val="357"/>
        </w:trPr>
        <w:tc>
          <w:tcPr>
            <w:tcW w:w="5218" w:type="dxa"/>
          </w:tcPr>
          <w:p w14:paraId="2CA97AB3" w14:textId="40995216" w:rsidR="0066528D" w:rsidRPr="00A423FD" w:rsidRDefault="0066528D" w:rsidP="00615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34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423FD">
              <w:rPr>
                <w:rFonts w:ascii="Angsana New" w:hAnsi="Angsana New"/>
                <w:sz w:val="30"/>
                <w:szCs w:val="30"/>
                <w:cs/>
              </w:rPr>
              <w:t>หนี้สินภาษีเงินได้รอกา</w:t>
            </w:r>
            <w:r>
              <w:rPr>
                <w:rFonts w:ascii="Angsana New" w:hAnsi="Angsana New"/>
                <w:sz w:val="30"/>
                <w:szCs w:val="30"/>
                <w:cs/>
              </w:rPr>
              <w:t>รตัดบัญชี</w:t>
            </w:r>
            <w:r w:rsidR="001F03A6">
              <w:rPr>
                <w:rFonts w:ascii="Angsana New" w:hAnsi="Angsana New"/>
                <w:sz w:val="30"/>
                <w:szCs w:val="30"/>
                <w:cs/>
              </w:rPr>
              <w:t xml:space="preserve">เพิ่มขึ้น </w:t>
            </w:r>
            <w:r w:rsidR="001F03A6">
              <w:rPr>
                <w:rFonts w:ascii="Angsana New" w:hAnsi="Angsana New"/>
                <w:sz w:val="30"/>
                <w:szCs w:val="30"/>
              </w:rPr>
              <w:t>(</w:t>
            </w:r>
            <w:r w:rsidR="001F03A6" w:rsidRPr="00A423FD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  <w:r w:rsidR="001F03A6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021" w:type="dxa"/>
            <w:tcBorders>
              <w:bottom w:val="single" w:sz="4" w:space="0" w:color="auto"/>
            </w:tcBorders>
            <w:vAlign w:val="bottom"/>
          </w:tcPr>
          <w:p w14:paraId="7CD4EEC1" w14:textId="0B9E3F35" w:rsidR="0066528D" w:rsidRPr="00F81E5C" w:rsidRDefault="00446B05" w:rsidP="00F81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81E5C">
              <w:rPr>
                <w:rFonts w:asciiTheme="majorBidi" w:hAnsiTheme="majorBidi" w:cstheme="majorBidi"/>
                <w:sz w:val="30"/>
                <w:szCs w:val="30"/>
              </w:rPr>
              <w:t>(531)</w:t>
            </w:r>
          </w:p>
        </w:tc>
        <w:tc>
          <w:tcPr>
            <w:tcW w:w="238" w:type="dxa"/>
          </w:tcPr>
          <w:p w14:paraId="0FD85821" w14:textId="77777777" w:rsidR="0066528D" w:rsidRPr="00446B05" w:rsidRDefault="0066528D" w:rsidP="00615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  <w:vAlign w:val="bottom"/>
          </w:tcPr>
          <w:p w14:paraId="79B9A0C2" w14:textId="7EF7CDB3" w:rsidR="0066528D" w:rsidRPr="00446B05" w:rsidRDefault="0066528D" w:rsidP="00615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12"/>
              </w:tabs>
              <w:spacing w:line="26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6B05">
              <w:rPr>
                <w:rFonts w:asciiTheme="majorBidi" w:hAnsiTheme="majorBidi" w:cstheme="majorBidi"/>
                <w:sz w:val="30"/>
                <w:szCs w:val="30"/>
              </w:rPr>
              <w:t>860</w:t>
            </w:r>
          </w:p>
        </w:tc>
        <w:tc>
          <w:tcPr>
            <w:tcW w:w="280" w:type="dxa"/>
          </w:tcPr>
          <w:p w14:paraId="61592A36" w14:textId="77777777" w:rsidR="0066528D" w:rsidRPr="00446B05" w:rsidRDefault="0066528D" w:rsidP="00615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34B53DA6" w14:textId="041A9210" w:rsidR="0066528D" w:rsidRPr="00F81E5C" w:rsidRDefault="00446B05" w:rsidP="00F81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81E5C">
              <w:rPr>
                <w:rFonts w:asciiTheme="majorBidi" w:hAnsiTheme="majorBidi" w:cstheme="majorBidi"/>
                <w:sz w:val="30"/>
                <w:szCs w:val="30"/>
              </w:rPr>
              <w:t>(531)</w:t>
            </w:r>
          </w:p>
        </w:tc>
        <w:tc>
          <w:tcPr>
            <w:tcW w:w="252" w:type="dxa"/>
            <w:vAlign w:val="bottom"/>
          </w:tcPr>
          <w:p w14:paraId="280ACF97" w14:textId="77777777" w:rsidR="0066528D" w:rsidRPr="00446B05" w:rsidRDefault="0066528D" w:rsidP="00615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6" w:type="dxa"/>
            <w:tcBorders>
              <w:bottom w:val="single" w:sz="4" w:space="0" w:color="auto"/>
            </w:tcBorders>
            <w:vAlign w:val="bottom"/>
          </w:tcPr>
          <w:p w14:paraId="41CA95DE" w14:textId="296FC6EE" w:rsidR="0066528D" w:rsidRPr="00446B05" w:rsidRDefault="0066528D" w:rsidP="00615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12"/>
              </w:tabs>
              <w:spacing w:line="26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46B05">
              <w:rPr>
                <w:rFonts w:asciiTheme="majorBidi" w:hAnsiTheme="majorBidi" w:cstheme="majorBidi"/>
                <w:sz w:val="30"/>
                <w:szCs w:val="30"/>
              </w:rPr>
              <w:t>860</w:t>
            </w:r>
          </w:p>
        </w:tc>
      </w:tr>
      <w:tr w:rsidR="0066528D" w:rsidRPr="001E0675" w14:paraId="5B1EA922" w14:textId="77777777" w:rsidTr="00615F84">
        <w:trPr>
          <w:trHeight w:val="89"/>
        </w:trPr>
        <w:tc>
          <w:tcPr>
            <w:tcW w:w="5218" w:type="dxa"/>
          </w:tcPr>
          <w:p w14:paraId="3689CE67" w14:textId="77777777" w:rsidR="0066528D" w:rsidRPr="001E0675" w:rsidRDefault="0066528D" w:rsidP="00615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3495"/>
              </w:tabs>
              <w:ind w:right="34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E0675">
              <w:rPr>
                <w:rFonts w:ascii="Angsana New" w:hAnsi="Angsana New"/>
                <w:sz w:val="30"/>
                <w:szCs w:val="30"/>
                <w:cs/>
              </w:rPr>
              <w:t>ภาษีเงินได้ที่แสดงเป็นรายการกำไรหรือขาดทุน</w:t>
            </w:r>
          </w:p>
        </w:tc>
        <w:tc>
          <w:tcPr>
            <w:tcW w:w="102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C00F98" w14:textId="1CD7E157" w:rsidR="0066528D" w:rsidRPr="00446B05" w:rsidRDefault="00446B05" w:rsidP="00615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12"/>
              </w:tabs>
              <w:spacing w:line="26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5,774</w:t>
            </w:r>
          </w:p>
        </w:tc>
        <w:tc>
          <w:tcPr>
            <w:tcW w:w="238" w:type="dxa"/>
          </w:tcPr>
          <w:p w14:paraId="662333AD" w14:textId="77777777" w:rsidR="0066528D" w:rsidRPr="00446B05" w:rsidRDefault="0066528D" w:rsidP="00615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825E8B" w14:textId="039B5A9F" w:rsidR="0066528D" w:rsidRPr="00446B05" w:rsidRDefault="0066528D" w:rsidP="00615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12"/>
              </w:tabs>
              <w:spacing w:line="26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46B05">
              <w:rPr>
                <w:rFonts w:asciiTheme="majorBidi" w:hAnsiTheme="majorBidi" w:cstheme="majorBidi"/>
                <w:sz w:val="30"/>
                <w:szCs w:val="30"/>
              </w:rPr>
              <w:t>1,096</w:t>
            </w:r>
          </w:p>
        </w:tc>
        <w:tc>
          <w:tcPr>
            <w:tcW w:w="280" w:type="dxa"/>
          </w:tcPr>
          <w:p w14:paraId="7771ED82" w14:textId="77777777" w:rsidR="0066528D" w:rsidRPr="00446B05" w:rsidRDefault="0066528D" w:rsidP="00615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B18D89" w14:textId="3B7BE100" w:rsidR="0066528D" w:rsidRPr="00446B05" w:rsidRDefault="00446B05" w:rsidP="00615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5,283</w:t>
            </w:r>
          </w:p>
        </w:tc>
        <w:tc>
          <w:tcPr>
            <w:tcW w:w="252" w:type="dxa"/>
            <w:vAlign w:val="bottom"/>
          </w:tcPr>
          <w:p w14:paraId="7E8F9D9A" w14:textId="77777777" w:rsidR="0066528D" w:rsidRPr="00446B05" w:rsidRDefault="0066528D" w:rsidP="00615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9E1F2B" w14:textId="402F55AE" w:rsidR="0066528D" w:rsidRPr="00446B05" w:rsidRDefault="0066528D" w:rsidP="00615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12"/>
              </w:tabs>
              <w:spacing w:line="26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46B05">
              <w:rPr>
                <w:rFonts w:asciiTheme="majorBidi" w:hAnsiTheme="majorBidi" w:cstheme="majorBidi"/>
                <w:sz w:val="30"/>
                <w:szCs w:val="30"/>
              </w:rPr>
              <w:t>902</w:t>
            </w:r>
          </w:p>
        </w:tc>
      </w:tr>
    </w:tbl>
    <w:p w14:paraId="26F6B53D" w14:textId="77777777" w:rsidR="00BA5906" w:rsidRDefault="00BA5906" w:rsidP="005F26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0869C51F" w14:textId="77777777" w:rsidR="0088002F" w:rsidRPr="003B4168" w:rsidRDefault="0088002F" w:rsidP="005F26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21FF8B0D" w14:textId="75EDCAF0" w:rsidR="00224722" w:rsidRPr="00A423FD" w:rsidRDefault="0009604B" w:rsidP="005F26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30"/>
          <w:szCs w:val="30"/>
        </w:rPr>
      </w:pPr>
      <w:r w:rsidRPr="00A423FD">
        <w:rPr>
          <w:rFonts w:ascii="Angsana New" w:hAnsi="Angsana New"/>
          <w:sz w:val="30"/>
          <w:szCs w:val="30"/>
          <w:cs/>
        </w:rPr>
        <w:lastRenderedPageBreak/>
        <w:t>สินทรัพย์</w:t>
      </w:r>
      <w:r w:rsidR="00D3608D" w:rsidRPr="00A423FD">
        <w:rPr>
          <w:rFonts w:ascii="Angsana New" w:hAnsi="Angsana New"/>
          <w:sz w:val="30"/>
          <w:szCs w:val="30"/>
          <w:cs/>
        </w:rPr>
        <w:t>และหนี้สิน</w:t>
      </w:r>
      <w:r w:rsidRPr="00A423FD">
        <w:rPr>
          <w:rFonts w:ascii="Angsana New" w:hAnsi="Angsana New"/>
          <w:sz w:val="30"/>
          <w:szCs w:val="30"/>
          <w:cs/>
        </w:rPr>
        <w:t xml:space="preserve">ภาษีเงินได้รอการตัดบัญชีที่แสดงในงบฐานะการเงิน ณ วันที่ </w:t>
      </w:r>
      <w:r w:rsidR="00E45C92" w:rsidRPr="00A423FD">
        <w:rPr>
          <w:rFonts w:ascii="Angsana New" w:hAnsi="Angsana New"/>
          <w:sz w:val="30"/>
          <w:szCs w:val="30"/>
        </w:rPr>
        <w:t>3</w:t>
      </w:r>
      <w:r w:rsidR="00B466DF" w:rsidRPr="00B466DF">
        <w:rPr>
          <w:rFonts w:ascii="Angsana New" w:hAnsi="Angsana New"/>
          <w:sz w:val="30"/>
          <w:szCs w:val="30"/>
        </w:rPr>
        <w:t>0</w:t>
      </w:r>
      <w:r w:rsidR="00C839C9" w:rsidRPr="00A423FD">
        <w:rPr>
          <w:rFonts w:ascii="Angsana New" w:hAnsi="Angsana New"/>
          <w:sz w:val="30"/>
          <w:szCs w:val="30"/>
        </w:rPr>
        <w:t xml:space="preserve"> </w:t>
      </w:r>
      <w:r w:rsidR="00DC2AF6">
        <w:rPr>
          <w:rFonts w:ascii="Angsana New" w:hAnsi="Angsana New"/>
          <w:sz w:val="30"/>
          <w:szCs w:val="30"/>
          <w:cs/>
        </w:rPr>
        <w:t>ม</w:t>
      </w:r>
      <w:r w:rsidR="00672390">
        <w:rPr>
          <w:rFonts w:ascii="Angsana New" w:hAnsi="Angsana New"/>
          <w:sz w:val="30"/>
          <w:szCs w:val="30"/>
          <w:cs/>
        </w:rPr>
        <w:t>ิถุนายน</w:t>
      </w:r>
      <w:r w:rsidR="009406A2" w:rsidRPr="00A423FD">
        <w:rPr>
          <w:rFonts w:ascii="Angsana New" w:hAnsi="Angsana New"/>
          <w:sz w:val="30"/>
          <w:szCs w:val="30"/>
          <w:cs/>
        </w:rPr>
        <w:t xml:space="preserve"> </w:t>
      </w:r>
      <w:r w:rsidR="00E45C92" w:rsidRPr="00A423FD">
        <w:rPr>
          <w:rFonts w:ascii="Angsana New" w:hAnsi="Angsana New"/>
          <w:sz w:val="30"/>
          <w:szCs w:val="30"/>
        </w:rPr>
        <w:t>256</w:t>
      </w:r>
      <w:r w:rsidR="00DC2AF6">
        <w:rPr>
          <w:rFonts w:ascii="Angsana New" w:hAnsi="Angsana New"/>
          <w:sz w:val="30"/>
          <w:szCs w:val="30"/>
        </w:rPr>
        <w:t>8</w:t>
      </w:r>
      <w:r w:rsidRPr="00A423FD">
        <w:rPr>
          <w:rFonts w:ascii="Angsana New" w:hAnsi="Angsana New"/>
          <w:sz w:val="30"/>
          <w:szCs w:val="30"/>
        </w:rPr>
        <w:t xml:space="preserve"> </w:t>
      </w:r>
      <w:r w:rsidRPr="00A423FD">
        <w:rPr>
          <w:rFonts w:ascii="Angsana New" w:hAnsi="Angsana New"/>
          <w:sz w:val="30"/>
          <w:szCs w:val="30"/>
          <w:cs/>
        </w:rPr>
        <w:t xml:space="preserve">และวันที่ </w:t>
      </w:r>
      <w:r w:rsidR="00E45C92" w:rsidRPr="00A423FD">
        <w:rPr>
          <w:rFonts w:ascii="Angsana New" w:hAnsi="Angsana New"/>
          <w:sz w:val="30"/>
          <w:szCs w:val="30"/>
        </w:rPr>
        <w:t>31</w:t>
      </w:r>
      <w:r w:rsidRPr="00A423FD">
        <w:rPr>
          <w:rFonts w:ascii="Angsana New" w:hAnsi="Angsana New"/>
          <w:sz w:val="30"/>
          <w:szCs w:val="30"/>
          <w:cs/>
        </w:rPr>
        <w:t xml:space="preserve"> ธันวาคม </w:t>
      </w:r>
      <w:r w:rsidR="00E45C92" w:rsidRPr="00A423FD">
        <w:rPr>
          <w:rFonts w:ascii="Angsana New" w:hAnsi="Angsana New"/>
          <w:sz w:val="30"/>
          <w:szCs w:val="30"/>
        </w:rPr>
        <w:t>256</w:t>
      </w:r>
      <w:r w:rsidR="00DC2AF6">
        <w:rPr>
          <w:rFonts w:ascii="Angsana New" w:hAnsi="Angsana New"/>
          <w:sz w:val="30"/>
          <w:szCs w:val="30"/>
        </w:rPr>
        <w:t xml:space="preserve">7 </w:t>
      </w:r>
      <w:r w:rsidRPr="00A423FD">
        <w:rPr>
          <w:rFonts w:ascii="Angsana New" w:hAnsi="Angsana New"/>
          <w:sz w:val="30"/>
          <w:szCs w:val="30"/>
          <w:cs/>
        </w:rPr>
        <w:t>มีดังนี้</w:t>
      </w:r>
    </w:p>
    <w:p w14:paraId="6386481D" w14:textId="77777777" w:rsidR="00D80B54" w:rsidRPr="0043737E" w:rsidRDefault="00D80B54" w:rsidP="00D80B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2"/>
          <w:szCs w:val="22"/>
        </w:rPr>
      </w:pPr>
    </w:p>
    <w:tbl>
      <w:tblPr>
        <w:tblW w:w="10301" w:type="dxa"/>
        <w:tblInd w:w="-90" w:type="dxa"/>
        <w:tblLook w:val="04A0" w:firstRow="1" w:lastRow="0" w:firstColumn="1" w:lastColumn="0" w:noHBand="0" w:noVBand="1"/>
      </w:tblPr>
      <w:tblGrid>
        <w:gridCol w:w="3747"/>
        <w:gridCol w:w="1508"/>
        <w:gridCol w:w="281"/>
        <w:gridCol w:w="1410"/>
        <w:gridCol w:w="281"/>
        <w:gridCol w:w="1407"/>
        <w:gridCol w:w="281"/>
        <w:gridCol w:w="1386"/>
      </w:tblGrid>
      <w:tr w:rsidR="00640135" w:rsidRPr="00A423FD" w14:paraId="22CECC16" w14:textId="77777777" w:rsidTr="00615F84">
        <w:trPr>
          <w:tblHeader/>
        </w:trPr>
        <w:tc>
          <w:tcPr>
            <w:tcW w:w="3747" w:type="dxa"/>
          </w:tcPr>
          <w:p w14:paraId="31896AEF" w14:textId="77777777" w:rsidR="00640135" w:rsidRPr="00A423FD" w:rsidRDefault="00640135" w:rsidP="00950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54" w:type="dxa"/>
            <w:gridSpan w:val="7"/>
            <w:tcBorders>
              <w:bottom w:val="single" w:sz="4" w:space="0" w:color="auto"/>
            </w:tcBorders>
          </w:tcPr>
          <w:p w14:paraId="7FD829F6" w14:textId="77777777" w:rsidR="00640135" w:rsidRPr="00A423FD" w:rsidRDefault="00640135" w:rsidP="003D2E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423F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พันบาท</w:t>
            </w:r>
          </w:p>
        </w:tc>
      </w:tr>
      <w:tr w:rsidR="00640135" w:rsidRPr="00A423FD" w14:paraId="136F01CF" w14:textId="77777777" w:rsidTr="00615F84">
        <w:trPr>
          <w:tblHeader/>
        </w:trPr>
        <w:tc>
          <w:tcPr>
            <w:tcW w:w="3747" w:type="dxa"/>
          </w:tcPr>
          <w:p w14:paraId="72783C6F" w14:textId="77777777" w:rsidR="00640135" w:rsidRPr="00A423FD" w:rsidRDefault="00640135" w:rsidP="00950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199" w:type="dxa"/>
            <w:gridSpan w:val="3"/>
            <w:tcBorders>
              <w:bottom w:val="single" w:sz="4" w:space="0" w:color="auto"/>
            </w:tcBorders>
          </w:tcPr>
          <w:p w14:paraId="09B3635E" w14:textId="77777777" w:rsidR="00640135" w:rsidRPr="00A423FD" w:rsidRDefault="00640135" w:rsidP="00640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423F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1" w:type="dxa"/>
          </w:tcPr>
          <w:p w14:paraId="41F7B622" w14:textId="77777777" w:rsidR="00640135" w:rsidRPr="00A423FD" w:rsidRDefault="00640135" w:rsidP="003D2E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3074" w:type="dxa"/>
            <w:gridSpan w:val="3"/>
            <w:tcBorders>
              <w:bottom w:val="single" w:sz="4" w:space="0" w:color="auto"/>
            </w:tcBorders>
          </w:tcPr>
          <w:p w14:paraId="57131DE7" w14:textId="77777777" w:rsidR="00640135" w:rsidRPr="00A423FD" w:rsidRDefault="00640135" w:rsidP="003D2E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423FD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40135" w:rsidRPr="00A423FD" w14:paraId="666C97DE" w14:textId="77777777" w:rsidTr="00615F84">
        <w:trPr>
          <w:tblHeader/>
        </w:trPr>
        <w:tc>
          <w:tcPr>
            <w:tcW w:w="3747" w:type="dxa"/>
          </w:tcPr>
          <w:p w14:paraId="24A52257" w14:textId="77777777" w:rsidR="00640135" w:rsidRPr="00A423FD" w:rsidRDefault="00640135" w:rsidP="00950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2329A9" w14:textId="1CCC9E6C" w:rsidR="00640135" w:rsidRPr="00A423FD" w:rsidRDefault="00E45C92" w:rsidP="00C60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423FD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  <w:r w:rsidR="00B466DF" w:rsidRPr="00B466DF">
              <w:rPr>
                <w:rFonts w:ascii="Angsana New" w:hAnsi="Angsana New"/>
                <w:color w:val="000000"/>
                <w:sz w:val="30"/>
                <w:szCs w:val="30"/>
              </w:rPr>
              <w:t>0</w:t>
            </w:r>
            <w:r w:rsidR="005865A3" w:rsidRPr="00A423FD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="004065A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ม</w:t>
            </w:r>
            <w:r w:rsidR="0067239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ิถุนายน</w:t>
            </w:r>
            <w:r w:rsidR="005865A3" w:rsidRPr="00A423FD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 w:rsidRPr="00A423FD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4065A4">
              <w:rPr>
                <w:rFonts w:ascii="Angsana New" w:hAnsi="Angsana New"/>
                <w:color w:val="000000"/>
                <w:sz w:val="30"/>
                <w:szCs w:val="30"/>
              </w:rPr>
              <w:t>8</w:t>
            </w:r>
          </w:p>
        </w:tc>
        <w:tc>
          <w:tcPr>
            <w:tcW w:w="281" w:type="dxa"/>
            <w:vAlign w:val="bottom"/>
          </w:tcPr>
          <w:p w14:paraId="5602323A" w14:textId="77777777" w:rsidR="00640135" w:rsidRPr="00A423FD" w:rsidRDefault="00640135" w:rsidP="00950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0" w:type="dxa"/>
            <w:tcBorders>
              <w:bottom w:val="single" w:sz="4" w:space="0" w:color="auto"/>
            </w:tcBorders>
            <w:vAlign w:val="bottom"/>
          </w:tcPr>
          <w:p w14:paraId="2D4DC266" w14:textId="77777777" w:rsidR="00640135" w:rsidRPr="00A423FD" w:rsidRDefault="00E45C92" w:rsidP="00950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423FD">
              <w:rPr>
                <w:rFonts w:ascii="Angsana New" w:hAnsi="Angsana New"/>
                <w:color w:val="000000"/>
                <w:sz w:val="30"/>
                <w:szCs w:val="30"/>
              </w:rPr>
              <w:t>31</w:t>
            </w:r>
            <w:r w:rsidR="00640135" w:rsidRPr="00A423FD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="00640135" w:rsidRPr="00A423FD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A423FD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4065A4">
              <w:rPr>
                <w:rFonts w:ascii="Angsana New" w:hAnsi="Angsana New"/>
                <w:color w:val="000000"/>
                <w:sz w:val="30"/>
                <w:szCs w:val="30"/>
              </w:rPr>
              <w:t>7</w:t>
            </w:r>
          </w:p>
        </w:tc>
        <w:tc>
          <w:tcPr>
            <w:tcW w:w="281" w:type="dxa"/>
          </w:tcPr>
          <w:p w14:paraId="1B27890A" w14:textId="77777777" w:rsidR="00640135" w:rsidRPr="00A423FD" w:rsidRDefault="00640135" w:rsidP="00950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07" w:type="dxa"/>
            <w:tcBorders>
              <w:bottom w:val="single" w:sz="4" w:space="0" w:color="auto"/>
            </w:tcBorders>
            <w:vAlign w:val="bottom"/>
          </w:tcPr>
          <w:p w14:paraId="56C11122" w14:textId="4F3DCBBE" w:rsidR="00640135" w:rsidRPr="00A423FD" w:rsidRDefault="00E45C92" w:rsidP="00C60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423FD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  <w:r w:rsidR="00B466DF" w:rsidRPr="00B466DF">
              <w:rPr>
                <w:rFonts w:ascii="Angsana New" w:hAnsi="Angsana New"/>
                <w:color w:val="000000"/>
                <w:sz w:val="30"/>
                <w:szCs w:val="30"/>
              </w:rPr>
              <w:t>0</w:t>
            </w:r>
            <w:r w:rsidR="00C839C9" w:rsidRPr="00A423FD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="004065A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ม</w:t>
            </w:r>
            <w:r w:rsidR="0067239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ิถุนายน</w:t>
            </w:r>
            <w:r w:rsidR="00640135" w:rsidRPr="00A423FD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 w:rsidRPr="00A423FD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4065A4">
              <w:rPr>
                <w:rFonts w:ascii="Angsana New" w:hAnsi="Angsana New"/>
                <w:color w:val="000000"/>
                <w:sz w:val="30"/>
                <w:szCs w:val="30"/>
              </w:rPr>
              <w:t>8</w:t>
            </w:r>
          </w:p>
        </w:tc>
        <w:tc>
          <w:tcPr>
            <w:tcW w:w="281" w:type="dxa"/>
            <w:vAlign w:val="bottom"/>
          </w:tcPr>
          <w:p w14:paraId="47BB30A6" w14:textId="77777777" w:rsidR="00640135" w:rsidRPr="00A423FD" w:rsidRDefault="00640135" w:rsidP="00964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86" w:type="dxa"/>
            <w:tcBorders>
              <w:bottom w:val="single" w:sz="4" w:space="0" w:color="auto"/>
            </w:tcBorders>
            <w:vAlign w:val="bottom"/>
          </w:tcPr>
          <w:p w14:paraId="73462E56" w14:textId="77777777" w:rsidR="00640135" w:rsidRPr="00A423FD" w:rsidRDefault="00E45C92" w:rsidP="00964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423FD">
              <w:rPr>
                <w:rFonts w:ascii="Angsana New" w:hAnsi="Angsana New"/>
                <w:color w:val="000000"/>
                <w:sz w:val="30"/>
                <w:szCs w:val="30"/>
              </w:rPr>
              <w:t>31</w:t>
            </w:r>
            <w:r w:rsidR="00640135" w:rsidRPr="00A423FD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="00640135" w:rsidRPr="00A423FD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A423FD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4065A4">
              <w:rPr>
                <w:rFonts w:ascii="Angsana New" w:hAnsi="Angsana New"/>
                <w:color w:val="000000"/>
                <w:sz w:val="30"/>
                <w:szCs w:val="30"/>
              </w:rPr>
              <w:t>7</w:t>
            </w:r>
          </w:p>
        </w:tc>
      </w:tr>
      <w:tr w:rsidR="00FB19BC" w:rsidRPr="00A423FD" w14:paraId="1A54F16C" w14:textId="77777777" w:rsidTr="00FB19BC">
        <w:tc>
          <w:tcPr>
            <w:tcW w:w="3747" w:type="dxa"/>
          </w:tcPr>
          <w:p w14:paraId="6C99CA06" w14:textId="56C56BD2" w:rsidR="00FB19BC" w:rsidRDefault="00FB19BC" w:rsidP="00FE2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0"/>
                <w:tab w:val="left" w:pos="540"/>
              </w:tabs>
              <w:ind w:left="275" w:right="-40" w:hanging="275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E276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สินทรัพย์ </w:t>
            </w:r>
            <w:r w:rsidR="00FE2767" w:rsidRPr="00FE276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-</w:t>
            </w:r>
            <w:r w:rsidRPr="00A423F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A423F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ผลกระทบของรายการซึ่ง</w:t>
            </w:r>
            <w:r w:rsidR="005C1C2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ยั</w:t>
            </w:r>
            <w:r w:rsidR="00FE276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ง</w:t>
            </w:r>
            <w:r w:rsidR="005C1C2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ไม่ถือ</w:t>
            </w:r>
            <w:r w:rsidRPr="00A423F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เป็นรายจ่ายหรือหนี้สินทางภาษี</w:t>
            </w:r>
          </w:p>
        </w:tc>
        <w:tc>
          <w:tcPr>
            <w:tcW w:w="1508" w:type="dxa"/>
          </w:tcPr>
          <w:p w14:paraId="5162B756" w14:textId="77777777" w:rsidR="00FB19BC" w:rsidRPr="005C1C28" w:rsidRDefault="00FB19BC" w:rsidP="00A42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33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1" w:type="dxa"/>
          </w:tcPr>
          <w:p w14:paraId="53204AF6" w14:textId="77777777" w:rsidR="00FB19BC" w:rsidRPr="00A423FD" w:rsidRDefault="00FB19BC" w:rsidP="00A42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33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0" w:type="dxa"/>
          </w:tcPr>
          <w:p w14:paraId="18AF416C" w14:textId="10275E8B" w:rsidR="00FB19BC" w:rsidRPr="00A423FD" w:rsidRDefault="00FB19BC" w:rsidP="00A42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33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1" w:type="dxa"/>
          </w:tcPr>
          <w:p w14:paraId="166D8A81" w14:textId="77777777" w:rsidR="00FB19BC" w:rsidRPr="00A423FD" w:rsidRDefault="00FB19BC" w:rsidP="00950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335" w:firstLine="34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7" w:type="dxa"/>
            <w:tcBorders>
              <w:top w:val="single" w:sz="4" w:space="0" w:color="auto"/>
            </w:tcBorders>
          </w:tcPr>
          <w:p w14:paraId="0367282C" w14:textId="77777777" w:rsidR="00FB19BC" w:rsidRPr="00A423FD" w:rsidRDefault="00FB19BC" w:rsidP="00950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335" w:firstLine="34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1" w:type="dxa"/>
          </w:tcPr>
          <w:p w14:paraId="277CC108" w14:textId="77777777" w:rsidR="00FB19BC" w:rsidRPr="00A423FD" w:rsidRDefault="00FB19BC" w:rsidP="00950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335" w:firstLine="34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</w:tcPr>
          <w:p w14:paraId="7806075A" w14:textId="77777777" w:rsidR="00FB19BC" w:rsidRPr="00A423FD" w:rsidRDefault="00FB19BC" w:rsidP="00950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335" w:firstLine="34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B526F" w:rsidRPr="00A423FD" w14:paraId="5AE54A0F" w14:textId="77777777" w:rsidTr="00615F84">
        <w:tc>
          <w:tcPr>
            <w:tcW w:w="3747" w:type="dxa"/>
          </w:tcPr>
          <w:p w14:paraId="47BE7B19" w14:textId="77777777" w:rsidR="002B526F" w:rsidRPr="00A423FD" w:rsidRDefault="002B526F" w:rsidP="009A5C7B">
            <w:pPr>
              <w:rPr>
                <w:rFonts w:ascii="Angsana New" w:eastAsiaTheme="minorEastAsia" w:hAnsi="Angsana New"/>
                <w:sz w:val="30"/>
                <w:szCs w:val="30"/>
                <w:cs/>
                <w:lang w:eastAsia="zh-CN"/>
              </w:rPr>
            </w:pPr>
            <w:r w:rsidRPr="00A423FD">
              <w:rPr>
                <w:rFonts w:ascii="Angsana New" w:hAnsi="Angsana New"/>
                <w:sz w:val="30"/>
                <w:szCs w:val="30"/>
              </w:rPr>
              <w:t>-</w:t>
            </w:r>
            <w:r w:rsidRPr="00A423FD">
              <w:rPr>
                <w:rFonts w:ascii="Angsana New" w:hAnsi="Angsana New"/>
                <w:sz w:val="30"/>
                <w:szCs w:val="30"/>
                <w:cs/>
              </w:rPr>
              <w:t xml:space="preserve">    ค่าเผื่อ</w:t>
            </w:r>
            <w:r w:rsidRPr="00A423FD">
              <w:rPr>
                <w:rFonts w:ascii="Angsana New" w:eastAsiaTheme="minorEastAsia" w:hAnsi="Angsana New"/>
                <w:sz w:val="30"/>
                <w:szCs w:val="30"/>
                <w:cs/>
                <w:lang w:eastAsia="zh-CN"/>
              </w:rPr>
              <w:t>การด้อยค่าของลูกหนี้การค้า</w:t>
            </w:r>
          </w:p>
        </w:tc>
        <w:tc>
          <w:tcPr>
            <w:tcW w:w="1508" w:type="dxa"/>
          </w:tcPr>
          <w:p w14:paraId="71855721" w14:textId="0DF1F062" w:rsidR="002B526F" w:rsidRPr="002B526F" w:rsidRDefault="00F66EA1" w:rsidP="005E0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220" w:firstLine="34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66EA1">
              <w:rPr>
                <w:rFonts w:ascii="Angsana New" w:hAnsi="Angsana New"/>
                <w:sz w:val="30"/>
                <w:szCs w:val="30"/>
              </w:rPr>
              <w:t>113</w:t>
            </w:r>
          </w:p>
        </w:tc>
        <w:tc>
          <w:tcPr>
            <w:tcW w:w="281" w:type="dxa"/>
          </w:tcPr>
          <w:p w14:paraId="236C8028" w14:textId="77777777" w:rsidR="002B526F" w:rsidRPr="002B526F" w:rsidRDefault="002B526F" w:rsidP="00950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82" w:firstLine="34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0" w:type="dxa"/>
            <w:vAlign w:val="center"/>
          </w:tcPr>
          <w:p w14:paraId="147D390E" w14:textId="77777777" w:rsidR="002B526F" w:rsidRPr="002B526F" w:rsidRDefault="00EA4BAC" w:rsidP="00950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220" w:firstLine="34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132</w:t>
            </w:r>
          </w:p>
        </w:tc>
        <w:tc>
          <w:tcPr>
            <w:tcW w:w="281" w:type="dxa"/>
          </w:tcPr>
          <w:p w14:paraId="23027C3E" w14:textId="77777777" w:rsidR="002B526F" w:rsidRPr="002B526F" w:rsidRDefault="002B526F" w:rsidP="00950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220" w:firstLine="3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7" w:type="dxa"/>
          </w:tcPr>
          <w:p w14:paraId="31652C2B" w14:textId="19165231" w:rsidR="002B526F" w:rsidRPr="002B526F" w:rsidRDefault="005C1C28" w:rsidP="00950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220" w:firstLine="34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113</w:t>
            </w:r>
          </w:p>
        </w:tc>
        <w:tc>
          <w:tcPr>
            <w:tcW w:w="281" w:type="dxa"/>
          </w:tcPr>
          <w:p w14:paraId="115C38B4" w14:textId="77777777" w:rsidR="002B526F" w:rsidRPr="002B526F" w:rsidRDefault="002B526F" w:rsidP="00950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220" w:firstLine="3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6" w:type="dxa"/>
            <w:vAlign w:val="bottom"/>
          </w:tcPr>
          <w:p w14:paraId="19F80505" w14:textId="77777777" w:rsidR="002B526F" w:rsidRPr="002B526F" w:rsidRDefault="00EA4BAC" w:rsidP="00964C4E">
            <w:pPr>
              <w:pStyle w:val="Preformatted"/>
              <w:tabs>
                <w:tab w:val="clear" w:pos="959"/>
                <w:tab w:val="clear" w:pos="9590"/>
                <w:tab w:val="left" w:pos="792"/>
              </w:tabs>
              <w:ind w:right="82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132</w:t>
            </w:r>
          </w:p>
        </w:tc>
      </w:tr>
      <w:tr w:rsidR="002B526F" w:rsidRPr="00A423FD" w14:paraId="5432B5E7" w14:textId="77777777" w:rsidTr="00615F84">
        <w:tc>
          <w:tcPr>
            <w:tcW w:w="3747" w:type="dxa"/>
          </w:tcPr>
          <w:p w14:paraId="295718F6" w14:textId="77777777" w:rsidR="002B526F" w:rsidRPr="00A423FD" w:rsidRDefault="002B526F" w:rsidP="00CE4CE4">
            <w:pPr>
              <w:tabs>
                <w:tab w:val="clear" w:pos="227"/>
                <w:tab w:val="left" w:pos="284"/>
              </w:tabs>
              <w:ind w:left="284" w:hanging="284"/>
              <w:rPr>
                <w:rFonts w:ascii="Angsana New" w:hAnsi="Angsana New"/>
                <w:sz w:val="30"/>
                <w:szCs w:val="30"/>
                <w:cs/>
              </w:rPr>
            </w:pPr>
            <w:r w:rsidRPr="00A423FD">
              <w:rPr>
                <w:rFonts w:ascii="Angsana New" w:hAnsi="Angsana New"/>
                <w:sz w:val="30"/>
                <w:szCs w:val="30"/>
              </w:rPr>
              <w:t>-</w:t>
            </w:r>
            <w:r w:rsidRPr="00A423FD">
              <w:rPr>
                <w:rFonts w:ascii="Angsana New" w:hAnsi="Angsana New"/>
                <w:sz w:val="30"/>
                <w:szCs w:val="30"/>
                <w:cs/>
              </w:rPr>
              <w:t xml:space="preserve">    ค่าเผื่อผลขาดทุน</w:t>
            </w:r>
            <w:r w:rsidR="00CE4CE4">
              <w:rPr>
                <w:rFonts w:ascii="Angsana New" w:hAnsi="Angsana New"/>
                <w:sz w:val="30"/>
                <w:szCs w:val="30"/>
                <w:cs/>
              </w:rPr>
              <w:t>ของ</w:t>
            </w:r>
            <w:r w:rsidRPr="00A423FD">
              <w:rPr>
                <w:rFonts w:ascii="Angsana New" w:hAnsi="Angsana New"/>
                <w:sz w:val="30"/>
                <w:szCs w:val="30"/>
                <w:cs/>
              </w:rPr>
              <w:t>สินค้า</w:t>
            </w:r>
            <w:r w:rsidR="00CE4CE4">
              <w:rPr>
                <w:rFonts w:ascii="Angsana New" w:hAnsi="Angsana New"/>
                <w:sz w:val="30"/>
                <w:szCs w:val="30"/>
                <w:cs/>
              </w:rPr>
              <w:t>คงเหลือ</w:t>
            </w:r>
          </w:p>
        </w:tc>
        <w:tc>
          <w:tcPr>
            <w:tcW w:w="1508" w:type="dxa"/>
            <w:vAlign w:val="center"/>
          </w:tcPr>
          <w:p w14:paraId="0D656458" w14:textId="72219BAB" w:rsidR="002B526F" w:rsidRPr="002B526F" w:rsidRDefault="00F66EA1" w:rsidP="005E0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220" w:firstLine="34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66EA1">
              <w:rPr>
                <w:rFonts w:ascii="Angsana New" w:hAnsi="Angsana New"/>
                <w:sz w:val="30"/>
                <w:szCs w:val="30"/>
              </w:rPr>
              <w:t>1</w:t>
            </w:r>
            <w:r w:rsidR="005C1C28">
              <w:rPr>
                <w:rFonts w:ascii="Angsana New" w:hAnsi="Angsana New"/>
                <w:sz w:val="30"/>
                <w:szCs w:val="30"/>
              </w:rPr>
              <w:t>,577</w:t>
            </w:r>
          </w:p>
        </w:tc>
        <w:tc>
          <w:tcPr>
            <w:tcW w:w="281" w:type="dxa"/>
          </w:tcPr>
          <w:p w14:paraId="05C748AF" w14:textId="77777777" w:rsidR="002B526F" w:rsidRPr="002B526F" w:rsidRDefault="002B526F" w:rsidP="00950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82" w:firstLine="34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0" w:type="dxa"/>
            <w:vAlign w:val="center"/>
          </w:tcPr>
          <w:p w14:paraId="493C0457" w14:textId="77777777" w:rsidR="002B526F" w:rsidRPr="002B526F" w:rsidRDefault="00EA4BAC" w:rsidP="00563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2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2,527</w:t>
            </w:r>
          </w:p>
        </w:tc>
        <w:tc>
          <w:tcPr>
            <w:tcW w:w="281" w:type="dxa"/>
          </w:tcPr>
          <w:p w14:paraId="1E7F623D" w14:textId="77777777" w:rsidR="002B526F" w:rsidRPr="002B526F" w:rsidRDefault="002B526F" w:rsidP="00950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220" w:firstLine="3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7" w:type="dxa"/>
            <w:vAlign w:val="center"/>
          </w:tcPr>
          <w:p w14:paraId="17E86F77" w14:textId="77A5208C" w:rsidR="002B526F" w:rsidRPr="002B526F" w:rsidRDefault="005C1C28" w:rsidP="00D20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220" w:firstLine="34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1,577</w:t>
            </w:r>
          </w:p>
        </w:tc>
        <w:tc>
          <w:tcPr>
            <w:tcW w:w="281" w:type="dxa"/>
          </w:tcPr>
          <w:p w14:paraId="4B08EFA3" w14:textId="77777777" w:rsidR="002B526F" w:rsidRPr="002B526F" w:rsidRDefault="002B526F" w:rsidP="00950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220" w:firstLine="3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6" w:type="dxa"/>
            <w:vAlign w:val="bottom"/>
          </w:tcPr>
          <w:p w14:paraId="30DE1E07" w14:textId="77777777" w:rsidR="002B526F" w:rsidRPr="002B526F" w:rsidRDefault="00EA4BAC" w:rsidP="00964C4E">
            <w:pPr>
              <w:pStyle w:val="Preformatted"/>
              <w:tabs>
                <w:tab w:val="clear" w:pos="959"/>
                <w:tab w:val="clear" w:pos="9590"/>
                <w:tab w:val="left" w:pos="792"/>
              </w:tabs>
              <w:ind w:right="82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2,527</w:t>
            </w:r>
          </w:p>
        </w:tc>
      </w:tr>
      <w:tr w:rsidR="002B526F" w:rsidRPr="00A423FD" w14:paraId="5901524F" w14:textId="77777777" w:rsidTr="00615F84">
        <w:tc>
          <w:tcPr>
            <w:tcW w:w="3747" w:type="dxa"/>
          </w:tcPr>
          <w:p w14:paraId="38794412" w14:textId="77777777" w:rsidR="002B526F" w:rsidRPr="00A423FD" w:rsidRDefault="002B526F" w:rsidP="00CE4CE4">
            <w:pPr>
              <w:ind w:left="270" w:hanging="270"/>
              <w:rPr>
                <w:rFonts w:ascii="Angsana New" w:hAnsi="Angsana New"/>
                <w:sz w:val="30"/>
                <w:szCs w:val="30"/>
              </w:rPr>
            </w:pPr>
            <w:r w:rsidRPr="00A423FD">
              <w:rPr>
                <w:rFonts w:ascii="Angsana New" w:hAnsi="Angsana New"/>
                <w:sz w:val="30"/>
                <w:szCs w:val="30"/>
              </w:rPr>
              <w:t>-</w:t>
            </w:r>
            <w:r w:rsidRPr="00A423FD">
              <w:rPr>
                <w:rFonts w:ascii="Angsana New" w:hAnsi="Angsana New"/>
                <w:sz w:val="30"/>
                <w:szCs w:val="30"/>
                <w:cs/>
              </w:rPr>
              <w:t xml:space="preserve">    หนี้สินผลประโยชน์ของพนักงาน</w:t>
            </w:r>
          </w:p>
        </w:tc>
        <w:tc>
          <w:tcPr>
            <w:tcW w:w="1508" w:type="dxa"/>
          </w:tcPr>
          <w:p w14:paraId="1F35489F" w14:textId="5A0D7F57" w:rsidR="005C1740" w:rsidRPr="002B526F" w:rsidRDefault="005C1C28" w:rsidP="005E0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220" w:firstLine="34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2,203</w:t>
            </w:r>
          </w:p>
        </w:tc>
        <w:tc>
          <w:tcPr>
            <w:tcW w:w="281" w:type="dxa"/>
          </w:tcPr>
          <w:p w14:paraId="5A2FCCAF" w14:textId="77777777" w:rsidR="002B526F" w:rsidRPr="002B526F" w:rsidRDefault="002B526F" w:rsidP="00950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82" w:firstLine="34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0" w:type="dxa"/>
            <w:vAlign w:val="center"/>
          </w:tcPr>
          <w:p w14:paraId="76CC3601" w14:textId="77777777" w:rsidR="002B526F" w:rsidRPr="002B526F" w:rsidRDefault="00EA4BAC" w:rsidP="00EA4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2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3,608</w:t>
            </w:r>
          </w:p>
        </w:tc>
        <w:tc>
          <w:tcPr>
            <w:tcW w:w="281" w:type="dxa"/>
          </w:tcPr>
          <w:p w14:paraId="1340BBCD" w14:textId="77777777" w:rsidR="002B526F" w:rsidRPr="002B526F" w:rsidRDefault="002B526F" w:rsidP="00950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220" w:firstLine="3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7" w:type="dxa"/>
          </w:tcPr>
          <w:p w14:paraId="35716FA1" w14:textId="0CB66819" w:rsidR="005C1740" w:rsidRPr="002B526F" w:rsidRDefault="005C1C28" w:rsidP="00FB1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220" w:firstLine="34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2,203</w:t>
            </w:r>
          </w:p>
        </w:tc>
        <w:tc>
          <w:tcPr>
            <w:tcW w:w="281" w:type="dxa"/>
          </w:tcPr>
          <w:p w14:paraId="5BD44A41" w14:textId="77777777" w:rsidR="002B526F" w:rsidRPr="002B526F" w:rsidRDefault="002B526F" w:rsidP="00950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220" w:firstLine="3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6" w:type="dxa"/>
            <w:vAlign w:val="bottom"/>
          </w:tcPr>
          <w:p w14:paraId="7A31867D" w14:textId="77777777" w:rsidR="002B526F" w:rsidRPr="002B526F" w:rsidRDefault="00EA4BAC" w:rsidP="00964C4E">
            <w:pPr>
              <w:pStyle w:val="Preformatted"/>
              <w:tabs>
                <w:tab w:val="clear" w:pos="959"/>
                <w:tab w:val="clear" w:pos="9590"/>
                <w:tab w:val="left" w:pos="792"/>
              </w:tabs>
              <w:ind w:right="82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3,608</w:t>
            </w:r>
          </w:p>
        </w:tc>
      </w:tr>
      <w:tr w:rsidR="002B526F" w:rsidRPr="00A423FD" w14:paraId="7B8D6A22" w14:textId="77777777" w:rsidTr="00615F84">
        <w:tc>
          <w:tcPr>
            <w:tcW w:w="3747" w:type="dxa"/>
          </w:tcPr>
          <w:p w14:paraId="22BF85EE" w14:textId="77777777" w:rsidR="002B526F" w:rsidRPr="00A423FD" w:rsidRDefault="002B526F" w:rsidP="00A75956">
            <w:pPr>
              <w:ind w:left="270" w:hanging="270"/>
              <w:rPr>
                <w:rFonts w:ascii="Angsana New" w:hAnsi="Angsana New"/>
                <w:sz w:val="30"/>
                <w:szCs w:val="30"/>
              </w:rPr>
            </w:pPr>
            <w:r w:rsidRPr="00A423FD">
              <w:rPr>
                <w:rFonts w:ascii="Angsana New" w:hAnsi="Angsana New"/>
                <w:sz w:val="30"/>
                <w:szCs w:val="30"/>
              </w:rPr>
              <w:t>-</w:t>
            </w:r>
            <w:r w:rsidRPr="00A423FD">
              <w:rPr>
                <w:rFonts w:ascii="Angsana New" w:hAnsi="Angsana New"/>
                <w:sz w:val="30"/>
                <w:szCs w:val="30"/>
                <w:cs/>
              </w:rPr>
              <w:t xml:space="preserve">    หนี้สินตามสัญญาเช่า</w:t>
            </w:r>
          </w:p>
        </w:tc>
        <w:tc>
          <w:tcPr>
            <w:tcW w:w="1508" w:type="dxa"/>
          </w:tcPr>
          <w:p w14:paraId="2881BE26" w14:textId="1C6D3B2C" w:rsidR="002B526F" w:rsidRPr="002B526F" w:rsidRDefault="005C1C28" w:rsidP="005E0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220" w:firstLine="34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1,410</w:t>
            </w:r>
          </w:p>
        </w:tc>
        <w:tc>
          <w:tcPr>
            <w:tcW w:w="281" w:type="dxa"/>
          </w:tcPr>
          <w:p w14:paraId="1468849C" w14:textId="77777777" w:rsidR="002B526F" w:rsidRPr="002B526F" w:rsidRDefault="002B526F" w:rsidP="00950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82" w:firstLine="34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0" w:type="dxa"/>
            <w:vAlign w:val="center"/>
          </w:tcPr>
          <w:p w14:paraId="08B40F1F" w14:textId="77777777" w:rsidR="002B526F" w:rsidRPr="002B526F" w:rsidRDefault="00EA4BAC" w:rsidP="009A5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220" w:firstLine="34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1,934</w:t>
            </w:r>
          </w:p>
        </w:tc>
        <w:tc>
          <w:tcPr>
            <w:tcW w:w="281" w:type="dxa"/>
          </w:tcPr>
          <w:p w14:paraId="7EB4BF72" w14:textId="77777777" w:rsidR="002B526F" w:rsidRPr="002B526F" w:rsidRDefault="002B526F" w:rsidP="00950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220" w:firstLine="3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7" w:type="dxa"/>
          </w:tcPr>
          <w:p w14:paraId="7721788A" w14:textId="5BFB03EB" w:rsidR="002B526F" w:rsidRPr="002B526F" w:rsidRDefault="005C1C28" w:rsidP="00950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220" w:firstLine="34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1,410</w:t>
            </w:r>
          </w:p>
        </w:tc>
        <w:tc>
          <w:tcPr>
            <w:tcW w:w="281" w:type="dxa"/>
          </w:tcPr>
          <w:p w14:paraId="5A1A3759" w14:textId="77777777" w:rsidR="002B526F" w:rsidRPr="002B526F" w:rsidRDefault="002B526F" w:rsidP="00950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220" w:firstLine="3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6" w:type="dxa"/>
            <w:vAlign w:val="bottom"/>
          </w:tcPr>
          <w:p w14:paraId="3ACA3CDB" w14:textId="77777777" w:rsidR="002B526F" w:rsidRPr="002B526F" w:rsidRDefault="00EA4BAC" w:rsidP="00964C4E">
            <w:pPr>
              <w:pStyle w:val="Preformatted"/>
              <w:tabs>
                <w:tab w:val="clear" w:pos="959"/>
                <w:tab w:val="clear" w:pos="9590"/>
                <w:tab w:val="left" w:pos="792"/>
              </w:tabs>
              <w:ind w:right="82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1,934</w:t>
            </w:r>
          </w:p>
        </w:tc>
      </w:tr>
      <w:tr w:rsidR="002B526F" w:rsidRPr="00A423FD" w14:paraId="63764E5A" w14:textId="77777777" w:rsidTr="00615F84">
        <w:tc>
          <w:tcPr>
            <w:tcW w:w="3747" w:type="dxa"/>
          </w:tcPr>
          <w:p w14:paraId="7B2D8C9D" w14:textId="77777777" w:rsidR="002B526F" w:rsidRPr="00A423FD" w:rsidRDefault="002B526F" w:rsidP="00E14AFD">
            <w:pPr>
              <w:rPr>
                <w:rFonts w:ascii="Angsana New" w:hAnsi="Angsana New"/>
                <w:sz w:val="30"/>
                <w:szCs w:val="30"/>
              </w:rPr>
            </w:pPr>
            <w:r w:rsidRPr="00A423FD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508" w:type="dxa"/>
            <w:tcBorders>
              <w:top w:val="single" w:sz="4" w:space="0" w:color="auto"/>
              <w:bottom w:val="double" w:sz="4" w:space="0" w:color="auto"/>
            </w:tcBorders>
          </w:tcPr>
          <w:p w14:paraId="1D786364" w14:textId="53B75548" w:rsidR="002B526F" w:rsidRPr="002B526F" w:rsidRDefault="005C1C28" w:rsidP="00D20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220" w:firstLine="34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5,303</w:t>
            </w:r>
          </w:p>
        </w:tc>
        <w:tc>
          <w:tcPr>
            <w:tcW w:w="281" w:type="dxa"/>
          </w:tcPr>
          <w:p w14:paraId="2E89ACA6" w14:textId="77777777" w:rsidR="002B526F" w:rsidRPr="002B526F" w:rsidRDefault="002B526F" w:rsidP="00E14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82" w:firstLine="34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2B1346B" w14:textId="77777777" w:rsidR="002B526F" w:rsidRPr="002B526F" w:rsidRDefault="00EA4BAC" w:rsidP="00E14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220" w:firstLine="34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8,201</w:t>
            </w:r>
          </w:p>
        </w:tc>
        <w:tc>
          <w:tcPr>
            <w:tcW w:w="281" w:type="dxa"/>
          </w:tcPr>
          <w:p w14:paraId="1334DE17" w14:textId="77777777" w:rsidR="002B526F" w:rsidRPr="002B526F" w:rsidRDefault="002B526F" w:rsidP="00E14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220" w:firstLine="3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7" w:type="dxa"/>
            <w:tcBorders>
              <w:top w:val="single" w:sz="4" w:space="0" w:color="auto"/>
              <w:bottom w:val="double" w:sz="4" w:space="0" w:color="auto"/>
            </w:tcBorders>
          </w:tcPr>
          <w:p w14:paraId="6E38DD83" w14:textId="02880668" w:rsidR="002B526F" w:rsidRPr="002B526F" w:rsidRDefault="005C1C28" w:rsidP="00E14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220" w:firstLine="34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5,303</w:t>
            </w:r>
          </w:p>
        </w:tc>
        <w:tc>
          <w:tcPr>
            <w:tcW w:w="281" w:type="dxa"/>
          </w:tcPr>
          <w:p w14:paraId="1696DD88" w14:textId="77777777" w:rsidR="002B526F" w:rsidRPr="002B526F" w:rsidRDefault="002B526F" w:rsidP="00E14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220" w:firstLine="3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BD7676" w14:textId="77777777" w:rsidR="002B526F" w:rsidRPr="002B526F" w:rsidRDefault="00EA4BAC" w:rsidP="00964C4E">
            <w:pPr>
              <w:pStyle w:val="Preformatted"/>
              <w:tabs>
                <w:tab w:val="clear" w:pos="959"/>
                <w:tab w:val="clear" w:pos="9590"/>
                <w:tab w:val="left" w:pos="792"/>
              </w:tabs>
              <w:ind w:right="82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8,201</w:t>
            </w:r>
          </w:p>
        </w:tc>
      </w:tr>
      <w:tr w:rsidR="005C1C28" w:rsidRPr="00A423FD" w14:paraId="08AB865D" w14:textId="77777777" w:rsidTr="005C1C28">
        <w:tc>
          <w:tcPr>
            <w:tcW w:w="3747" w:type="dxa"/>
          </w:tcPr>
          <w:p w14:paraId="28646A14" w14:textId="0BCC92D1" w:rsidR="00FE2767" w:rsidRDefault="005C1C28" w:rsidP="00FE2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0"/>
                <w:tab w:val="left" w:pos="540"/>
              </w:tabs>
              <w:ind w:left="275" w:right="-40" w:hanging="275"/>
              <w:jc w:val="both"/>
              <w:rPr>
                <w:rFonts w:ascii="Angsana New" w:hAnsi="Angsana New"/>
                <w:i/>
                <w:iCs/>
                <w:spacing w:val="-4"/>
                <w:sz w:val="30"/>
                <w:szCs w:val="30"/>
              </w:rPr>
            </w:pPr>
            <w:r w:rsidRPr="00FE2767">
              <w:rPr>
                <w:rFonts w:ascii="Angsana New" w:hAnsi="Angsana New"/>
                <w:i/>
                <w:iCs/>
                <w:spacing w:val="-4"/>
                <w:sz w:val="30"/>
                <w:szCs w:val="30"/>
                <w:cs/>
              </w:rPr>
              <w:t>หนี้สิน</w:t>
            </w:r>
            <w:r w:rsidR="00FE2767" w:rsidRPr="00FE2767">
              <w:rPr>
                <w:rFonts w:ascii="Angsana New" w:hAnsi="Angsana New" w:hint="cs"/>
                <w:i/>
                <w:iCs/>
                <w:spacing w:val="-4"/>
                <w:sz w:val="30"/>
                <w:szCs w:val="30"/>
                <w:cs/>
              </w:rPr>
              <w:t xml:space="preserve"> </w:t>
            </w:r>
            <w:r w:rsidR="00FE2767">
              <w:rPr>
                <w:rFonts w:ascii="Angsana New" w:hAnsi="Angsana New" w:hint="cs"/>
                <w:i/>
                <w:iCs/>
                <w:spacing w:val="-4"/>
                <w:sz w:val="30"/>
                <w:szCs w:val="30"/>
                <w:cs/>
              </w:rPr>
              <w:t>-</w:t>
            </w:r>
            <w:r w:rsidR="00FE2767" w:rsidRPr="00FE2767">
              <w:rPr>
                <w:rFonts w:ascii="Angsana New" w:hAnsi="Angsana New" w:hint="cs"/>
                <w:i/>
                <w:iCs/>
                <w:spacing w:val="-4"/>
                <w:sz w:val="30"/>
                <w:szCs w:val="30"/>
                <w:cs/>
              </w:rPr>
              <w:t xml:space="preserve"> </w:t>
            </w:r>
            <w:r w:rsidRPr="00FE2767">
              <w:rPr>
                <w:rFonts w:ascii="Angsana New" w:hAnsi="Angsana New"/>
                <w:i/>
                <w:iCs/>
                <w:spacing w:val="-4"/>
                <w:sz w:val="30"/>
                <w:szCs w:val="30"/>
                <w:cs/>
              </w:rPr>
              <w:t>ผลกระทบของรายการ</w:t>
            </w:r>
            <w:r w:rsidR="00FE2767" w:rsidRPr="00FE2767">
              <w:rPr>
                <w:rFonts w:ascii="Angsana New" w:hAnsi="Angsana New" w:hint="cs"/>
                <w:i/>
                <w:iCs/>
                <w:spacing w:val="-4"/>
                <w:sz w:val="30"/>
                <w:szCs w:val="30"/>
                <w:cs/>
              </w:rPr>
              <w:t>ซึ่งยัง</w:t>
            </w:r>
            <w:r w:rsidRPr="00FE2767">
              <w:rPr>
                <w:rFonts w:ascii="Angsana New" w:hAnsi="Angsana New"/>
                <w:i/>
                <w:iCs/>
                <w:spacing w:val="-4"/>
                <w:sz w:val="30"/>
                <w:szCs w:val="30"/>
                <w:cs/>
              </w:rPr>
              <w:t>ไม่ถือ</w:t>
            </w:r>
          </w:p>
          <w:p w14:paraId="112E51AC" w14:textId="6382B4F1" w:rsidR="005C1C28" w:rsidRPr="00FE2767" w:rsidRDefault="005C1C28" w:rsidP="00FE2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0"/>
                <w:tab w:val="left" w:pos="540"/>
              </w:tabs>
              <w:ind w:left="275" w:right="-40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E2767">
              <w:rPr>
                <w:rFonts w:ascii="Angsana New" w:hAnsi="Angsana New"/>
                <w:i/>
                <w:iCs/>
                <w:spacing w:val="-4"/>
                <w:sz w:val="30"/>
                <w:szCs w:val="30"/>
                <w:cs/>
              </w:rPr>
              <w:t>เป็น</w:t>
            </w:r>
            <w:r w:rsidRPr="00FE276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สินทรัพย์ทางภาษี</w:t>
            </w:r>
          </w:p>
        </w:tc>
        <w:tc>
          <w:tcPr>
            <w:tcW w:w="1508" w:type="dxa"/>
          </w:tcPr>
          <w:p w14:paraId="72350D2A" w14:textId="77777777" w:rsidR="005C1C28" w:rsidRPr="00A423FD" w:rsidRDefault="005C1C28" w:rsidP="00A42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33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1" w:type="dxa"/>
          </w:tcPr>
          <w:p w14:paraId="7846E92F" w14:textId="77777777" w:rsidR="005C1C28" w:rsidRPr="00A423FD" w:rsidRDefault="005C1C28" w:rsidP="00A42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33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0" w:type="dxa"/>
          </w:tcPr>
          <w:p w14:paraId="3B07D33D" w14:textId="79DB6EC2" w:rsidR="005C1C28" w:rsidRPr="00A423FD" w:rsidRDefault="005C1C28" w:rsidP="00A42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33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1" w:type="dxa"/>
          </w:tcPr>
          <w:p w14:paraId="363F908C" w14:textId="77777777" w:rsidR="005C1C28" w:rsidRPr="00A423FD" w:rsidRDefault="005C1C28" w:rsidP="00E14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220" w:firstLine="34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07" w:type="dxa"/>
          </w:tcPr>
          <w:p w14:paraId="3F991CFB" w14:textId="77777777" w:rsidR="005C1C28" w:rsidRPr="00A423FD" w:rsidRDefault="005C1C28" w:rsidP="00E14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220" w:firstLine="3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1" w:type="dxa"/>
          </w:tcPr>
          <w:p w14:paraId="6FF9A604" w14:textId="77777777" w:rsidR="005C1C28" w:rsidRPr="00A423FD" w:rsidRDefault="005C1C28" w:rsidP="00E14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220" w:firstLine="34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86" w:type="dxa"/>
          </w:tcPr>
          <w:p w14:paraId="5762E9AD" w14:textId="77777777" w:rsidR="005C1C28" w:rsidRPr="00A423FD" w:rsidRDefault="005C1C28" w:rsidP="00E14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220" w:firstLine="34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2B526F" w:rsidRPr="00A423FD" w14:paraId="23FAC2DD" w14:textId="77777777" w:rsidTr="00615F84">
        <w:tc>
          <w:tcPr>
            <w:tcW w:w="3747" w:type="dxa"/>
          </w:tcPr>
          <w:p w14:paraId="374E6292" w14:textId="77777777" w:rsidR="002B526F" w:rsidRPr="00A423FD" w:rsidRDefault="002B526F" w:rsidP="00964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1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423FD">
              <w:rPr>
                <w:rFonts w:ascii="Angsana New" w:hAnsi="Angsana New"/>
                <w:sz w:val="30"/>
                <w:szCs w:val="30"/>
              </w:rPr>
              <w:t>-</w:t>
            </w:r>
            <w:r w:rsidRPr="00A423FD">
              <w:rPr>
                <w:rFonts w:ascii="Angsana New" w:hAnsi="Angsana New"/>
                <w:sz w:val="30"/>
                <w:szCs w:val="30"/>
                <w:cs/>
              </w:rPr>
              <w:t xml:space="preserve">    สินทรัพย์สิทธิการใช้</w:t>
            </w:r>
          </w:p>
        </w:tc>
        <w:tc>
          <w:tcPr>
            <w:tcW w:w="1508" w:type="dxa"/>
            <w:vAlign w:val="center"/>
          </w:tcPr>
          <w:p w14:paraId="55284B23" w14:textId="190BC21F" w:rsidR="002B526F" w:rsidRPr="00A423FD" w:rsidRDefault="005C1C28" w:rsidP="00374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220" w:firstLine="34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1,343</w:t>
            </w:r>
          </w:p>
        </w:tc>
        <w:tc>
          <w:tcPr>
            <w:tcW w:w="281" w:type="dxa"/>
          </w:tcPr>
          <w:p w14:paraId="05D75E3A" w14:textId="77777777" w:rsidR="002B526F" w:rsidRPr="00A423FD" w:rsidRDefault="002B526F" w:rsidP="00E14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82" w:firstLine="344"/>
              <w:jc w:val="thaiDistribute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10" w:type="dxa"/>
            <w:vAlign w:val="bottom"/>
          </w:tcPr>
          <w:p w14:paraId="324688C0" w14:textId="77777777" w:rsidR="002B526F" w:rsidRPr="00A423FD" w:rsidRDefault="00EA4BAC" w:rsidP="00FE4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220" w:firstLine="34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1,874</w:t>
            </w:r>
          </w:p>
        </w:tc>
        <w:tc>
          <w:tcPr>
            <w:tcW w:w="281" w:type="dxa"/>
          </w:tcPr>
          <w:p w14:paraId="56F8F1A2" w14:textId="77777777" w:rsidR="002B526F" w:rsidRPr="00A423FD" w:rsidRDefault="002B526F" w:rsidP="00964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220" w:firstLine="34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07" w:type="dxa"/>
            <w:vAlign w:val="center"/>
          </w:tcPr>
          <w:p w14:paraId="275AC36C" w14:textId="57607EE1" w:rsidR="002B526F" w:rsidRPr="00A423FD" w:rsidRDefault="005C1C28" w:rsidP="00D20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220" w:firstLine="34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1,343</w:t>
            </w:r>
          </w:p>
        </w:tc>
        <w:tc>
          <w:tcPr>
            <w:tcW w:w="281" w:type="dxa"/>
          </w:tcPr>
          <w:p w14:paraId="6007CB77" w14:textId="77777777" w:rsidR="002B526F" w:rsidRPr="00A423FD" w:rsidRDefault="002B526F" w:rsidP="00964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220" w:firstLine="34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86" w:type="dxa"/>
            <w:vAlign w:val="bottom"/>
          </w:tcPr>
          <w:p w14:paraId="26158E24" w14:textId="77777777" w:rsidR="002B526F" w:rsidRPr="00A423FD" w:rsidRDefault="00EA4BAC" w:rsidP="00964C4E">
            <w:pPr>
              <w:pStyle w:val="Preformatted"/>
              <w:tabs>
                <w:tab w:val="clear" w:pos="959"/>
                <w:tab w:val="clear" w:pos="9590"/>
                <w:tab w:val="left" w:pos="792"/>
              </w:tabs>
              <w:ind w:right="82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1,874</w:t>
            </w:r>
          </w:p>
        </w:tc>
      </w:tr>
      <w:tr w:rsidR="002B526F" w:rsidRPr="00A423FD" w14:paraId="157434B9" w14:textId="77777777" w:rsidTr="00615F84">
        <w:tc>
          <w:tcPr>
            <w:tcW w:w="3747" w:type="dxa"/>
          </w:tcPr>
          <w:p w14:paraId="66124C35" w14:textId="77777777" w:rsidR="002B526F" w:rsidRPr="00A423FD" w:rsidRDefault="002B526F" w:rsidP="00964C4E">
            <w:pPr>
              <w:rPr>
                <w:rFonts w:ascii="Angsana New" w:hAnsi="Angsana New"/>
                <w:sz w:val="30"/>
                <w:szCs w:val="30"/>
              </w:rPr>
            </w:pPr>
            <w:r w:rsidRPr="00A423FD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508" w:type="dxa"/>
            <w:tcBorders>
              <w:top w:val="single" w:sz="4" w:space="0" w:color="auto"/>
              <w:bottom w:val="double" w:sz="4" w:space="0" w:color="auto"/>
            </w:tcBorders>
          </w:tcPr>
          <w:p w14:paraId="670288BC" w14:textId="547909E9" w:rsidR="002B526F" w:rsidRPr="00A423FD" w:rsidRDefault="005C1C28" w:rsidP="00D20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220" w:firstLine="34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1,343</w:t>
            </w:r>
          </w:p>
        </w:tc>
        <w:tc>
          <w:tcPr>
            <w:tcW w:w="281" w:type="dxa"/>
          </w:tcPr>
          <w:p w14:paraId="67447B52" w14:textId="77777777" w:rsidR="002B526F" w:rsidRPr="00A423FD" w:rsidRDefault="002B526F" w:rsidP="00E14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82" w:firstLine="344"/>
              <w:jc w:val="thaiDistribute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3BEFA0" w14:textId="77777777" w:rsidR="002B526F" w:rsidRPr="00A423FD" w:rsidRDefault="00EA4BAC" w:rsidP="00FE4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220" w:firstLine="34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1,874</w:t>
            </w:r>
          </w:p>
        </w:tc>
        <w:tc>
          <w:tcPr>
            <w:tcW w:w="281" w:type="dxa"/>
          </w:tcPr>
          <w:p w14:paraId="1B64AA1D" w14:textId="77777777" w:rsidR="002B526F" w:rsidRPr="00A423FD" w:rsidRDefault="002B526F" w:rsidP="00E14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220" w:firstLine="34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07" w:type="dxa"/>
            <w:tcBorders>
              <w:top w:val="single" w:sz="4" w:space="0" w:color="auto"/>
              <w:bottom w:val="double" w:sz="4" w:space="0" w:color="auto"/>
            </w:tcBorders>
          </w:tcPr>
          <w:p w14:paraId="7FDEDDF8" w14:textId="682C7F6A" w:rsidR="002B526F" w:rsidRPr="00A423FD" w:rsidRDefault="005C1C28" w:rsidP="00E14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220" w:firstLine="34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1,343</w:t>
            </w:r>
          </w:p>
        </w:tc>
        <w:tc>
          <w:tcPr>
            <w:tcW w:w="281" w:type="dxa"/>
          </w:tcPr>
          <w:p w14:paraId="23F65F38" w14:textId="77777777" w:rsidR="002B526F" w:rsidRPr="00A423FD" w:rsidRDefault="002B526F" w:rsidP="00E14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220" w:firstLine="34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AF9F04" w14:textId="77777777" w:rsidR="002B526F" w:rsidRPr="00A423FD" w:rsidRDefault="00EA4BAC" w:rsidP="00964C4E">
            <w:pPr>
              <w:pStyle w:val="Preformatted"/>
              <w:tabs>
                <w:tab w:val="clear" w:pos="959"/>
                <w:tab w:val="clear" w:pos="9590"/>
                <w:tab w:val="left" w:pos="792"/>
              </w:tabs>
              <w:ind w:right="82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1,874</w:t>
            </w:r>
          </w:p>
        </w:tc>
      </w:tr>
    </w:tbl>
    <w:p w14:paraId="26174FA3" w14:textId="77777777" w:rsidR="00E14AFD" w:rsidRPr="0043737E" w:rsidRDefault="00E14AFD" w:rsidP="000960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2"/>
          <w:szCs w:val="22"/>
        </w:rPr>
      </w:pPr>
    </w:p>
    <w:p w14:paraId="6756DD0E" w14:textId="22B92591" w:rsidR="00506130" w:rsidRDefault="001824BC" w:rsidP="00D80B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30"/>
          <w:szCs w:val="30"/>
        </w:rPr>
      </w:pPr>
      <w:r w:rsidRPr="00A423FD">
        <w:rPr>
          <w:rFonts w:ascii="Angsana New" w:hAnsi="Angsana New"/>
          <w:sz w:val="30"/>
          <w:szCs w:val="30"/>
          <w:cs/>
        </w:rPr>
        <w:t xml:space="preserve">ณ วันที่ </w:t>
      </w:r>
      <w:r w:rsidR="00E45C92" w:rsidRPr="00A423FD">
        <w:rPr>
          <w:rFonts w:ascii="Angsana New" w:hAnsi="Angsana New"/>
          <w:sz w:val="30"/>
          <w:szCs w:val="30"/>
        </w:rPr>
        <w:t>3</w:t>
      </w:r>
      <w:r w:rsidR="00B466DF" w:rsidRPr="00B466DF">
        <w:rPr>
          <w:rFonts w:ascii="Angsana New" w:hAnsi="Angsana New"/>
          <w:sz w:val="30"/>
          <w:szCs w:val="30"/>
        </w:rPr>
        <w:t>0</w:t>
      </w:r>
      <w:r w:rsidR="00C839C9" w:rsidRPr="00A423FD">
        <w:rPr>
          <w:rFonts w:ascii="Angsana New" w:hAnsi="Angsana New"/>
          <w:sz w:val="30"/>
          <w:szCs w:val="30"/>
        </w:rPr>
        <w:t xml:space="preserve"> </w:t>
      </w:r>
      <w:r w:rsidR="004065A4">
        <w:rPr>
          <w:rFonts w:ascii="Angsana New" w:hAnsi="Angsana New"/>
          <w:sz w:val="30"/>
          <w:szCs w:val="30"/>
          <w:cs/>
        </w:rPr>
        <w:t>ม</w:t>
      </w:r>
      <w:r w:rsidR="00E74FB1">
        <w:rPr>
          <w:rFonts w:ascii="Angsana New" w:hAnsi="Angsana New"/>
          <w:sz w:val="30"/>
          <w:szCs w:val="30"/>
          <w:cs/>
        </w:rPr>
        <w:t>ิถุนายน</w:t>
      </w:r>
      <w:r w:rsidR="009406A2" w:rsidRPr="00A423FD">
        <w:rPr>
          <w:rFonts w:ascii="Angsana New" w:hAnsi="Angsana New"/>
          <w:sz w:val="30"/>
          <w:szCs w:val="30"/>
          <w:cs/>
        </w:rPr>
        <w:t xml:space="preserve"> </w:t>
      </w:r>
      <w:r w:rsidR="00E45C92" w:rsidRPr="00A423FD">
        <w:rPr>
          <w:rFonts w:ascii="Angsana New" w:hAnsi="Angsana New"/>
          <w:sz w:val="30"/>
          <w:szCs w:val="30"/>
        </w:rPr>
        <w:t>256</w:t>
      </w:r>
      <w:r w:rsidR="004065A4">
        <w:rPr>
          <w:rFonts w:ascii="Angsana New" w:hAnsi="Angsana New"/>
          <w:sz w:val="30"/>
          <w:szCs w:val="30"/>
        </w:rPr>
        <w:t>8</w:t>
      </w:r>
      <w:r w:rsidRPr="00A423FD">
        <w:rPr>
          <w:rFonts w:ascii="Angsana New" w:hAnsi="Angsana New"/>
          <w:sz w:val="30"/>
          <w:szCs w:val="30"/>
          <w:cs/>
        </w:rPr>
        <w:t xml:space="preserve"> บริษัทย่อย</w:t>
      </w:r>
      <w:r w:rsidR="00930CEA" w:rsidRPr="00A423FD">
        <w:rPr>
          <w:rFonts w:ascii="Angsana New" w:hAnsi="Angsana New"/>
          <w:sz w:val="30"/>
          <w:szCs w:val="30"/>
          <w:cs/>
        </w:rPr>
        <w:t>สอง</w:t>
      </w:r>
      <w:r w:rsidR="00680C07" w:rsidRPr="00A423FD">
        <w:rPr>
          <w:rFonts w:ascii="Angsana New" w:hAnsi="Angsana New"/>
          <w:sz w:val="30"/>
          <w:szCs w:val="30"/>
          <w:cs/>
        </w:rPr>
        <w:t>แห่ง</w:t>
      </w:r>
      <w:r w:rsidRPr="00A423FD">
        <w:rPr>
          <w:rFonts w:ascii="Angsana New" w:hAnsi="Angsana New"/>
          <w:sz w:val="30"/>
          <w:szCs w:val="30"/>
          <w:cs/>
        </w:rPr>
        <w:t>มีผลขาดทุนสะสมทางภาษี</w:t>
      </w:r>
      <w:r w:rsidR="00680C07" w:rsidRPr="00A423FD">
        <w:rPr>
          <w:rFonts w:ascii="Angsana New" w:hAnsi="Angsana New"/>
          <w:sz w:val="30"/>
          <w:szCs w:val="30"/>
          <w:cs/>
        </w:rPr>
        <w:t>รวมกันเป็นจำนวนเงิน</w:t>
      </w:r>
      <w:r w:rsidRPr="00A423FD">
        <w:rPr>
          <w:rFonts w:ascii="Angsana New" w:hAnsi="Angsana New"/>
          <w:sz w:val="30"/>
          <w:szCs w:val="30"/>
          <w:cs/>
        </w:rPr>
        <w:t>ประ</w:t>
      </w:r>
      <w:r w:rsidRPr="005C1740">
        <w:rPr>
          <w:rFonts w:ascii="Angsana New" w:hAnsi="Angsana New"/>
          <w:sz w:val="30"/>
          <w:szCs w:val="30"/>
          <w:cs/>
        </w:rPr>
        <w:t>มาณ</w:t>
      </w:r>
      <w:r w:rsidRPr="005C1740">
        <w:rPr>
          <w:rFonts w:ascii="Angsana New" w:hAnsi="Angsana New"/>
          <w:sz w:val="30"/>
          <w:szCs w:val="30"/>
        </w:rPr>
        <w:t xml:space="preserve"> </w:t>
      </w:r>
      <w:r w:rsidR="0043737E">
        <w:rPr>
          <w:rFonts w:ascii="Angsana New" w:hAnsi="Angsana New"/>
          <w:sz w:val="30"/>
          <w:szCs w:val="30"/>
        </w:rPr>
        <w:t>94.13</w:t>
      </w:r>
      <w:r w:rsidRPr="005C1740">
        <w:rPr>
          <w:rFonts w:ascii="Angsana New" w:hAnsi="Angsana New"/>
          <w:sz w:val="30"/>
          <w:szCs w:val="30"/>
          <w:cs/>
        </w:rPr>
        <w:t xml:space="preserve"> ล้าน</w:t>
      </w:r>
      <w:r w:rsidRPr="00A423FD">
        <w:rPr>
          <w:rFonts w:ascii="Angsana New" w:hAnsi="Angsana New"/>
          <w:sz w:val="30"/>
          <w:szCs w:val="30"/>
          <w:cs/>
        </w:rPr>
        <w:t xml:space="preserve">บาทซึ่งสามารถใช้เป็นเครดิตภาษีได้ในระหว่างปี </w:t>
      </w:r>
      <w:r w:rsidR="00E45C92" w:rsidRPr="00A423FD">
        <w:rPr>
          <w:rFonts w:ascii="Angsana New" w:hAnsi="Angsana New"/>
          <w:sz w:val="30"/>
          <w:szCs w:val="30"/>
        </w:rPr>
        <w:t>256</w:t>
      </w:r>
      <w:r w:rsidR="004065A4">
        <w:rPr>
          <w:rFonts w:ascii="Angsana New" w:hAnsi="Angsana New"/>
          <w:sz w:val="30"/>
          <w:szCs w:val="30"/>
        </w:rPr>
        <w:t>8</w:t>
      </w:r>
      <w:r w:rsidR="00681B0C" w:rsidRPr="00A423FD">
        <w:rPr>
          <w:rFonts w:ascii="Angsana New" w:hAnsi="Angsana New"/>
          <w:sz w:val="30"/>
          <w:szCs w:val="30"/>
          <w:cs/>
        </w:rPr>
        <w:t xml:space="preserve"> จนถึงปี </w:t>
      </w:r>
      <w:r w:rsidR="00E45C92" w:rsidRPr="00A423FD">
        <w:rPr>
          <w:rFonts w:ascii="Angsana New" w:hAnsi="Angsana New"/>
          <w:sz w:val="30"/>
          <w:szCs w:val="30"/>
        </w:rPr>
        <w:t>257</w:t>
      </w:r>
      <w:r w:rsidR="004065A4">
        <w:rPr>
          <w:rFonts w:ascii="Angsana New" w:hAnsi="Angsana New"/>
          <w:sz w:val="30"/>
          <w:szCs w:val="30"/>
        </w:rPr>
        <w:t>3</w:t>
      </w:r>
    </w:p>
    <w:p w14:paraId="0A6B4ECF" w14:textId="77777777" w:rsidR="0064215E" w:rsidRPr="0043737E" w:rsidRDefault="0064215E" w:rsidP="00D80B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22"/>
          <w:szCs w:val="22"/>
        </w:rPr>
      </w:pPr>
    </w:p>
    <w:p w14:paraId="51BB242E" w14:textId="2934B875" w:rsidR="00274105" w:rsidRPr="00A423FD" w:rsidRDefault="00274105" w:rsidP="00D70FF3">
      <w:pPr>
        <w:pStyle w:val="BodyText2"/>
        <w:numPr>
          <w:ilvl w:val="0"/>
          <w:numId w:val="23"/>
        </w:numPr>
        <w:jc w:val="thaiDistribute"/>
        <w:rPr>
          <w:rFonts w:ascii="Angsana New" w:hAnsi="Angsana New"/>
          <w:b/>
          <w:bCs/>
          <w:sz w:val="30"/>
          <w:szCs w:val="30"/>
        </w:rPr>
      </w:pPr>
      <w:r w:rsidRPr="00A423FD">
        <w:rPr>
          <w:rFonts w:ascii="Angsana New" w:hAnsi="Angsana New"/>
          <w:b/>
          <w:bCs/>
          <w:sz w:val="30"/>
          <w:szCs w:val="30"/>
          <w:cs/>
        </w:rPr>
        <w:t>ข้อมูลทางการเงิน</w:t>
      </w:r>
      <w:r w:rsidR="008A3FFF">
        <w:rPr>
          <w:rFonts w:ascii="Angsana New" w:hAnsi="Angsana New" w:hint="cs"/>
          <w:b/>
          <w:bCs/>
          <w:sz w:val="30"/>
          <w:szCs w:val="30"/>
          <w:cs/>
        </w:rPr>
        <w:t>ที่สำคัญ</w:t>
      </w:r>
      <w:r w:rsidRPr="00A423FD">
        <w:rPr>
          <w:rFonts w:ascii="Angsana New" w:hAnsi="Angsana New"/>
          <w:b/>
          <w:bCs/>
          <w:sz w:val="30"/>
          <w:szCs w:val="30"/>
          <w:cs/>
        </w:rPr>
        <w:t>จำแนกตามส่วนงานดำเนินงาน</w:t>
      </w:r>
    </w:p>
    <w:p w14:paraId="1367CF68" w14:textId="77777777" w:rsidR="00274105" w:rsidRPr="0043737E" w:rsidRDefault="00274105" w:rsidP="00D80B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2"/>
          <w:szCs w:val="22"/>
        </w:rPr>
      </w:pPr>
    </w:p>
    <w:p w14:paraId="3B0F125D" w14:textId="7A6A20E8" w:rsidR="007315BC" w:rsidRPr="00E43F62" w:rsidRDefault="00274105" w:rsidP="007315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A423FD">
        <w:rPr>
          <w:rFonts w:ascii="Angsana New" w:hAnsi="Angsana New"/>
          <w:sz w:val="30"/>
          <w:szCs w:val="30"/>
          <w:cs/>
        </w:rPr>
        <w:t>งบกำไรขาดทุนซึ่งเน้นในส่วนของกำไรขั้นต้นเป็นข้อมูลทางการเงินที่สำคัญและเป็นข้อมูลหลักของบริษัทและบริษัทย่อยซึ่งถูกนำเสนอให้กับผู้มีอำนาจตัดสินใจสูงสุดด้านการ</w:t>
      </w:r>
      <w:r w:rsidR="007315BC">
        <w:rPr>
          <w:rFonts w:ascii="Angsana New" w:hAnsi="Angsana New"/>
          <w:sz w:val="30"/>
          <w:szCs w:val="30"/>
          <w:cs/>
        </w:rPr>
        <w:t>ดำเนินงาน</w:t>
      </w:r>
      <w:r w:rsidR="00B32BF9">
        <w:rPr>
          <w:rFonts w:ascii="Angsana New" w:hAnsi="Angsana New" w:hint="cs"/>
          <w:sz w:val="30"/>
          <w:szCs w:val="30"/>
          <w:cs/>
        </w:rPr>
        <w:t>พิจารณาเป็นประจำ</w:t>
      </w:r>
      <w:r w:rsidRPr="00A423FD">
        <w:rPr>
          <w:rFonts w:ascii="Angsana New" w:hAnsi="Angsana New"/>
          <w:sz w:val="30"/>
          <w:szCs w:val="30"/>
          <w:cs/>
        </w:rPr>
        <w:t>อย่างสม่ำเสมอและถูกใช้ในการประเมินผลการดำเนินงานของส่วนงาน บริษัทและบริษัทย่อยมีส่วนงานดำเนินงานหลัก (ซึ่งกำหนดจากส่วนงานที่รายงานเป็นการภายใน) ใน</w:t>
      </w:r>
      <w:r w:rsidRPr="007315BC">
        <w:rPr>
          <w:rFonts w:ascii="Angsana New" w:hAnsi="Angsana New"/>
          <w:sz w:val="30"/>
          <w:szCs w:val="30"/>
          <w:cs/>
        </w:rPr>
        <w:t xml:space="preserve">ปัจจุบันสามส่วนงานคือ </w:t>
      </w:r>
      <w:r w:rsidRPr="007315BC">
        <w:rPr>
          <w:rFonts w:ascii="Angsana New" w:hAnsi="Angsana New"/>
          <w:sz w:val="30"/>
          <w:szCs w:val="30"/>
        </w:rPr>
        <w:t>(</w:t>
      </w:r>
      <w:r w:rsidR="00E45C92" w:rsidRPr="007315BC">
        <w:rPr>
          <w:rFonts w:ascii="Angsana New" w:hAnsi="Angsana New"/>
          <w:sz w:val="30"/>
          <w:szCs w:val="30"/>
        </w:rPr>
        <w:t>1</w:t>
      </w:r>
      <w:r w:rsidRPr="007315BC">
        <w:rPr>
          <w:rFonts w:ascii="Angsana New" w:hAnsi="Angsana New"/>
          <w:sz w:val="30"/>
          <w:szCs w:val="30"/>
        </w:rPr>
        <w:t xml:space="preserve">) </w:t>
      </w:r>
      <w:r w:rsidRPr="007315BC">
        <w:rPr>
          <w:rFonts w:ascii="Angsana New" w:hAnsi="Angsana New"/>
          <w:sz w:val="30"/>
          <w:szCs w:val="30"/>
          <w:cs/>
        </w:rPr>
        <w:t>การขายอุปกรณ์และวัสดุสิ้นเปลือง (</w:t>
      </w:r>
      <w:r w:rsidR="00E45C92" w:rsidRPr="007315BC">
        <w:rPr>
          <w:rFonts w:ascii="Angsana New" w:hAnsi="Angsana New"/>
          <w:sz w:val="30"/>
          <w:szCs w:val="30"/>
        </w:rPr>
        <w:t>2</w:t>
      </w:r>
      <w:r w:rsidRPr="007315BC">
        <w:rPr>
          <w:rFonts w:ascii="Angsana New" w:hAnsi="Angsana New"/>
          <w:sz w:val="30"/>
          <w:szCs w:val="30"/>
          <w:cs/>
        </w:rPr>
        <w:t>) การขายอุปกรณ์และเครื่องมือ</w:t>
      </w:r>
      <w:r w:rsidRPr="00A423FD">
        <w:rPr>
          <w:rFonts w:ascii="Angsana New" w:hAnsi="Angsana New"/>
          <w:sz w:val="30"/>
          <w:szCs w:val="30"/>
          <w:cs/>
        </w:rPr>
        <w:t xml:space="preserve">ทางการแพทย์และ </w:t>
      </w:r>
      <w:r w:rsidRPr="00A423FD">
        <w:rPr>
          <w:rFonts w:ascii="Angsana New" w:hAnsi="Angsana New"/>
          <w:sz w:val="30"/>
          <w:szCs w:val="30"/>
        </w:rPr>
        <w:t>(</w:t>
      </w:r>
      <w:r w:rsidR="00E45C92" w:rsidRPr="00A423FD">
        <w:rPr>
          <w:rFonts w:ascii="Angsana New" w:hAnsi="Angsana New"/>
          <w:sz w:val="30"/>
          <w:szCs w:val="30"/>
        </w:rPr>
        <w:t>3</w:t>
      </w:r>
      <w:r w:rsidRPr="00A423FD">
        <w:rPr>
          <w:rFonts w:ascii="Angsana New" w:hAnsi="Angsana New"/>
          <w:sz w:val="30"/>
          <w:szCs w:val="30"/>
        </w:rPr>
        <w:t xml:space="preserve">) </w:t>
      </w:r>
      <w:r w:rsidRPr="00A423FD">
        <w:rPr>
          <w:rFonts w:ascii="Angsana New" w:hAnsi="Angsana New"/>
          <w:sz w:val="30"/>
          <w:szCs w:val="30"/>
          <w:cs/>
        </w:rPr>
        <w:t xml:space="preserve">การให้บริการที่เกี่ยวกับการบริบาล </w:t>
      </w:r>
      <w:r w:rsidR="007315BC" w:rsidRPr="007315BC">
        <w:rPr>
          <w:rFonts w:ascii="Angsana New" w:hAnsi="Angsana New"/>
          <w:sz w:val="30"/>
          <w:szCs w:val="30"/>
          <w:cs/>
        </w:rPr>
        <w:t>(ได้แก่</w:t>
      </w:r>
      <w:r w:rsidR="007315BC">
        <w:rPr>
          <w:rFonts w:ascii="Angsana New" w:hAnsi="Angsana New"/>
          <w:sz w:val="30"/>
          <w:szCs w:val="30"/>
          <w:cs/>
        </w:rPr>
        <w:t xml:space="preserve"> </w:t>
      </w:r>
      <w:r w:rsidR="007315BC" w:rsidRPr="007315BC">
        <w:rPr>
          <w:rFonts w:ascii="Angsana New" w:hAnsi="Angsana New"/>
          <w:sz w:val="30"/>
          <w:szCs w:val="30"/>
          <w:cs/>
        </w:rPr>
        <w:t>การให้บริการบริบาลและโรงเรียนสอนการบริบาล)</w:t>
      </w:r>
      <w:r w:rsidR="007315BC">
        <w:rPr>
          <w:rFonts w:ascii="Angsana New" w:hAnsi="Angsana New"/>
          <w:sz w:val="30"/>
          <w:szCs w:val="30"/>
          <w:cs/>
        </w:rPr>
        <w:t xml:space="preserve"> </w:t>
      </w:r>
      <w:r w:rsidRPr="00A423FD">
        <w:rPr>
          <w:rFonts w:ascii="Angsana New" w:hAnsi="Angsana New"/>
          <w:sz w:val="30"/>
          <w:szCs w:val="30"/>
          <w:cs/>
        </w:rPr>
        <w:t xml:space="preserve">บริษัทและบริษัทย่อยมีรายการระหว่างกันตามที่กล่าวในหมายเหตุ </w:t>
      </w:r>
      <w:r w:rsidR="00E45C92" w:rsidRPr="00A423FD">
        <w:rPr>
          <w:rFonts w:ascii="Angsana New" w:hAnsi="Angsana New"/>
          <w:sz w:val="30"/>
          <w:szCs w:val="30"/>
        </w:rPr>
        <w:t>3</w:t>
      </w:r>
      <w:r w:rsidRPr="00A423FD">
        <w:rPr>
          <w:rFonts w:ascii="Angsana New" w:hAnsi="Angsana New"/>
          <w:sz w:val="30"/>
          <w:szCs w:val="30"/>
          <w:cs/>
        </w:rPr>
        <w:t xml:space="preserve"> นอกจากนี้ ข้อมูลสินทรัพย์และหนี้สินตามส่วนงาน</w:t>
      </w:r>
      <w:r w:rsidR="007315BC">
        <w:rPr>
          <w:rFonts w:ascii="Angsana New" w:hAnsi="Angsana New"/>
          <w:sz w:val="30"/>
          <w:szCs w:val="30"/>
          <w:cs/>
        </w:rPr>
        <w:t>มิได้</w:t>
      </w:r>
      <w:r w:rsidR="00B32BF9">
        <w:rPr>
          <w:rFonts w:ascii="Angsana New" w:hAnsi="Angsana New" w:hint="cs"/>
          <w:sz w:val="30"/>
          <w:szCs w:val="30"/>
          <w:cs/>
        </w:rPr>
        <w:t>เป็นข้อมูลที่ถูก</w:t>
      </w:r>
      <w:r w:rsidR="007315BC">
        <w:rPr>
          <w:rFonts w:ascii="Angsana New" w:hAnsi="Angsana New"/>
          <w:sz w:val="30"/>
          <w:szCs w:val="30"/>
          <w:cs/>
        </w:rPr>
        <w:t>นำเสนอ</w:t>
      </w:r>
      <w:r w:rsidR="007315BC" w:rsidRPr="00E43F62">
        <w:rPr>
          <w:rFonts w:ascii="Angsana New" w:hAnsi="Angsana New"/>
          <w:sz w:val="30"/>
          <w:szCs w:val="30"/>
          <w:cs/>
        </w:rPr>
        <w:t>ให้กับผู้มีอำนาจตัดสินใจสูงสุดด้านการดำเนินงาน</w:t>
      </w:r>
      <w:r w:rsidR="007315BC">
        <w:rPr>
          <w:rFonts w:ascii="Angsana New" w:hAnsi="Angsana New"/>
          <w:sz w:val="30"/>
          <w:szCs w:val="30"/>
          <w:cs/>
        </w:rPr>
        <w:t>พิจารณาเป็นประจำอย่างสม่ำเสมอ</w:t>
      </w:r>
    </w:p>
    <w:p w14:paraId="61726EB3" w14:textId="7ADDC032" w:rsidR="00274105" w:rsidRPr="00A423FD" w:rsidRDefault="00274105" w:rsidP="00274105">
      <w:pPr>
        <w:tabs>
          <w:tab w:val="clear" w:pos="454"/>
          <w:tab w:val="left" w:pos="0"/>
          <w:tab w:val="left" w:pos="142"/>
        </w:tabs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A423FD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ข้อมูลเกี่ยวกับส่วนงานดำเนินงานเชิงผลิตภัณฑ์สำหรับ</w:t>
      </w:r>
      <w:r w:rsidR="0098638F" w:rsidRPr="00A423FD">
        <w:rPr>
          <w:rFonts w:asciiTheme="majorBidi" w:hAnsiTheme="majorBidi" w:cstheme="majorBidi"/>
          <w:i/>
          <w:iCs/>
          <w:sz w:val="30"/>
          <w:szCs w:val="30"/>
          <w:cs/>
        </w:rPr>
        <w:t>งวด</w:t>
      </w:r>
      <w:r w:rsidR="00E74FB1">
        <w:rPr>
          <w:rFonts w:asciiTheme="majorBidi" w:hAnsiTheme="majorBidi" w:cstheme="majorBidi"/>
          <w:i/>
          <w:iCs/>
          <w:sz w:val="30"/>
          <w:szCs w:val="30"/>
          <w:cs/>
        </w:rPr>
        <w:t>หก</w:t>
      </w:r>
      <w:r w:rsidR="0098638F" w:rsidRPr="00A423FD">
        <w:rPr>
          <w:rFonts w:asciiTheme="majorBidi" w:hAnsiTheme="majorBidi" w:cstheme="majorBidi"/>
          <w:i/>
          <w:iCs/>
          <w:sz w:val="30"/>
          <w:szCs w:val="30"/>
          <w:cs/>
        </w:rPr>
        <w:t>เดือน</w:t>
      </w:r>
      <w:r w:rsidRPr="00A423FD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สิ้นสุดวันที่ </w:t>
      </w:r>
      <w:r w:rsidR="00E45C92" w:rsidRPr="00A423FD">
        <w:rPr>
          <w:rFonts w:asciiTheme="majorBidi" w:hAnsiTheme="majorBidi" w:cstheme="majorBidi"/>
          <w:i/>
          <w:iCs/>
          <w:sz w:val="30"/>
          <w:szCs w:val="30"/>
        </w:rPr>
        <w:t>3</w:t>
      </w:r>
      <w:r w:rsidR="00B466DF" w:rsidRPr="00B466DF">
        <w:rPr>
          <w:rFonts w:asciiTheme="majorBidi" w:hAnsiTheme="majorBidi" w:cstheme="majorBidi"/>
          <w:i/>
          <w:iCs/>
          <w:sz w:val="30"/>
          <w:szCs w:val="30"/>
        </w:rPr>
        <w:t>0</w:t>
      </w:r>
      <w:r w:rsidR="00C839C9" w:rsidRPr="00A423FD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4065A4">
        <w:rPr>
          <w:rFonts w:asciiTheme="majorBidi" w:hAnsiTheme="majorBidi" w:cstheme="majorBidi"/>
          <w:i/>
          <w:iCs/>
          <w:sz w:val="30"/>
          <w:szCs w:val="30"/>
          <w:cs/>
        </w:rPr>
        <w:t>ม</w:t>
      </w:r>
      <w:r w:rsidR="00E74FB1">
        <w:rPr>
          <w:rFonts w:asciiTheme="majorBidi" w:hAnsiTheme="majorBidi" w:cstheme="majorBidi"/>
          <w:i/>
          <w:iCs/>
          <w:sz w:val="30"/>
          <w:szCs w:val="30"/>
          <w:cs/>
        </w:rPr>
        <w:t>ิถุนายน</w:t>
      </w:r>
      <w:r w:rsidRPr="00A423FD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E45C92" w:rsidRPr="00A423FD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4065A4">
        <w:rPr>
          <w:rFonts w:asciiTheme="majorBidi" w:hAnsiTheme="majorBidi" w:cstheme="majorBidi"/>
          <w:i/>
          <w:iCs/>
          <w:sz w:val="30"/>
          <w:szCs w:val="30"/>
        </w:rPr>
        <w:t>8</w:t>
      </w:r>
      <w:r w:rsidRPr="00A423FD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A423FD">
        <w:rPr>
          <w:rFonts w:asciiTheme="majorBidi" w:hAnsiTheme="majorBidi" w:cstheme="majorBidi"/>
          <w:i/>
          <w:iCs/>
          <w:sz w:val="30"/>
          <w:szCs w:val="30"/>
          <w:cs/>
        </w:rPr>
        <w:t xml:space="preserve">และ </w:t>
      </w:r>
      <w:r w:rsidR="00E45C92" w:rsidRPr="00A423FD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4065A4">
        <w:rPr>
          <w:rFonts w:asciiTheme="majorBidi" w:hAnsiTheme="majorBidi" w:cstheme="majorBidi"/>
          <w:i/>
          <w:iCs/>
          <w:sz w:val="30"/>
          <w:szCs w:val="30"/>
        </w:rPr>
        <w:t>7</w:t>
      </w:r>
      <w:r w:rsidRPr="00A423FD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ในงบการเงินรวมมีดังนี้</w:t>
      </w:r>
    </w:p>
    <w:p w14:paraId="7E0DAEED" w14:textId="77777777" w:rsidR="008C79B1" w:rsidRPr="00A01FB9" w:rsidRDefault="008C79B1" w:rsidP="006946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i/>
          <w:iCs/>
          <w:sz w:val="24"/>
          <w:szCs w:val="24"/>
          <w:cs/>
        </w:rPr>
      </w:pPr>
    </w:p>
    <w:tbl>
      <w:tblPr>
        <w:tblpPr w:leftFromText="180" w:rightFromText="180" w:vertAnchor="text" w:horzAnchor="margin" w:tblpX="-170" w:tblpY="154"/>
        <w:tblW w:w="10398" w:type="dxa"/>
        <w:tblLayout w:type="fixed"/>
        <w:tblLook w:val="0000" w:firstRow="0" w:lastRow="0" w:firstColumn="0" w:lastColumn="0" w:noHBand="0" w:noVBand="0"/>
      </w:tblPr>
      <w:tblGrid>
        <w:gridCol w:w="2275"/>
        <w:gridCol w:w="812"/>
        <w:gridCol w:w="238"/>
        <w:gridCol w:w="755"/>
        <w:gridCol w:w="243"/>
        <w:gridCol w:w="750"/>
        <w:gridCol w:w="238"/>
        <w:gridCol w:w="755"/>
        <w:gridCol w:w="284"/>
        <w:gridCol w:w="799"/>
        <w:gridCol w:w="237"/>
        <w:gridCol w:w="846"/>
        <w:gridCol w:w="285"/>
        <w:gridCol w:w="798"/>
        <w:gridCol w:w="262"/>
        <w:gridCol w:w="821"/>
      </w:tblGrid>
      <w:tr w:rsidR="00274105" w:rsidRPr="000732E9" w14:paraId="2BAA2A87" w14:textId="77777777" w:rsidTr="00A423FD">
        <w:trPr>
          <w:trHeight w:val="274"/>
        </w:trPr>
        <w:tc>
          <w:tcPr>
            <w:tcW w:w="2275" w:type="dxa"/>
            <w:vAlign w:val="bottom"/>
          </w:tcPr>
          <w:p w14:paraId="6DFCBB7F" w14:textId="77777777" w:rsidR="00274105" w:rsidRPr="000732E9" w:rsidRDefault="00274105" w:rsidP="00D96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23" w:type="dxa"/>
            <w:gridSpan w:val="15"/>
          </w:tcPr>
          <w:p w14:paraId="13B1EBA7" w14:textId="77777777" w:rsidR="00274105" w:rsidRPr="000732E9" w:rsidRDefault="00274105" w:rsidP="00D96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260" w:lineRule="atLeast"/>
              <w:ind w:left="-28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  <w:r w:rsidRPr="000732E9">
              <w:rPr>
                <w:rFonts w:ascii="Angsana New" w:hAnsi="Angsana New"/>
                <w:sz w:val="20"/>
                <w:szCs w:val="20"/>
                <w:cs/>
                <w:lang w:val="th-TH"/>
              </w:rPr>
              <w:t>พันบาท</w:t>
            </w:r>
          </w:p>
        </w:tc>
      </w:tr>
      <w:tr w:rsidR="00274105" w:rsidRPr="000732E9" w14:paraId="7F9C577A" w14:textId="77777777" w:rsidTr="00A423FD">
        <w:trPr>
          <w:trHeight w:val="549"/>
        </w:trPr>
        <w:tc>
          <w:tcPr>
            <w:tcW w:w="2275" w:type="dxa"/>
            <w:vAlign w:val="bottom"/>
          </w:tcPr>
          <w:p w14:paraId="3A2E541C" w14:textId="77777777" w:rsidR="00274105" w:rsidRPr="000732E9" w:rsidRDefault="00274105" w:rsidP="00D96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805" w:type="dxa"/>
            <w:gridSpan w:val="3"/>
            <w:tcBorders>
              <w:top w:val="single" w:sz="4" w:space="0" w:color="auto"/>
            </w:tcBorders>
            <w:vAlign w:val="bottom"/>
          </w:tcPr>
          <w:p w14:paraId="1E5D9290" w14:textId="77777777" w:rsidR="00274105" w:rsidRDefault="00274105" w:rsidP="00D96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1451"/>
              </w:tabs>
              <w:spacing w:line="260" w:lineRule="atLeast"/>
              <w:ind w:lef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732E9">
              <w:rPr>
                <w:rFonts w:ascii="Angsana New" w:hAnsi="Angsana New"/>
                <w:sz w:val="20"/>
                <w:szCs w:val="20"/>
                <w:cs/>
              </w:rPr>
              <w:t>การขายอุปกรณ์และ</w:t>
            </w:r>
          </w:p>
          <w:p w14:paraId="06CC505E" w14:textId="77777777" w:rsidR="00274105" w:rsidRPr="000732E9" w:rsidRDefault="00274105" w:rsidP="00D96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1451"/>
              </w:tabs>
              <w:spacing w:line="260" w:lineRule="atLeast"/>
              <w:ind w:lef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0732E9">
              <w:rPr>
                <w:rFonts w:ascii="Angsana New" w:hAnsi="Angsana New"/>
                <w:sz w:val="20"/>
                <w:szCs w:val="20"/>
                <w:cs/>
              </w:rPr>
              <w:t>วัสดุสิ้นเปลือง</w:t>
            </w:r>
          </w:p>
        </w:tc>
        <w:tc>
          <w:tcPr>
            <w:tcW w:w="243" w:type="dxa"/>
            <w:tcBorders>
              <w:top w:val="single" w:sz="4" w:space="0" w:color="auto"/>
            </w:tcBorders>
            <w:vAlign w:val="center"/>
          </w:tcPr>
          <w:p w14:paraId="6733E683" w14:textId="77777777" w:rsidR="00274105" w:rsidRPr="000732E9" w:rsidRDefault="00274105" w:rsidP="00D96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260" w:lineRule="atLeast"/>
              <w:ind w:lef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74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1F0A8D" w14:textId="77777777" w:rsidR="00274105" w:rsidRPr="000732E9" w:rsidRDefault="00274105" w:rsidP="00D96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76"/>
              </w:tabs>
              <w:spacing w:line="260" w:lineRule="atLeas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0732E9">
              <w:rPr>
                <w:rFonts w:ascii="Angsana New" w:hAnsi="Angsana New"/>
                <w:sz w:val="20"/>
                <w:szCs w:val="20"/>
                <w:cs/>
              </w:rPr>
              <w:t>การขายอุปกรณ์และเครื่องมือทางการแพทย์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3AE4B0B2" w14:textId="77777777" w:rsidR="00274105" w:rsidRPr="000732E9" w:rsidRDefault="00274105" w:rsidP="00D96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260" w:lineRule="atLeast"/>
              <w:ind w:lef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882" w:type="dxa"/>
            <w:gridSpan w:val="3"/>
            <w:tcBorders>
              <w:top w:val="single" w:sz="4" w:space="0" w:color="auto"/>
            </w:tcBorders>
          </w:tcPr>
          <w:p w14:paraId="725B5E99" w14:textId="77777777" w:rsidR="00274105" w:rsidRDefault="00274105" w:rsidP="00D96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260" w:lineRule="atLeast"/>
              <w:ind w:lef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732E9">
              <w:rPr>
                <w:rFonts w:ascii="Angsana New" w:hAnsi="Angsana New"/>
                <w:sz w:val="20"/>
                <w:szCs w:val="20"/>
                <w:cs/>
              </w:rPr>
              <w:t>การให้บริการที่เกี่ยวกับ</w:t>
            </w:r>
          </w:p>
          <w:p w14:paraId="36490DCA" w14:textId="77777777" w:rsidR="00274105" w:rsidRPr="000732E9" w:rsidRDefault="00274105" w:rsidP="00D96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260" w:lineRule="atLeast"/>
              <w:ind w:lef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0732E9">
              <w:rPr>
                <w:rFonts w:ascii="Angsana New" w:hAnsi="Angsana New"/>
                <w:sz w:val="20"/>
                <w:szCs w:val="20"/>
                <w:cs/>
              </w:rPr>
              <w:t>การบริบาล</w:t>
            </w:r>
          </w:p>
        </w:tc>
        <w:tc>
          <w:tcPr>
            <w:tcW w:w="285" w:type="dxa"/>
            <w:tcBorders>
              <w:top w:val="single" w:sz="4" w:space="0" w:color="auto"/>
            </w:tcBorders>
          </w:tcPr>
          <w:p w14:paraId="2BA2E21D" w14:textId="77777777" w:rsidR="00274105" w:rsidRPr="000732E9" w:rsidRDefault="00274105" w:rsidP="00D96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260" w:lineRule="atLeas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881" w:type="dxa"/>
            <w:gridSpan w:val="3"/>
            <w:tcBorders>
              <w:top w:val="single" w:sz="4" w:space="0" w:color="auto"/>
            </w:tcBorders>
          </w:tcPr>
          <w:p w14:paraId="22C9434F" w14:textId="77777777" w:rsidR="00274105" w:rsidRPr="000732E9" w:rsidRDefault="00274105" w:rsidP="00D96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260" w:lineRule="atLeast"/>
              <w:rPr>
                <w:rFonts w:ascii="Angsana New" w:hAnsi="Angsana New"/>
                <w:sz w:val="20"/>
                <w:szCs w:val="20"/>
              </w:rPr>
            </w:pPr>
          </w:p>
          <w:p w14:paraId="1E280033" w14:textId="77777777" w:rsidR="00274105" w:rsidRPr="000732E9" w:rsidRDefault="00274105" w:rsidP="00D96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260" w:lineRule="atLeas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732E9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</w:tr>
      <w:tr w:rsidR="004065A4" w:rsidRPr="000732E9" w14:paraId="5C59B59C" w14:textId="77777777" w:rsidTr="00A423FD">
        <w:trPr>
          <w:trHeight w:val="274"/>
        </w:trPr>
        <w:tc>
          <w:tcPr>
            <w:tcW w:w="2275" w:type="dxa"/>
            <w:vAlign w:val="bottom"/>
          </w:tcPr>
          <w:p w14:paraId="2BD4D0F1" w14:textId="77777777" w:rsidR="004065A4" w:rsidRPr="000732E9" w:rsidRDefault="004065A4" w:rsidP="00406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</w:tcPr>
          <w:p w14:paraId="1E607D80" w14:textId="77777777" w:rsidR="004065A4" w:rsidRPr="000732E9" w:rsidRDefault="004065A4" w:rsidP="00406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6"/>
              </w:tabs>
              <w:spacing w:line="260" w:lineRule="atLeast"/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2568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76BB6A11" w14:textId="77777777" w:rsidR="004065A4" w:rsidRPr="000732E9" w:rsidRDefault="004065A4" w:rsidP="00406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6"/>
              </w:tabs>
              <w:spacing w:line="260" w:lineRule="atLeast"/>
              <w:ind w:lef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5" w:type="dxa"/>
            <w:tcBorders>
              <w:top w:val="single" w:sz="4" w:space="0" w:color="auto"/>
              <w:bottom w:val="single" w:sz="4" w:space="0" w:color="auto"/>
            </w:tcBorders>
          </w:tcPr>
          <w:p w14:paraId="0EE114D3" w14:textId="77777777" w:rsidR="004065A4" w:rsidRPr="000732E9" w:rsidRDefault="004065A4" w:rsidP="00406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6"/>
              </w:tabs>
              <w:spacing w:line="260" w:lineRule="atLeast"/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243" w:type="dxa"/>
            <w:vAlign w:val="bottom"/>
          </w:tcPr>
          <w:p w14:paraId="6BE8A5DC" w14:textId="77777777" w:rsidR="004065A4" w:rsidRPr="000732E9" w:rsidRDefault="004065A4" w:rsidP="00406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0" w:type="dxa"/>
            <w:tcBorders>
              <w:top w:val="single" w:sz="4" w:space="0" w:color="auto"/>
              <w:bottom w:val="single" w:sz="4" w:space="0" w:color="auto"/>
            </w:tcBorders>
          </w:tcPr>
          <w:p w14:paraId="572FE680" w14:textId="77777777" w:rsidR="004065A4" w:rsidRPr="000732E9" w:rsidRDefault="004065A4" w:rsidP="00406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6"/>
              </w:tabs>
              <w:spacing w:line="260" w:lineRule="atLeast"/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2568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63AAA6D2" w14:textId="77777777" w:rsidR="004065A4" w:rsidRPr="000732E9" w:rsidRDefault="004065A4" w:rsidP="00406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6"/>
              </w:tabs>
              <w:spacing w:line="260" w:lineRule="atLeast"/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5" w:type="dxa"/>
            <w:tcBorders>
              <w:top w:val="single" w:sz="4" w:space="0" w:color="auto"/>
              <w:bottom w:val="single" w:sz="4" w:space="0" w:color="auto"/>
            </w:tcBorders>
          </w:tcPr>
          <w:p w14:paraId="24CEBCD4" w14:textId="77777777" w:rsidR="004065A4" w:rsidRPr="000732E9" w:rsidRDefault="004065A4" w:rsidP="00406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6"/>
              </w:tabs>
              <w:spacing w:line="260" w:lineRule="atLeast"/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284" w:type="dxa"/>
          </w:tcPr>
          <w:p w14:paraId="2A2ED221" w14:textId="77777777" w:rsidR="004065A4" w:rsidRPr="000732E9" w:rsidRDefault="004065A4" w:rsidP="00406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0"/>
              </w:tabs>
              <w:spacing w:line="260" w:lineRule="atLeast"/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9" w:type="dxa"/>
            <w:tcBorders>
              <w:top w:val="single" w:sz="4" w:space="0" w:color="auto"/>
              <w:bottom w:val="single" w:sz="4" w:space="0" w:color="auto"/>
            </w:tcBorders>
          </w:tcPr>
          <w:p w14:paraId="61400FE8" w14:textId="77777777" w:rsidR="004065A4" w:rsidRPr="000732E9" w:rsidRDefault="004065A4" w:rsidP="00406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6"/>
              </w:tabs>
              <w:spacing w:line="260" w:lineRule="atLeast"/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2568</w:t>
            </w:r>
          </w:p>
        </w:tc>
        <w:tc>
          <w:tcPr>
            <w:tcW w:w="237" w:type="dxa"/>
            <w:tcBorders>
              <w:top w:val="single" w:sz="4" w:space="0" w:color="auto"/>
            </w:tcBorders>
          </w:tcPr>
          <w:p w14:paraId="71AF21E7" w14:textId="77777777" w:rsidR="004065A4" w:rsidRPr="000732E9" w:rsidRDefault="004065A4" w:rsidP="00406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6"/>
              </w:tabs>
              <w:spacing w:line="260" w:lineRule="atLeast"/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bottom w:val="single" w:sz="4" w:space="0" w:color="auto"/>
            </w:tcBorders>
          </w:tcPr>
          <w:p w14:paraId="66B486F6" w14:textId="77777777" w:rsidR="004065A4" w:rsidRPr="000732E9" w:rsidRDefault="004065A4" w:rsidP="00406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6"/>
              </w:tabs>
              <w:spacing w:line="260" w:lineRule="atLeast"/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285" w:type="dxa"/>
          </w:tcPr>
          <w:p w14:paraId="36AA88DF" w14:textId="77777777" w:rsidR="004065A4" w:rsidRPr="000732E9" w:rsidRDefault="004065A4" w:rsidP="00406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6"/>
              </w:tabs>
              <w:spacing w:line="260" w:lineRule="atLeast"/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single" w:sz="4" w:space="0" w:color="auto"/>
              <w:bottom w:val="single" w:sz="4" w:space="0" w:color="auto"/>
            </w:tcBorders>
          </w:tcPr>
          <w:p w14:paraId="4751B65E" w14:textId="77777777" w:rsidR="004065A4" w:rsidRPr="009E3501" w:rsidRDefault="004065A4" w:rsidP="00406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6"/>
              </w:tabs>
              <w:spacing w:line="260" w:lineRule="atLeast"/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E3501">
              <w:rPr>
                <w:rFonts w:ascii="Angsana New" w:hAnsi="Angsana New"/>
                <w:sz w:val="20"/>
                <w:szCs w:val="20"/>
              </w:rPr>
              <w:t>2568</w:t>
            </w:r>
          </w:p>
        </w:tc>
        <w:tc>
          <w:tcPr>
            <w:tcW w:w="262" w:type="dxa"/>
            <w:tcBorders>
              <w:top w:val="single" w:sz="4" w:space="0" w:color="auto"/>
            </w:tcBorders>
          </w:tcPr>
          <w:p w14:paraId="24CE0872" w14:textId="77777777" w:rsidR="004065A4" w:rsidRPr="000732E9" w:rsidRDefault="004065A4" w:rsidP="00406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6"/>
              </w:tabs>
              <w:spacing w:line="260" w:lineRule="atLeast"/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1" w:type="dxa"/>
            <w:tcBorders>
              <w:top w:val="single" w:sz="4" w:space="0" w:color="auto"/>
              <w:bottom w:val="single" w:sz="4" w:space="0" w:color="auto"/>
            </w:tcBorders>
          </w:tcPr>
          <w:p w14:paraId="0F26BE28" w14:textId="77777777" w:rsidR="004065A4" w:rsidRPr="000732E9" w:rsidRDefault="004065A4" w:rsidP="00406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6"/>
              </w:tabs>
              <w:spacing w:line="260" w:lineRule="atLeast"/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2567</w:t>
            </w:r>
          </w:p>
        </w:tc>
      </w:tr>
      <w:tr w:rsidR="00E74FB1" w:rsidRPr="000732E9" w14:paraId="1069871B" w14:textId="77777777" w:rsidTr="00A423FD">
        <w:trPr>
          <w:trHeight w:val="274"/>
        </w:trPr>
        <w:tc>
          <w:tcPr>
            <w:tcW w:w="2275" w:type="dxa"/>
            <w:vAlign w:val="bottom"/>
          </w:tcPr>
          <w:p w14:paraId="7898FA89" w14:textId="77777777" w:rsidR="00E74FB1" w:rsidRPr="000732E9" w:rsidRDefault="00E74FB1" w:rsidP="00E74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rPr>
                <w:rFonts w:ascii="Angsana New" w:hAnsi="Angsana New"/>
                <w:sz w:val="20"/>
                <w:szCs w:val="20"/>
              </w:rPr>
            </w:pPr>
            <w:r w:rsidRPr="000732E9">
              <w:rPr>
                <w:rFonts w:ascii="Angsana New" w:hAnsi="Angsana New"/>
                <w:sz w:val="20"/>
                <w:szCs w:val="20"/>
                <w:cs/>
              </w:rPr>
              <w:t>รายได้</w:t>
            </w:r>
            <w:r w:rsidRPr="000732E9">
              <w:rPr>
                <w:rFonts w:ascii="Angsana New" w:hAnsi="Angsana New"/>
                <w:sz w:val="20"/>
                <w:szCs w:val="20"/>
              </w:rPr>
              <w:t xml:space="preserve"> - </w:t>
            </w:r>
            <w:r w:rsidRPr="000732E9">
              <w:rPr>
                <w:rFonts w:ascii="Angsana New" w:hAnsi="Angsana New"/>
                <w:sz w:val="20"/>
                <w:szCs w:val="20"/>
                <w:cs/>
              </w:rPr>
              <w:t>สุทธิ</w:t>
            </w:r>
          </w:p>
        </w:tc>
        <w:tc>
          <w:tcPr>
            <w:tcW w:w="812" w:type="dxa"/>
            <w:tcBorders>
              <w:top w:val="single" w:sz="4" w:space="0" w:color="auto"/>
            </w:tcBorders>
            <w:vAlign w:val="bottom"/>
          </w:tcPr>
          <w:p w14:paraId="1FD043F2" w14:textId="377CB3A7" w:rsidR="00E74FB1" w:rsidRPr="00894A6F" w:rsidRDefault="00FB19BC" w:rsidP="00E74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 w:right="34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327,614</w:t>
            </w:r>
          </w:p>
        </w:tc>
        <w:tc>
          <w:tcPr>
            <w:tcW w:w="238" w:type="dxa"/>
            <w:vAlign w:val="bottom"/>
          </w:tcPr>
          <w:p w14:paraId="13CB5D3B" w14:textId="77777777" w:rsidR="00E74FB1" w:rsidRPr="00894A6F" w:rsidRDefault="00E74FB1" w:rsidP="00E74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03"/>
              </w:tabs>
              <w:spacing w:line="260" w:lineRule="atLeas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5" w:type="dxa"/>
            <w:tcBorders>
              <w:top w:val="single" w:sz="4" w:space="0" w:color="auto"/>
            </w:tcBorders>
            <w:vAlign w:val="bottom"/>
          </w:tcPr>
          <w:p w14:paraId="7BC44A64" w14:textId="1E7CBF07" w:rsidR="00E74FB1" w:rsidRPr="00894A6F" w:rsidRDefault="00B466DF" w:rsidP="00E74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 w:right="34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B466DF">
              <w:rPr>
                <w:rFonts w:ascii="Angsana New" w:hAnsi="Angsana New"/>
                <w:sz w:val="20"/>
                <w:szCs w:val="20"/>
              </w:rPr>
              <w:t>338</w:t>
            </w:r>
            <w:r w:rsidR="00E74FB1">
              <w:rPr>
                <w:rFonts w:ascii="Angsana New" w:hAnsi="Angsana New"/>
                <w:sz w:val="20"/>
                <w:szCs w:val="20"/>
              </w:rPr>
              <w:t>,377</w:t>
            </w:r>
          </w:p>
        </w:tc>
        <w:tc>
          <w:tcPr>
            <w:tcW w:w="243" w:type="dxa"/>
            <w:vAlign w:val="bottom"/>
          </w:tcPr>
          <w:p w14:paraId="3466D3BE" w14:textId="77777777" w:rsidR="00E74FB1" w:rsidRPr="00894A6F" w:rsidRDefault="00E74FB1" w:rsidP="00E74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0" w:type="dxa"/>
            <w:tcBorders>
              <w:top w:val="single" w:sz="4" w:space="0" w:color="auto"/>
            </w:tcBorders>
            <w:vAlign w:val="bottom"/>
          </w:tcPr>
          <w:p w14:paraId="67D5EBC6" w14:textId="70A771E9" w:rsidR="00E74FB1" w:rsidRPr="00894A6F" w:rsidRDefault="00FB19BC" w:rsidP="00E74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 w:right="34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3,299</w:t>
            </w:r>
          </w:p>
        </w:tc>
        <w:tc>
          <w:tcPr>
            <w:tcW w:w="238" w:type="dxa"/>
            <w:vAlign w:val="bottom"/>
          </w:tcPr>
          <w:p w14:paraId="14C2FD46" w14:textId="77777777" w:rsidR="00E74FB1" w:rsidRPr="000732E9" w:rsidRDefault="00E74FB1" w:rsidP="00E74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5" w:type="dxa"/>
            <w:vAlign w:val="bottom"/>
          </w:tcPr>
          <w:p w14:paraId="177B20F4" w14:textId="62718679" w:rsidR="00E74FB1" w:rsidRPr="000732E9" w:rsidRDefault="00E74FB1" w:rsidP="00E74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 w:right="34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5,539</w:t>
            </w:r>
          </w:p>
        </w:tc>
        <w:tc>
          <w:tcPr>
            <w:tcW w:w="284" w:type="dxa"/>
          </w:tcPr>
          <w:p w14:paraId="69ABDECB" w14:textId="77777777" w:rsidR="00E74FB1" w:rsidRPr="000732E9" w:rsidRDefault="00E74FB1" w:rsidP="00E74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99" w:type="dxa"/>
            <w:vAlign w:val="bottom"/>
          </w:tcPr>
          <w:p w14:paraId="018F0DC2" w14:textId="38A2F425" w:rsidR="00E74FB1" w:rsidRPr="000732E9" w:rsidRDefault="00FB19BC" w:rsidP="00E74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 w:right="34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10,558</w:t>
            </w:r>
          </w:p>
        </w:tc>
        <w:tc>
          <w:tcPr>
            <w:tcW w:w="237" w:type="dxa"/>
          </w:tcPr>
          <w:p w14:paraId="680F7030" w14:textId="77777777" w:rsidR="00E74FB1" w:rsidRPr="000732E9" w:rsidRDefault="00E74FB1" w:rsidP="00E74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6"/>
              </w:tabs>
              <w:spacing w:line="260" w:lineRule="atLeast"/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46" w:type="dxa"/>
            <w:vAlign w:val="bottom"/>
          </w:tcPr>
          <w:p w14:paraId="334FE1CB" w14:textId="4A996C15" w:rsidR="00E74FB1" w:rsidRPr="000732E9" w:rsidRDefault="00E74FB1" w:rsidP="00E74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 w:right="34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6,369</w:t>
            </w:r>
          </w:p>
        </w:tc>
        <w:tc>
          <w:tcPr>
            <w:tcW w:w="285" w:type="dxa"/>
          </w:tcPr>
          <w:p w14:paraId="1A95ED75" w14:textId="77777777" w:rsidR="00E74FB1" w:rsidRPr="000732E9" w:rsidRDefault="00E74FB1" w:rsidP="00E74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92"/>
              </w:tabs>
              <w:spacing w:line="260" w:lineRule="atLeast"/>
              <w:ind w:left="-108" w:right="33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single" w:sz="4" w:space="0" w:color="auto"/>
            </w:tcBorders>
            <w:vAlign w:val="bottom"/>
          </w:tcPr>
          <w:p w14:paraId="04C36AA3" w14:textId="77800026" w:rsidR="00E74FB1" w:rsidRPr="009E3501" w:rsidRDefault="00FB19BC" w:rsidP="00E74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92"/>
              </w:tabs>
              <w:spacing w:line="260" w:lineRule="atLeast"/>
              <w:ind w:left="-108" w:right="33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E3501">
              <w:rPr>
                <w:rFonts w:ascii="Angsana New" w:hAnsi="Angsana New"/>
                <w:sz w:val="20"/>
                <w:szCs w:val="20"/>
              </w:rPr>
              <w:t>341,471</w:t>
            </w:r>
          </w:p>
        </w:tc>
        <w:tc>
          <w:tcPr>
            <w:tcW w:w="262" w:type="dxa"/>
            <w:vAlign w:val="bottom"/>
          </w:tcPr>
          <w:p w14:paraId="57DEAD7B" w14:textId="77777777" w:rsidR="00E74FB1" w:rsidRPr="000732E9" w:rsidRDefault="00E74FB1" w:rsidP="00E74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1" w:type="dxa"/>
            <w:tcBorders>
              <w:top w:val="single" w:sz="4" w:space="0" w:color="auto"/>
            </w:tcBorders>
            <w:vAlign w:val="bottom"/>
          </w:tcPr>
          <w:p w14:paraId="14B21F5A" w14:textId="405D94A7" w:rsidR="00E74FB1" w:rsidRPr="000732E9" w:rsidRDefault="00E74FB1" w:rsidP="00E74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92"/>
              </w:tabs>
              <w:spacing w:line="260" w:lineRule="atLeast"/>
              <w:ind w:left="-108" w:right="33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350,285</w:t>
            </w:r>
          </w:p>
        </w:tc>
      </w:tr>
      <w:tr w:rsidR="00E74FB1" w:rsidRPr="000732E9" w14:paraId="6A284DBF" w14:textId="77777777" w:rsidTr="00A423FD">
        <w:trPr>
          <w:trHeight w:val="274"/>
        </w:trPr>
        <w:tc>
          <w:tcPr>
            <w:tcW w:w="2275" w:type="dxa"/>
            <w:vAlign w:val="bottom"/>
          </w:tcPr>
          <w:p w14:paraId="3B70CE42" w14:textId="77777777" w:rsidR="00E74FB1" w:rsidRPr="000732E9" w:rsidRDefault="00E74FB1" w:rsidP="00E74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rPr>
                <w:rFonts w:ascii="Angsana New" w:hAnsi="Angsana New"/>
                <w:sz w:val="20"/>
                <w:szCs w:val="20"/>
              </w:rPr>
            </w:pPr>
            <w:r w:rsidRPr="000732E9">
              <w:rPr>
                <w:rFonts w:ascii="Angsana New" w:hAnsi="Angsana New"/>
                <w:sz w:val="20"/>
                <w:szCs w:val="20"/>
                <w:cs/>
              </w:rPr>
              <w:t>ค่าใช้จ่าย</w:t>
            </w:r>
          </w:p>
        </w:tc>
        <w:tc>
          <w:tcPr>
            <w:tcW w:w="812" w:type="dxa"/>
            <w:tcBorders>
              <w:bottom w:val="single" w:sz="4" w:space="0" w:color="auto"/>
            </w:tcBorders>
            <w:vAlign w:val="bottom"/>
          </w:tcPr>
          <w:p w14:paraId="71A57D56" w14:textId="2CBCDDEA" w:rsidR="00E74FB1" w:rsidRPr="00894A6F" w:rsidRDefault="00FB19BC" w:rsidP="00E74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51"/>
              </w:tabs>
              <w:spacing w:line="260" w:lineRule="atLeast"/>
              <w:ind w:left="-115" w:right="-14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(205,806)</w:t>
            </w:r>
          </w:p>
        </w:tc>
        <w:tc>
          <w:tcPr>
            <w:tcW w:w="238" w:type="dxa"/>
            <w:vAlign w:val="bottom"/>
          </w:tcPr>
          <w:p w14:paraId="74C63164" w14:textId="77777777" w:rsidR="00E74FB1" w:rsidRPr="00894A6F" w:rsidRDefault="00E74FB1" w:rsidP="00E74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03"/>
              </w:tabs>
              <w:spacing w:line="260" w:lineRule="atLeast"/>
              <w:ind w:right="-1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5" w:type="dxa"/>
            <w:tcBorders>
              <w:bottom w:val="single" w:sz="4" w:space="0" w:color="auto"/>
            </w:tcBorders>
            <w:vAlign w:val="bottom"/>
          </w:tcPr>
          <w:p w14:paraId="7261D1EB" w14:textId="3BD4157F" w:rsidR="00E74FB1" w:rsidRPr="00894A6F" w:rsidRDefault="00E74FB1" w:rsidP="00E74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51"/>
              </w:tabs>
              <w:spacing w:line="260" w:lineRule="atLeast"/>
              <w:ind w:left="-115" w:right="-14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(224,909)</w:t>
            </w:r>
          </w:p>
        </w:tc>
        <w:tc>
          <w:tcPr>
            <w:tcW w:w="243" w:type="dxa"/>
            <w:vAlign w:val="bottom"/>
          </w:tcPr>
          <w:p w14:paraId="2DBF29AC" w14:textId="77777777" w:rsidR="00E74FB1" w:rsidRPr="00894A6F" w:rsidRDefault="00E74FB1" w:rsidP="00E74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 w:right="-1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0" w:type="dxa"/>
            <w:tcBorders>
              <w:bottom w:val="single" w:sz="4" w:space="0" w:color="auto"/>
            </w:tcBorders>
            <w:vAlign w:val="bottom"/>
          </w:tcPr>
          <w:p w14:paraId="19AE645C" w14:textId="3364AA19" w:rsidR="00E74FB1" w:rsidRPr="00894A6F" w:rsidRDefault="00FB19BC" w:rsidP="00E74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51"/>
              </w:tabs>
              <w:spacing w:line="260" w:lineRule="atLeast"/>
              <w:ind w:left="-115" w:right="-14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(1,369)</w:t>
            </w:r>
          </w:p>
        </w:tc>
        <w:tc>
          <w:tcPr>
            <w:tcW w:w="238" w:type="dxa"/>
            <w:vAlign w:val="bottom"/>
          </w:tcPr>
          <w:p w14:paraId="524CCBBA" w14:textId="77777777" w:rsidR="00E74FB1" w:rsidRPr="000732E9" w:rsidRDefault="00E74FB1" w:rsidP="00E74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 w:right="-1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5" w:type="dxa"/>
            <w:tcBorders>
              <w:bottom w:val="single" w:sz="4" w:space="0" w:color="auto"/>
            </w:tcBorders>
            <w:vAlign w:val="bottom"/>
          </w:tcPr>
          <w:p w14:paraId="67308226" w14:textId="3840C944" w:rsidR="00E74FB1" w:rsidRPr="000732E9" w:rsidRDefault="00E74FB1" w:rsidP="00E74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51"/>
              </w:tabs>
              <w:spacing w:line="260" w:lineRule="atLeast"/>
              <w:ind w:left="-115" w:right="-14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(2,765)</w:t>
            </w:r>
          </w:p>
        </w:tc>
        <w:tc>
          <w:tcPr>
            <w:tcW w:w="284" w:type="dxa"/>
          </w:tcPr>
          <w:p w14:paraId="4AFDD501" w14:textId="77777777" w:rsidR="00E74FB1" w:rsidRPr="000732E9" w:rsidRDefault="00E74FB1" w:rsidP="00E74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 w:right="-1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9" w:type="dxa"/>
            <w:tcBorders>
              <w:bottom w:val="single" w:sz="4" w:space="0" w:color="auto"/>
            </w:tcBorders>
            <w:vAlign w:val="bottom"/>
          </w:tcPr>
          <w:p w14:paraId="06E1621B" w14:textId="43419498" w:rsidR="00E74FB1" w:rsidRPr="000732E9" w:rsidRDefault="00FB19BC" w:rsidP="00E74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51"/>
              </w:tabs>
              <w:spacing w:line="260" w:lineRule="atLeast"/>
              <w:ind w:left="-115" w:right="-14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(13,203)</w:t>
            </w:r>
          </w:p>
        </w:tc>
        <w:tc>
          <w:tcPr>
            <w:tcW w:w="237" w:type="dxa"/>
          </w:tcPr>
          <w:p w14:paraId="0F7D5804" w14:textId="77777777" w:rsidR="00E74FB1" w:rsidRPr="000732E9" w:rsidRDefault="00E74FB1" w:rsidP="00E74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6"/>
              </w:tabs>
              <w:spacing w:line="260" w:lineRule="atLeast"/>
              <w:ind w:left="-108" w:right="-1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6" w:type="dxa"/>
            <w:tcBorders>
              <w:bottom w:val="single" w:sz="4" w:space="0" w:color="auto"/>
            </w:tcBorders>
            <w:vAlign w:val="bottom"/>
          </w:tcPr>
          <w:p w14:paraId="56A63964" w14:textId="7AD4346C" w:rsidR="00E74FB1" w:rsidRPr="000732E9" w:rsidRDefault="00E74FB1" w:rsidP="00E74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51"/>
              </w:tabs>
              <w:spacing w:line="260" w:lineRule="atLeast"/>
              <w:ind w:left="-115" w:right="-14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(11,581)</w:t>
            </w:r>
          </w:p>
        </w:tc>
        <w:tc>
          <w:tcPr>
            <w:tcW w:w="285" w:type="dxa"/>
          </w:tcPr>
          <w:p w14:paraId="41F4840D" w14:textId="77777777" w:rsidR="00E74FB1" w:rsidRPr="000732E9" w:rsidRDefault="00E74FB1" w:rsidP="00E74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51"/>
              </w:tabs>
              <w:spacing w:line="260" w:lineRule="atLeast"/>
              <w:ind w:left="-115" w:right="-14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98" w:type="dxa"/>
            <w:tcBorders>
              <w:bottom w:val="single" w:sz="4" w:space="0" w:color="auto"/>
            </w:tcBorders>
            <w:vAlign w:val="bottom"/>
          </w:tcPr>
          <w:p w14:paraId="5C7AAE94" w14:textId="68282362" w:rsidR="00E74FB1" w:rsidRPr="009E3501" w:rsidRDefault="00FB19BC" w:rsidP="00E74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"/>
                <w:tab w:val="left" w:pos="1451"/>
              </w:tabs>
              <w:spacing w:line="260" w:lineRule="atLeast"/>
              <w:ind w:left="-115" w:right="-14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9E3501">
              <w:rPr>
                <w:rFonts w:ascii="Angsana New" w:hAnsi="Angsana New"/>
                <w:sz w:val="20"/>
                <w:szCs w:val="20"/>
              </w:rPr>
              <w:t>(220,378)</w:t>
            </w:r>
          </w:p>
        </w:tc>
        <w:tc>
          <w:tcPr>
            <w:tcW w:w="262" w:type="dxa"/>
            <w:vAlign w:val="bottom"/>
          </w:tcPr>
          <w:p w14:paraId="69884505" w14:textId="77777777" w:rsidR="00E74FB1" w:rsidRPr="000732E9" w:rsidRDefault="00E74FB1" w:rsidP="00E74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 w:right="-29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1" w:type="dxa"/>
            <w:tcBorders>
              <w:bottom w:val="single" w:sz="4" w:space="0" w:color="auto"/>
            </w:tcBorders>
            <w:vAlign w:val="bottom"/>
          </w:tcPr>
          <w:p w14:paraId="2BCCC82E" w14:textId="53F19674" w:rsidR="00E74FB1" w:rsidRPr="000732E9" w:rsidRDefault="00E74FB1" w:rsidP="00E74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51"/>
              </w:tabs>
              <w:spacing w:line="260" w:lineRule="atLeast"/>
              <w:ind w:left="-115" w:right="-14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(239,255)</w:t>
            </w:r>
          </w:p>
        </w:tc>
      </w:tr>
      <w:tr w:rsidR="00E74FB1" w:rsidRPr="000732E9" w14:paraId="128CE89C" w14:textId="77777777" w:rsidTr="00A423FD">
        <w:trPr>
          <w:trHeight w:val="274"/>
        </w:trPr>
        <w:tc>
          <w:tcPr>
            <w:tcW w:w="2275" w:type="dxa"/>
            <w:vAlign w:val="bottom"/>
          </w:tcPr>
          <w:p w14:paraId="273B8BB4" w14:textId="77777777" w:rsidR="00E74FB1" w:rsidRPr="000732E9" w:rsidRDefault="00E74FB1" w:rsidP="00E74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rPr>
                <w:rFonts w:ascii="Angsana New" w:hAnsi="Angsana New"/>
                <w:sz w:val="20"/>
                <w:szCs w:val="20"/>
                <w:cs/>
              </w:rPr>
            </w:pPr>
            <w:r w:rsidRPr="000732E9">
              <w:rPr>
                <w:rFonts w:ascii="Angsana New" w:hAnsi="Angsana New"/>
                <w:sz w:val="20"/>
                <w:szCs w:val="20"/>
                <w:cs/>
              </w:rPr>
              <w:t>ผลได้ (ขาดทุน) ตามส่วนงาน</w:t>
            </w:r>
          </w:p>
        </w:tc>
        <w:tc>
          <w:tcPr>
            <w:tcW w:w="8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6B40C6" w14:textId="71F22DBE" w:rsidR="00E74FB1" w:rsidRPr="000732E9" w:rsidRDefault="00FB19BC" w:rsidP="00E74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 w:right="34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121,808</w:t>
            </w:r>
          </w:p>
        </w:tc>
        <w:tc>
          <w:tcPr>
            <w:tcW w:w="238" w:type="dxa"/>
            <w:vAlign w:val="bottom"/>
          </w:tcPr>
          <w:p w14:paraId="57A0B13D" w14:textId="77777777" w:rsidR="00E74FB1" w:rsidRPr="000732E9" w:rsidRDefault="00E74FB1" w:rsidP="00E74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03"/>
              </w:tabs>
              <w:spacing w:line="260" w:lineRule="atLeas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BC4BAC" w14:textId="52497710" w:rsidR="00E74FB1" w:rsidRPr="000732E9" w:rsidRDefault="00E74FB1" w:rsidP="00E74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 w:right="34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113,468</w:t>
            </w:r>
          </w:p>
        </w:tc>
        <w:tc>
          <w:tcPr>
            <w:tcW w:w="243" w:type="dxa"/>
            <w:vAlign w:val="bottom"/>
          </w:tcPr>
          <w:p w14:paraId="34AFEF82" w14:textId="77777777" w:rsidR="00E74FB1" w:rsidRPr="000732E9" w:rsidRDefault="00E74FB1" w:rsidP="00E74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8428E3" w14:textId="496AC3CD" w:rsidR="00E74FB1" w:rsidRPr="000732E9" w:rsidRDefault="00FB19BC" w:rsidP="00E74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 w:right="34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1,930</w:t>
            </w:r>
          </w:p>
        </w:tc>
        <w:tc>
          <w:tcPr>
            <w:tcW w:w="238" w:type="dxa"/>
            <w:vAlign w:val="bottom"/>
          </w:tcPr>
          <w:p w14:paraId="5521846D" w14:textId="77777777" w:rsidR="00E74FB1" w:rsidRPr="000732E9" w:rsidRDefault="00E74FB1" w:rsidP="00E74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E21C06" w14:textId="28761277" w:rsidR="00E74FB1" w:rsidRPr="000732E9" w:rsidRDefault="00E74FB1" w:rsidP="00E74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 w:right="34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2,774</w:t>
            </w:r>
          </w:p>
        </w:tc>
        <w:tc>
          <w:tcPr>
            <w:tcW w:w="284" w:type="dxa"/>
          </w:tcPr>
          <w:p w14:paraId="5A59BE29" w14:textId="77777777" w:rsidR="00E74FB1" w:rsidRPr="000732E9" w:rsidRDefault="00E74FB1" w:rsidP="00E74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 w:right="34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E11CA3" w14:textId="3B542E30" w:rsidR="00E74FB1" w:rsidRPr="000732E9" w:rsidRDefault="00FB19BC" w:rsidP="00E74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51"/>
              </w:tabs>
              <w:spacing w:line="260" w:lineRule="atLeast"/>
              <w:ind w:left="-115" w:right="-14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(2,645)</w:t>
            </w:r>
          </w:p>
        </w:tc>
        <w:tc>
          <w:tcPr>
            <w:tcW w:w="237" w:type="dxa"/>
          </w:tcPr>
          <w:p w14:paraId="3A147FB8" w14:textId="77777777" w:rsidR="00E74FB1" w:rsidRPr="000732E9" w:rsidRDefault="00E74FB1" w:rsidP="00E74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6"/>
              </w:tabs>
              <w:spacing w:line="260" w:lineRule="atLeast"/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747BE7" w14:textId="21EC31E2" w:rsidR="00E74FB1" w:rsidRPr="000732E9" w:rsidRDefault="00E74FB1" w:rsidP="00E74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51"/>
              </w:tabs>
              <w:spacing w:line="260" w:lineRule="atLeast"/>
              <w:ind w:left="-115" w:right="-14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(5,212)</w:t>
            </w:r>
          </w:p>
        </w:tc>
        <w:tc>
          <w:tcPr>
            <w:tcW w:w="285" w:type="dxa"/>
          </w:tcPr>
          <w:p w14:paraId="72C22063" w14:textId="77777777" w:rsidR="00E74FB1" w:rsidRPr="000732E9" w:rsidRDefault="00E74FB1" w:rsidP="00E74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92"/>
              </w:tabs>
              <w:spacing w:line="260" w:lineRule="atLeast"/>
              <w:ind w:left="-108" w:right="33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single" w:sz="4" w:space="0" w:color="auto"/>
            </w:tcBorders>
            <w:vAlign w:val="bottom"/>
          </w:tcPr>
          <w:p w14:paraId="1C615D25" w14:textId="282A5AE3" w:rsidR="00E74FB1" w:rsidRPr="009E3501" w:rsidRDefault="00FB19BC" w:rsidP="00E74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92"/>
              </w:tabs>
              <w:spacing w:line="260" w:lineRule="atLeast"/>
              <w:ind w:left="-108" w:right="33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9E3501">
              <w:rPr>
                <w:rFonts w:ascii="Angsana New" w:hAnsi="Angsana New"/>
                <w:sz w:val="20"/>
                <w:szCs w:val="20"/>
              </w:rPr>
              <w:t>121,093</w:t>
            </w:r>
          </w:p>
        </w:tc>
        <w:tc>
          <w:tcPr>
            <w:tcW w:w="262" w:type="dxa"/>
            <w:vAlign w:val="bottom"/>
          </w:tcPr>
          <w:p w14:paraId="5E3F0C90" w14:textId="77777777" w:rsidR="00E74FB1" w:rsidRPr="000732E9" w:rsidRDefault="00E74FB1" w:rsidP="00E74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1" w:type="dxa"/>
            <w:tcBorders>
              <w:top w:val="single" w:sz="4" w:space="0" w:color="auto"/>
            </w:tcBorders>
            <w:vAlign w:val="bottom"/>
          </w:tcPr>
          <w:p w14:paraId="33D1CC07" w14:textId="2324DDCC" w:rsidR="00E74FB1" w:rsidRPr="000732E9" w:rsidRDefault="00E74FB1" w:rsidP="00E74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92"/>
              </w:tabs>
              <w:spacing w:line="260" w:lineRule="atLeast"/>
              <w:ind w:left="-108" w:right="33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111,030</w:t>
            </w:r>
          </w:p>
        </w:tc>
      </w:tr>
      <w:tr w:rsidR="00A91FE7" w:rsidRPr="000732E9" w14:paraId="2B4882E7" w14:textId="77777777" w:rsidTr="00A423FD">
        <w:trPr>
          <w:trHeight w:val="274"/>
        </w:trPr>
        <w:tc>
          <w:tcPr>
            <w:tcW w:w="2275" w:type="dxa"/>
            <w:vAlign w:val="bottom"/>
          </w:tcPr>
          <w:p w14:paraId="42C467C3" w14:textId="77777777" w:rsidR="00A91FE7" w:rsidRPr="000732E9" w:rsidRDefault="00A91FE7" w:rsidP="00A91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rPr>
                <w:rFonts w:ascii="Angsana New" w:hAnsi="Angsana New"/>
                <w:sz w:val="20"/>
                <w:szCs w:val="20"/>
                <w:cs/>
              </w:rPr>
            </w:pPr>
            <w:r w:rsidRPr="000732E9">
              <w:rPr>
                <w:rFonts w:ascii="Angsana New" w:hAnsi="Angsana New"/>
                <w:sz w:val="20"/>
                <w:szCs w:val="20"/>
                <w:u w:val="single"/>
                <w:cs/>
              </w:rPr>
              <w:t>บวก</w:t>
            </w:r>
            <w:r w:rsidRPr="000732E9">
              <w:rPr>
                <w:rFonts w:ascii="Angsana New" w:hAnsi="Angsana New"/>
                <w:sz w:val="20"/>
                <w:szCs w:val="20"/>
                <w:cs/>
              </w:rPr>
              <w:t xml:space="preserve"> รายได้ที่ไม่ได้ปันส่วน</w:t>
            </w:r>
          </w:p>
        </w:tc>
        <w:tc>
          <w:tcPr>
            <w:tcW w:w="812" w:type="dxa"/>
            <w:tcBorders>
              <w:top w:val="double" w:sz="4" w:space="0" w:color="auto"/>
            </w:tcBorders>
          </w:tcPr>
          <w:p w14:paraId="03CD7B6F" w14:textId="77777777" w:rsidR="00A91FE7" w:rsidRPr="000732E9" w:rsidRDefault="00A91FE7" w:rsidP="00A91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03"/>
              </w:tabs>
              <w:spacing w:line="260" w:lineRule="atLeas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8" w:type="dxa"/>
          </w:tcPr>
          <w:p w14:paraId="7D0511C2" w14:textId="77777777" w:rsidR="00A91FE7" w:rsidRPr="000732E9" w:rsidRDefault="00A91FE7" w:rsidP="00A91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03"/>
              </w:tabs>
              <w:spacing w:line="260" w:lineRule="atLeas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5" w:type="dxa"/>
            <w:tcBorders>
              <w:top w:val="double" w:sz="4" w:space="0" w:color="auto"/>
            </w:tcBorders>
            <w:vAlign w:val="bottom"/>
          </w:tcPr>
          <w:p w14:paraId="468747C5" w14:textId="77777777" w:rsidR="00A91FE7" w:rsidRPr="000732E9" w:rsidRDefault="00A91FE7" w:rsidP="00A91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 w:right="3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43" w:type="dxa"/>
            <w:vAlign w:val="bottom"/>
          </w:tcPr>
          <w:p w14:paraId="4ED939FD" w14:textId="77777777" w:rsidR="00A91FE7" w:rsidRPr="000732E9" w:rsidRDefault="00A91FE7" w:rsidP="00A91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0" w:type="dxa"/>
            <w:tcBorders>
              <w:top w:val="double" w:sz="4" w:space="0" w:color="auto"/>
            </w:tcBorders>
          </w:tcPr>
          <w:p w14:paraId="7E928E8D" w14:textId="77777777" w:rsidR="00A91FE7" w:rsidRPr="000732E9" w:rsidRDefault="00A91FE7" w:rsidP="00A91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8" w:type="dxa"/>
          </w:tcPr>
          <w:p w14:paraId="5773A9C9" w14:textId="77777777" w:rsidR="00A91FE7" w:rsidRPr="000732E9" w:rsidRDefault="00A91FE7" w:rsidP="00A91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5" w:type="dxa"/>
            <w:tcBorders>
              <w:top w:val="double" w:sz="4" w:space="0" w:color="auto"/>
            </w:tcBorders>
            <w:vAlign w:val="bottom"/>
          </w:tcPr>
          <w:p w14:paraId="0B4579E3" w14:textId="77777777" w:rsidR="00A91FE7" w:rsidRPr="000732E9" w:rsidRDefault="00A91FE7" w:rsidP="00A91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 w:right="3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84" w:type="dxa"/>
          </w:tcPr>
          <w:p w14:paraId="0361A23B" w14:textId="77777777" w:rsidR="00A91FE7" w:rsidRPr="000732E9" w:rsidRDefault="00A91FE7" w:rsidP="00A91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9" w:type="dxa"/>
            <w:tcBorders>
              <w:top w:val="double" w:sz="4" w:space="0" w:color="auto"/>
            </w:tcBorders>
          </w:tcPr>
          <w:p w14:paraId="53995DB7" w14:textId="77777777" w:rsidR="00A91FE7" w:rsidRPr="000732E9" w:rsidRDefault="00A91FE7" w:rsidP="00A91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7" w:type="dxa"/>
          </w:tcPr>
          <w:p w14:paraId="3DAD1CBB" w14:textId="77777777" w:rsidR="00A91FE7" w:rsidRPr="000732E9" w:rsidRDefault="00A91FE7" w:rsidP="00A91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double" w:sz="4" w:space="0" w:color="auto"/>
            </w:tcBorders>
          </w:tcPr>
          <w:p w14:paraId="35341750" w14:textId="77777777" w:rsidR="00A91FE7" w:rsidRPr="000732E9" w:rsidRDefault="00A91FE7" w:rsidP="00A91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85" w:type="dxa"/>
          </w:tcPr>
          <w:p w14:paraId="2A6F28B0" w14:textId="77777777" w:rsidR="00A91FE7" w:rsidRPr="000732E9" w:rsidRDefault="00A91FE7" w:rsidP="00A91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92"/>
              </w:tabs>
              <w:spacing w:line="260" w:lineRule="atLeast"/>
              <w:ind w:left="-108" w:right="33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8" w:type="dxa"/>
            <w:vAlign w:val="bottom"/>
          </w:tcPr>
          <w:p w14:paraId="0578AC80" w14:textId="77777777" w:rsidR="00A91FE7" w:rsidRPr="009E3501" w:rsidRDefault="00A91FE7" w:rsidP="00A91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92"/>
              </w:tabs>
              <w:spacing w:line="260" w:lineRule="atLeast"/>
              <w:ind w:left="-108" w:right="33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62" w:type="dxa"/>
            <w:vAlign w:val="bottom"/>
          </w:tcPr>
          <w:p w14:paraId="017E65B3" w14:textId="77777777" w:rsidR="00A91FE7" w:rsidRPr="000732E9" w:rsidRDefault="00A91FE7" w:rsidP="00A91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1" w:type="dxa"/>
            <w:vAlign w:val="bottom"/>
          </w:tcPr>
          <w:p w14:paraId="6910242B" w14:textId="77777777" w:rsidR="00A91FE7" w:rsidRPr="000732E9" w:rsidRDefault="00A91FE7" w:rsidP="00A91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92"/>
              </w:tabs>
              <w:spacing w:line="260" w:lineRule="atLeast"/>
              <w:ind w:left="-108" w:right="33"/>
              <w:jc w:val="right"/>
              <w:rPr>
                <w:rFonts w:ascii="Angsana New" w:hAnsi="Angsana New"/>
                <w:sz w:val="20"/>
                <w:szCs w:val="20"/>
                <w:highlight w:val="yellow"/>
              </w:rPr>
            </w:pPr>
          </w:p>
        </w:tc>
      </w:tr>
      <w:tr w:rsidR="00A91FE7" w:rsidRPr="000732E9" w14:paraId="09540C82" w14:textId="77777777" w:rsidTr="00A423FD">
        <w:trPr>
          <w:trHeight w:val="274"/>
        </w:trPr>
        <w:tc>
          <w:tcPr>
            <w:tcW w:w="2275" w:type="dxa"/>
            <w:vAlign w:val="bottom"/>
          </w:tcPr>
          <w:p w14:paraId="17D2B1D6" w14:textId="77777777" w:rsidR="00A91FE7" w:rsidRPr="000732E9" w:rsidRDefault="00A91FE7" w:rsidP="00A91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rPr>
                <w:rFonts w:ascii="Angsana New" w:hAnsi="Angsana New"/>
                <w:sz w:val="20"/>
                <w:szCs w:val="20"/>
                <w:cs/>
              </w:rPr>
            </w:pPr>
            <w:r w:rsidRPr="000732E9">
              <w:rPr>
                <w:rFonts w:ascii="Angsana New" w:hAnsi="Angsana New"/>
                <w:sz w:val="20"/>
                <w:szCs w:val="20"/>
              </w:rPr>
              <w:t xml:space="preserve">- </w:t>
            </w:r>
            <w:r w:rsidRPr="000732E9">
              <w:rPr>
                <w:rFonts w:ascii="Angsana New" w:hAnsi="Angsana New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812" w:type="dxa"/>
            <w:vAlign w:val="bottom"/>
          </w:tcPr>
          <w:p w14:paraId="08FD1106" w14:textId="77777777" w:rsidR="00A91FE7" w:rsidRPr="000732E9" w:rsidRDefault="00A91FE7" w:rsidP="00A91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38" w:type="dxa"/>
          </w:tcPr>
          <w:p w14:paraId="6F82C215" w14:textId="77777777" w:rsidR="00A91FE7" w:rsidRPr="000732E9" w:rsidRDefault="00A91FE7" w:rsidP="00A91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03"/>
              </w:tabs>
              <w:spacing w:line="260" w:lineRule="atLeas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5" w:type="dxa"/>
            <w:vAlign w:val="bottom"/>
          </w:tcPr>
          <w:p w14:paraId="065C9499" w14:textId="77777777" w:rsidR="00A91FE7" w:rsidRPr="000732E9" w:rsidRDefault="00A91FE7" w:rsidP="00A91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 w:right="34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43" w:type="dxa"/>
            <w:vAlign w:val="bottom"/>
          </w:tcPr>
          <w:p w14:paraId="28BD5387" w14:textId="77777777" w:rsidR="00A91FE7" w:rsidRPr="000732E9" w:rsidRDefault="00A91FE7" w:rsidP="00A91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0" w:type="dxa"/>
          </w:tcPr>
          <w:p w14:paraId="023A2063" w14:textId="77777777" w:rsidR="00A91FE7" w:rsidRPr="000732E9" w:rsidRDefault="00A91FE7" w:rsidP="00A91FE7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108" w:firstLine="0"/>
              <w:jc w:val="right"/>
              <w:textAlignment w:val="baselin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38" w:type="dxa"/>
          </w:tcPr>
          <w:p w14:paraId="0AF92E3D" w14:textId="77777777" w:rsidR="00A91FE7" w:rsidRPr="000732E9" w:rsidRDefault="00A91FE7" w:rsidP="00A91FE7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108" w:firstLine="0"/>
              <w:jc w:val="right"/>
              <w:textAlignment w:val="baselin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55" w:type="dxa"/>
            <w:vAlign w:val="bottom"/>
          </w:tcPr>
          <w:p w14:paraId="146F9D73" w14:textId="77777777" w:rsidR="00A91FE7" w:rsidRPr="000732E9" w:rsidRDefault="00A91FE7" w:rsidP="00A91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92"/>
              </w:tabs>
              <w:spacing w:line="260" w:lineRule="atLeast"/>
              <w:ind w:left="-10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84" w:type="dxa"/>
          </w:tcPr>
          <w:p w14:paraId="18F81398" w14:textId="77777777" w:rsidR="00A91FE7" w:rsidRPr="000732E9" w:rsidRDefault="00A91FE7" w:rsidP="00A91FE7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108" w:firstLine="0"/>
              <w:jc w:val="right"/>
              <w:textAlignment w:val="baselin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99" w:type="dxa"/>
          </w:tcPr>
          <w:p w14:paraId="00147C1C" w14:textId="77777777" w:rsidR="00A91FE7" w:rsidRPr="000732E9" w:rsidRDefault="00A91FE7" w:rsidP="00A91FE7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108" w:firstLine="0"/>
              <w:jc w:val="right"/>
              <w:textAlignment w:val="baselin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37" w:type="dxa"/>
          </w:tcPr>
          <w:p w14:paraId="2CE9FDC0" w14:textId="77777777" w:rsidR="00A91FE7" w:rsidRPr="000732E9" w:rsidRDefault="00A91FE7" w:rsidP="00A91FE7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108" w:firstLine="0"/>
              <w:jc w:val="right"/>
              <w:textAlignment w:val="baselin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46" w:type="dxa"/>
          </w:tcPr>
          <w:p w14:paraId="27B87A18" w14:textId="77777777" w:rsidR="00A91FE7" w:rsidRPr="000732E9" w:rsidRDefault="00A91FE7" w:rsidP="00A91FE7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108" w:firstLine="0"/>
              <w:jc w:val="right"/>
              <w:textAlignment w:val="baselin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85" w:type="dxa"/>
          </w:tcPr>
          <w:p w14:paraId="6B30B130" w14:textId="77777777" w:rsidR="00A91FE7" w:rsidRPr="000732E9" w:rsidRDefault="00A91FE7" w:rsidP="00A91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92"/>
              </w:tabs>
              <w:spacing w:line="260" w:lineRule="atLeast"/>
              <w:ind w:left="-108" w:right="33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8" w:type="dxa"/>
            <w:vAlign w:val="bottom"/>
          </w:tcPr>
          <w:p w14:paraId="460A650D" w14:textId="708D6F12" w:rsidR="00A91FE7" w:rsidRPr="009E3501" w:rsidRDefault="00FB19BC" w:rsidP="00A91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92"/>
              </w:tabs>
              <w:spacing w:line="260" w:lineRule="atLeast"/>
              <w:ind w:left="-108" w:right="33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E3501">
              <w:rPr>
                <w:rFonts w:ascii="Angsana New" w:hAnsi="Angsana New"/>
                <w:sz w:val="20"/>
                <w:szCs w:val="20"/>
              </w:rPr>
              <w:t>683</w:t>
            </w:r>
          </w:p>
        </w:tc>
        <w:tc>
          <w:tcPr>
            <w:tcW w:w="262" w:type="dxa"/>
            <w:vAlign w:val="bottom"/>
          </w:tcPr>
          <w:p w14:paraId="17D38774" w14:textId="77777777" w:rsidR="00A91FE7" w:rsidRPr="000732E9" w:rsidRDefault="00A91FE7" w:rsidP="00A91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8"/>
                <w:tab w:val="left" w:pos="163"/>
              </w:tabs>
              <w:spacing w:line="260" w:lineRule="atLeast"/>
              <w:ind w:left="-10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1" w:type="dxa"/>
            <w:vAlign w:val="bottom"/>
          </w:tcPr>
          <w:p w14:paraId="29003DEA" w14:textId="25670CD6" w:rsidR="00A91FE7" w:rsidRPr="000732E9" w:rsidRDefault="00B466DF" w:rsidP="00A91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92"/>
              </w:tabs>
              <w:spacing w:line="260" w:lineRule="atLeast"/>
              <w:ind w:left="-108" w:right="33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B466DF">
              <w:rPr>
                <w:rFonts w:ascii="Angsana New" w:hAnsi="Angsana New"/>
                <w:sz w:val="20"/>
                <w:szCs w:val="20"/>
              </w:rPr>
              <w:t>391</w:t>
            </w:r>
          </w:p>
        </w:tc>
      </w:tr>
      <w:tr w:rsidR="000B222C" w:rsidRPr="000732E9" w14:paraId="3A97BD74" w14:textId="77777777" w:rsidTr="00A423FD">
        <w:trPr>
          <w:trHeight w:val="274"/>
        </w:trPr>
        <w:tc>
          <w:tcPr>
            <w:tcW w:w="2275" w:type="dxa"/>
            <w:vAlign w:val="bottom"/>
          </w:tcPr>
          <w:p w14:paraId="39CC1030" w14:textId="6A5F0FE3" w:rsidR="000B222C" w:rsidRPr="000732E9" w:rsidRDefault="000B222C" w:rsidP="000B2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rPr>
                <w:rFonts w:ascii="Angsana New" w:hAnsi="Angsana New"/>
                <w:sz w:val="20"/>
                <w:szCs w:val="20"/>
                <w:cs/>
              </w:rPr>
            </w:pPr>
            <w:r w:rsidRPr="000732E9">
              <w:rPr>
                <w:rFonts w:ascii="Angsana New" w:hAnsi="Angsana New"/>
                <w:sz w:val="20"/>
                <w:szCs w:val="20"/>
              </w:rPr>
              <w:t xml:space="preserve">- </w:t>
            </w:r>
            <w:r>
              <w:rPr>
                <w:rFonts w:ascii="Angsana New" w:hAnsi="Angsana New"/>
                <w:sz w:val="20"/>
                <w:szCs w:val="20"/>
                <w:cs/>
              </w:rPr>
              <w:t>กำไร (ขาดทุน) จากอัตราแลกปลี่ยน</w:t>
            </w:r>
          </w:p>
        </w:tc>
        <w:tc>
          <w:tcPr>
            <w:tcW w:w="812" w:type="dxa"/>
            <w:vAlign w:val="bottom"/>
          </w:tcPr>
          <w:p w14:paraId="6495C76B" w14:textId="77777777" w:rsidR="000B222C" w:rsidRPr="000732E9" w:rsidRDefault="000B222C" w:rsidP="000B2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38" w:type="dxa"/>
          </w:tcPr>
          <w:p w14:paraId="611046BC" w14:textId="77777777" w:rsidR="000B222C" w:rsidRPr="000732E9" w:rsidRDefault="000B222C" w:rsidP="000B2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03"/>
              </w:tabs>
              <w:spacing w:line="260" w:lineRule="atLeas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5" w:type="dxa"/>
            <w:vAlign w:val="bottom"/>
          </w:tcPr>
          <w:p w14:paraId="48768598" w14:textId="77777777" w:rsidR="000B222C" w:rsidRPr="000732E9" w:rsidRDefault="000B222C" w:rsidP="000B2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 w:right="34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43" w:type="dxa"/>
            <w:vAlign w:val="bottom"/>
          </w:tcPr>
          <w:p w14:paraId="05EFF642" w14:textId="77777777" w:rsidR="000B222C" w:rsidRPr="000732E9" w:rsidRDefault="000B222C" w:rsidP="000B2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0" w:type="dxa"/>
          </w:tcPr>
          <w:p w14:paraId="61C6F3E1" w14:textId="77777777" w:rsidR="000B222C" w:rsidRPr="000732E9" w:rsidRDefault="000B222C" w:rsidP="000B222C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108" w:firstLine="0"/>
              <w:jc w:val="right"/>
              <w:textAlignment w:val="baselin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38" w:type="dxa"/>
          </w:tcPr>
          <w:p w14:paraId="2886D788" w14:textId="77777777" w:rsidR="000B222C" w:rsidRPr="000732E9" w:rsidRDefault="000B222C" w:rsidP="000B222C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108" w:firstLine="0"/>
              <w:jc w:val="right"/>
              <w:textAlignment w:val="baselin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55" w:type="dxa"/>
            <w:vAlign w:val="bottom"/>
          </w:tcPr>
          <w:p w14:paraId="5807393F" w14:textId="77777777" w:rsidR="000B222C" w:rsidRPr="000732E9" w:rsidRDefault="000B222C" w:rsidP="000B2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92"/>
              </w:tabs>
              <w:spacing w:line="260" w:lineRule="atLeast"/>
              <w:ind w:left="-10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84" w:type="dxa"/>
          </w:tcPr>
          <w:p w14:paraId="282C129C" w14:textId="77777777" w:rsidR="000B222C" w:rsidRPr="000732E9" w:rsidRDefault="000B222C" w:rsidP="000B222C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108" w:firstLine="0"/>
              <w:jc w:val="right"/>
              <w:textAlignment w:val="baselin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99" w:type="dxa"/>
          </w:tcPr>
          <w:p w14:paraId="3DD2B3A7" w14:textId="77777777" w:rsidR="000B222C" w:rsidRPr="000732E9" w:rsidRDefault="000B222C" w:rsidP="000B222C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108" w:firstLine="0"/>
              <w:jc w:val="right"/>
              <w:textAlignment w:val="baselin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37" w:type="dxa"/>
          </w:tcPr>
          <w:p w14:paraId="5742E45C" w14:textId="77777777" w:rsidR="000B222C" w:rsidRPr="000732E9" w:rsidRDefault="000B222C" w:rsidP="000B222C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108" w:firstLine="0"/>
              <w:jc w:val="right"/>
              <w:textAlignment w:val="baselin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46" w:type="dxa"/>
          </w:tcPr>
          <w:p w14:paraId="3C3F7D55" w14:textId="77777777" w:rsidR="000B222C" w:rsidRPr="000732E9" w:rsidRDefault="000B222C" w:rsidP="000B222C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108" w:firstLine="0"/>
              <w:jc w:val="right"/>
              <w:textAlignment w:val="baselin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85" w:type="dxa"/>
          </w:tcPr>
          <w:p w14:paraId="6AB7EC89" w14:textId="77777777" w:rsidR="000B222C" w:rsidRPr="000732E9" w:rsidRDefault="000B222C" w:rsidP="000B2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92"/>
              </w:tabs>
              <w:spacing w:line="260" w:lineRule="atLeast"/>
              <w:ind w:left="-108" w:right="33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8" w:type="dxa"/>
            <w:vAlign w:val="bottom"/>
          </w:tcPr>
          <w:p w14:paraId="2CFA28A0" w14:textId="418A0D59" w:rsidR="000B222C" w:rsidRPr="009E3501" w:rsidRDefault="00F66EA1" w:rsidP="000B2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92"/>
              </w:tabs>
              <w:spacing w:line="260" w:lineRule="atLeast"/>
              <w:ind w:left="-108" w:right="33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F66EA1">
              <w:rPr>
                <w:rFonts w:ascii="Angsana New" w:hAnsi="Angsana New"/>
                <w:sz w:val="20"/>
                <w:szCs w:val="20"/>
              </w:rPr>
              <w:t>741</w:t>
            </w:r>
          </w:p>
        </w:tc>
        <w:tc>
          <w:tcPr>
            <w:tcW w:w="262" w:type="dxa"/>
            <w:vAlign w:val="bottom"/>
          </w:tcPr>
          <w:p w14:paraId="13F54856" w14:textId="77777777" w:rsidR="000B222C" w:rsidRPr="000732E9" w:rsidRDefault="000B222C" w:rsidP="000B2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8"/>
                <w:tab w:val="left" w:pos="163"/>
              </w:tabs>
              <w:spacing w:line="260" w:lineRule="atLeast"/>
              <w:ind w:left="-10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1" w:type="dxa"/>
            <w:vAlign w:val="bottom"/>
          </w:tcPr>
          <w:p w14:paraId="43E4C649" w14:textId="40F8AB90" w:rsidR="000B222C" w:rsidRPr="00B466DF" w:rsidRDefault="000B222C" w:rsidP="000B2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51"/>
              </w:tabs>
              <w:spacing w:line="260" w:lineRule="atLeast"/>
              <w:ind w:left="-115" w:right="-14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(2,647)</w:t>
            </w:r>
          </w:p>
        </w:tc>
      </w:tr>
      <w:tr w:rsidR="00A91FE7" w:rsidRPr="000732E9" w14:paraId="02FFCCAB" w14:textId="77777777" w:rsidTr="00A423FD">
        <w:trPr>
          <w:trHeight w:val="274"/>
        </w:trPr>
        <w:tc>
          <w:tcPr>
            <w:tcW w:w="2275" w:type="dxa"/>
            <w:vAlign w:val="bottom"/>
          </w:tcPr>
          <w:p w14:paraId="78708A2D" w14:textId="77777777" w:rsidR="00A91FE7" w:rsidRPr="000732E9" w:rsidRDefault="00A91FE7" w:rsidP="00A91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rPr>
                <w:rFonts w:ascii="Angsana New" w:hAnsi="Angsana New"/>
                <w:sz w:val="20"/>
                <w:szCs w:val="20"/>
                <w:cs/>
              </w:rPr>
            </w:pPr>
            <w:r w:rsidRPr="000732E9">
              <w:rPr>
                <w:rFonts w:ascii="Angsana New" w:hAnsi="Angsana New"/>
                <w:sz w:val="20"/>
                <w:szCs w:val="20"/>
                <w:u w:val="single"/>
                <w:cs/>
              </w:rPr>
              <w:t>หัก</w:t>
            </w:r>
            <w:r w:rsidRPr="000732E9">
              <w:rPr>
                <w:rFonts w:ascii="Angsana New" w:hAnsi="Angsana New"/>
                <w:sz w:val="20"/>
                <w:szCs w:val="20"/>
                <w:cs/>
              </w:rPr>
              <w:t xml:space="preserve"> ค่าใช้จ่ายที่ไม่ได้ปันส่วน</w:t>
            </w:r>
          </w:p>
        </w:tc>
        <w:tc>
          <w:tcPr>
            <w:tcW w:w="812" w:type="dxa"/>
            <w:vAlign w:val="bottom"/>
          </w:tcPr>
          <w:p w14:paraId="1071CDF9" w14:textId="77777777" w:rsidR="00A91FE7" w:rsidRPr="000732E9" w:rsidRDefault="00A91FE7" w:rsidP="00A91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 w:right="34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38" w:type="dxa"/>
          </w:tcPr>
          <w:p w14:paraId="78F7730A" w14:textId="77777777" w:rsidR="00A91FE7" w:rsidRPr="000732E9" w:rsidRDefault="00A91FE7" w:rsidP="00A91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03"/>
              </w:tabs>
              <w:spacing w:line="260" w:lineRule="atLeas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5" w:type="dxa"/>
          </w:tcPr>
          <w:p w14:paraId="48053F91" w14:textId="77777777" w:rsidR="00A91FE7" w:rsidRPr="000732E9" w:rsidRDefault="00A91FE7" w:rsidP="00A91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43" w:type="dxa"/>
            <w:vAlign w:val="bottom"/>
          </w:tcPr>
          <w:p w14:paraId="0C647E1D" w14:textId="77777777" w:rsidR="00A91FE7" w:rsidRPr="000732E9" w:rsidRDefault="00A91FE7" w:rsidP="00A91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0" w:type="dxa"/>
          </w:tcPr>
          <w:p w14:paraId="0646C940" w14:textId="77777777" w:rsidR="00A91FE7" w:rsidRPr="000732E9" w:rsidRDefault="00A91FE7" w:rsidP="00A91FE7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108" w:firstLine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8" w:type="dxa"/>
          </w:tcPr>
          <w:p w14:paraId="64A33DE4" w14:textId="77777777" w:rsidR="00A91FE7" w:rsidRPr="000732E9" w:rsidRDefault="00A91FE7" w:rsidP="00A91FE7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108" w:firstLine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5" w:type="dxa"/>
            <w:vAlign w:val="bottom"/>
          </w:tcPr>
          <w:p w14:paraId="658A4305" w14:textId="77777777" w:rsidR="00A91FE7" w:rsidRPr="000732E9" w:rsidRDefault="00A91FE7" w:rsidP="00A91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92"/>
                <w:tab w:val="left" w:pos="222"/>
              </w:tabs>
              <w:spacing w:line="260" w:lineRule="atLeast"/>
              <w:ind w:left="-108" w:right="33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84" w:type="dxa"/>
          </w:tcPr>
          <w:p w14:paraId="043A05F0" w14:textId="77777777" w:rsidR="00A91FE7" w:rsidRPr="000732E9" w:rsidRDefault="00A91FE7" w:rsidP="00A91FE7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108" w:firstLine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9" w:type="dxa"/>
          </w:tcPr>
          <w:p w14:paraId="410289FA" w14:textId="77777777" w:rsidR="00A91FE7" w:rsidRPr="000732E9" w:rsidRDefault="00A91FE7" w:rsidP="00A91FE7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108" w:firstLine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7" w:type="dxa"/>
          </w:tcPr>
          <w:p w14:paraId="197401BB" w14:textId="77777777" w:rsidR="00A91FE7" w:rsidRPr="000732E9" w:rsidRDefault="00A91FE7" w:rsidP="00A91FE7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108" w:firstLine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6" w:type="dxa"/>
          </w:tcPr>
          <w:p w14:paraId="12732878" w14:textId="77777777" w:rsidR="00A91FE7" w:rsidRPr="000732E9" w:rsidRDefault="00A91FE7" w:rsidP="00A91FE7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108" w:firstLine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85" w:type="dxa"/>
          </w:tcPr>
          <w:p w14:paraId="66E44CA6" w14:textId="77777777" w:rsidR="00A91FE7" w:rsidRPr="000732E9" w:rsidRDefault="00A91FE7" w:rsidP="00A91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92"/>
              </w:tabs>
              <w:spacing w:line="260" w:lineRule="atLeast"/>
              <w:ind w:left="-108" w:right="33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8" w:type="dxa"/>
            <w:vAlign w:val="bottom"/>
          </w:tcPr>
          <w:p w14:paraId="5F5D59F7" w14:textId="77777777" w:rsidR="00A91FE7" w:rsidRPr="009E3501" w:rsidRDefault="00A91FE7" w:rsidP="00A91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92"/>
              </w:tabs>
              <w:spacing w:line="260" w:lineRule="atLeast"/>
              <w:ind w:left="-108" w:right="33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62" w:type="dxa"/>
            <w:vAlign w:val="bottom"/>
          </w:tcPr>
          <w:p w14:paraId="1B513485" w14:textId="77777777" w:rsidR="00A91FE7" w:rsidRPr="000732E9" w:rsidRDefault="00A91FE7" w:rsidP="00A91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8"/>
                <w:tab w:val="left" w:pos="163"/>
              </w:tabs>
              <w:spacing w:line="260" w:lineRule="atLeast"/>
              <w:ind w:left="-10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1" w:type="dxa"/>
            <w:vAlign w:val="bottom"/>
          </w:tcPr>
          <w:p w14:paraId="1558995A" w14:textId="77777777" w:rsidR="00A91FE7" w:rsidRPr="000732E9" w:rsidRDefault="00A91FE7" w:rsidP="00A91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92"/>
              </w:tabs>
              <w:spacing w:line="260" w:lineRule="atLeast"/>
              <w:ind w:left="-108" w:right="33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E74FB1" w:rsidRPr="000732E9" w14:paraId="23E0F5EB" w14:textId="77777777" w:rsidTr="00A423FD">
        <w:trPr>
          <w:trHeight w:val="274"/>
        </w:trPr>
        <w:tc>
          <w:tcPr>
            <w:tcW w:w="2275" w:type="dxa"/>
            <w:vAlign w:val="bottom"/>
          </w:tcPr>
          <w:p w14:paraId="2A5B6DBA" w14:textId="77777777" w:rsidR="00E74FB1" w:rsidRPr="000732E9" w:rsidRDefault="00E74FB1" w:rsidP="00E74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rPr>
                <w:rFonts w:ascii="Angsana New" w:hAnsi="Angsana New"/>
                <w:sz w:val="20"/>
                <w:szCs w:val="20"/>
              </w:rPr>
            </w:pPr>
            <w:r w:rsidRPr="000732E9">
              <w:rPr>
                <w:rFonts w:ascii="Angsana New" w:hAnsi="Angsana New"/>
                <w:sz w:val="20"/>
                <w:szCs w:val="20"/>
                <w:cs/>
              </w:rPr>
              <w:t>- ต้นทุนในการจัดจำหน่าย</w:t>
            </w:r>
          </w:p>
        </w:tc>
        <w:tc>
          <w:tcPr>
            <w:tcW w:w="812" w:type="dxa"/>
          </w:tcPr>
          <w:p w14:paraId="108D357E" w14:textId="77777777" w:rsidR="00E74FB1" w:rsidRPr="000732E9" w:rsidRDefault="00E74FB1" w:rsidP="00E74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03"/>
              </w:tabs>
              <w:spacing w:line="260" w:lineRule="atLeas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8" w:type="dxa"/>
          </w:tcPr>
          <w:p w14:paraId="1449E0BE" w14:textId="77777777" w:rsidR="00E74FB1" w:rsidRPr="000732E9" w:rsidRDefault="00E74FB1" w:rsidP="00E74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03"/>
              </w:tabs>
              <w:spacing w:line="260" w:lineRule="atLeas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5" w:type="dxa"/>
          </w:tcPr>
          <w:p w14:paraId="713F94D0" w14:textId="77777777" w:rsidR="00E74FB1" w:rsidRPr="000732E9" w:rsidRDefault="00E74FB1" w:rsidP="00E74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43" w:type="dxa"/>
            <w:vAlign w:val="bottom"/>
          </w:tcPr>
          <w:p w14:paraId="2F3CEDD1" w14:textId="77777777" w:rsidR="00E74FB1" w:rsidRPr="000732E9" w:rsidRDefault="00E74FB1" w:rsidP="00E74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0" w:type="dxa"/>
          </w:tcPr>
          <w:p w14:paraId="4F7C4750" w14:textId="77777777" w:rsidR="00E74FB1" w:rsidRPr="000732E9" w:rsidRDefault="00E74FB1" w:rsidP="00E74FB1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108" w:firstLine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8" w:type="dxa"/>
          </w:tcPr>
          <w:p w14:paraId="6DC8A07A" w14:textId="77777777" w:rsidR="00E74FB1" w:rsidRPr="000732E9" w:rsidRDefault="00E74FB1" w:rsidP="00E74FB1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108" w:firstLine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5" w:type="dxa"/>
          </w:tcPr>
          <w:p w14:paraId="44C14F0C" w14:textId="77777777" w:rsidR="00E74FB1" w:rsidRPr="000732E9" w:rsidRDefault="00E74FB1" w:rsidP="00E74FB1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108" w:firstLine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84" w:type="dxa"/>
          </w:tcPr>
          <w:p w14:paraId="47025A66" w14:textId="77777777" w:rsidR="00E74FB1" w:rsidRPr="000732E9" w:rsidRDefault="00E74FB1" w:rsidP="00E74FB1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108" w:firstLine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9" w:type="dxa"/>
          </w:tcPr>
          <w:p w14:paraId="4052C921" w14:textId="77777777" w:rsidR="00E74FB1" w:rsidRPr="000732E9" w:rsidRDefault="00E74FB1" w:rsidP="00E74FB1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108" w:firstLine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7" w:type="dxa"/>
          </w:tcPr>
          <w:p w14:paraId="42FADB2B" w14:textId="77777777" w:rsidR="00E74FB1" w:rsidRPr="000732E9" w:rsidRDefault="00E74FB1" w:rsidP="00E74FB1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108" w:firstLine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6" w:type="dxa"/>
          </w:tcPr>
          <w:p w14:paraId="2CB6D4D8" w14:textId="77777777" w:rsidR="00E74FB1" w:rsidRPr="000732E9" w:rsidRDefault="00E74FB1" w:rsidP="00E74FB1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108" w:firstLine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85" w:type="dxa"/>
          </w:tcPr>
          <w:p w14:paraId="7D101C3C" w14:textId="77777777" w:rsidR="00E74FB1" w:rsidRPr="000732E9" w:rsidRDefault="00E74FB1" w:rsidP="00E74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51"/>
              </w:tabs>
              <w:spacing w:line="260" w:lineRule="atLeast"/>
              <w:ind w:left="-108" w:right="-29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98" w:type="dxa"/>
            <w:vAlign w:val="bottom"/>
          </w:tcPr>
          <w:p w14:paraId="6E182BB8" w14:textId="10A856E9" w:rsidR="00E74FB1" w:rsidRPr="009E3501" w:rsidRDefault="000B222C" w:rsidP="00E74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51"/>
              </w:tabs>
              <w:spacing w:line="260" w:lineRule="atLeast"/>
              <w:ind w:left="-115" w:right="-14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9E3501">
              <w:rPr>
                <w:rFonts w:ascii="Angsana New" w:hAnsi="Angsana New"/>
                <w:sz w:val="20"/>
                <w:szCs w:val="20"/>
              </w:rPr>
              <w:t>(42,575)</w:t>
            </w:r>
          </w:p>
        </w:tc>
        <w:tc>
          <w:tcPr>
            <w:tcW w:w="262" w:type="dxa"/>
            <w:vAlign w:val="bottom"/>
          </w:tcPr>
          <w:p w14:paraId="305230D9" w14:textId="77777777" w:rsidR="00E74FB1" w:rsidRPr="000732E9" w:rsidRDefault="00E74FB1" w:rsidP="00E74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8"/>
                <w:tab w:val="left" w:pos="163"/>
              </w:tabs>
              <w:spacing w:line="260" w:lineRule="atLeast"/>
              <w:ind w:left="-108" w:right="-1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1" w:type="dxa"/>
            <w:vAlign w:val="bottom"/>
          </w:tcPr>
          <w:p w14:paraId="5C28CA2D" w14:textId="0F707BCD" w:rsidR="00E74FB1" w:rsidRPr="000732E9" w:rsidRDefault="00E74FB1" w:rsidP="00E74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51"/>
              </w:tabs>
              <w:spacing w:line="260" w:lineRule="atLeast"/>
              <w:ind w:left="-115" w:right="-14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(48,900)</w:t>
            </w:r>
          </w:p>
        </w:tc>
      </w:tr>
      <w:tr w:rsidR="004E0F3F" w:rsidRPr="000732E9" w14:paraId="7905879C" w14:textId="77777777" w:rsidTr="001375A5">
        <w:trPr>
          <w:trHeight w:val="274"/>
        </w:trPr>
        <w:tc>
          <w:tcPr>
            <w:tcW w:w="2275" w:type="dxa"/>
            <w:vAlign w:val="bottom"/>
          </w:tcPr>
          <w:p w14:paraId="2D0A39AB" w14:textId="7E0BD93D" w:rsidR="004E0F3F" w:rsidRPr="000732E9" w:rsidRDefault="004E0F3F" w:rsidP="004E0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rPr>
                <w:rFonts w:ascii="Angsana New" w:hAnsi="Angsana New"/>
                <w:sz w:val="20"/>
                <w:szCs w:val="20"/>
                <w:cs/>
              </w:rPr>
            </w:pPr>
            <w:r w:rsidRPr="000732E9">
              <w:rPr>
                <w:rFonts w:ascii="Angsana New" w:hAnsi="Angsana New"/>
                <w:sz w:val="20"/>
                <w:szCs w:val="20"/>
              </w:rPr>
              <w:t>-</w:t>
            </w:r>
            <w:r>
              <w:rPr>
                <w:rFonts w:ascii="Angsana New" w:hAnsi="Angsana New"/>
                <w:sz w:val="20"/>
                <w:szCs w:val="20"/>
              </w:rPr>
              <w:t xml:space="preserve"> </w:t>
            </w:r>
            <w:r>
              <w:rPr>
                <w:rFonts w:ascii="Angsana New" w:hAnsi="Angsana New"/>
                <w:sz w:val="20"/>
                <w:szCs w:val="20"/>
                <w:cs/>
              </w:rPr>
              <w:t>ค่าเสื่อมราคาและค่าใช้จ่ายตัดบัญชี</w:t>
            </w:r>
          </w:p>
        </w:tc>
        <w:tc>
          <w:tcPr>
            <w:tcW w:w="812" w:type="dxa"/>
            <w:vAlign w:val="bottom"/>
          </w:tcPr>
          <w:p w14:paraId="7C5329A3" w14:textId="77777777" w:rsidR="004E0F3F" w:rsidRPr="000732E9" w:rsidRDefault="004E0F3F" w:rsidP="004E0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03"/>
              </w:tabs>
              <w:spacing w:line="260" w:lineRule="atLeas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8" w:type="dxa"/>
          </w:tcPr>
          <w:p w14:paraId="1D714E39" w14:textId="77777777" w:rsidR="004E0F3F" w:rsidRPr="000732E9" w:rsidRDefault="004E0F3F" w:rsidP="004E0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03"/>
              </w:tabs>
              <w:spacing w:line="260" w:lineRule="atLeas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5" w:type="dxa"/>
          </w:tcPr>
          <w:p w14:paraId="1ED2ABDD" w14:textId="77777777" w:rsidR="004E0F3F" w:rsidRPr="000732E9" w:rsidRDefault="004E0F3F" w:rsidP="004E0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43" w:type="dxa"/>
            <w:vAlign w:val="bottom"/>
          </w:tcPr>
          <w:p w14:paraId="1317F7E2" w14:textId="77777777" w:rsidR="004E0F3F" w:rsidRPr="000732E9" w:rsidRDefault="004E0F3F" w:rsidP="004E0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0" w:type="dxa"/>
          </w:tcPr>
          <w:p w14:paraId="198D4E3A" w14:textId="77777777" w:rsidR="004E0F3F" w:rsidRPr="000732E9" w:rsidRDefault="004E0F3F" w:rsidP="004E0F3F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108" w:firstLine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8" w:type="dxa"/>
          </w:tcPr>
          <w:p w14:paraId="5CFED897" w14:textId="77777777" w:rsidR="004E0F3F" w:rsidRPr="000732E9" w:rsidRDefault="004E0F3F" w:rsidP="004E0F3F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108" w:firstLine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5" w:type="dxa"/>
          </w:tcPr>
          <w:p w14:paraId="37C80AAC" w14:textId="77777777" w:rsidR="004E0F3F" w:rsidRPr="000732E9" w:rsidRDefault="004E0F3F" w:rsidP="004E0F3F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108" w:firstLine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84" w:type="dxa"/>
          </w:tcPr>
          <w:p w14:paraId="104E3EF4" w14:textId="77777777" w:rsidR="004E0F3F" w:rsidRPr="000732E9" w:rsidRDefault="004E0F3F" w:rsidP="004E0F3F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108" w:firstLine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9" w:type="dxa"/>
          </w:tcPr>
          <w:p w14:paraId="24D1E1A5" w14:textId="77777777" w:rsidR="004E0F3F" w:rsidRPr="000732E9" w:rsidRDefault="004E0F3F" w:rsidP="004E0F3F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108" w:firstLine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7" w:type="dxa"/>
          </w:tcPr>
          <w:p w14:paraId="22CA49F7" w14:textId="77777777" w:rsidR="004E0F3F" w:rsidRPr="000732E9" w:rsidRDefault="004E0F3F" w:rsidP="004E0F3F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108" w:firstLine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6" w:type="dxa"/>
          </w:tcPr>
          <w:p w14:paraId="45844619" w14:textId="77777777" w:rsidR="004E0F3F" w:rsidRPr="000732E9" w:rsidRDefault="004E0F3F" w:rsidP="004E0F3F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108" w:firstLine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85" w:type="dxa"/>
          </w:tcPr>
          <w:p w14:paraId="7E81FDDA" w14:textId="77777777" w:rsidR="004E0F3F" w:rsidRPr="000732E9" w:rsidRDefault="004E0F3F" w:rsidP="004E0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51"/>
              </w:tabs>
              <w:spacing w:line="260" w:lineRule="atLeast"/>
              <w:ind w:left="-108" w:right="-29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98" w:type="dxa"/>
            <w:vAlign w:val="bottom"/>
          </w:tcPr>
          <w:p w14:paraId="5BF48D0E" w14:textId="279A04C1" w:rsidR="004E0F3F" w:rsidRPr="009E3501" w:rsidRDefault="004E0F3F" w:rsidP="004E0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51"/>
              </w:tabs>
              <w:spacing w:line="260" w:lineRule="atLeast"/>
              <w:ind w:left="-115" w:right="-14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E3501">
              <w:rPr>
                <w:rFonts w:ascii="Angsana New" w:hAnsi="Angsana New"/>
                <w:sz w:val="20"/>
                <w:szCs w:val="20"/>
              </w:rPr>
              <w:t>(11,430)</w:t>
            </w:r>
          </w:p>
        </w:tc>
        <w:tc>
          <w:tcPr>
            <w:tcW w:w="262" w:type="dxa"/>
            <w:vAlign w:val="bottom"/>
          </w:tcPr>
          <w:p w14:paraId="4FD42B7A" w14:textId="77777777" w:rsidR="004E0F3F" w:rsidRPr="000732E9" w:rsidRDefault="004E0F3F" w:rsidP="004E0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8"/>
                <w:tab w:val="left" w:pos="163"/>
              </w:tabs>
              <w:spacing w:line="260" w:lineRule="atLeast"/>
              <w:ind w:left="-108" w:right="-1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1" w:type="dxa"/>
            <w:vAlign w:val="bottom"/>
          </w:tcPr>
          <w:p w14:paraId="1994B58C" w14:textId="5AB522E0" w:rsidR="004E0F3F" w:rsidRDefault="004E0F3F" w:rsidP="004E0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51"/>
              </w:tabs>
              <w:spacing w:line="260" w:lineRule="atLeast"/>
              <w:ind w:left="-115" w:right="-14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(13,593)</w:t>
            </w:r>
          </w:p>
        </w:tc>
      </w:tr>
      <w:tr w:rsidR="004E0F3F" w:rsidRPr="000732E9" w14:paraId="3839BC23" w14:textId="77777777" w:rsidTr="002B526F">
        <w:trPr>
          <w:trHeight w:val="274"/>
        </w:trPr>
        <w:tc>
          <w:tcPr>
            <w:tcW w:w="2275" w:type="dxa"/>
            <w:vAlign w:val="bottom"/>
          </w:tcPr>
          <w:p w14:paraId="0846FC7C" w14:textId="776B1E90" w:rsidR="004E0F3F" w:rsidRPr="000732E9" w:rsidRDefault="004E0F3F" w:rsidP="004E0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rPr>
                <w:rFonts w:ascii="Angsana New" w:hAnsi="Angsana New"/>
                <w:sz w:val="20"/>
                <w:szCs w:val="20"/>
              </w:rPr>
            </w:pPr>
            <w:r w:rsidRPr="000732E9">
              <w:rPr>
                <w:rFonts w:ascii="Angsana New" w:hAnsi="Angsana New"/>
                <w:sz w:val="20"/>
                <w:szCs w:val="20"/>
              </w:rPr>
              <w:t xml:space="preserve">- </w:t>
            </w:r>
            <w:r w:rsidRPr="000732E9">
              <w:rPr>
                <w:rFonts w:ascii="Angsana New" w:hAnsi="Angsana New"/>
                <w:sz w:val="20"/>
                <w:szCs w:val="20"/>
                <w:cs/>
              </w:rPr>
              <w:t>ค่าใช้จ่ายในการบริหาร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อื่น</w:t>
            </w:r>
            <w:r w:rsidR="00B353BA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ๆ</w:t>
            </w:r>
          </w:p>
        </w:tc>
        <w:tc>
          <w:tcPr>
            <w:tcW w:w="812" w:type="dxa"/>
          </w:tcPr>
          <w:p w14:paraId="2650D8CC" w14:textId="77777777" w:rsidR="004E0F3F" w:rsidRPr="000732E9" w:rsidRDefault="004E0F3F" w:rsidP="004E0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03"/>
              </w:tabs>
              <w:spacing w:line="260" w:lineRule="atLeas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8" w:type="dxa"/>
          </w:tcPr>
          <w:p w14:paraId="0699C2FC" w14:textId="77777777" w:rsidR="004E0F3F" w:rsidRPr="000732E9" w:rsidRDefault="004E0F3F" w:rsidP="004E0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03"/>
              </w:tabs>
              <w:spacing w:line="260" w:lineRule="atLeas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5" w:type="dxa"/>
          </w:tcPr>
          <w:p w14:paraId="53D9EBDA" w14:textId="77777777" w:rsidR="004E0F3F" w:rsidRPr="000732E9" w:rsidRDefault="004E0F3F" w:rsidP="004E0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43" w:type="dxa"/>
            <w:vAlign w:val="bottom"/>
          </w:tcPr>
          <w:p w14:paraId="6A39EDC6" w14:textId="77777777" w:rsidR="004E0F3F" w:rsidRPr="000732E9" w:rsidRDefault="004E0F3F" w:rsidP="004E0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0" w:type="dxa"/>
          </w:tcPr>
          <w:p w14:paraId="4B63AE21" w14:textId="77777777" w:rsidR="004E0F3F" w:rsidRPr="000732E9" w:rsidRDefault="004E0F3F" w:rsidP="004E0F3F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108" w:firstLine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8" w:type="dxa"/>
          </w:tcPr>
          <w:p w14:paraId="4A1C02BA" w14:textId="77777777" w:rsidR="004E0F3F" w:rsidRPr="000732E9" w:rsidRDefault="004E0F3F" w:rsidP="004E0F3F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108" w:firstLine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5" w:type="dxa"/>
          </w:tcPr>
          <w:p w14:paraId="2FA17223" w14:textId="77777777" w:rsidR="004E0F3F" w:rsidRPr="000732E9" w:rsidRDefault="004E0F3F" w:rsidP="004E0F3F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108" w:firstLine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84" w:type="dxa"/>
          </w:tcPr>
          <w:p w14:paraId="5FA47703" w14:textId="77777777" w:rsidR="004E0F3F" w:rsidRPr="000732E9" w:rsidRDefault="004E0F3F" w:rsidP="004E0F3F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108" w:firstLine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9" w:type="dxa"/>
          </w:tcPr>
          <w:p w14:paraId="4376A72D" w14:textId="77777777" w:rsidR="004E0F3F" w:rsidRPr="000732E9" w:rsidRDefault="004E0F3F" w:rsidP="004E0F3F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108" w:firstLine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7" w:type="dxa"/>
          </w:tcPr>
          <w:p w14:paraId="39F83134" w14:textId="77777777" w:rsidR="004E0F3F" w:rsidRPr="000732E9" w:rsidRDefault="004E0F3F" w:rsidP="004E0F3F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108" w:firstLine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6" w:type="dxa"/>
          </w:tcPr>
          <w:p w14:paraId="01847927" w14:textId="77777777" w:rsidR="004E0F3F" w:rsidRPr="000732E9" w:rsidRDefault="004E0F3F" w:rsidP="004E0F3F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108" w:firstLine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85" w:type="dxa"/>
          </w:tcPr>
          <w:p w14:paraId="522877CD" w14:textId="77777777" w:rsidR="004E0F3F" w:rsidRPr="000732E9" w:rsidRDefault="004E0F3F" w:rsidP="004E0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51"/>
              </w:tabs>
              <w:spacing w:line="260" w:lineRule="atLeast"/>
              <w:ind w:left="-108" w:right="-29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98" w:type="dxa"/>
            <w:vAlign w:val="bottom"/>
          </w:tcPr>
          <w:p w14:paraId="7588DADF" w14:textId="40829E43" w:rsidR="004E0F3F" w:rsidRPr="009E3501" w:rsidRDefault="004E0F3F" w:rsidP="004E0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51"/>
              </w:tabs>
              <w:spacing w:line="260" w:lineRule="atLeast"/>
              <w:ind w:left="-115" w:right="-14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9E3501">
              <w:rPr>
                <w:rFonts w:ascii="Angsana New" w:hAnsi="Angsana New"/>
                <w:sz w:val="20"/>
                <w:szCs w:val="20"/>
              </w:rPr>
              <w:t>(45,077)</w:t>
            </w:r>
          </w:p>
        </w:tc>
        <w:tc>
          <w:tcPr>
            <w:tcW w:w="262" w:type="dxa"/>
            <w:vAlign w:val="bottom"/>
          </w:tcPr>
          <w:p w14:paraId="1E419BCB" w14:textId="77777777" w:rsidR="004E0F3F" w:rsidRPr="000732E9" w:rsidRDefault="004E0F3F" w:rsidP="004E0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8"/>
                <w:tab w:val="left" w:pos="163"/>
              </w:tabs>
              <w:spacing w:line="260" w:lineRule="atLeast"/>
              <w:ind w:left="-108" w:right="-1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1" w:type="dxa"/>
            <w:vAlign w:val="bottom"/>
          </w:tcPr>
          <w:p w14:paraId="56027B1C" w14:textId="47CE2FA3" w:rsidR="004E0F3F" w:rsidRPr="000732E9" w:rsidRDefault="004E0F3F" w:rsidP="004E0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51"/>
              </w:tabs>
              <w:spacing w:line="260" w:lineRule="atLeast"/>
              <w:ind w:left="-115" w:right="-14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(51,290)</w:t>
            </w:r>
          </w:p>
        </w:tc>
      </w:tr>
      <w:tr w:rsidR="004E0F3F" w:rsidRPr="000732E9" w14:paraId="617CBF15" w14:textId="77777777" w:rsidTr="00A423FD">
        <w:trPr>
          <w:trHeight w:val="274"/>
        </w:trPr>
        <w:tc>
          <w:tcPr>
            <w:tcW w:w="2275" w:type="dxa"/>
            <w:vAlign w:val="bottom"/>
          </w:tcPr>
          <w:p w14:paraId="5AE26C01" w14:textId="77777777" w:rsidR="004E0F3F" w:rsidRPr="000732E9" w:rsidRDefault="004E0F3F" w:rsidP="004E0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rPr>
                <w:rFonts w:ascii="Angsana New" w:hAnsi="Angsana New"/>
                <w:sz w:val="20"/>
                <w:szCs w:val="20"/>
              </w:rPr>
            </w:pPr>
            <w:r w:rsidRPr="000732E9">
              <w:rPr>
                <w:rFonts w:ascii="Angsana New" w:hAnsi="Angsana New"/>
                <w:sz w:val="20"/>
                <w:szCs w:val="20"/>
              </w:rPr>
              <w:t xml:space="preserve">- </w:t>
            </w:r>
            <w:r w:rsidRPr="000732E9">
              <w:rPr>
                <w:rFonts w:ascii="Angsana New" w:hAnsi="Angsana New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812" w:type="dxa"/>
          </w:tcPr>
          <w:p w14:paraId="3B5653A8" w14:textId="77777777" w:rsidR="004E0F3F" w:rsidRPr="000732E9" w:rsidRDefault="004E0F3F" w:rsidP="004E0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03"/>
              </w:tabs>
              <w:spacing w:line="260" w:lineRule="atLeas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8" w:type="dxa"/>
          </w:tcPr>
          <w:p w14:paraId="79D43715" w14:textId="77777777" w:rsidR="004E0F3F" w:rsidRPr="000732E9" w:rsidRDefault="004E0F3F" w:rsidP="004E0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03"/>
              </w:tabs>
              <w:spacing w:line="260" w:lineRule="atLeas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5" w:type="dxa"/>
          </w:tcPr>
          <w:p w14:paraId="5D5225C6" w14:textId="77777777" w:rsidR="004E0F3F" w:rsidRPr="000732E9" w:rsidRDefault="004E0F3F" w:rsidP="004E0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43" w:type="dxa"/>
            <w:vAlign w:val="bottom"/>
          </w:tcPr>
          <w:p w14:paraId="33801497" w14:textId="77777777" w:rsidR="004E0F3F" w:rsidRPr="000732E9" w:rsidRDefault="004E0F3F" w:rsidP="004E0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0" w:type="dxa"/>
          </w:tcPr>
          <w:p w14:paraId="53A2C1C4" w14:textId="77777777" w:rsidR="004E0F3F" w:rsidRPr="000732E9" w:rsidRDefault="004E0F3F" w:rsidP="004E0F3F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108" w:firstLine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8" w:type="dxa"/>
          </w:tcPr>
          <w:p w14:paraId="25F05F09" w14:textId="77777777" w:rsidR="004E0F3F" w:rsidRPr="000732E9" w:rsidRDefault="004E0F3F" w:rsidP="004E0F3F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108" w:firstLine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5" w:type="dxa"/>
          </w:tcPr>
          <w:p w14:paraId="117AA627" w14:textId="77777777" w:rsidR="004E0F3F" w:rsidRPr="000732E9" w:rsidRDefault="004E0F3F" w:rsidP="004E0F3F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108" w:firstLine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84" w:type="dxa"/>
          </w:tcPr>
          <w:p w14:paraId="2944DD64" w14:textId="77777777" w:rsidR="004E0F3F" w:rsidRPr="000732E9" w:rsidRDefault="004E0F3F" w:rsidP="004E0F3F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108" w:firstLine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9" w:type="dxa"/>
          </w:tcPr>
          <w:p w14:paraId="51EE1A25" w14:textId="77777777" w:rsidR="004E0F3F" w:rsidRPr="000732E9" w:rsidRDefault="004E0F3F" w:rsidP="004E0F3F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108" w:firstLine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7" w:type="dxa"/>
          </w:tcPr>
          <w:p w14:paraId="366DEEF5" w14:textId="77777777" w:rsidR="004E0F3F" w:rsidRPr="000732E9" w:rsidRDefault="004E0F3F" w:rsidP="004E0F3F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108" w:firstLine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6" w:type="dxa"/>
          </w:tcPr>
          <w:p w14:paraId="32750DF6" w14:textId="77777777" w:rsidR="004E0F3F" w:rsidRPr="000732E9" w:rsidRDefault="004E0F3F" w:rsidP="004E0F3F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108" w:firstLine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85" w:type="dxa"/>
          </w:tcPr>
          <w:p w14:paraId="4FA571DB" w14:textId="77777777" w:rsidR="004E0F3F" w:rsidRPr="000732E9" w:rsidRDefault="004E0F3F" w:rsidP="004E0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51"/>
              </w:tabs>
              <w:spacing w:line="260" w:lineRule="atLeast"/>
              <w:ind w:left="-108" w:right="-29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98" w:type="dxa"/>
            <w:vAlign w:val="bottom"/>
          </w:tcPr>
          <w:p w14:paraId="190DB015" w14:textId="19115663" w:rsidR="004E0F3F" w:rsidRPr="009E3501" w:rsidRDefault="004E0F3F" w:rsidP="004E0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51"/>
              </w:tabs>
              <w:spacing w:line="260" w:lineRule="atLeast"/>
              <w:ind w:left="-115" w:right="-14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E3501">
              <w:rPr>
                <w:rFonts w:ascii="Angsana New" w:hAnsi="Angsana New"/>
                <w:sz w:val="20"/>
                <w:szCs w:val="20"/>
              </w:rPr>
              <w:t>(7,161)</w:t>
            </w:r>
          </w:p>
        </w:tc>
        <w:tc>
          <w:tcPr>
            <w:tcW w:w="262" w:type="dxa"/>
            <w:vAlign w:val="bottom"/>
          </w:tcPr>
          <w:p w14:paraId="3D28E115" w14:textId="77777777" w:rsidR="004E0F3F" w:rsidRPr="000732E9" w:rsidRDefault="004E0F3F" w:rsidP="004E0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8"/>
                <w:tab w:val="left" w:pos="163"/>
              </w:tabs>
              <w:spacing w:line="260" w:lineRule="atLeast"/>
              <w:ind w:left="-108" w:right="-1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1" w:type="dxa"/>
            <w:vAlign w:val="bottom"/>
          </w:tcPr>
          <w:p w14:paraId="644FB918" w14:textId="12E6106B" w:rsidR="004E0F3F" w:rsidRPr="004065A4" w:rsidRDefault="004E0F3F" w:rsidP="004E0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51"/>
              </w:tabs>
              <w:spacing w:line="260" w:lineRule="atLeast"/>
              <w:ind w:left="-115" w:right="-14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(9,566)</w:t>
            </w:r>
          </w:p>
        </w:tc>
      </w:tr>
      <w:tr w:rsidR="004E0F3F" w:rsidRPr="000732E9" w14:paraId="2DDB5716" w14:textId="77777777" w:rsidTr="00A423FD">
        <w:trPr>
          <w:trHeight w:val="274"/>
        </w:trPr>
        <w:tc>
          <w:tcPr>
            <w:tcW w:w="4080" w:type="dxa"/>
            <w:gridSpan w:val="4"/>
            <w:vAlign w:val="bottom"/>
          </w:tcPr>
          <w:p w14:paraId="09BB8204" w14:textId="77777777" w:rsidR="004E0F3F" w:rsidRPr="000732E9" w:rsidRDefault="004E0F3F" w:rsidP="004E0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rPr>
                <w:rFonts w:ascii="Angsana New" w:hAnsi="Angsana New"/>
                <w:sz w:val="20"/>
                <w:szCs w:val="20"/>
              </w:rPr>
            </w:pPr>
            <w:r w:rsidRPr="000732E9">
              <w:rPr>
                <w:rFonts w:ascii="Angsana New" w:hAnsi="Angsana New"/>
                <w:sz w:val="20"/>
                <w:szCs w:val="20"/>
              </w:rPr>
              <w:t xml:space="preserve">- </w:t>
            </w:r>
            <w:r w:rsidRPr="000732E9">
              <w:rPr>
                <w:rFonts w:ascii="Angsana New" w:hAnsi="Angsana New"/>
                <w:sz w:val="20"/>
                <w:szCs w:val="20"/>
                <w:cs/>
              </w:rPr>
              <w:t>กลับรายการขาดทุน</w:t>
            </w:r>
            <w:r>
              <w:rPr>
                <w:rFonts w:ascii="Angsana New" w:hAnsi="Angsana New"/>
                <w:sz w:val="20"/>
                <w:szCs w:val="20"/>
              </w:rPr>
              <w:t xml:space="preserve"> </w:t>
            </w:r>
            <w:r>
              <w:rPr>
                <w:rFonts w:ascii="Angsana New" w:hAnsi="Angsana New"/>
                <w:sz w:val="20"/>
                <w:szCs w:val="20"/>
                <w:cs/>
              </w:rPr>
              <w:t xml:space="preserve">(ขาดทุน) </w:t>
            </w:r>
            <w:r w:rsidRPr="000732E9">
              <w:rPr>
                <w:rFonts w:ascii="Angsana New" w:hAnsi="Angsana New"/>
                <w:sz w:val="20"/>
                <w:szCs w:val="20"/>
                <w:cs/>
              </w:rPr>
              <w:t>จากการด้อยค่า</w:t>
            </w:r>
            <w:r>
              <w:rPr>
                <w:rFonts w:ascii="Angsana New" w:hAnsi="Angsana New"/>
                <w:sz w:val="20"/>
                <w:szCs w:val="20"/>
                <w:cs/>
              </w:rPr>
              <w:t>ข</w:t>
            </w:r>
            <w:r w:rsidRPr="000732E9">
              <w:rPr>
                <w:rFonts w:ascii="Angsana New" w:hAnsi="Angsana New"/>
                <w:sz w:val="20"/>
                <w:szCs w:val="20"/>
                <w:cs/>
              </w:rPr>
              <w:t>องลูกหนี้การค้า</w:t>
            </w:r>
          </w:p>
        </w:tc>
        <w:tc>
          <w:tcPr>
            <w:tcW w:w="243" w:type="dxa"/>
            <w:vAlign w:val="bottom"/>
          </w:tcPr>
          <w:p w14:paraId="797790D1" w14:textId="77777777" w:rsidR="004E0F3F" w:rsidRPr="000732E9" w:rsidRDefault="004E0F3F" w:rsidP="004E0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0" w:type="dxa"/>
          </w:tcPr>
          <w:p w14:paraId="7AFB990F" w14:textId="77777777" w:rsidR="004E0F3F" w:rsidRPr="000732E9" w:rsidRDefault="004E0F3F" w:rsidP="004E0F3F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108" w:firstLine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8" w:type="dxa"/>
          </w:tcPr>
          <w:p w14:paraId="212BCD76" w14:textId="77777777" w:rsidR="004E0F3F" w:rsidRPr="000732E9" w:rsidRDefault="004E0F3F" w:rsidP="004E0F3F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108" w:firstLine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5" w:type="dxa"/>
          </w:tcPr>
          <w:p w14:paraId="2875E8D5" w14:textId="77777777" w:rsidR="004E0F3F" w:rsidRPr="000732E9" w:rsidRDefault="004E0F3F" w:rsidP="004E0F3F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108" w:firstLine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84" w:type="dxa"/>
          </w:tcPr>
          <w:p w14:paraId="4E71F95D" w14:textId="77777777" w:rsidR="004E0F3F" w:rsidRPr="000732E9" w:rsidRDefault="004E0F3F" w:rsidP="004E0F3F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108" w:firstLine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9" w:type="dxa"/>
          </w:tcPr>
          <w:p w14:paraId="0578314A" w14:textId="77777777" w:rsidR="004E0F3F" w:rsidRPr="000732E9" w:rsidRDefault="004E0F3F" w:rsidP="004E0F3F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108" w:firstLine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7" w:type="dxa"/>
            <w:vAlign w:val="bottom"/>
          </w:tcPr>
          <w:p w14:paraId="6F07A8D0" w14:textId="77777777" w:rsidR="004E0F3F" w:rsidRPr="000732E9" w:rsidRDefault="004E0F3F" w:rsidP="004E0F3F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108" w:firstLine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6" w:type="dxa"/>
            <w:vAlign w:val="bottom"/>
          </w:tcPr>
          <w:p w14:paraId="13E437F7" w14:textId="77777777" w:rsidR="004E0F3F" w:rsidRPr="000732E9" w:rsidRDefault="004E0F3F" w:rsidP="004E0F3F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108" w:firstLine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85" w:type="dxa"/>
            <w:vAlign w:val="bottom"/>
          </w:tcPr>
          <w:p w14:paraId="3543B0B5" w14:textId="77777777" w:rsidR="004E0F3F" w:rsidRPr="000732E9" w:rsidRDefault="004E0F3F" w:rsidP="004E0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51"/>
              </w:tabs>
              <w:spacing w:line="260" w:lineRule="atLeast"/>
              <w:ind w:left="-108" w:right="-29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98" w:type="dxa"/>
            <w:vAlign w:val="bottom"/>
          </w:tcPr>
          <w:p w14:paraId="00DEEF84" w14:textId="327A6A19" w:rsidR="004E0F3F" w:rsidRPr="009E3501" w:rsidRDefault="004E0F3F" w:rsidP="004E0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92"/>
              </w:tabs>
              <w:spacing w:line="260" w:lineRule="atLeast"/>
              <w:ind w:left="-108" w:right="33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9E3501">
              <w:rPr>
                <w:rFonts w:ascii="Angsana New" w:hAnsi="Angsana New"/>
                <w:sz w:val="20"/>
                <w:szCs w:val="20"/>
              </w:rPr>
              <w:t>84</w:t>
            </w:r>
          </w:p>
        </w:tc>
        <w:tc>
          <w:tcPr>
            <w:tcW w:w="262" w:type="dxa"/>
            <w:vAlign w:val="bottom"/>
          </w:tcPr>
          <w:p w14:paraId="039753AE" w14:textId="77777777" w:rsidR="004E0F3F" w:rsidRPr="000732E9" w:rsidRDefault="004E0F3F" w:rsidP="004E0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8"/>
                <w:tab w:val="left" w:pos="163"/>
              </w:tabs>
              <w:spacing w:line="260" w:lineRule="atLeast"/>
              <w:ind w:left="-108" w:right="-1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1" w:type="dxa"/>
            <w:vAlign w:val="bottom"/>
          </w:tcPr>
          <w:p w14:paraId="5F71DA94" w14:textId="2CADDD58" w:rsidR="004E0F3F" w:rsidRPr="004065A4" w:rsidRDefault="004E0F3F" w:rsidP="004E0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51"/>
              </w:tabs>
              <w:spacing w:line="260" w:lineRule="atLeast"/>
              <w:ind w:left="-115" w:right="-14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(685)</w:t>
            </w:r>
          </w:p>
        </w:tc>
      </w:tr>
      <w:tr w:rsidR="004E0F3F" w:rsidRPr="000732E9" w14:paraId="685173DD" w14:textId="77777777" w:rsidTr="00A423FD">
        <w:trPr>
          <w:trHeight w:val="217"/>
        </w:trPr>
        <w:tc>
          <w:tcPr>
            <w:tcW w:w="4080" w:type="dxa"/>
            <w:gridSpan w:val="4"/>
            <w:vAlign w:val="bottom"/>
          </w:tcPr>
          <w:p w14:paraId="52A8B01F" w14:textId="77777777" w:rsidR="004E0F3F" w:rsidRPr="000732E9" w:rsidRDefault="004E0F3F" w:rsidP="004E0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321"/>
              <w:rPr>
                <w:rFonts w:ascii="Angsana New" w:hAnsi="Angsana New"/>
                <w:sz w:val="20"/>
                <w:szCs w:val="20"/>
                <w:cs/>
              </w:rPr>
            </w:pPr>
            <w:r w:rsidRPr="000732E9">
              <w:rPr>
                <w:rFonts w:ascii="Angsana New" w:hAnsi="Angsana New"/>
                <w:sz w:val="20"/>
                <w:szCs w:val="20"/>
              </w:rPr>
              <w:t xml:space="preserve">- </w:t>
            </w:r>
            <w:r>
              <w:rPr>
                <w:rFonts w:ascii="Angsana New" w:hAnsi="Angsana New"/>
                <w:sz w:val="20"/>
                <w:szCs w:val="20"/>
                <w:cs/>
              </w:rPr>
              <w:t>ค่าใช้จ่าย</w:t>
            </w:r>
            <w:r w:rsidRPr="000732E9">
              <w:rPr>
                <w:rFonts w:ascii="Angsana New" w:hAnsi="Angsana New"/>
                <w:sz w:val="20"/>
                <w:szCs w:val="20"/>
                <w:cs/>
              </w:rPr>
              <w:t xml:space="preserve">ภาษีเงินได้ </w:t>
            </w:r>
          </w:p>
        </w:tc>
        <w:tc>
          <w:tcPr>
            <w:tcW w:w="243" w:type="dxa"/>
          </w:tcPr>
          <w:p w14:paraId="2C7979E4" w14:textId="77777777" w:rsidR="004E0F3F" w:rsidRPr="000732E9" w:rsidRDefault="004E0F3F" w:rsidP="004E0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0" w:type="dxa"/>
          </w:tcPr>
          <w:p w14:paraId="4B45F77E" w14:textId="77777777" w:rsidR="004E0F3F" w:rsidRPr="000732E9" w:rsidRDefault="004E0F3F" w:rsidP="004E0F3F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108" w:firstLine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8" w:type="dxa"/>
          </w:tcPr>
          <w:p w14:paraId="56348A8B" w14:textId="77777777" w:rsidR="004E0F3F" w:rsidRPr="000732E9" w:rsidRDefault="004E0F3F" w:rsidP="004E0F3F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108" w:firstLine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5" w:type="dxa"/>
            <w:vAlign w:val="bottom"/>
          </w:tcPr>
          <w:p w14:paraId="38B3D44F" w14:textId="77777777" w:rsidR="004E0F3F" w:rsidRPr="000732E9" w:rsidRDefault="004E0F3F" w:rsidP="004E0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92"/>
              </w:tabs>
              <w:spacing w:line="260" w:lineRule="atLeast"/>
              <w:ind w:right="3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84" w:type="dxa"/>
          </w:tcPr>
          <w:p w14:paraId="65E49E0F" w14:textId="77777777" w:rsidR="004E0F3F" w:rsidRPr="000732E9" w:rsidRDefault="004E0F3F" w:rsidP="004E0F3F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108" w:firstLine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9" w:type="dxa"/>
          </w:tcPr>
          <w:p w14:paraId="0E908A9B" w14:textId="77777777" w:rsidR="004E0F3F" w:rsidRPr="000732E9" w:rsidRDefault="004E0F3F" w:rsidP="004E0F3F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108" w:firstLine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7" w:type="dxa"/>
          </w:tcPr>
          <w:p w14:paraId="5A221806" w14:textId="77777777" w:rsidR="004E0F3F" w:rsidRPr="000732E9" w:rsidRDefault="004E0F3F" w:rsidP="004E0F3F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108" w:firstLine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6" w:type="dxa"/>
          </w:tcPr>
          <w:p w14:paraId="69009577" w14:textId="77777777" w:rsidR="004E0F3F" w:rsidRPr="000732E9" w:rsidRDefault="004E0F3F" w:rsidP="004E0F3F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85" w:type="dxa"/>
          </w:tcPr>
          <w:p w14:paraId="5672D6AA" w14:textId="77777777" w:rsidR="004E0F3F" w:rsidRPr="000732E9" w:rsidRDefault="004E0F3F" w:rsidP="004E0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92"/>
              </w:tabs>
              <w:spacing w:line="260" w:lineRule="atLeast"/>
              <w:ind w:left="-108" w:right="33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8" w:type="dxa"/>
            <w:vAlign w:val="bottom"/>
          </w:tcPr>
          <w:p w14:paraId="0EA208D5" w14:textId="3F2DDB0F" w:rsidR="004E0F3F" w:rsidRPr="009E3501" w:rsidRDefault="004E0F3F" w:rsidP="004E0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51"/>
              </w:tabs>
              <w:spacing w:line="260" w:lineRule="atLeast"/>
              <w:ind w:left="-115" w:right="-14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9E3501">
              <w:rPr>
                <w:rFonts w:ascii="Angsana New" w:hAnsi="Angsana New"/>
                <w:sz w:val="20"/>
                <w:szCs w:val="20"/>
              </w:rPr>
              <w:t>(5,774)</w:t>
            </w:r>
          </w:p>
        </w:tc>
        <w:tc>
          <w:tcPr>
            <w:tcW w:w="262" w:type="dxa"/>
          </w:tcPr>
          <w:p w14:paraId="79399B62" w14:textId="77777777" w:rsidR="004E0F3F" w:rsidRPr="000732E9" w:rsidRDefault="004E0F3F" w:rsidP="004E0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51"/>
              </w:tabs>
              <w:spacing w:line="260" w:lineRule="atLeast"/>
              <w:ind w:left="-108" w:right="-29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1" w:type="dxa"/>
            <w:vAlign w:val="bottom"/>
          </w:tcPr>
          <w:p w14:paraId="320AEDCC" w14:textId="06589FE2" w:rsidR="004E0F3F" w:rsidRPr="004065A4" w:rsidRDefault="004E0F3F" w:rsidP="004E0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51"/>
              </w:tabs>
              <w:spacing w:line="260" w:lineRule="atLeast"/>
              <w:ind w:left="-115" w:right="-14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(1,096)</w:t>
            </w:r>
          </w:p>
        </w:tc>
      </w:tr>
      <w:tr w:rsidR="004E0F3F" w:rsidRPr="000732E9" w14:paraId="31AD69AA" w14:textId="77777777" w:rsidTr="00A423FD">
        <w:trPr>
          <w:trHeight w:val="274"/>
        </w:trPr>
        <w:tc>
          <w:tcPr>
            <w:tcW w:w="2275" w:type="dxa"/>
            <w:vAlign w:val="bottom"/>
          </w:tcPr>
          <w:p w14:paraId="17D6CD70" w14:textId="77777777" w:rsidR="004E0F3F" w:rsidRPr="000732E9" w:rsidRDefault="004E0F3F" w:rsidP="004E0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 xml:space="preserve">กำไร (ขาดทุน) </w:t>
            </w:r>
            <w:r w:rsidRPr="000732E9">
              <w:rPr>
                <w:rFonts w:ascii="Angsana New" w:hAnsi="Angsana New"/>
                <w:sz w:val="20"/>
                <w:szCs w:val="20"/>
                <w:cs/>
              </w:rPr>
              <w:t>สำหรับงวด</w:t>
            </w:r>
          </w:p>
        </w:tc>
        <w:tc>
          <w:tcPr>
            <w:tcW w:w="812" w:type="dxa"/>
          </w:tcPr>
          <w:p w14:paraId="26940799" w14:textId="77777777" w:rsidR="004E0F3F" w:rsidRPr="000732E9" w:rsidRDefault="004E0F3F" w:rsidP="004E0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2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8" w:type="dxa"/>
          </w:tcPr>
          <w:p w14:paraId="17F43E1E" w14:textId="77777777" w:rsidR="004E0F3F" w:rsidRPr="000732E9" w:rsidRDefault="004E0F3F" w:rsidP="004E0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2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5" w:type="dxa"/>
          </w:tcPr>
          <w:p w14:paraId="0FFFCDF5" w14:textId="77777777" w:rsidR="004E0F3F" w:rsidRPr="000732E9" w:rsidRDefault="004E0F3F" w:rsidP="004E0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43" w:type="dxa"/>
            <w:vAlign w:val="bottom"/>
          </w:tcPr>
          <w:p w14:paraId="638CE74D" w14:textId="77777777" w:rsidR="004E0F3F" w:rsidRPr="000732E9" w:rsidRDefault="004E0F3F" w:rsidP="004E0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0" w:type="dxa"/>
          </w:tcPr>
          <w:p w14:paraId="2F9250C3" w14:textId="77777777" w:rsidR="004E0F3F" w:rsidRPr="000732E9" w:rsidRDefault="004E0F3F" w:rsidP="004E0F3F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108" w:firstLine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8" w:type="dxa"/>
          </w:tcPr>
          <w:p w14:paraId="1B310FE0" w14:textId="77777777" w:rsidR="004E0F3F" w:rsidRPr="000732E9" w:rsidRDefault="004E0F3F" w:rsidP="004E0F3F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108" w:firstLine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5" w:type="dxa"/>
          </w:tcPr>
          <w:p w14:paraId="443ABF58" w14:textId="77777777" w:rsidR="004E0F3F" w:rsidRPr="000732E9" w:rsidRDefault="004E0F3F" w:rsidP="004E0F3F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108" w:firstLine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84" w:type="dxa"/>
          </w:tcPr>
          <w:p w14:paraId="1CCB6AF0" w14:textId="77777777" w:rsidR="004E0F3F" w:rsidRPr="000732E9" w:rsidRDefault="004E0F3F" w:rsidP="004E0F3F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108" w:firstLine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9" w:type="dxa"/>
          </w:tcPr>
          <w:p w14:paraId="42D2361B" w14:textId="77777777" w:rsidR="004E0F3F" w:rsidRPr="000732E9" w:rsidRDefault="004E0F3F" w:rsidP="004E0F3F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108" w:firstLine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7" w:type="dxa"/>
          </w:tcPr>
          <w:p w14:paraId="15727723" w14:textId="77777777" w:rsidR="004E0F3F" w:rsidRPr="000732E9" w:rsidRDefault="004E0F3F" w:rsidP="004E0F3F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108" w:firstLine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6" w:type="dxa"/>
          </w:tcPr>
          <w:p w14:paraId="63513E92" w14:textId="77777777" w:rsidR="004E0F3F" w:rsidRPr="000732E9" w:rsidRDefault="004E0F3F" w:rsidP="004E0F3F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108" w:firstLine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85" w:type="dxa"/>
          </w:tcPr>
          <w:p w14:paraId="3EDA6478" w14:textId="77777777" w:rsidR="004E0F3F" w:rsidRPr="000732E9" w:rsidRDefault="004E0F3F" w:rsidP="004E0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51"/>
              </w:tabs>
              <w:spacing w:line="260" w:lineRule="atLeast"/>
              <w:ind w:left="-108" w:right="-29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4D2BFB" w14:textId="782788B4" w:rsidR="004E0F3F" w:rsidRPr="009E3501" w:rsidRDefault="004E0F3F" w:rsidP="004E0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92"/>
              </w:tabs>
              <w:spacing w:line="260" w:lineRule="atLeast"/>
              <w:ind w:left="-108" w:right="33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9E3501">
              <w:rPr>
                <w:rFonts w:ascii="Angsana New" w:hAnsi="Angsana New"/>
                <w:sz w:val="20"/>
                <w:szCs w:val="20"/>
              </w:rPr>
              <w:t>10,584</w:t>
            </w:r>
          </w:p>
        </w:tc>
        <w:tc>
          <w:tcPr>
            <w:tcW w:w="262" w:type="dxa"/>
            <w:vAlign w:val="bottom"/>
          </w:tcPr>
          <w:p w14:paraId="3A9D149A" w14:textId="77777777" w:rsidR="004E0F3F" w:rsidRPr="000732E9" w:rsidRDefault="004E0F3F" w:rsidP="004E0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8"/>
                <w:tab w:val="left" w:pos="163"/>
              </w:tabs>
              <w:spacing w:line="260" w:lineRule="atLeast"/>
              <w:ind w:left="-108" w:right="-1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2C184F" w14:textId="3625A8C5" w:rsidR="004E0F3F" w:rsidRPr="004065A4" w:rsidRDefault="004E0F3F" w:rsidP="004E0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51"/>
              </w:tabs>
              <w:spacing w:line="260" w:lineRule="atLeast"/>
              <w:ind w:left="-115" w:right="-14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(16,356)</w:t>
            </w:r>
          </w:p>
        </w:tc>
      </w:tr>
    </w:tbl>
    <w:p w14:paraId="64BB65DD" w14:textId="77777777" w:rsidR="0025124F" w:rsidRPr="00A01FB9" w:rsidRDefault="0025124F" w:rsidP="005C2C47">
      <w:pPr>
        <w:spacing w:line="240" w:lineRule="auto"/>
        <w:jc w:val="thaiDistribute"/>
        <w:rPr>
          <w:rFonts w:ascii="Angsana New" w:hAnsi="Angsana New"/>
          <w:i/>
          <w:iCs/>
          <w:sz w:val="24"/>
          <w:szCs w:val="24"/>
        </w:rPr>
      </w:pPr>
    </w:p>
    <w:p w14:paraId="043FB797" w14:textId="69284465" w:rsidR="005C2C47" w:rsidRPr="006A1538" w:rsidRDefault="005C2C47" w:rsidP="005C2C47">
      <w:pPr>
        <w:pStyle w:val="Caption"/>
        <w:tabs>
          <w:tab w:val="clear" w:pos="227"/>
          <w:tab w:val="clear" w:pos="454"/>
          <w:tab w:val="clear" w:pos="680"/>
          <w:tab w:val="clear" w:pos="907"/>
          <w:tab w:val="left" w:pos="567"/>
        </w:tabs>
        <w:spacing w:line="240" w:lineRule="auto"/>
        <w:jc w:val="thaiDistribute"/>
        <w:rPr>
          <w:rFonts w:ascii="Angsana New" w:hAnsi="Angsana New"/>
          <w:b w:val="0"/>
          <w:bCs w:val="0"/>
          <w:i/>
          <w:iCs/>
          <w:sz w:val="30"/>
          <w:szCs w:val="30"/>
        </w:rPr>
      </w:pPr>
      <w:r w:rsidRPr="006A1538">
        <w:rPr>
          <w:rFonts w:ascii="Angsana New" w:hAnsi="Angsana New"/>
          <w:b w:val="0"/>
          <w:bCs w:val="0"/>
          <w:i/>
          <w:iCs/>
          <w:sz w:val="30"/>
          <w:szCs w:val="30"/>
          <w:cs/>
        </w:rPr>
        <w:t>ข้อมูลเกี่ยวกับส่วนงานดำเนินงานเชิงภูมิศาสตร์สำหรับงวด</w:t>
      </w:r>
      <w:r w:rsidR="00E74FB1">
        <w:rPr>
          <w:rFonts w:ascii="Angsana New" w:hAnsi="Angsana New"/>
          <w:b w:val="0"/>
          <w:bCs w:val="0"/>
          <w:i/>
          <w:iCs/>
          <w:sz w:val="30"/>
          <w:szCs w:val="30"/>
          <w:cs/>
        </w:rPr>
        <w:t>หก</w:t>
      </w:r>
      <w:r w:rsidRPr="006A1538">
        <w:rPr>
          <w:rFonts w:ascii="Angsana New" w:hAnsi="Angsana New"/>
          <w:b w:val="0"/>
          <w:bCs w:val="0"/>
          <w:i/>
          <w:iCs/>
          <w:sz w:val="30"/>
          <w:szCs w:val="30"/>
          <w:cs/>
        </w:rPr>
        <w:t xml:space="preserve">เดือนสิ้นสุดวันที่ </w:t>
      </w:r>
      <w:r w:rsidR="00E45C92">
        <w:rPr>
          <w:rFonts w:ascii="Angsana New" w:hAnsi="Angsana New"/>
          <w:b w:val="0"/>
          <w:bCs w:val="0"/>
          <w:i/>
          <w:iCs/>
          <w:sz w:val="30"/>
          <w:szCs w:val="30"/>
        </w:rPr>
        <w:t>3</w:t>
      </w:r>
      <w:r w:rsidR="00B466DF" w:rsidRPr="00B466DF">
        <w:rPr>
          <w:rFonts w:ascii="Angsana New" w:hAnsi="Angsana New"/>
          <w:b w:val="0"/>
          <w:bCs w:val="0"/>
          <w:i/>
          <w:iCs/>
          <w:sz w:val="30"/>
          <w:szCs w:val="30"/>
        </w:rPr>
        <w:t>0</w:t>
      </w:r>
      <w:r w:rsidRPr="006A1538">
        <w:rPr>
          <w:rFonts w:ascii="Angsana New" w:hAnsi="Angsana New"/>
          <w:b w:val="0"/>
          <w:bCs w:val="0"/>
          <w:i/>
          <w:iCs/>
          <w:sz w:val="30"/>
          <w:szCs w:val="30"/>
          <w:cs/>
        </w:rPr>
        <w:t xml:space="preserve"> </w:t>
      </w:r>
      <w:r w:rsidR="00B75BA5">
        <w:rPr>
          <w:rFonts w:ascii="Angsana New" w:hAnsi="Angsana New"/>
          <w:b w:val="0"/>
          <w:bCs w:val="0"/>
          <w:i/>
          <w:iCs/>
          <w:sz w:val="30"/>
          <w:szCs w:val="30"/>
          <w:cs/>
        </w:rPr>
        <w:t>ม</w:t>
      </w:r>
      <w:r w:rsidR="00E74FB1">
        <w:rPr>
          <w:rFonts w:ascii="Angsana New" w:hAnsi="Angsana New"/>
          <w:b w:val="0"/>
          <w:bCs w:val="0"/>
          <w:i/>
          <w:iCs/>
          <w:sz w:val="30"/>
          <w:szCs w:val="30"/>
          <w:cs/>
        </w:rPr>
        <w:t>ิถุนายน</w:t>
      </w:r>
      <w:r>
        <w:rPr>
          <w:rFonts w:ascii="Angsana New" w:hAnsi="Angsana New"/>
          <w:b w:val="0"/>
          <w:bCs w:val="0"/>
          <w:i/>
          <w:iCs/>
          <w:sz w:val="30"/>
          <w:szCs w:val="30"/>
          <w:cs/>
        </w:rPr>
        <w:t xml:space="preserve"> </w:t>
      </w:r>
      <w:r w:rsidR="00E45C92">
        <w:rPr>
          <w:rFonts w:ascii="Angsana New" w:hAnsi="Angsana New"/>
          <w:b w:val="0"/>
          <w:bCs w:val="0"/>
          <w:i/>
          <w:iCs/>
          <w:sz w:val="30"/>
          <w:szCs w:val="30"/>
        </w:rPr>
        <w:t>256</w:t>
      </w:r>
      <w:r w:rsidR="00B75BA5">
        <w:rPr>
          <w:rFonts w:ascii="Angsana New" w:hAnsi="Angsana New"/>
          <w:b w:val="0"/>
          <w:bCs w:val="0"/>
          <w:i/>
          <w:iCs/>
          <w:sz w:val="30"/>
          <w:szCs w:val="30"/>
        </w:rPr>
        <w:t>8</w:t>
      </w:r>
      <w:r w:rsidRPr="006A1538">
        <w:rPr>
          <w:rFonts w:ascii="Angsana New" w:hAnsi="Angsana New"/>
          <w:b w:val="0"/>
          <w:bCs w:val="0"/>
          <w:i/>
          <w:iCs/>
          <w:sz w:val="30"/>
          <w:szCs w:val="30"/>
          <w:cs/>
        </w:rPr>
        <w:t xml:space="preserve"> และ </w:t>
      </w:r>
      <w:r w:rsidR="00E45C92">
        <w:rPr>
          <w:rFonts w:ascii="Angsana New" w:hAnsi="Angsana New"/>
          <w:b w:val="0"/>
          <w:bCs w:val="0"/>
          <w:i/>
          <w:iCs/>
          <w:sz w:val="30"/>
          <w:szCs w:val="30"/>
        </w:rPr>
        <w:t>256</w:t>
      </w:r>
      <w:r w:rsidR="00B75BA5">
        <w:rPr>
          <w:rFonts w:ascii="Angsana New" w:hAnsi="Angsana New"/>
          <w:b w:val="0"/>
          <w:bCs w:val="0"/>
          <w:i/>
          <w:iCs/>
          <w:sz w:val="30"/>
          <w:szCs w:val="30"/>
        </w:rPr>
        <w:t>7</w:t>
      </w:r>
    </w:p>
    <w:p w14:paraId="1B72C957" w14:textId="77777777" w:rsidR="005C2C47" w:rsidRPr="00A01FB9" w:rsidRDefault="005C2C47" w:rsidP="005C2C47">
      <w:pPr>
        <w:rPr>
          <w:rFonts w:ascii="Angsana New" w:hAnsi="Angsana New"/>
          <w:sz w:val="24"/>
          <w:szCs w:val="24"/>
        </w:rPr>
      </w:pPr>
    </w:p>
    <w:p w14:paraId="1DA2CBE6" w14:textId="77777777" w:rsidR="005C2C47" w:rsidRPr="00B3030D" w:rsidRDefault="005C2C47" w:rsidP="005C2C47">
      <w:pPr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B3030D">
        <w:rPr>
          <w:rFonts w:ascii="Angsana New" w:hAnsi="Angsana New"/>
          <w:sz w:val="30"/>
          <w:szCs w:val="30"/>
          <w:cs/>
        </w:rPr>
        <w:t>กลุ่มบริษัทดำเนินธุรกิจในส่วนงานเชิงภูมิศาสตร์เดียวคือ ในประเทศไทยจึงไม่มีการนำเสนอข้อมูลเกี่ยวกับส่วนงานดำเนินงานเชิงภูมิศาสตร์ในข้อมูลทางการเงินระหว่างกาลนี้</w:t>
      </w:r>
    </w:p>
    <w:p w14:paraId="0975005D" w14:textId="77777777" w:rsidR="005C2C47" w:rsidRPr="00B3030D" w:rsidRDefault="005C2C47" w:rsidP="005C2C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</w:p>
    <w:p w14:paraId="689BA009" w14:textId="63807C50" w:rsidR="0025124F" w:rsidRPr="00B3030D" w:rsidRDefault="005C2C47" w:rsidP="005C2C47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B3030D">
        <w:rPr>
          <w:rFonts w:ascii="Angsana New" w:hAnsi="Angsana New"/>
          <w:sz w:val="30"/>
          <w:szCs w:val="30"/>
          <w:cs/>
        </w:rPr>
        <w:t>กลุ่มบริษัทไม่มีสินทรัพย์ไม่หมุนเวียนใด</w:t>
      </w:r>
      <w:r w:rsidR="00B353BA">
        <w:rPr>
          <w:rFonts w:ascii="Angsana New" w:hAnsi="Angsana New" w:hint="cs"/>
          <w:sz w:val="30"/>
          <w:szCs w:val="30"/>
          <w:cs/>
        </w:rPr>
        <w:t xml:space="preserve"> </w:t>
      </w:r>
      <w:r w:rsidRPr="00B3030D">
        <w:rPr>
          <w:rFonts w:ascii="Angsana New" w:hAnsi="Angsana New"/>
          <w:sz w:val="30"/>
          <w:szCs w:val="30"/>
          <w:cs/>
        </w:rPr>
        <w:t>ๆ ที่ตั้ง</w:t>
      </w:r>
      <w:r w:rsidR="004E0F3F">
        <w:rPr>
          <w:rFonts w:ascii="Angsana New" w:hAnsi="Angsana New" w:hint="cs"/>
          <w:sz w:val="30"/>
          <w:szCs w:val="30"/>
          <w:cs/>
        </w:rPr>
        <w:t>หรือใช้งาน</w:t>
      </w:r>
      <w:r w:rsidRPr="00B3030D">
        <w:rPr>
          <w:rFonts w:ascii="Angsana New" w:hAnsi="Angsana New"/>
          <w:sz w:val="30"/>
          <w:szCs w:val="30"/>
          <w:cs/>
        </w:rPr>
        <w:t>อยู่ในประเทศอื่นนอกเหนือจากประเทศไทย</w:t>
      </w:r>
    </w:p>
    <w:p w14:paraId="35577893" w14:textId="77777777" w:rsidR="00C90042" w:rsidRPr="00B3030D" w:rsidRDefault="00C90042" w:rsidP="005C2C47">
      <w:pPr>
        <w:spacing w:line="240" w:lineRule="auto"/>
        <w:jc w:val="thaiDistribute"/>
        <w:rPr>
          <w:rFonts w:ascii="Angsana New" w:hAnsi="Angsana New"/>
          <w:sz w:val="24"/>
          <w:szCs w:val="24"/>
          <w:cs/>
        </w:rPr>
      </w:pPr>
    </w:p>
    <w:p w14:paraId="77B96A2D" w14:textId="2778CA0C" w:rsidR="005C2C47" w:rsidRPr="00B3030D" w:rsidRDefault="005C2C47" w:rsidP="005C2C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B3030D">
        <w:rPr>
          <w:rFonts w:ascii="Angsana New" w:hAnsi="Angsana New"/>
          <w:i/>
          <w:iCs/>
          <w:sz w:val="30"/>
          <w:szCs w:val="30"/>
          <w:cs/>
        </w:rPr>
        <w:t xml:space="preserve">ข้อมูลเกี่ยวกับลูกค้ารายใหญ่ (ลูกค้าที่มียอดรายการค้าเกินกว่าร้อยละ </w:t>
      </w:r>
      <w:r w:rsidR="00E45C92" w:rsidRPr="00B3030D">
        <w:rPr>
          <w:rFonts w:ascii="Angsana New" w:hAnsi="Angsana New"/>
          <w:i/>
          <w:iCs/>
          <w:sz w:val="30"/>
          <w:szCs w:val="30"/>
        </w:rPr>
        <w:t>1</w:t>
      </w:r>
      <w:r w:rsidRPr="00B3030D">
        <w:rPr>
          <w:rFonts w:ascii="Angsana New" w:hAnsi="Angsana New"/>
          <w:i/>
          <w:iCs/>
          <w:sz w:val="30"/>
          <w:szCs w:val="30"/>
        </w:rPr>
        <w:t xml:space="preserve">0 </w:t>
      </w:r>
      <w:r w:rsidRPr="00B3030D">
        <w:rPr>
          <w:rFonts w:ascii="Angsana New" w:hAnsi="Angsana New"/>
          <w:i/>
          <w:iCs/>
          <w:sz w:val="30"/>
          <w:szCs w:val="30"/>
          <w:cs/>
        </w:rPr>
        <w:t>ของยอดรายการค้ารวม</w:t>
      </w:r>
      <w:r w:rsidRPr="00B3030D">
        <w:rPr>
          <w:rFonts w:ascii="Angsana New" w:hAnsi="Angsana New"/>
          <w:i/>
          <w:iCs/>
          <w:sz w:val="30"/>
          <w:szCs w:val="30"/>
        </w:rPr>
        <w:t xml:space="preserve">) </w:t>
      </w:r>
      <w:r w:rsidRPr="00B3030D">
        <w:rPr>
          <w:rFonts w:ascii="Angsana New" w:hAnsi="Angsana New"/>
          <w:i/>
          <w:iCs/>
          <w:sz w:val="30"/>
          <w:szCs w:val="30"/>
          <w:cs/>
        </w:rPr>
        <w:t>สำหรับงวด</w:t>
      </w:r>
      <w:r w:rsidR="0088002F">
        <w:rPr>
          <w:rFonts w:ascii="Angsana New" w:hAnsi="Angsana New"/>
          <w:i/>
          <w:iCs/>
          <w:sz w:val="30"/>
          <w:szCs w:val="30"/>
          <w:cs/>
        </w:rPr>
        <w:t>หก</w:t>
      </w:r>
      <w:r w:rsidRPr="00B3030D">
        <w:rPr>
          <w:rFonts w:ascii="Angsana New" w:hAnsi="Angsana New"/>
          <w:i/>
          <w:iCs/>
          <w:sz w:val="30"/>
          <w:szCs w:val="30"/>
          <w:cs/>
        </w:rPr>
        <w:t xml:space="preserve">เดือนสิ้นสุดวันที่ </w:t>
      </w:r>
      <w:r w:rsidR="00E45C92" w:rsidRPr="00B3030D">
        <w:rPr>
          <w:rFonts w:ascii="Angsana New" w:hAnsi="Angsana New"/>
          <w:i/>
          <w:iCs/>
          <w:sz w:val="30"/>
          <w:szCs w:val="30"/>
        </w:rPr>
        <w:t>3</w:t>
      </w:r>
      <w:r w:rsidR="00B466DF" w:rsidRPr="00B466DF">
        <w:rPr>
          <w:rFonts w:ascii="Angsana New" w:hAnsi="Angsana New"/>
          <w:i/>
          <w:iCs/>
          <w:sz w:val="30"/>
          <w:szCs w:val="30"/>
        </w:rPr>
        <w:t>0</w:t>
      </w:r>
      <w:r w:rsidRPr="00B3030D">
        <w:rPr>
          <w:rFonts w:ascii="Angsana New" w:hAnsi="Angsana New"/>
          <w:i/>
          <w:iCs/>
          <w:sz w:val="30"/>
          <w:szCs w:val="30"/>
        </w:rPr>
        <w:t xml:space="preserve"> </w:t>
      </w:r>
      <w:r w:rsidR="00B75BA5" w:rsidRPr="00B3030D">
        <w:rPr>
          <w:rFonts w:ascii="Angsana New" w:hAnsi="Angsana New"/>
          <w:i/>
          <w:iCs/>
          <w:sz w:val="30"/>
          <w:szCs w:val="30"/>
          <w:cs/>
        </w:rPr>
        <w:t>ม</w:t>
      </w:r>
      <w:r w:rsidR="00E74FB1" w:rsidRPr="00B3030D">
        <w:rPr>
          <w:rFonts w:ascii="Angsana New" w:hAnsi="Angsana New"/>
          <w:i/>
          <w:iCs/>
          <w:sz w:val="30"/>
          <w:szCs w:val="30"/>
          <w:cs/>
        </w:rPr>
        <w:t>ิถุนายน</w:t>
      </w:r>
      <w:r w:rsidRPr="00B3030D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E45C92" w:rsidRPr="00B3030D">
        <w:rPr>
          <w:rFonts w:ascii="Angsana New" w:hAnsi="Angsana New"/>
          <w:i/>
          <w:iCs/>
          <w:sz w:val="30"/>
          <w:szCs w:val="30"/>
        </w:rPr>
        <w:t>256</w:t>
      </w:r>
      <w:r w:rsidR="00B75BA5" w:rsidRPr="00B3030D">
        <w:rPr>
          <w:rFonts w:ascii="Angsana New" w:hAnsi="Angsana New"/>
          <w:i/>
          <w:iCs/>
          <w:sz w:val="30"/>
          <w:szCs w:val="30"/>
        </w:rPr>
        <w:t>8</w:t>
      </w:r>
      <w:r w:rsidRPr="00B3030D">
        <w:rPr>
          <w:rFonts w:ascii="Angsana New" w:hAnsi="Angsana New"/>
          <w:i/>
          <w:iCs/>
          <w:sz w:val="30"/>
          <w:szCs w:val="30"/>
        </w:rPr>
        <w:t xml:space="preserve"> </w:t>
      </w:r>
      <w:r w:rsidRPr="00B3030D">
        <w:rPr>
          <w:rFonts w:ascii="Angsana New" w:hAnsi="Angsana New"/>
          <w:i/>
          <w:iCs/>
          <w:sz w:val="30"/>
          <w:szCs w:val="30"/>
          <w:cs/>
        </w:rPr>
        <w:t xml:space="preserve">และ </w:t>
      </w:r>
      <w:r w:rsidR="00E45C92" w:rsidRPr="00B3030D">
        <w:rPr>
          <w:rFonts w:ascii="Angsana New" w:hAnsi="Angsana New"/>
          <w:i/>
          <w:iCs/>
          <w:sz w:val="30"/>
          <w:szCs w:val="30"/>
        </w:rPr>
        <w:t>256</w:t>
      </w:r>
      <w:r w:rsidR="00B75BA5" w:rsidRPr="00B3030D">
        <w:rPr>
          <w:rFonts w:ascii="Angsana New" w:hAnsi="Angsana New"/>
          <w:i/>
          <w:iCs/>
          <w:sz w:val="30"/>
          <w:szCs w:val="30"/>
        </w:rPr>
        <w:t>7</w:t>
      </w:r>
      <w:r w:rsidRPr="00B3030D">
        <w:rPr>
          <w:rFonts w:ascii="Angsana New" w:hAnsi="Angsana New"/>
          <w:i/>
          <w:iCs/>
          <w:sz w:val="30"/>
          <w:szCs w:val="30"/>
        </w:rPr>
        <w:t xml:space="preserve"> </w:t>
      </w:r>
    </w:p>
    <w:p w14:paraId="1F2B4B31" w14:textId="77777777" w:rsidR="0025124F" w:rsidRPr="00B3030D" w:rsidRDefault="0025124F" w:rsidP="005C2C47">
      <w:pPr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5AF0609B" w14:textId="77777777" w:rsidR="00FE3BB6" w:rsidRPr="00B3030D" w:rsidRDefault="005C2C47" w:rsidP="00FE3B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pacing w:val="-6"/>
          <w:sz w:val="30"/>
          <w:szCs w:val="30"/>
        </w:rPr>
      </w:pPr>
      <w:r w:rsidRPr="00B3030D">
        <w:rPr>
          <w:rFonts w:ascii="Angsana New" w:hAnsi="Angsana New"/>
          <w:spacing w:val="-6"/>
          <w:sz w:val="30"/>
          <w:szCs w:val="30"/>
          <w:cs/>
        </w:rPr>
        <w:t>กลุ่มบริษัทไม่มีรายการค้ากับลูกค้ารายใหญ่ จึงไม่มีการนำเสนอข้อมูลเกี่ยวกับลูกค้ารายใหญ่ในข้อมูลทางการเงินระหว่างกาล</w:t>
      </w:r>
      <w:r w:rsidR="00E60EA8" w:rsidRPr="00B3030D">
        <w:rPr>
          <w:rFonts w:ascii="Angsana New" w:hAnsi="Angsana New"/>
          <w:spacing w:val="-6"/>
          <w:sz w:val="30"/>
          <w:szCs w:val="30"/>
          <w:cs/>
        </w:rPr>
        <w:t>นี้</w:t>
      </w:r>
    </w:p>
    <w:p w14:paraId="52B6F0ED" w14:textId="77777777" w:rsidR="00F46533" w:rsidRPr="00B3030D" w:rsidRDefault="00F46533" w:rsidP="00FE3B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p w14:paraId="4F458D09" w14:textId="77777777" w:rsidR="00A91FE7" w:rsidRPr="00B3030D" w:rsidRDefault="00A91FE7" w:rsidP="00FE3B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p w14:paraId="3A408369" w14:textId="77777777" w:rsidR="00A91FE7" w:rsidRDefault="00A91FE7" w:rsidP="00FE3B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p w14:paraId="5CFB9F20" w14:textId="77777777" w:rsidR="002616BE" w:rsidRDefault="002616BE" w:rsidP="00FE3B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p w14:paraId="799BC4FF" w14:textId="77777777" w:rsidR="002616BE" w:rsidRDefault="002616BE" w:rsidP="00FE3B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p w14:paraId="4EDABFB2" w14:textId="77777777" w:rsidR="002616BE" w:rsidRPr="00B3030D" w:rsidRDefault="002616BE" w:rsidP="00FE3B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p w14:paraId="25A7E2D5" w14:textId="77777777" w:rsidR="00465846" w:rsidRPr="00B3030D" w:rsidRDefault="00465846" w:rsidP="00D70FF3">
      <w:pPr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 w:rsidRPr="00B3030D">
        <w:rPr>
          <w:rFonts w:ascii="Angsana New" w:hAnsi="Angsana New"/>
          <w:b/>
          <w:bCs/>
          <w:sz w:val="30"/>
          <w:szCs w:val="30"/>
          <w:cs/>
        </w:rPr>
        <w:lastRenderedPageBreak/>
        <w:t>กำไร</w:t>
      </w:r>
      <w:r w:rsidRPr="00B3030D">
        <w:rPr>
          <w:rFonts w:ascii="Angsana New" w:hAnsi="Angsana New"/>
          <w:b/>
          <w:bCs/>
          <w:sz w:val="30"/>
          <w:szCs w:val="30"/>
        </w:rPr>
        <w:t xml:space="preserve"> </w:t>
      </w:r>
      <w:r w:rsidRPr="00B3030D">
        <w:rPr>
          <w:rFonts w:ascii="Angsana New" w:hAnsi="Angsana New"/>
          <w:b/>
          <w:bCs/>
          <w:sz w:val="30"/>
          <w:szCs w:val="30"/>
          <w:cs/>
        </w:rPr>
        <w:t>(ขาดทุน) ต่อหุ้น</w:t>
      </w:r>
    </w:p>
    <w:p w14:paraId="34B5C704" w14:textId="77777777" w:rsidR="00465846" w:rsidRPr="00B3030D" w:rsidRDefault="00465846" w:rsidP="004658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CA0C2CA" w14:textId="77777777" w:rsidR="00465846" w:rsidRPr="0025124F" w:rsidRDefault="00465846" w:rsidP="00A57E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rPr>
          <w:rFonts w:ascii="Angsana New" w:hAnsi="Angsana New"/>
          <w:i/>
          <w:iCs/>
          <w:sz w:val="30"/>
          <w:szCs w:val="30"/>
        </w:rPr>
      </w:pPr>
      <w:r w:rsidRPr="00B3030D">
        <w:rPr>
          <w:rFonts w:ascii="Angsana New" w:hAnsi="Angsana New"/>
          <w:i/>
          <w:iCs/>
          <w:sz w:val="30"/>
          <w:szCs w:val="30"/>
          <w:cs/>
        </w:rPr>
        <w:t>กำไร</w:t>
      </w:r>
      <w:r w:rsidRPr="0025124F">
        <w:rPr>
          <w:rFonts w:ascii="Angsana New" w:hAnsi="Angsana New"/>
          <w:i/>
          <w:iCs/>
          <w:sz w:val="30"/>
          <w:szCs w:val="30"/>
          <w:cs/>
        </w:rPr>
        <w:t xml:space="preserve"> (ขาดทุน) ต่อหุ้นขั้นพื้นฐาน</w:t>
      </w:r>
    </w:p>
    <w:p w14:paraId="7E5D8D28" w14:textId="77777777" w:rsidR="00465846" w:rsidRPr="00C90042" w:rsidRDefault="00465846" w:rsidP="004658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4253"/>
        </w:tabs>
        <w:rPr>
          <w:rFonts w:ascii="Angsana New" w:hAnsi="Angsana New"/>
          <w:sz w:val="30"/>
          <w:szCs w:val="30"/>
          <w:highlight w:val="yellow"/>
        </w:rPr>
      </w:pPr>
    </w:p>
    <w:tbl>
      <w:tblPr>
        <w:tblW w:w="9808" w:type="dxa"/>
        <w:tblLayout w:type="fixed"/>
        <w:tblLook w:val="04A0" w:firstRow="1" w:lastRow="0" w:firstColumn="1" w:lastColumn="0" w:noHBand="0" w:noVBand="1"/>
      </w:tblPr>
      <w:tblGrid>
        <w:gridCol w:w="4572"/>
        <w:gridCol w:w="1094"/>
        <w:gridCol w:w="284"/>
        <w:gridCol w:w="1098"/>
        <w:gridCol w:w="283"/>
        <w:gridCol w:w="1093"/>
        <w:gridCol w:w="283"/>
        <w:gridCol w:w="1093"/>
        <w:gridCol w:w="8"/>
      </w:tblGrid>
      <w:tr w:rsidR="00A451BC" w:rsidRPr="00C90042" w14:paraId="1A779100" w14:textId="77777777" w:rsidTr="00615F84">
        <w:tc>
          <w:tcPr>
            <w:tcW w:w="4572" w:type="dxa"/>
            <w:vAlign w:val="bottom"/>
          </w:tcPr>
          <w:p w14:paraId="249BD989" w14:textId="77777777" w:rsidR="00A451BC" w:rsidRPr="00C90042" w:rsidRDefault="00A451BC" w:rsidP="00222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5236" w:type="dxa"/>
            <w:gridSpan w:val="8"/>
            <w:tcBorders>
              <w:bottom w:val="single" w:sz="4" w:space="0" w:color="auto"/>
            </w:tcBorders>
            <w:vAlign w:val="bottom"/>
          </w:tcPr>
          <w:p w14:paraId="46BEA2C7" w14:textId="7031262A" w:rsidR="00A451BC" w:rsidRPr="00C90042" w:rsidRDefault="00A451BC" w:rsidP="00222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งวด</w:t>
            </w:r>
            <w:r w:rsidR="00B3030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สามเดือน</w:t>
            </w:r>
          </w:p>
        </w:tc>
      </w:tr>
      <w:tr w:rsidR="00465846" w:rsidRPr="00C90042" w14:paraId="2F42E70B" w14:textId="77777777" w:rsidTr="00615F84">
        <w:tc>
          <w:tcPr>
            <w:tcW w:w="4572" w:type="dxa"/>
            <w:vAlign w:val="bottom"/>
          </w:tcPr>
          <w:p w14:paraId="65FD2633" w14:textId="77777777" w:rsidR="00465846" w:rsidRPr="00C90042" w:rsidRDefault="00465846" w:rsidP="00222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2476" w:type="dxa"/>
            <w:gridSpan w:val="3"/>
            <w:tcBorders>
              <w:bottom w:val="single" w:sz="4" w:space="0" w:color="auto"/>
            </w:tcBorders>
            <w:vAlign w:val="bottom"/>
          </w:tcPr>
          <w:p w14:paraId="3BAF574E" w14:textId="77777777" w:rsidR="00465846" w:rsidRPr="00C90042" w:rsidRDefault="00465846" w:rsidP="00222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9004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50B530F0" w14:textId="77777777" w:rsidR="00465846" w:rsidRPr="00C90042" w:rsidRDefault="00465846" w:rsidP="00222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477" w:type="dxa"/>
            <w:gridSpan w:val="4"/>
            <w:tcBorders>
              <w:bottom w:val="single" w:sz="4" w:space="0" w:color="auto"/>
            </w:tcBorders>
            <w:vAlign w:val="bottom"/>
          </w:tcPr>
          <w:p w14:paraId="52234CB7" w14:textId="77777777" w:rsidR="00465846" w:rsidRPr="00C90042" w:rsidRDefault="00465846" w:rsidP="00222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9004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65846" w:rsidRPr="00C90042" w14:paraId="4CAB1B92" w14:textId="77777777" w:rsidTr="00615F84">
        <w:trPr>
          <w:gridAfter w:val="1"/>
          <w:wAfter w:w="8" w:type="dxa"/>
        </w:trPr>
        <w:tc>
          <w:tcPr>
            <w:tcW w:w="4572" w:type="dxa"/>
            <w:vAlign w:val="bottom"/>
          </w:tcPr>
          <w:p w14:paraId="34A64D50" w14:textId="77777777" w:rsidR="00465846" w:rsidRPr="00C90042" w:rsidRDefault="00465846" w:rsidP="00222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</w:tcPr>
          <w:p w14:paraId="6AF0D85E" w14:textId="77777777" w:rsidR="00465846" w:rsidRPr="00C90042" w:rsidRDefault="00465846" w:rsidP="00120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6"/>
              </w:tabs>
              <w:spacing w:line="26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0042">
              <w:rPr>
                <w:rFonts w:ascii="Angsana New" w:hAnsi="Angsana New"/>
                <w:sz w:val="30"/>
                <w:szCs w:val="30"/>
              </w:rPr>
              <w:t>256</w:t>
            </w:r>
            <w:r w:rsidR="00B75BA5" w:rsidRPr="00C90042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84" w:type="dxa"/>
          </w:tcPr>
          <w:p w14:paraId="34A973FA" w14:textId="77777777" w:rsidR="00465846" w:rsidRPr="00C90042" w:rsidRDefault="00465846" w:rsidP="00222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6"/>
              </w:tabs>
              <w:spacing w:line="260" w:lineRule="atLeast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</w:tcPr>
          <w:p w14:paraId="63D311F7" w14:textId="77777777" w:rsidR="00465846" w:rsidRPr="00C90042" w:rsidRDefault="00465846" w:rsidP="00120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6"/>
              </w:tabs>
              <w:spacing w:line="26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0042">
              <w:rPr>
                <w:rFonts w:ascii="Angsana New" w:hAnsi="Angsana New"/>
                <w:sz w:val="30"/>
                <w:szCs w:val="30"/>
              </w:rPr>
              <w:t>256</w:t>
            </w:r>
            <w:r w:rsidR="00B75BA5" w:rsidRPr="00C90042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83" w:type="dxa"/>
          </w:tcPr>
          <w:p w14:paraId="336509E5" w14:textId="77777777" w:rsidR="00465846" w:rsidRPr="00C90042" w:rsidRDefault="00465846" w:rsidP="00222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</w:tcPr>
          <w:p w14:paraId="463975E0" w14:textId="77777777" w:rsidR="00465846" w:rsidRPr="00C90042" w:rsidRDefault="00465846" w:rsidP="00120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6"/>
              </w:tabs>
              <w:spacing w:line="26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0042">
              <w:rPr>
                <w:rFonts w:ascii="Angsana New" w:hAnsi="Angsana New"/>
                <w:sz w:val="30"/>
                <w:szCs w:val="30"/>
              </w:rPr>
              <w:t>256</w:t>
            </w:r>
            <w:r w:rsidR="00B75BA5" w:rsidRPr="00C90042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83" w:type="dxa"/>
          </w:tcPr>
          <w:p w14:paraId="256BEA7E" w14:textId="77777777" w:rsidR="00465846" w:rsidRPr="00C90042" w:rsidRDefault="00465846" w:rsidP="00222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6"/>
              </w:tabs>
              <w:spacing w:line="260" w:lineRule="atLeast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</w:tcPr>
          <w:p w14:paraId="380FAEA1" w14:textId="77777777" w:rsidR="00465846" w:rsidRPr="00C90042" w:rsidRDefault="00465846" w:rsidP="00222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6"/>
              </w:tabs>
              <w:spacing w:line="26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0042">
              <w:rPr>
                <w:rFonts w:ascii="Angsana New" w:hAnsi="Angsana New"/>
                <w:sz w:val="30"/>
                <w:szCs w:val="30"/>
              </w:rPr>
              <w:t>256</w:t>
            </w:r>
            <w:r w:rsidR="00B75BA5" w:rsidRPr="00C90042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B3030D" w:rsidRPr="00C90042" w14:paraId="6443D746" w14:textId="77777777" w:rsidTr="00615F84">
        <w:trPr>
          <w:gridAfter w:val="1"/>
          <w:wAfter w:w="8" w:type="dxa"/>
        </w:trPr>
        <w:tc>
          <w:tcPr>
            <w:tcW w:w="4572" w:type="dxa"/>
            <w:vAlign w:val="bottom"/>
          </w:tcPr>
          <w:p w14:paraId="5B4D9C02" w14:textId="77777777" w:rsidR="00B3030D" w:rsidRPr="00C90042" w:rsidRDefault="00B3030D" w:rsidP="00B3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C90042">
              <w:rPr>
                <w:rFonts w:ascii="Angsana New" w:hAnsi="Angsana New"/>
                <w:spacing w:val="-4"/>
                <w:sz w:val="30"/>
                <w:szCs w:val="30"/>
                <w:cs/>
              </w:rPr>
              <w:t>กำไร (ขาดทุน) สำหรับงวด</w:t>
            </w:r>
            <w:r w:rsidRPr="00C90042">
              <w:rPr>
                <w:rFonts w:ascii="Angsana New" w:hAnsi="Angsana New"/>
                <w:spacing w:val="-4"/>
                <w:sz w:val="30"/>
                <w:szCs w:val="30"/>
              </w:rPr>
              <w:t xml:space="preserve"> </w:t>
            </w:r>
            <w:r w:rsidRPr="00C90042">
              <w:rPr>
                <w:rFonts w:ascii="Angsana New" w:hAnsi="Angsana New"/>
                <w:spacing w:val="-4"/>
                <w:sz w:val="30"/>
                <w:szCs w:val="30"/>
                <w:cs/>
              </w:rPr>
              <w:t>(พันบาท)</w:t>
            </w:r>
          </w:p>
        </w:tc>
        <w:tc>
          <w:tcPr>
            <w:tcW w:w="10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66EF1D" w14:textId="23EE3801" w:rsidR="00B3030D" w:rsidRPr="00C90042" w:rsidRDefault="002E2523" w:rsidP="00B3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92"/>
              </w:tabs>
              <w:spacing w:line="260" w:lineRule="atLeast"/>
              <w:ind w:left="-108" w:right="3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6,782</w:t>
            </w:r>
          </w:p>
        </w:tc>
        <w:tc>
          <w:tcPr>
            <w:tcW w:w="284" w:type="dxa"/>
          </w:tcPr>
          <w:p w14:paraId="46F00513" w14:textId="77777777" w:rsidR="00B3030D" w:rsidRPr="00C90042" w:rsidRDefault="00B3030D" w:rsidP="00B3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FF8611" w14:textId="04826FCF" w:rsidR="00B3030D" w:rsidRPr="00C90042" w:rsidRDefault="00B3030D" w:rsidP="00615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92"/>
                <w:tab w:val="left" w:pos="612"/>
                <w:tab w:val="left" w:pos="780"/>
              </w:tabs>
              <w:spacing w:line="260" w:lineRule="atLeast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90042">
              <w:rPr>
                <w:rFonts w:ascii="Angsana New" w:hAnsi="Angsana New"/>
                <w:sz w:val="30"/>
                <w:szCs w:val="30"/>
              </w:rPr>
              <w:t>(</w:t>
            </w:r>
            <w:r w:rsidR="00B466DF" w:rsidRPr="00B466DF">
              <w:rPr>
                <w:rFonts w:ascii="Angsana New" w:hAnsi="Angsana New"/>
                <w:sz w:val="30"/>
                <w:szCs w:val="30"/>
              </w:rPr>
              <w:t>7</w:t>
            </w:r>
            <w:r w:rsidRPr="00C90042">
              <w:rPr>
                <w:rFonts w:ascii="Angsana New" w:hAnsi="Angsana New"/>
                <w:sz w:val="30"/>
                <w:szCs w:val="30"/>
              </w:rPr>
              <w:t>,</w:t>
            </w:r>
            <w:r w:rsidR="00B466DF" w:rsidRPr="00B466DF">
              <w:rPr>
                <w:rFonts w:ascii="Angsana New" w:hAnsi="Angsana New"/>
                <w:sz w:val="30"/>
                <w:szCs w:val="30"/>
              </w:rPr>
              <w:t>127</w:t>
            </w:r>
            <w:r w:rsidRPr="00C90042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3" w:type="dxa"/>
          </w:tcPr>
          <w:p w14:paraId="65C6FDAF" w14:textId="77777777" w:rsidR="00B3030D" w:rsidRPr="00C90042" w:rsidRDefault="00B3030D" w:rsidP="00B3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FF15AB" w14:textId="446A5876" w:rsidR="00B3030D" w:rsidRPr="00C90042" w:rsidRDefault="002E2523" w:rsidP="00A75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92"/>
              </w:tabs>
              <w:spacing w:line="260" w:lineRule="atLeast"/>
              <w:ind w:left="-108" w:right="5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120004">
              <w:rPr>
                <w:rFonts w:ascii="Angsana New" w:hAnsi="Angsana New" w:hint="cs"/>
                <w:sz w:val="30"/>
                <w:szCs w:val="30"/>
                <w:cs/>
              </w:rPr>
              <w:t>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120004">
              <w:rPr>
                <w:rFonts w:ascii="Angsana New" w:hAnsi="Angsana New" w:hint="cs"/>
                <w:sz w:val="30"/>
                <w:szCs w:val="30"/>
                <w:cs/>
              </w:rPr>
              <w:t>319</w:t>
            </w:r>
          </w:p>
        </w:tc>
        <w:tc>
          <w:tcPr>
            <w:tcW w:w="283" w:type="dxa"/>
          </w:tcPr>
          <w:p w14:paraId="5DEF000F" w14:textId="77777777" w:rsidR="00B3030D" w:rsidRPr="00C90042" w:rsidRDefault="00B3030D" w:rsidP="00B3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E22F78" w14:textId="54655DEC" w:rsidR="00B3030D" w:rsidRPr="00C90042" w:rsidRDefault="00B3030D" w:rsidP="00120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92"/>
                <w:tab w:val="left" w:pos="612"/>
                <w:tab w:val="left" w:pos="780"/>
              </w:tabs>
              <w:spacing w:line="260" w:lineRule="atLeast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90042">
              <w:rPr>
                <w:rFonts w:ascii="Angsana New" w:hAnsi="Angsana New"/>
                <w:sz w:val="30"/>
                <w:szCs w:val="30"/>
              </w:rPr>
              <w:t>(</w:t>
            </w:r>
            <w:r w:rsidR="00B466DF" w:rsidRPr="00B466DF">
              <w:rPr>
                <w:rFonts w:ascii="Angsana New" w:hAnsi="Angsana New"/>
                <w:sz w:val="30"/>
                <w:szCs w:val="30"/>
              </w:rPr>
              <w:t>747</w:t>
            </w:r>
            <w:r w:rsidRPr="00C90042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B3030D" w:rsidRPr="00C90042" w14:paraId="68AFD201" w14:textId="77777777" w:rsidTr="00615F84">
        <w:trPr>
          <w:gridAfter w:val="1"/>
          <w:wAfter w:w="8" w:type="dxa"/>
        </w:trPr>
        <w:tc>
          <w:tcPr>
            <w:tcW w:w="4572" w:type="dxa"/>
            <w:vAlign w:val="bottom"/>
          </w:tcPr>
          <w:p w14:paraId="19A6799D" w14:textId="77777777" w:rsidR="00B3030D" w:rsidRPr="00C90042" w:rsidRDefault="00B3030D" w:rsidP="00B3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C90042">
              <w:rPr>
                <w:rFonts w:ascii="Angsana New" w:hAnsi="Angsana New"/>
                <w:spacing w:val="-4"/>
                <w:sz w:val="30"/>
                <w:szCs w:val="30"/>
                <w:cs/>
              </w:rPr>
              <w:t>จำนวนหุ้นสามัญถัวเฉลี่ยถ่วงน้ำหนักขั้นพื้นฐาน (พันหุ้น)</w:t>
            </w:r>
          </w:p>
        </w:tc>
        <w:tc>
          <w:tcPr>
            <w:tcW w:w="109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2944611" w14:textId="68A3A991" w:rsidR="00B3030D" w:rsidRPr="00C90042" w:rsidRDefault="002E2523" w:rsidP="00B3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92"/>
              </w:tabs>
              <w:spacing w:line="260" w:lineRule="atLeast"/>
              <w:ind w:left="-108" w:right="3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308,000</w:t>
            </w:r>
          </w:p>
        </w:tc>
        <w:tc>
          <w:tcPr>
            <w:tcW w:w="284" w:type="dxa"/>
          </w:tcPr>
          <w:p w14:paraId="2D50BF56" w14:textId="77777777" w:rsidR="00B3030D" w:rsidRPr="00C90042" w:rsidRDefault="00B3030D" w:rsidP="00B3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DC912D3" w14:textId="552701F8" w:rsidR="00B3030D" w:rsidRPr="00615F84" w:rsidRDefault="00B3030D" w:rsidP="00615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12"/>
              </w:tabs>
              <w:spacing w:line="26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15F84">
              <w:rPr>
                <w:rFonts w:asciiTheme="majorBidi" w:hAnsiTheme="majorBidi" w:cstheme="majorBidi"/>
                <w:sz w:val="30"/>
                <w:szCs w:val="30"/>
              </w:rPr>
              <w:t>308,000</w:t>
            </w:r>
            <w:r w:rsidR="0012000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83" w:type="dxa"/>
          </w:tcPr>
          <w:p w14:paraId="75E3CE30" w14:textId="77777777" w:rsidR="00B3030D" w:rsidRPr="00C90042" w:rsidRDefault="00B3030D" w:rsidP="00B3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93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F6A07B7" w14:textId="0FBEEB71" w:rsidR="002E2523" w:rsidRPr="00C90042" w:rsidRDefault="002E2523" w:rsidP="00120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92"/>
              </w:tabs>
              <w:spacing w:line="260" w:lineRule="atLeast"/>
              <w:ind w:left="-108" w:right="5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308,000</w:t>
            </w:r>
          </w:p>
        </w:tc>
        <w:tc>
          <w:tcPr>
            <w:tcW w:w="283" w:type="dxa"/>
          </w:tcPr>
          <w:p w14:paraId="61B6D01E" w14:textId="77777777" w:rsidR="00B3030D" w:rsidRPr="00C90042" w:rsidRDefault="00B3030D" w:rsidP="00B3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93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D5B0A88" w14:textId="64E9CEE4" w:rsidR="00B3030D" w:rsidRPr="00615F84" w:rsidRDefault="00B3030D" w:rsidP="00120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03"/>
              </w:tabs>
              <w:spacing w:line="26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15F84">
              <w:rPr>
                <w:rFonts w:asciiTheme="majorBidi" w:hAnsiTheme="majorBidi" w:cstheme="majorBidi"/>
                <w:sz w:val="30"/>
                <w:szCs w:val="30"/>
              </w:rPr>
              <w:t>308,000</w:t>
            </w:r>
          </w:p>
        </w:tc>
      </w:tr>
      <w:tr w:rsidR="00B3030D" w:rsidRPr="00C90042" w14:paraId="2C85F534" w14:textId="77777777" w:rsidTr="00615F84">
        <w:trPr>
          <w:gridAfter w:val="1"/>
          <w:wAfter w:w="8" w:type="dxa"/>
        </w:trPr>
        <w:tc>
          <w:tcPr>
            <w:tcW w:w="4572" w:type="dxa"/>
            <w:vAlign w:val="bottom"/>
          </w:tcPr>
          <w:p w14:paraId="3C185EF5" w14:textId="77777777" w:rsidR="00B3030D" w:rsidRPr="00C90042" w:rsidRDefault="00B3030D" w:rsidP="00B3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C90042">
              <w:rPr>
                <w:rFonts w:ascii="Angsana New" w:hAnsi="Angsana New"/>
                <w:spacing w:val="-4"/>
                <w:sz w:val="30"/>
                <w:szCs w:val="30"/>
                <w:cs/>
              </w:rPr>
              <w:t>กำไร (ขาดทุน) ต่อหุ้นขั้นพื้นฐาน (บาท)</w:t>
            </w:r>
          </w:p>
        </w:tc>
        <w:tc>
          <w:tcPr>
            <w:tcW w:w="1094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0DFFBABE" w14:textId="535BA0D6" w:rsidR="00B3030D" w:rsidRPr="00C90042" w:rsidRDefault="002E2523" w:rsidP="00B3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92"/>
              </w:tabs>
              <w:spacing w:line="260" w:lineRule="atLeast"/>
              <w:ind w:left="-108" w:right="3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0.0220</w:t>
            </w:r>
          </w:p>
        </w:tc>
        <w:tc>
          <w:tcPr>
            <w:tcW w:w="284" w:type="dxa"/>
          </w:tcPr>
          <w:p w14:paraId="26ABC76B" w14:textId="77777777" w:rsidR="00B3030D" w:rsidRPr="00C90042" w:rsidRDefault="00B3030D" w:rsidP="00B3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70E16C9" w14:textId="223F0A57" w:rsidR="00B3030D" w:rsidRPr="00C90042" w:rsidRDefault="00B3030D" w:rsidP="00B3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92"/>
              </w:tabs>
              <w:spacing w:line="260" w:lineRule="atLeast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90042">
              <w:rPr>
                <w:rFonts w:ascii="Angsana New" w:hAnsi="Angsana New"/>
                <w:sz w:val="30"/>
                <w:szCs w:val="30"/>
              </w:rPr>
              <w:t>(0.0</w:t>
            </w:r>
            <w:r w:rsidR="00B466DF" w:rsidRPr="00B466DF">
              <w:rPr>
                <w:rFonts w:ascii="Angsana New" w:hAnsi="Angsana New"/>
                <w:sz w:val="30"/>
                <w:szCs w:val="30"/>
              </w:rPr>
              <w:t>231</w:t>
            </w:r>
            <w:r w:rsidRPr="00C90042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3" w:type="dxa"/>
          </w:tcPr>
          <w:p w14:paraId="628CD85C" w14:textId="77777777" w:rsidR="00B3030D" w:rsidRPr="00C90042" w:rsidRDefault="00B3030D" w:rsidP="00B3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93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0553C3B" w14:textId="41140D42" w:rsidR="00B3030D" w:rsidRPr="00C90042" w:rsidRDefault="002E2523" w:rsidP="00A75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92"/>
              </w:tabs>
              <w:spacing w:line="260" w:lineRule="atLeast"/>
              <w:ind w:left="-108" w:right="5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0.</w:t>
            </w:r>
            <w:r w:rsidR="00120004">
              <w:rPr>
                <w:rFonts w:ascii="Angsana New" w:hAnsi="Angsana New" w:hint="cs"/>
                <w:sz w:val="30"/>
                <w:szCs w:val="30"/>
                <w:cs/>
              </w:rPr>
              <w:t>0335</w:t>
            </w:r>
          </w:p>
        </w:tc>
        <w:tc>
          <w:tcPr>
            <w:tcW w:w="283" w:type="dxa"/>
          </w:tcPr>
          <w:p w14:paraId="70F4721B" w14:textId="77777777" w:rsidR="00B3030D" w:rsidRPr="00C90042" w:rsidRDefault="00B3030D" w:rsidP="00B3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92"/>
              </w:tabs>
              <w:spacing w:line="260" w:lineRule="atLeast"/>
              <w:ind w:left="-108" w:right="3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3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CCA6B5E" w14:textId="12EBA1DF" w:rsidR="00B3030D" w:rsidRPr="00C90042" w:rsidRDefault="00B3030D" w:rsidP="00615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92"/>
                <w:tab w:val="left" w:pos="612"/>
                <w:tab w:val="left" w:pos="780"/>
              </w:tabs>
              <w:spacing w:line="260" w:lineRule="atLeast"/>
              <w:ind w:left="-10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90042">
              <w:rPr>
                <w:rFonts w:ascii="Angsana New" w:hAnsi="Angsana New"/>
                <w:sz w:val="30"/>
                <w:szCs w:val="30"/>
              </w:rPr>
              <w:t>(0.0</w:t>
            </w:r>
            <w:r w:rsidR="00B466DF" w:rsidRPr="00B466DF">
              <w:rPr>
                <w:rFonts w:ascii="Angsana New" w:hAnsi="Angsana New"/>
                <w:sz w:val="30"/>
                <w:szCs w:val="30"/>
              </w:rPr>
              <w:t>024</w:t>
            </w:r>
            <w:r w:rsidRPr="00C90042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</w:tbl>
    <w:p w14:paraId="2A1C8FB4" w14:textId="77777777" w:rsidR="00465846" w:rsidRDefault="00465846" w:rsidP="004658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sz w:val="30"/>
          <w:szCs w:val="30"/>
          <w:highlight w:val="yellow"/>
        </w:rPr>
      </w:pPr>
    </w:p>
    <w:tbl>
      <w:tblPr>
        <w:tblW w:w="9808" w:type="dxa"/>
        <w:tblLayout w:type="fixed"/>
        <w:tblLook w:val="04A0" w:firstRow="1" w:lastRow="0" w:firstColumn="1" w:lastColumn="0" w:noHBand="0" w:noVBand="1"/>
      </w:tblPr>
      <w:tblGrid>
        <w:gridCol w:w="4572"/>
        <w:gridCol w:w="1094"/>
        <w:gridCol w:w="284"/>
        <w:gridCol w:w="1098"/>
        <w:gridCol w:w="283"/>
        <w:gridCol w:w="1093"/>
        <w:gridCol w:w="283"/>
        <w:gridCol w:w="1093"/>
        <w:gridCol w:w="8"/>
      </w:tblGrid>
      <w:tr w:rsidR="00B3030D" w:rsidRPr="00C90042" w14:paraId="1BEB8693" w14:textId="77777777" w:rsidTr="00615F84">
        <w:tc>
          <w:tcPr>
            <w:tcW w:w="4572" w:type="dxa"/>
            <w:vAlign w:val="bottom"/>
          </w:tcPr>
          <w:p w14:paraId="4E6663EA" w14:textId="77777777" w:rsidR="00B3030D" w:rsidRPr="00C90042" w:rsidRDefault="00B3030D" w:rsidP="00184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5236" w:type="dxa"/>
            <w:gridSpan w:val="8"/>
            <w:tcBorders>
              <w:bottom w:val="single" w:sz="4" w:space="0" w:color="auto"/>
            </w:tcBorders>
            <w:vAlign w:val="bottom"/>
          </w:tcPr>
          <w:p w14:paraId="4913E957" w14:textId="549E3094" w:rsidR="00B3030D" w:rsidRPr="00C90042" w:rsidRDefault="00B3030D" w:rsidP="00184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งวดหกเดือน</w:t>
            </w:r>
          </w:p>
        </w:tc>
      </w:tr>
      <w:tr w:rsidR="00B3030D" w:rsidRPr="00C90042" w14:paraId="4C1C75E2" w14:textId="77777777" w:rsidTr="00615F84">
        <w:tc>
          <w:tcPr>
            <w:tcW w:w="4572" w:type="dxa"/>
            <w:vAlign w:val="bottom"/>
          </w:tcPr>
          <w:p w14:paraId="35967252" w14:textId="77777777" w:rsidR="00B3030D" w:rsidRPr="00C90042" w:rsidRDefault="00B3030D" w:rsidP="00184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2476" w:type="dxa"/>
            <w:gridSpan w:val="3"/>
            <w:tcBorders>
              <w:bottom w:val="single" w:sz="4" w:space="0" w:color="auto"/>
            </w:tcBorders>
            <w:vAlign w:val="bottom"/>
          </w:tcPr>
          <w:p w14:paraId="67AC811D" w14:textId="77777777" w:rsidR="00B3030D" w:rsidRPr="00C90042" w:rsidRDefault="00B3030D" w:rsidP="00184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9004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5FE220C2" w14:textId="77777777" w:rsidR="00B3030D" w:rsidRPr="00C90042" w:rsidRDefault="00B3030D" w:rsidP="00184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477" w:type="dxa"/>
            <w:gridSpan w:val="4"/>
            <w:tcBorders>
              <w:bottom w:val="single" w:sz="4" w:space="0" w:color="auto"/>
            </w:tcBorders>
            <w:vAlign w:val="bottom"/>
          </w:tcPr>
          <w:p w14:paraId="010F898C" w14:textId="77777777" w:rsidR="00B3030D" w:rsidRPr="00C90042" w:rsidRDefault="00B3030D" w:rsidP="00184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9004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3030D" w:rsidRPr="00C90042" w14:paraId="3FA579F9" w14:textId="77777777" w:rsidTr="00615F84">
        <w:trPr>
          <w:gridAfter w:val="1"/>
          <w:wAfter w:w="8" w:type="dxa"/>
        </w:trPr>
        <w:tc>
          <w:tcPr>
            <w:tcW w:w="4572" w:type="dxa"/>
            <w:vAlign w:val="bottom"/>
          </w:tcPr>
          <w:p w14:paraId="7AE33784" w14:textId="77777777" w:rsidR="00B3030D" w:rsidRPr="00C90042" w:rsidRDefault="00B3030D" w:rsidP="00184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</w:tcPr>
          <w:p w14:paraId="79D5B524" w14:textId="77777777" w:rsidR="00B3030D" w:rsidRPr="00C90042" w:rsidRDefault="00B3030D" w:rsidP="00184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6"/>
              </w:tabs>
              <w:spacing w:line="26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0042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84" w:type="dxa"/>
          </w:tcPr>
          <w:p w14:paraId="16931F64" w14:textId="77777777" w:rsidR="00B3030D" w:rsidRPr="00C90042" w:rsidRDefault="00B3030D" w:rsidP="00184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6"/>
              </w:tabs>
              <w:spacing w:line="260" w:lineRule="atLeast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</w:tcPr>
          <w:p w14:paraId="2527F5CE" w14:textId="77777777" w:rsidR="00B3030D" w:rsidRPr="00C90042" w:rsidRDefault="00B3030D" w:rsidP="00184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6"/>
              </w:tabs>
              <w:spacing w:line="26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0042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83" w:type="dxa"/>
          </w:tcPr>
          <w:p w14:paraId="090D9557" w14:textId="77777777" w:rsidR="00B3030D" w:rsidRPr="00C90042" w:rsidRDefault="00B3030D" w:rsidP="00184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</w:tcPr>
          <w:p w14:paraId="6926D23E" w14:textId="77777777" w:rsidR="00B3030D" w:rsidRPr="00C90042" w:rsidRDefault="00B3030D" w:rsidP="00184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6"/>
              </w:tabs>
              <w:spacing w:line="26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0042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83" w:type="dxa"/>
          </w:tcPr>
          <w:p w14:paraId="115C71BD" w14:textId="77777777" w:rsidR="00B3030D" w:rsidRPr="00C90042" w:rsidRDefault="00B3030D" w:rsidP="00184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6"/>
              </w:tabs>
              <w:spacing w:line="260" w:lineRule="atLeast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</w:tcPr>
          <w:p w14:paraId="228411A4" w14:textId="77777777" w:rsidR="00B3030D" w:rsidRPr="00C90042" w:rsidRDefault="00B3030D" w:rsidP="00184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6"/>
              </w:tabs>
              <w:spacing w:line="26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0042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B3030D" w:rsidRPr="00C90042" w14:paraId="34BE6912" w14:textId="77777777" w:rsidTr="00615F84">
        <w:trPr>
          <w:gridAfter w:val="1"/>
          <w:wAfter w:w="8" w:type="dxa"/>
        </w:trPr>
        <w:tc>
          <w:tcPr>
            <w:tcW w:w="4572" w:type="dxa"/>
            <w:vAlign w:val="bottom"/>
          </w:tcPr>
          <w:p w14:paraId="4A45248A" w14:textId="77777777" w:rsidR="00B3030D" w:rsidRPr="00C90042" w:rsidRDefault="00B3030D" w:rsidP="00B3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C90042">
              <w:rPr>
                <w:rFonts w:ascii="Angsana New" w:hAnsi="Angsana New"/>
                <w:spacing w:val="-4"/>
                <w:sz w:val="30"/>
                <w:szCs w:val="30"/>
                <w:cs/>
              </w:rPr>
              <w:t>กำไร (ขาดทุน) สำหรับงวด</w:t>
            </w:r>
            <w:r w:rsidRPr="00C90042">
              <w:rPr>
                <w:rFonts w:ascii="Angsana New" w:hAnsi="Angsana New"/>
                <w:spacing w:val="-4"/>
                <w:sz w:val="30"/>
                <w:szCs w:val="30"/>
              </w:rPr>
              <w:t xml:space="preserve"> </w:t>
            </w:r>
            <w:r w:rsidRPr="00C90042">
              <w:rPr>
                <w:rFonts w:ascii="Angsana New" w:hAnsi="Angsana New"/>
                <w:spacing w:val="-4"/>
                <w:sz w:val="30"/>
                <w:szCs w:val="30"/>
                <w:cs/>
              </w:rPr>
              <w:t>(พันบาท)</w:t>
            </w:r>
          </w:p>
        </w:tc>
        <w:tc>
          <w:tcPr>
            <w:tcW w:w="10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97AF3A" w14:textId="031468A2" w:rsidR="00B3030D" w:rsidRPr="00C90042" w:rsidRDefault="004C6F29" w:rsidP="00B3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92"/>
              </w:tabs>
              <w:spacing w:line="260" w:lineRule="atLeast"/>
              <w:ind w:left="-108" w:right="3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13,241</w:t>
            </w:r>
          </w:p>
        </w:tc>
        <w:tc>
          <w:tcPr>
            <w:tcW w:w="284" w:type="dxa"/>
          </w:tcPr>
          <w:p w14:paraId="2B2A2FE5" w14:textId="77777777" w:rsidR="00B3030D" w:rsidRPr="00C90042" w:rsidRDefault="00B3030D" w:rsidP="00B3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7C2648" w14:textId="39D1A469" w:rsidR="00B3030D" w:rsidRPr="00C90042" w:rsidRDefault="00B3030D" w:rsidP="00615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92"/>
                <w:tab w:val="left" w:pos="612"/>
                <w:tab w:val="left" w:pos="780"/>
              </w:tabs>
              <w:spacing w:line="260" w:lineRule="atLeast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90042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12,873</w:t>
            </w:r>
            <w:r w:rsidRPr="00C90042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3" w:type="dxa"/>
          </w:tcPr>
          <w:p w14:paraId="11D55394" w14:textId="77777777" w:rsidR="00B3030D" w:rsidRPr="00C90042" w:rsidRDefault="00B3030D" w:rsidP="00B3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F409D1" w14:textId="74946E73" w:rsidR="00B3030D" w:rsidRPr="00C90042" w:rsidRDefault="00120004" w:rsidP="00120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92"/>
              </w:tabs>
              <w:spacing w:line="260" w:lineRule="atLeast"/>
              <w:ind w:left="-108" w:right="5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21</w:t>
            </w:r>
            <w:r w:rsidR="004C6F29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906</w:t>
            </w:r>
          </w:p>
        </w:tc>
        <w:tc>
          <w:tcPr>
            <w:tcW w:w="283" w:type="dxa"/>
          </w:tcPr>
          <w:p w14:paraId="1029617C" w14:textId="77777777" w:rsidR="00B3030D" w:rsidRPr="00C90042" w:rsidRDefault="00B3030D" w:rsidP="00B3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8D7B43" w14:textId="19579EE6" w:rsidR="00B3030D" w:rsidRPr="00C90042" w:rsidRDefault="00B3030D" w:rsidP="00B3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92"/>
              </w:tabs>
              <w:spacing w:line="260" w:lineRule="atLeast"/>
              <w:ind w:left="-108" w:right="3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220</w:t>
            </w:r>
          </w:p>
        </w:tc>
      </w:tr>
      <w:tr w:rsidR="00B3030D" w:rsidRPr="00C90042" w14:paraId="58237653" w14:textId="77777777" w:rsidTr="00615F84">
        <w:trPr>
          <w:gridAfter w:val="1"/>
          <w:wAfter w:w="8" w:type="dxa"/>
        </w:trPr>
        <w:tc>
          <w:tcPr>
            <w:tcW w:w="4572" w:type="dxa"/>
            <w:vAlign w:val="bottom"/>
          </w:tcPr>
          <w:p w14:paraId="07D1A611" w14:textId="77777777" w:rsidR="00B3030D" w:rsidRPr="00C90042" w:rsidRDefault="00B3030D" w:rsidP="00184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C90042">
              <w:rPr>
                <w:rFonts w:ascii="Angsana New" w:hAnsi="Angsana New"/>
                <w:spacing w:val="-4"/>
                <w:sz w:val="30"/>
                <w:szCs w:val="30"/>
                <w:cs/>
              </w:rPr>
              <w:t>จำนวนหุ้นสามัญถัวเฉลี่ยถ่วงน้ำหนักขั้นพื้นฐาน (พันหุ้น)</w:t>
            </w:r>
          </w:p>
        </w:tc>
        <w:tc>
          <w:tcPr>
            <w:tcW w:w="109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0DC9B71" w14:textId="32AB333F" w:rsidR="00B3030D" w:rsidRPr="00C90042" w:rsidRDefault="004C6F29" w:rsidP="00184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92"/>
              </w:tabs>
              <w:spacing w:line="260" w:lineRule="atLeast"/>
              <w:ind w:left="-108" w:right="3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308,000</w:t>
            </w:r>
          </w:p>
        </w:tc>
        <w:tc>
          <w:tcPr>
            <w:tcW w:w="284" w:type="dxa"/>
          </w:tcPr>
          <w:p w14:paraId="7A43F98A" w14:textId="77777777" w:rsidR="00B3030D" w:rsidRPr="00C90042" w:rsidRDefault="00B3030D" w:rsidP="00184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CC92BE1" w14:textId="77777777" w:rsidR="00B3030D" w:rsidRPr="00615F84" w:rsidRDefault="00B3030D" w:rsidP="00615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12"/>
              </w:tabs>
              <w:spacing w:line="26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15F84">
              <w:rPr>
                <w:rFonts w:asciiTheme="majorBidi" w:hAnsiTheme="majorBidi" w:cstheme="majorBidi"/>
                <w:sz w:val="30"/>
                <w:szCs w:val="30"/>
              </w:rPr>
              <w:t>308,000</w:t>
            </w:r>
          </w:p>
        </w:tc>
        <w:tc>
          <w:tcPr>
            <w:tcW w:w="283" w:type="dxa"/>
          </w:tcPr>
          <w:p w14:paraId="6CA51D3E" w14:textId="77777777" w:rsidR="00B3030D" w:rsidRPr="00C90042" w:rsidRDefault="00B3030D" w:rsidP="00184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93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55FD0CE" w14:textId="0D80547B" w:rsidR="00B3030D" w:rsidRPr="00C90042" w:rsidRDefault="004C6F29" w:rsidP="00120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92"/>
              </w:tabs>
              <w:spacing w:line="260" w:lineRule="atLeast"/>
              <w:ind w:left="-108" w:right="5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308,000</w:t>
            </w:r>
          </w:p>
        </w:tc>
        <w:tc>
          <w:tcPr>
            <w:tcW w:w="283" w:type="dxa"/>
          </w:tcPr>
          <w:p w14:paraId="17DA3D4A" w14:textId="77777777" w:rsidR="00B3030D" w:rsidRPr="00C90042" w:rsidRDefault="00B3030D" w:rsidP="00184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93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A6DFA2E" w14:textId="77777777" w:rsidR="00B3030D" w:rsidRPr="00C90042" w:rsidRDefault="00B3030D" w:rsidP="00184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92"/>
              </w:tabs>
              <w:spacing w:line="260" w:lineRule="atLeast"/>
              <w:ind w:left="-108" w:right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90042">
              <w:rPr>
                <w:rFonts w:ascii="Angsana New" w:hAnsi="Angsana New"/>
                <w:sz w:val="30"/>
                <w:szCs w:val="30"/>
              </w:rPr>
              <w:t>308,000</w:t>
            </w:r>
          </w:p>
        </w:tc>
      </w:tr>
      <w:tr w:rsidR="00B3030D" w:rsidRPr="00C90042" w14:paraId="539D1321" w14:textId="77777777" w:rsidTr="00615F84">
        <w:trPr>
          <w:gridAfter w:val="1"/>
          <w:wAfter w:w="8" w:type="dxa"/>
        </w:trPr>
        <w:tc>
          <w:tcPr>
            <w:tcW w:w="4572" w:type="dxa"/>
            <w:vAlign w:val="bottom"/>
          </w:tcPr>
          <w:p w14:paraId="637F3028" w14:textId="77777777" w:rsidR="00B3030D" w:rsidRPr="00C90042" w:rsidRDefault="00B3030D" w:rsidP="00B3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C90042">
              <w:rPr>
                <w:rFonts w:ascii="Angsana New" w:hAnsi="Angsana New"/>
                <w:spacing w:val="-4"/>
                <w:sz w:val="30"/>
                <w:szCs w:val="30"/>
                <w:cs/>
              </w:rPr>
              <w:t>กำไร (ขาดทุน) ต่อหุ้นขั้นพื้นฐาน (บาท)</w:t>
            </w:r>
          </w:p>
        </w:tc>
        <w:tc>
          <w:tcPr>
            <w:tcW w:w="1094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21675EDA" w14:textId="632F56E4" w:rsidR="00B3030D" w:rsidRPr="00C90042" w:rsidRDefault="004C6F29" w:rsidP="00B3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92"/>
              </w:tabs>
              <w:spacing w:line="260" w:lineRule="atLeast"/>
              <w:ind w:left="-108" w:right="3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0.0430</w:t>
            </w:r>
          </w:p>
        </w:tc>
        <w:tc>
          <w:tcPr>
            <w:tcW w:w="284" w:type="dxa"/>
          </w:tcPr>
          <w:p w14:paraId="15AE8F64" w14:textId="77777777" w:rsidR="00B3030D" w:rsidRPr="00C90042" w:rsidRDefault="00B3030D" w:rsidP="00B3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4BF99A9" w14:textId="5A1B08CB" w:rsidR="00B3030D" w:rsidRPr="00C90042" w:rsidRDefault="00B3030D" w:rsidP="00615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92"/>
                <w:tab w:val="left" w:pos="612"/>
                <w:tab w:val="left" w:pos="780"/>
              </w:tabs>
              <w:spacing w:line="260" w:lineRule="atLeast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90042">
              <w:rPr>
                <w:rFonts w:ascii="Angsana New" w:hAnsi="Angsana New"/>
                <w:sz w:val="30"/>
                <w:szCs w:val="30"/>
              </w:rPr>
              <w:t>(0.0</w:t>
            </w:r>
            <w:r>
              <w:rPr>
                <w:rFonts w:ascii="Angsana New" w:hAnsi="Angsana New"/>
                <w:sz w:val="30"/>
                <w:szCs w:val="30"/>
              </w:rPr>
              <w:t>418</w:t>
            </w:r>
            <w:r w:rsidRPr="00C90042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3" w:type="dxa"/>
          </w:tcPr>
          <w:p w14:paraId="2576DA4A" w14:textId="77777777" w:rsidR="00B3030D" w:rsidRPr="00C90042" w:rsidRDefault="00B3030D" w:rsidP="00B3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93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BA0FFF4" w14:textId="64208223" w:rsidR="00B3030D" w:rsidRPr="00C90042" w:rsidRDefault="004C6F29" w:rsidP="00120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92"/>
              </w:tabs>
              <w:spacing w:line="260" w:lineRule="atLeast"/>
              <w:ind w:left="-108" w:right="5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0.0</w:t>
            </w:r>
            <w:r w:rsidR="00120004">
              <w:rPr>
                <w:rFonts w:ascii="Angsana New" w:hAnsi="Angsana New" w:hint="cs"/>
                <w:sz w:val="30"/>
                <w:szCs w:val="30"/>
                <w:cs/>
              </w:rPr>
              <w:t>711</w:t>
            </w:r>
          </w:p>
        </w:tc>
        <w:tc>
          <w:tcPr>
            <w:tcW w:w="283" w:type="dxa"/>
          </w:tcPr>
          <w:p w14:paraId="4A8820E3" w14:textId="77777777" w:rsidR="00B3030D" w:rsidRPr="00C90042" w:rsidRDefault="00B3030D" w:rsidP="00B3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92"/>
              </w:tabs>
              <w:spacing w:line="260" w:lineRule="atLeast"/>
              <w:ind w:left="-108" w:right="3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3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36277DC" w14:textId="6CE2B861" w:rsidR="00B3030D" w:rsidRPr="00C90042" w:rsidRDefault="00B3030D" w:rsidP="00B3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92"/>
              </w:tabs>
              <w:spacing w:line="260" w:lineRule="atLeast"/>
              <w:ind w:left="-108" w:right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0.0007</w:t>
            </w:r>
          </w:p>
        </w:tc>
      </w:tr>
    </w:tbl>
    <w:p w14:paraId="29D43E4A" w14:textId="77777777" w:rsidR="00B3030D" w:rsidRDefault="00B3030D" w:rsidP="004658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sz w:val="30"/>
          <w:szCs w:val="30"/>
          <w:highlight w:val="yellow"/>
        </w:rPr>
      </w:pPr>
    </w:p>
    <w:p w14:paraId="289BD8F5" w14:textId="77777777" w:rsidR="00D70FF3" w:rsidRDefault="00D70FF3" w:rsidP="004658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sz w:val="30"/>
          <w:szCs w:val="30"/>
          <w:highlight w:val="yellow"/>
        </w:rPr>
      </w:pPr>
    </w:p>
    <w:p w14:paraId="6C5286F4" w14:textId="77777777" w:rsidR="00D70FF3" w:rsidRDefault="00D70FF3" w:rsidP="004658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sz w:val="30"/>
          <w:szCs w:val="30"/>
          <w:highlight w:val="yellow"/>
        </w:rPr>
      </w:pPr>
    </w:p>
    <w:p w14:paraId="4A8FBE7E" w14:textId="77777777" w:rsidR="00D70FF3" w:rsidRDefault="00D70FF3" w:rsidP="004658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sz w:val="30"/>
          <w:szCs w:val="30"/>
          <w:highlight w:val="yellow"/>
        </w:rPr>
      </w:pPr>
    </w:p>
    <w:p w14:paraId="17D192BC" w14:textId="77777777" w:rsidR="00D70FF3" w:rsidRDefault="00D70FF3" w:rsidP="004658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sz w:val="30"/>
          <w:szCs w:val="30"/>
          <w:highlight w:val="yellow"/>
        </w:rPr>
      </w:pPr>
    </w:p>
    <w:p w14:paraId="676CE054" w14:textId="77777777" w:rsidR="00D70FF3" w:rsidRDefault="00D70FF3" w:rsidP="004658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sz w:val="30"/>
          <w:szCs w:val="30"/>
          <w:highlight w:val="yellow"/>
        </w:rPr>
      </w:pPr>
    </w:p>
    <w:p w14:paraId="72D38233" w14:textId="77777777" w:rsidR="00D70FF3" w:rsidRDefault="00D70FF3" w:rsidP="004658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sz w:val="30"/>
          <w:szCs w:val="30"/>
          <w:highlight w:val="yellow"/>
        </w:rPr>
      </w:pPr>
    </w:p>
    <w:p w14:paraId="4B0F0B84" w14:textId="77777777" w:rsidR="00D70FF3" w:rsidRDefault="00D70FF3" w:rsidP="004658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sz w:val="30"/>
          <w:szCs w:val="30"/>
          <w:highlight w:val="yellow"/>
        </w:rPr>
      </w:pPr>
    </w:p>
    <w:p w14:paraId="0D8F7546" w14:textId="77777777" w:rsidR="00D70FF3" w:rsidRDefault="00D70FF3" w:rsidP="004658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sz w:val="30"/>
          <w:szCs w:val="30"/>
          <w:highlight w:val="yellow"/>
        </w:rPr>
      </w:pPr>
    </w:p>
    <w:p w14:paraId="3F04B457" w14:textId="77777777" w:rsidR="00D70FF3" w:rsidRDefault="00D70FF3" w:rsidP="004658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sz w:val="30"/>
          <w:szCs w:val="30"/>
          <w:highlight w:val="yellow"/>
        </w:rPr>
      </w:pPr>
    </w:p>
    <w:p w14:paraId="09EF5C0C" w14:textId="77777777" w:rsidR="00D70FF3" w:rsidRDefault="00D70FF3" w:rsidP="004658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sz w:val="30"/>
          <w:szCs w:val="30"/>
          <w:highlight w:val="yellow"/>
        </w:rPr>
      </w:pPr>
    </w:p>
    <w:p w14:paraId="37CAB1C0" w14:textId="77777777" w:rsidR="00D70FF3" w:rsidRDefault="00D70FF3" w:rsidP="004658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sz w:val="30"/>
          <w:szCs w:val="30"/>
          <w:highlight w:val="yellow"/>
        </w:rPr>
      </w:pPr>
    </w:p>
    <w:p w14:paraId="6DCB8626" w14:textId="77777777" w:rsidR="002616BE" w:rsidRPr="00C90042" w:rsidRDefault="002616BE" w:rsidP="004658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sz w:val="30"/>
          <w:szCs w:val="30"/>
          <w:highlight w:val="yellow"/>
        </w:rPr>
      </w:pPr>
    </w:p>
    <w:p w14:paraId="24C1AEA1" w14:textId="77777777" w:rsidR="008B296F" w:rsidRPr="00C90042" w:rsidRDefault="008B296F" w:rsidP="008B29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i/>
          <w:iCs/>
          <w:sz w:val="30"/>
          <w:szCs w:val="30"/>
        </w:rPr>
      </w:pPr>
      <w:r w:rsidRPr="00C90042">
        <w:rPr>
          <w:rFonts w:ascii="Angsana New" w:hAnsi="Angsana New"/>
          <w:i/>
          <w:iCs/>
          <w:sz w:val="30"/>
          <w:szCs w:val="30"/>
          <w:cs/>
        </w:rPr>
        <w:lastRenderedPageBreak/>
        <w:t>กำไร (ขาดทุน) ต่อหุ้นปรับลด</w:t>
      </w:r>
    </w:p>
    <w:p w14:paraId="35551FD8" w14:textId="77777777" w:rsidR="008B296F" w:rsidRPr="00C90042" w:rsidRDefault="008B296F" w:rsidP="008B29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tbl>
      <w:tblPr>
        <w:tblW w:w="9806" w:type="dxa"/>
        <w:tblLayout w:type="fixed"/>
        <w:tblLook w:val="04A0" w:firstRow="1" w:lastRow="0" w:firstColumn="1" w:lastColumn="0" w:noHBand="0" w:noVBand="1"/>
      </w:tblPr>
      <w:tblGrid>
        <w:gridCol w:w="4570"/>
        <w:gridCol w:w="1094"/>
        <w:gridCol w:w="284"/>
        <w:gridCol w:w="1098"/>
        <w:gridCol w:w="283"/>
        <w:gridCol w:w="1093"/>
        <w:gridCol w:w="283"/>
        <w:gridCol w:w="1093"/>
        <w:gridCol w:w="8"/>
      </w:tblGrid>
      <w:tr w:rsidR="00B3030D" w:rsidRPr="00C90042" w14:paraId="0D196F6F" w14:textId="77777777" w:rsidTr="00615F84">
        <w:tc>
          <w:tcPr>
            <w:tcW w:w="4570" w:type="dxa"/>
            <w:vAlign w:val="bottom"/>
          </w:tcPr>
          <w:p w14:paraId="53A2BCF5" w14:textId="77777777" w:rsidR="00B3030D" w:rsidRPr="00C90042" w:rsidRDefault="00B3030D" w:rsidP="00222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5236" w:type="dxa"/>
            <w:gridSpan w:val="8"/>
            <w:tcBorders>
              <w:bottom w:val="single" w:sz="4" w:space="0" w:color="auto"/>
            </w:tcBorders>
            <w:vAlign w:val="bottom"/>
          </w:tcPr>
          <w:p w14:paraId="7B6281C5" w14:textId="6902E345" w:rsidR="00B3030D" w:rsidRPr="00C90042" w:rsidRDefault="00B3030D" w:rsidP="00222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งวดสามเดือน</w:t>
            </w:r>
          </w:p>
        </w:tc>
      </w:tr>
      <w:tr w:rsidR="008B296F" w:rsidRPr="00C90042" w14:paraId="41EDE35A" w14:textId="77777777" w:rsidTr="00615F84">
        <w:tc>
          <w:tcPr>
            <w:tcW w:w="4570" w:type="dxa"/>
            <w:vAlign w:val="bottom"/>
          </w:tcPr>
          <w:p w14:paraId="1DB374A4" w14:textId="77777777" w:rsidR="008B296F" w:rsidRPr="00C90042" w:rsidRDefault="008B296F" w:rsidP="00222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2476" w:type="dxa"/>
            <w:gridSpan w:val="3"/>
            <w:tcBorders>
              <w:bottom w:val="single" w:sz="4" w:space="0" w:color="auto"/>
            </w:tcBorders>
            <w:vAlign w:val="bottom"/>
          </w:tcPr>
          <w:p w14:paraId="088E82E3" w14:textId="77777777" w:rsidR="008B296F" w:rsidRPr="00C90042" w:rsidRDefault="008B296F" w:rsidP="00222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9004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5E3FE0A1" w14:textId="77777777" w:rsidR="008B296F" w:rsidRPr="00C90042" w:rsidRDefault="008B296F" w:rsidP="00222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477" w:type="dxa"/>
            <w:gridSpan w:val="4"/>
            <w:tcBorders>
              <w:bottom w:val="single" w:sz="4" w:space="0" w:color="auto"/>
            </w:tcBorders>
            <w:vAlign w:val="bottom"/>
          </w:tcPr>
          <w:p w14:paraId="53997A19" w14:textId="77777777" w:rsidR="008B296F" w:rsidRPr="00C90042" w:rsidRDefault="008B296F" w:rsidP="00222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9004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B296F" w:rsidRPr="00C90042" w14:paraId="10A93A12" w14:textId="77777777" w:rsidTr="00615F84">
        <w:trPr>
          <w:gridAfter w:val="1"/>
          <w:wAfter w:w="8" w:type="dxa"/>
        </w:trPr>
        <w:tc>
          <w:tcPr>
            <w:tcW w:w="4570" w:type="dxa"/>
            <w:vAlign w:val="bottom"/>
          </w:tcPr>
          <w:p w14:paraId="5E37DE77" w14:textId="77777777" w:rsidR="008B296F" w:rsidRPr="00C90042" w:rsidRDefault="008B296F" w:rsidP="00222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</w:tcPr>
          <w:p w14:paraId="205E7537" w14:textId="77777777" w:rsidR="008B296F" w:rsidRPr="00C90042" w:rsidRDefault="008B296F" w:rsidP="00222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6"/>
              </w:tabs>
              <w:spacing w:line="26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0042">
              <w:rPr>
                <w:rFonts w:ascii="Angsana New" w:hAnsi="Angsana New"/>
                <w:sz w:val="30"/>
                <w:szCs w:val="30"/>
              </w:rPr>
              <w:t>256</w:t>
            </w:r>
            <w:r w:rsidR="00B75BA5" w:rsidRPr="00C90042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84" w:type="dxa"/>
          </w:tcPr>
          <w:p w14:paraId="62C38DBA" w14:textId="77777777" w:rsidR="008B296F" w:rsidRPr="00C90042" w:rsidRDefault="008B296F" w:rsidP="00222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6"/>
              </w:tabs>
              <w:spacing w:line="260" w:lineRule="atLeast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</w:tcPr>
          <w:p w14:paraId="0321151B" w14:textId="77777777" w:rsidR="008B296F" w:rsidRPr="00C90042" w:rsidRDefault="008B296F" w:rsidP="00222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6"/>
              </w:tabs>
              <w:spacing w:line="26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0042">
              <w:rPr>
                <w:rFonts w:ascii="Angsana New" w:hAnsi="Angsana New"/>
                <w:sz w:val="30"/>
                <w:szCs w:val="30"/>
              </w:rPr>
              <w:t>256</w:t>
            </w:r>
            <w:r w:rsidR="00B75BA5" w:rsidRPr="00C90042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83" w:type="dxa"/>
          </w:tcPr>
          <w:p w14:paraId="27335BF1" w14:textId="77777777" w:rsidR="008B296F" w:rsidRPr="00C90042" w:rsidRDefault="008B296F" w:rsidP="00222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</w:tcPr>
          <w:p w14:paraId="785AE9B1" w14:textId="77777777" w:rsidR="008B296F" w:rsidRPr="00C90042" w:rsidRDefault="008B296F" w:rsidP="00222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6"/>
              </w:tabs>
              <w:spacing w:line="26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0042">
              <w:rPr>
                <w:rFonts w:ascii="Angsana New" w:hAnsi="Angsana New"/>
                <w:sz w:val="30"/>
                <w:szCs w:val="30"/>
              </w:rPr>
              <w:t>256</w:t>
            </w:r>
            <w:r w:rsidR="00B75BA5" w:rsidRPr="00C90042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83" w:type="dxa"/>
          </w:tcPr>
          <w:p w14:paraId="52C42489" w14:textId="77777777" w:rsidR="008B296F" w:rsidRPr="00C90042" w:rsidRDefault="008B296F" w:rsidP="00222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6"/>
              </w:tabs>
              <w:spacing w:line="260" w:lineRule="atLeast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</w:tcPr>
          <w:p w14:paraId="49BA71B6" w14:textId="77777777" w:rsidR="008B296F" w:rsidRPr="00C90042" w:rsidRDefault="008B296F" w:rsidP="00222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6"/>
              </w:tabs>
              <w:spacing w:line="26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0042">
              <w:rPr>
                <w:rFonts w:ascii="Angsana New" w:hAnsi="Angsana New"/>
                <w:sz w:val="30"/>
                <w:szCs w:val="30"/>
              </w:rPr>
              <w:t>256</w:t>
            </w:r>
            <w:r w:rsidR="00B75BA5" w:rsidRPr="00C90042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B3030D" w:rsidRPr="00C90042" w14:paraId="79F56772" w14:textId="77777777" w:rsidTr="00615F84">
        <w:trPr>
          <w:gridAfter w:val="1"/>
          <w:wAfter w:w="8" w:type="dxa"/>
        </w:trPr>
        <w:tc>
          <w:tcPr>
            <w:tcW w:w="4570" w:type="dxa"/>
            <w:vAlign w:val="bottom"/>
          </w:tcPr>
          <w:p w14:paraId="47258E0B" w14:textId="77777777" w:rsidR="00B3030D" w:rsidRPr="00C90042" w:rsidRDefault="00B3030D" w:rsidP="00B3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hanging="107"/>
              <w:rPr>
                <w:rFonts w:ascii="Angsana New" w:hAnsi="Angsana New"/>
                <w:sz w:val="30"/>
                <w:szCs w:val="30"/>
                <w:cs/>
              </w:rPr>
            </w:pPr>
            <w:r w:rsidRPr="00C90042">
              <w:rPr>
                <w:rFonts w:ascii="Angsana New" w:hAnsi="Angsana New"/>
                <w:sz w:val="30"/>
                <w:szCs w:val="30"/>
                <w:cs/>
              </w:rPr>
              <w:t>กำไร (ขาดทุน) สำหรับงวด</w:t>
            </w:r>
            <w:r w:rsidRPr="00C9004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90042">
              <w:rPr>
                <w:rFonts w:ascii="Angsana New" w:hAnsi="Angsana New"/>
                <w:sz w:val="30"/>
                <w:szCs w:val="30"/>
                <w:cs/>
              </w:rPr>
              <w:t>(พันบาท)</w:t>
            </w:r>
          </w:p>
        </w:tc>
        <w:tc>
          <w:tcPr>
            <w:tcW w:w="10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C71D1B" w14:textId="516AAC03" w:rsidR="00B3030D" w:rsidRPr="00C90042" w:rsidRDefault="004C6F29" w:rsidP="004C6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92"/>
                <w:tab w:val="left" w:pos="825"/>
              </w:tabs>
              <w:spacing w:line="260" w:lineRule="atLeast"/>
              <w:ind w:left="-108" w:right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6,782</w:t>
            </w:r>
          </w:p>
        </w:tc>
        <w:tc>
          <w:tcPr>
            <w:tcW w:w="284" w:type="dxa"/>
          </w:tcPr>
          <w:p w14:paraId="1FB457DF" w14:textId="77777777" w:rsidR="00B3030D" w:rsidRPr="00C90042" w:rsidRDefault="00B3030D" w:rsidP="00B3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9BCF4A" w14:textId="6804D4C2" w:rsidR="00B3030D" w:rsidRPr="00C90042" w:rsidRDefault="00B3030D" w:rsidP="00B3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92"/>
              </w:tabs>
              <w:spacing w:line="260" w:lineRule="atLeast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90042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7,127</w:t>
            </w:r>
            <w:r w:rsidRPr="00C90042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3" w:type="dxa"/>
          </w:tcPr>
          <w:p w14:paraId="486C3C73" w14:textId="77777777" w:rsidR="00B3030D" w:rsidRPr="00C90042" w:rsidRDefault="00B3030D" w:rsidP="00B3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57D733" w14:textId="1F3E764D" w:rsidR="00B3030D" w:rsidRPr="00C90042" w:rsidRDefault="004C6F29" w:rsidP="00A75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92"/>
                <w:tab w:val="left" w:pos="832"/>
              </w:tabs>
              <w:spacing w:line="260" w:lineRule="atLeast"/>
              <w:ind w:left="-108" w:right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120004">
              <w:rPr>
                <w:rFonts w:ascii="Angsana New" w:hAnsi="Angsana New" w:hint="cs"/>
                <w:sz w:val="30"/>
                <w:szCs w:val="30"/>
                <w:cs/>
              </w:rPr>
              <w:t>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120004">
              <w:rPr>
                <w:rFonts w:ascii="Angsana New" w:hAnsi="Angsana New" w:hint="cs"/>
                <w:sz w:val="30"/>
                <w:szCs w:val="30"/>
                <w:cs/>
              </w:rPr>
              <w:t>319</w:t>
            </w:r>
          </w:p>
        </w:tc>
        <w:tc>
          <w:tcPr>
            <w:tcW w:w="283" w:type="dxa"/>
          </w:tcPr>
          <w:p w14:paraId="73E7AE0B" w14:textId="77777777" w:rsidR="00B3030D" w:rsidRPr="00C90042" w:rsidRDefault="00B3030D" w:rsidP="00B3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0CD934" w14:textId="574B81FE" w:rsidR="00B3030D" w:rsidRPr="00C90042" w:rsidRDefault="00B3030D" w:rsidP="004C6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92"/>
              </w:tabs>
              <w:spacing w:line="260" w:lineRule="atLeast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90042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747</w:t>
            </w:r>
            <w:r w:rsidRPr="00C90042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B3030D" w:rsidRPr="00C90042" w14:paraId="14CC1A34" w14:textId="77777777" w:rsidTr="00615F84">
        <w:trPr>
          <w:gridAfter w:val="1"/>
          <w:wAfter w:w="8" w:type="dxa"/>
        </w:trPr>
        <w:tc>
          <w:tcPr>
            <w:tcW w:w="4570" w:type="dxa"/>
            <w:vAlign w:val="bottom"/>
          </w:tcPr>
          <w:p w14:paraId="568E6C29" w14:textId="77777777" w:rsidR="00B3030D" w:rsidRPr="00C90042" w:rsidRDefault="00B3030D" w:rsidP="00B3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2" w:hanging="107"/>
              <w:rPr>
                <w:rFonts w:ascii="Angsana New" w:hAnsi="Angsana New"/>
                <w:sz w:val="30"/>
                <w:szCs w:val="30"/>
                <w:cs/>
              </w:rPr>
            </w:pPr>
            <w:r w:rsidRPr="00C90042">
              <w:rPr>
                <w:rFonts w:ascii="Angsana New" w:hAnsi="Angsana New"/>
                <w:sz w:val="30"/>
                <w:szCs w:val="30"/>
                <w:cs/>
              </w:rPr>
              <w:t>จำนวนหุ้นสามัญถัวเฉลี่ยถ่วงน้ำหนักขั้นพื้นฐาน (พันหุ้น)</w:t>
            </w:r>
          </w:p>
        </w:tc>
        <w:tc>
          <w:tcPr>
            <w:tcW w:w="1094" w:type="dxa"/>
            <w:tcBorders>
              <w:top w:val="double" w:sz="4" w:space="0" w:color="auto"/>
            </w:tcBorders>
            <w:vAlign w:val="bottom"/>
          </w:tcPr>
          <w:p w14:paraId="30D84287" w14:textId="2ED4B520" w:rsidR="00B3030D" w:rsidRPr="00C90042" w:rsidRDefault="004C6F29" w:rsidP="00B3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92"/>
              </w:tabs>
              <w:spacing w:line="260" w:lineRule="atLeast"/>
              <w:ind w:left="-108" w:right="3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308,000</w:t>
            </w:r>
          </w:p>
        </w:tc>
        <w:tc>
          <w:tcPr>
            <w:tcW w:w="284" w:type="dxa"/>
          </w:tcPr>
          <w:p w14:paraId="737D0284" w14:textId="77777777" w:rsidR="00B3030D" w:rsidRPr="00C90042" w:rsidRDefault="00B3030D" w:rsidP="00B3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double" w:sz="4" w:space="0" w:color="auto"/>
            </w:tcBorders>
            <w:vAlign w:val="bottom"/>
          </w:tcPr>
          <w:p w14:paraId="1DD67B1D" w14:textId="77777777" w:rsidR="00B3030D" w:rsidRPr="00615F84" w:rsidRDefault="00B3030D" w:rsidP="00615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12"/>
              </w:tabs>
              <w:spacing w:line="26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15F84">
              <w:rPr>
                <w:rFonts w:asciiTheme="majorBidi" w:hAnsiTheme="majorBidi" w:cstheme="majorBidi"/>
                <w:sz w:val="30"/>
                <w:szCs w:val="30"/>
              </w:rPr>
              <w:t>308,000</w:t>
            </w:r>
          </w:p>
        </w:tc>
        <w:tc>
          <w:tcPr>
            <w:tcW w:w="283" w:type="dxa"/>
          </w:tcPr>
          <w:p w14:paraId="483DD66F" w14:textId="77777777" w:rsidR="00B3030D" w:rsidRPr="00C90042" w:rsidRDefault="00B3030D" w:rsidP="00B3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93" w:type="dxa"/>
            <w:tcBorders>
              <w:top w:val="double" w:sz="4" w:space="0" w:color="auto"/>
            </w:tcBorders>
            <w:vAlign w:val="bottom"/>
          </w:tcPr>
          <w:p w14:paraId="0758446F" w14:textId="26A33093" w:rsidR="00B3030D" w:rsidRPr="00C90042" w:rsidRDefault="004C6F29" w:rsidP="00120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92"/>
                <w:tab w:val="left" w:pos="832"/>
              </w:tabs>
              <w:spacing w:line="260" w:lineRule="atLeast"/>
              <w:ind w:left="-108" w:right="3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308,000</w:t>
            </w:r>
          </w:p>
        </w:tc>
        <w:tc>
          <w:tcPr>
            <w:tcW w:w="283" w:type="dxa"/>
          </w:tcPr>
          <w:p w14:paraId="6045FD36" w14:textId="77777777" w:rsidR="00B3030D" w:rsidRPr="00C90042" w:rsidRDefault="00B3030D" w:rsidP="00B3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93" w:type="dxa"/>
            <w:tcBorders>
              <w:top w:val="double" w:sz="4" w:space="0" w:color="auto"/>
            </w:tcBorders>
            <w:vAlign w:val="bottom"/>
          </w:tcPr>
          <w:p w14:paraId="780FE4DE" w14:textId="743A5282" w:rsidR="00B3030D" w:rsidRPr="00615F84" w:rsidRDefault="00B3030D" w:rsidP="004C6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03"/>
              </w:tabs>
              <w:spacing w:line="26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15F84">
              <w:rPr>
                <w:rFonts w:asciiTheme="majorBidi" w:hAnsiTheme="majorBidi" w:cstheme="majorBidi"/>
                <w:sz w:val="30"/>
                <w:szCs w:val="30"/>
              </w:rPr>
              <w:t>308,000</w:t>
            </w:r>
          </w:p>
        </w:tc>
      </w:tr>
      <w:tr w:rsidR="00B3030D" w:rsidRPr="00C90042" w14:paraId="37A08994" w14:textId="77777777" w:rsidTr="00615F84">
        <w:trPr>
          <w:gridAfter w:val="1"/>
          <w:wAfter w:w="8" w:type="dxa"/>
        </w:trPr>
        <w:tc>
          <w:tcPr>
            <w:tcW w:w="4570" w:type="dxa"/>
            <w:vAlign w:val="bottom"/>
          </w:tcPr>
          <w:p w14:paraId="7515F29C" w14:textId="77777777" w:rsidR="00B3030D" w:rsidRPr="00C90042" w:rsidRDefault="00B3030D" w:rsidP="00B3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hanging="107"/>
              <w:rPr>
                <w:rFonts w:ascii="Angsana New" w:hAnsi="Angsana New"/>
                <w:sz w:val="30"/>
                <w:szCs w:val="30"/>
              </w:rPr>
            </w:pPr>
            <w:r w:rsidRPr="00C90042">
              <w:rPr>
                <w:rFonts w:ascii="Angsana New" w:hAnsi="Angsana New"/>
                <w:sz w:val="30"/>
                <w:szCs w:val="30"/>
                <w:cs/>
              </w:rPr>
              <w:t>ผลกระทบจากการถือเสมือนว่ามีการใช้สิทธิของ</w:t>
            </w:r>
          </w:p>
          <w:p w14:paraId="660953F0" w14:textId="77777777" w:rsidR="00B3030D" w:rsidRPr="00C90042" w:rsidRDefault="00B3030D" w:rsidP="00B3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hanging="107"/>
              <w:rPr>
                <w:rFonts w:ascii="Angsana New" w:hAnsi="Angsana New"/>
                <w:sz w:val="30"/>
                <w:szCs w:val="30"/>
                <w:cs/>
              </w:rPr>
            </w:pPr>
            <w:r w:rsidRPr="00C90042">
              <w:rPr>
                <w:rFonts w:ascii="Angsana New" w:hAnsi="Angsana New"/>
                <w:sz w:val="30"/>
                <w:szCs w:val="30"/>
                <w:cs/>
              </w:rPr>
              <w:t>ใบสำคัญแสดงสิทธิซื้อหุ้นสามัญ (พันหุ้น)</w:t>
            </w:r>
          </w:p>
        </w:tc>
        <w:tc>
          <w:tcPr>
            <w:tcW w:w="1094" w:type="dxa"/>
            <w:tcBorders>
              <w:bottom w:val="single" w:sz="4" w:space="0" w:color="auto"/>
            </w:tcBorders>
            <w:vAlign w:val="bottom"/>
          </w:tcPr>
          <w:p w14:paraId="0EE61567" w14:textId="77777777" w:rsidR="00B3030D" w:rsidRPr="00C90042" w:rsidRDefault="00B3030D" w:rsidP="00B3030D">
            <w:pPr>
              <w:pStyle w:val="ListParagraph"/>
              <w:numPr>
                <w:ilvl w:val="0"/>
                <w:numId w:val="2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92"/>
              </w:tabs>
              <w:spacing w:line="26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2BCFC385" w14:textId="77777777" w:rsidR="00B3030D" w:rsidRPr="00C90042" w:rsidRDefault="00B3030D" w:rsidP="00B3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vAlign w:val="bottom"/>
          </w:tcPr>
          <w:p w14:paraId="5C8C9A82" w14:textId="77777777" w:rsidR="00B3030D" w:rsidRPr="00C90042" w:rsidRDefault="00B3030D" w:rsidP="00B3030D">
            <w:pPr>
              <w:pStyle w:val="ListParagraph"/>
              <w:numPr>
                <w:ilvl w:val="0"/>
                <w:numId w:val="2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92"/>
              </w:tabs>
              <w:spacing w:line="26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19105B39" w14:textId="77777777" w:rsidR="00B3030D" w:rsidRPr="00C90042" w:rsidRDefault="00B3030D" w:rsidP="00B3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93" w:type="dxa"/>
            <w:tcBorders>
              <w:bottom w:val="single" w:sz="4" w:space="0" w:color="auto"/>
            </w:tcBorders>
            <w:vAlign w:val="bottom"/>
          </w:tcPr>
          <w:p w14:paraId="23886610" w14:textId="77777777" w:rsidR="00B3030D" w:rsidRPr="00C90042" w:rsidRDefault="00B3030D" w:rsidP="00B3030D">
            <w:pPr>
              <w:pStyle w:val="ListParagraph"/>
              <w:numPr>
                <w:ilvl w:val="0"/>
                <w:numId w:val="2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92"/>
              </w:tabs>
              <w:spacing w:line="26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42C02ACF" w14:textId="77777777" w:rsidR="00B3030D" w:rsidRPr="00C90042" w:rsidRDefault="00B3030D" w:rsidP="00B3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93" w:type="dxa"/>
            <w:tcBorders>
              <w:bottom w:val="single" w:sz="4" w:space="0" w:color="auto"/>
            </w:tcBorders>
            <w:vAlign w:val="bottom"/>
          </w:tcPr>
          <w:p w14:paraId="1CD878D7" w14:textId="7C7C353E" w:rsidR="00B3030D" w:rsidRPr="00C90042" w:rsidRDefault="00B3030D" w:rsidP="00B3030D">
            <w:pPr>
              <w:pStyle w:val="ListParagraph"/>
              <w:numPr>
                <w:ilvl w:val="0"/>
                <w:numId w:val="2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92"/>
              </w:tabs>
              <w:spacing w:line="26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3030D" w:rsidRPr="00C90042" w14:paraId="5E75F276" w14:textId="77777777" w:rsidTr="00615F84">
        <w:trPr>
          <w:gridAfter w:val="1"/>
          <w:wAfter w:w="8" w:type="dxa"/>
        </w:trPr>
        <w:tc>
          <w:tcPr>
            <w:tcW w:w="4570" w:type="dxa"/>
            <w:vAlign w:val="bottom"/>
          </w:tcPr>
          <w:p w14:paraId="24CAB275" w14:textId="77777777" w:rsidR="00B3030D" w:rsidRPr="00C90042" w:rsidRDefault="00B3030D" w:rsidP="00B3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hanging="107"/>
              <w:rPr>
                <w:rFonts w:ascii="Angsana New" w:hAnsi="Angsana New"/>
                <w:sz w:val="30"/>
                <w:szCs w:val="30"/>
                <w:cs/>
              </w:rPr>
            </w:pPr>
            <w:r w:rsidRPr="00C90042">
              <w:rPr>
                <w:rFonts w:ascii="Angsana New" w:hAnsi="Angsana New"/>
                <w:sz w:val="30"/>
                <w:szCs w:val="30"/>
                <w:cs/>
              </w:rPr>
              <w:t>จำนวนหุ้นสามัญถัวเฉลี่ยถ่วงน้ำหนักปรับลด (พันหุ้น)</w:t>
            </w:r>
          </w:p>
        </w:tc>
        <w:tc>
          <w:tcPr>
            <w:tcW w:w="10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2CF51E" w14:textId="2824B804" w:rsidR="00B3030D" w:rsidRPr="00C90042" w:rsidRDefault="004C6F29" w:rsidP="00B3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92"/>
              </w:tabs>
              <w:spacing w:line="260" w:lineRule="atLeast"/>
              <w:ind w:left="-108" w:right="3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308,000</w:t>
            </w:r>
          </w:p>
        </w:tc>
        <w:tc>
          <w:tcPr>
            <w:tcW w:w="284" w:type="dxa"/>
          </w:tcPr>
          <w:p w14:paraId="4AC445BB" w14:textId="77777777" w:rsidR="00B3030D" w:rsidRPr="00C90042" w:rsidRDefault="00B3030D" w:rsidP="00B3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B3FBDC" w14:textId="77777777" w:rsidR="00B3030D" w:rsidRPr="00615F84" w:rsidRDefault="00B3030D" w:rsidP="004C6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47"/>
              </w:tabs>
              <w:spacing w:line="26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15F84">
              <w:rPr>
                <w:rFonts w:asciiTheme="majorBidi" w:hAnsiTheme="majorBidi" w:cstheme="majorBidi"/>
                <w:sz w:val="30"/>
                <w:szCs w:val="30"/>
              </w:rPr>
              <w:t>308,000</w:t>
            </w:r>
          </w:p>
        </w:tc>
        <w:tc>
          <w:tcPr>
            <w:tcW w:w="283" w:type="dxa"/>
          </w:tcPr>
          <w:p w14:paraId="21D21A77" w14:textId="77777777" w:rsidR="00B3030D" w:rsidRPr="00C90042" w:rsidRDefault="00B3030D" w:rsidP="00B3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4DFE28" w14:textId="4D71218C" w:rsidR="00B3030D" w:rsidRPr="00C90042" w:rsidRDefault="004C6F29" w:rsidP="004C6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92"/>
              </w:tabs>
              <w:spacing w:line="260" w:lineRule="atLeast"/>
              <w:ind w:left="-108" w:right="3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308,000</w:t>
            </w:r>
          </w:p>
        </w:tc>
        <w:tc>
          <w:tcPr>
            <w:tcW w:w="283" w:type="dxa"/>
          </w:tcPr>
          <w:p w14:paraId="0F1BFD7B" w14:textId="77777777" w:rsidR="00B3030D" w:rsidRPr="00C90042" w:rsidRDefault="00B3030D" w:rsidP="00B3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D80CF5" w14:textId="3A54CDCE" w:rsidR="00B3030D" w:rsidRPr="00C90042" w:rsidRDefault="00B3030D" w:rsidP="004C6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03"/>
              </w:tabs>
              <w:spacing w:line="260" w:lineRule="atLeast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90042">
              <w:rPr>
                <w:rFonts w:ascii="Angsana New" w:hAnsi="Angsana New"/>
                <w:sz w:val="30"/>
                <w:szCs w:val="30"/>
              </w:rPr>
              <w:t>308,000</w:t>
            </w:r>
          </w:p>
        </w:tc>
      </w:tr>
      <w:tr w:rsidR="00B3030D" w:rsidRPr="00C90042" w14:paraId="3B0301BF" w14:textId="77777777" w:rsidTr="00615F84">
        <w:trPr>
          <w:gridAfter w:val="1"/>
          <w:wAfter w:w="8" w:type="dxa"/>
        </w:trPr>
        <w:tc>
          <w:tcPr>
            <w:tcW w:w="4570" w:type="dxa"/>
            <w:vAlign w:val="bottom"/>
          </w:tcPr>
          <w:p w14:paraId="6DE38270" w14:textId="77777777" w:rsidR="00B3030D" w:rsidRPr="00C90042" w:rsidRDefault="00B3030D" w:rsidP="00B3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hanging="107"/>
              <w:rPr>
                <w:rFonts w:ascii="Angsana New" w:hAnsi="Angsana New"/>
                <w:sz w:val="30"/>
                <w:szCs w:val="30"/>
                <w:cs/>
              </w:rPr>
            </w:pPr>
            <w:r w:rsidRPr="00C90042">
              <w:rPr>
                <w:rFonts w:ascii="Angsana New" w:hAnsi="Angsana New"/>
                <w:sz w:val="30"/>
                <w:szCs w:val="30"/>
                <w:cs/>
              </w:rPr>
              <w:t>กำไร (ขาดทุน) ต่อหุ้นปรับลด (บาท)</w:t>
            </w:r>
          </w:p>
        </w:tc>
        <w:tc>
          <w:tcPr>
            <w:tcW w:w="1094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4C100044" w14:textId="31873288" w:rsidR="00B3030D" w:rsidRPr="00C90042" w:rsidRDefault="004C6F29" w:rsidP="00B3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92"/>
              </w:tabs>
              <w:spacing w:line="260" w:lineRule="atLeast"/>
              <w:ind w:left="-108" w:right="3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0.0220</w:t>
            </w:r>
          </w:p>
        </w:tc>
        <w:tc>
          <w:tcPr>
            <w:tcW w:w="284" w:type="dxa"/>
          </w:tcPr>
          <w:p w14:paraId="1CE71B07" w14:textId="77777777" w:rsidR="00B3030D" w:rsidRPr="00C90042" w:rsidRDefault="00B3030D" w:rsidP="00B3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904ABB7" w14:textId="76DF8231" w:rsidR="00B3030D" w:rsidRPr="00C90042" w:rsidRDefault="00B3030D" w:rsidP="00B3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92"/>
              </w:tabs>
              <w:spacing w:line="260" w:lineRule="atLeast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90042">
              <w:rPr>
                <w:rFonts w:ascii="Angsana New" w:hAnsi="Angsana New"/>
                <w:sz w:val="30"/>
                <w:szCs w:val="30"/>
              </w:rPr>
              <w:t>(0.0</w:t>
            </w:r>
            <w:r>
              <w:rPr>
                <w:rFonts w:ascii="Angsana New" w:hAnsi="Angsana New"/>
                <w:sz w:val="30"/>
                <w:szCs w:val="30"/>
              </w:rPr>
              <w:t>231</w:t>
            </w:r>
            <w:r w:rsidRPr="00C90042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3" w:type="dxa"/>
          </w:tcPr>
          <w:p w14:paraId="733C72F4" w14:textId="77777777" w:rsidR="00B3030D" w:rsidRPr="00C90042" w:rsidRDefault="00B3030D" w:rsidP="00B3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93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112F4EC" w14:textId="21D467F5" w:rsidR="00B3030D" w:rsidRPr="00C90042" w:rsidRDefault="004C6F29" w:rsidP="00A75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92"/>
              </w:tabs>
              <w:spacing w:line="260" w:lineRule="atLeast"/>
              <w:ind w:left="-108" w:right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0.0</w:t>
            </w:r>
            <w:r w:rsidR="00120004">
              <w:rPr>
                <w:rFonts w:ascii="Angsana New" w:hAnsi="Angsana New" w:hint="cs"/>
                <w:sz w:val="30"/>
                <w:szCs w:val="30"/>
                <w:cs/>
              </w:rPr>
              <w:t>335</w:t>
            </w:r>
          </w:p>
        </w:tc>
        <w:tc>
          <w:tcPr>
            <w:tcW w:w="283" w:type="dxa"/>
          </w:tcPr>
          <w:p w14:paraId="7F4AEC5B" w14:textId="77777777" w:rsidR="00B3030D" w:rsidRPr="00C90042" w:rsidRDefault="00B3030D" w:rsidP="00B3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92"/>
              </w:tabs>
              <w:spacing w:line="260" w:lineRule="atLeast"/>
              <w:ind w:left="-108" w:right="3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3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85A4B2D" w14:textId="6BCE364C" w:rsidR="00B3030D" w:rsidRPr="00C90042" w:rsidRDefault="00B3030D" w:rsidP="004C6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92"/>
              </w:tabs>
              <w:spacing w:line="260" w:lineRule="atLeast"/>
              <w:ind w:left="-10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90042">
              <w:rPr>
                <w:rFonts w:ascii="Angsana New" w:hAnsi="Angsana New"/>
                <w:sz w:val="30"/>
                <w:szCs w:val="30"/>
              </w:rPr>
              <w:t>(0.0</w:t>
            </w:r>
            <w:r>
              <w:rPr>
                <w:rFonts w:ascii="Angsana New" w:hAnsi="Angsana New"/>
                <w:sz w:val="30"/>
                <w:szCs w:val="30"/>
              </w:rPr>
              <w:t>024</w:t>
            </w:r>
            <w:r w:rsidRPr="00C90042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</w:tbl>
    <w:p w14:paraId="7D66D4B9" w14:textId="77777777" w:rsidR="00BC22E5" w:rsidRPr="00CE4CE4" w:rsidRDefault="00BC22E5" w:rsidP="008B296F">
      <w:pPr>
        <w:pStyle w:val="NoSpacing"/>
        <w:tabs>
          <w:tab w:val="clear" w:pos="227"/>
          <w:tab w:val="clear" w:pos="454"/>
          <w:tab w:val="clear" w:pos="680"/>
          <w:tab w:val="left" w:pos="567"/>
        </w:tabs>
        <w:jc w:val="thaiDistribute"/>
        <w:rPr>
          <w:rFonts w:ascii="Angsana New" w:hAnsi="Angsana New"/>
          <w:szCs w:val="30"/>
        </w:rPr>
      </w:pPr>
    </w:p>
    <w:tbl>
      <w:tblPr>
        <w:tblW w:w="9806" w:type="dxa"/>
        <w:tblLayout w:type="fixed"/>
        <w:tblLook w:val="04A0" w:firstRow="1" w:lastRow="0" w:firstColumn="1" w:lastColumn="0" w:noHBand="0" w:noVBand="1"/>
      </w:tblPr>
      <w:tblGrid>
        <w:gridCol w:w="4570"/>
        <w:gridCol w:w="1094"/>
        <w:gridCol w:w="284"/>
        <w:gridCol w:w="1098"/>
        <w:gridCol w:w="283"/>
        <w:gridCol w:w="1093"/>
        <w:gridCol w:w="283"/>
        <w:gridCol w:w="1093"/>
        <w:gridCol w:w="8"/>
      </w:tblGrid>
      <w:tr w:rsidR="00B3030D" w:rsidRPr="00C90042" w14:paraId="1F1D5BEA" w14:textId="77777777" w:rsidTr="00615F84">
        <w:tc>
          <w:tcPr>
            <w:tcW w:w="4570" w:type="dxa"/>
            <w:vAlign w:val="bottom"/>
          </w:tcPr>
          <w:p w14:paraId="0F75AE6E" w14:textId="77777777" w:rsidR="00B3030D" w:rsidRPr="00C90042" w:rsidRDefault="00B3030D" w:rsidP="00184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5236" w:type="dxa"/>
            <w:gridSpan w:val="8"/>
            <w:tcBorders>
              <w:bottom w:val="single" w:sz="4" w:space="0" w:color="auto"/>
            </w:tcBorders>
            <w:vAlign w:val="bottom"/>
          </w:tcPr>
          <w:p w14:paraId="30B15BD9" w14:textId="678D8F18" w:rsidR="00B3030D" w:rsidRPr="00C90042" w:rsidRDefault="00B3030D" w:rsidP="00184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งวดหกเดือน</w:t>
            </w:r>
          </w:p>
        </w:tc>
      </w:tr>
      <w:tr w:rsidR="00B3030D" w:rsidRPr="00C90042" w14:paraId="7860DC69" w14:textId="77777777" w:rsidTr="00615F84">
        <w:tc>
          <w:tcPr>
            <w:tcW w:w="4570" w:type="dxa"/>
            <w:vAlign w:val="bottom"/>
          </w:tcPr>
          <w:p w14:paraId="445BEFCE" w14:textId="77777777" w:rsidR="00B3030D" w:rsidRPr="00C90042" w:rsidRDefault="00B3030D" w:rsidP="00184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2476" w:type="dxa"/>
            <w:gridSpan w:val="3"/>
            <w:tcBorders>
              <w:bottom w:val="single" w:sz="4" w:space="0" w:color="auto"/>
            </w:tcBorders>
            <w:vAlign w:val="bottom"/>
          </w:tcPr>
          <w:p w14:paraId="160B9CD6" w14:textId="77777777" w:rsidR="00B3030D" w:rsidRPr="00C90042" w:rsidRDefault="00B3030D" w:rsidP="00184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9004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568C7FE7" w14:textId="77777777" w:rsidR="00B3030D" w:rsidRPr="00C90042" w:rsidRDefault="00B3030D" w:rsidP="00184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477" w:type="dxa"/>
            <w:gridSpan w:val="4"/>
            <w:tcBorders>
              <w:bottom w:val="single" w:sz="4" w:space="0" w:color="auto"/>
            </w:tcBorders>
            <w:vAlign w:val="bottom"/>
          </w:tcPr>
          <w:p w14:paraId="6713A9AA" w14:textId="77777777" w:rsidR="00B3030D" w:rsidRPr="00C90042" w:rsidRDefault="00B3030D" w:rsidP="00184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9004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3030D" w:rsidRPr="00C90042" w14:paraId="49AE1AA1" w14:textId="77777777" w:rsidTr="00615F84">
        <w:trPr>
          <w:gridAfter w:val="1"/>
          <w:wAfter w:w="8" w:type="dxa"/>
        </w:trPr>
        <w:tc>
          <w:tcPr>
            <w:tcW w:w="4570" w:type="dxa"/>
            <w:vAlign w:val="bottom"/>
          </w:tcPr>
          <w:p w14:paraId="36F49970" w14:textId="77777777" w:rsidR="00B3030D" w:rsidRPr="00C90042" w:rsidRDefault="00B3030D" w:rsidP="00184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</w:tcPr>
          <w:p w14:paraId="60AF29BD" w14:textId="77777777" w:rsidR="00B3030D" w:rsidRPr="00C90042" w:rsidRDefault="00B3030D" w:rsidP="00184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6"/>
              </w:tabs>
              <w:spacing w:line="26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0042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84" w:type="dxa"/>
          </w:tcPr>
          <w:p w14:paraId="3AE11F83" w14:textId="77777777" w:rsidR="00B3030D" w:rsidRPr="00C90042" w:rsidRDefault="00B3030D" w:rsidP="00184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6"/>
              </w:tabs>
              <w:spacing w:line="260" w:lineRule="atLeast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</w:tcPr>
          <w:p w14:paraId="6982B4FC" w14:textId="77777777" w:rsidR="00B3030D" w:rsidRPr="00C90042" w:rsidRDefault="00B3030D" w:rsidP="00184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6"/>
              </w:tabs>
              <w:spacing w:line="26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0042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83" w:type="dxa"/>
          </w:tcPr>
          <w:p w14:paraId="566623ED" w14:textId="77777777" w:rsidR="00B3030D" w:rsidRPr="00C90042" w:rsidRDefault="00B3030D" w:rsidP="00184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</w:tcPr>
          <w:p w14:paraId="277D2905" w14:textId="77777777" w:rsidR="00B3030D" w:rsidRPr="00C90042" w:rsidRDefault="00B3030D" w:rsidP="00184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6"/>
              </w:tabs>
              <w:spacing w:line="26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0042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83" w:type="dxa"/>
          </w:tcPr>
          <w:p w14:paraId="079B6A34" w14:textId="77777777" w:rsidR="00B3030D" w:rsidRPr="00C90042" w:rsidRDefault="00B3030D" w:rsidP="00184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6"/>
              </w:tabs>
              <w:spacing w:line="260" w:lineRule="atLeast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</w:tcPr>
          <w:p w14:paraId="70460802" w14:textId="77777777" w:rsidR="00B3030D" w:rsidRPr="00C90042" w:rsidRDefault="00B3030D" w:rsidP="00184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6"/>
              </w:tabs>
              <w:spacing w:line="26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0042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B3030D" w:rsidRPr="00C90042" w14:paraId="63F82204" w14:textId="77777777" w:rsidTr="00615F84">
        <w:trPr>
          <w:gridAfter w:val="1"/>
          <w:wAfter w:w="8" w:type="dxa"/>
        </w:trPr>
        <w:tc>
          <w:tcPr>
            <w:tcW w:w="4570" w:type="dxa"/>
            <w:vAlign w:val="bottom"/>
          </w:tcPr>
          <w:p w14:paraId="37406D87" w14:textId="77777777" w:rsidR="00B3030D" w:rsidRPr="00C90042" w:rsidRDefault="00B3030D" w:rsidP="00B3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hanging="107"/>
              <w:rPr>
                <w:rFonts w:ascii="Angsana New" w:hAnsi="Angsana New"/>
                <w:sz w:val="30"/>
                <w:szCs w:val="30"/>
                <w:cs/>
              </w:rPr>
            </w:pPr>
            <w:r w:rsidRPr="00C90042">
              <w:rPr>
                <w:rFonts w:ascii="Angsana New" w:hAnsi="Angsana New"/>
                <w:sz w:val="30"/>
                <w:szCs w:val="30"/>
                <w:cs/>
              </w:rPr>
              <w:t>กำไร (ขาดทุน) สำหรับงวด</w:t>
            </w:r>
            <w:r w:rsidRPr="00C9004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90042">
              <w:rPr>
                <w:rFonts w:ascii="Angsana New" w:hAnsi="Angsana New"/>
                <w:sz w:val="30"/>
                <w:szCs w:val="30"/>
                <w:cs/>
              </w:rPr>
              <w:t>(พันบาท)</w:t>
            </w:r>
          </w:p>
        </w:tc>
        <w:tc>
          <w:tcPr>
            <w:tcW w:w="10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B6A21E" w14:textId="6C1A802A" w:rsidR="00B3030D" w:rsidRPr="00C90042" w:rsidRDefault="004C6F29" w:rsidP="00B3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92"/>
              </w:tabs>
              <w:spacing w:line="260" w:lineRule="atLeast"/>
              <w:ind w:left="-108" w:right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13,241</w:t>
            </w:r>
          </w:p>
        </w:tc>
        <w:tc>
          <w:tcPr>
            <w:tcW w:w="284" w:type="dxa"/>
          </w:tcPr>
          <w:p w14:paraId="22763D14" w14:textId="77777777" w:rsidR="00B3030D" w:rsidRPr="00C90042" w:rsidRDefault="00B3030D" w:rsidP="00B3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11FC7D" w14:textId="2D091B90" w:rsidR="00B3030D" w:rsidRPr="00C90042" w:rsidRDefault="00B3030D" w:rsidP="00B3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92"/>
              </w:tabs>
              <w:spacing w:line="260" w:lineRule="atLeast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90042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12,873</w:t>
            </w:r>
            <w:r w:rsidRPr="00C90042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3" w:type="dxa"/>
          </w:tcPr>
          <w:p w14:paraId="2610012F" w14:textId="77777777" w:rsidR="00B3030D" w:rsidRPr="00C90042" w:rsidRDefault="00B3030D" w:rsidP="00B3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0A1D46" w14:textId="467790D8" w:rsidR="00B3030D" w:rsidRPr="00C90042" w:rsidRDefault="00120004" w:rsidP="00B3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92"/>
              </w:tabs>
              <w:spacing w:line="260" w:lineRule="atLeast"/>
              <w:ind w:left="-108" w:right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21</w:t>
            </w:r>
            <w:r w:rsidR="004C6F29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906</w:t>
            </w:r>
          </w:p>
        </w:tc>
        <w:tc>
          <w:tcPr>
            <w:tcW w:w="283" w:type="dxa"/>
          </w:tcPr>
          <w:p w14:paraId="5211DEEB" w14:textId="77777777" w:rsidR="00B3030D" w:rsidRPr="00C90042" w:rsidRDefault="00B3030D" w:rsidP="00B3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A1CB12" w14:textId="3E65F2D1" w:rsidR="00B3030D" w:rsidRPr="00C90042" w:rsidRDefault="00B3030D" w:rsidP="00615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12"/>
              </w:tabs>
              <w:spacing w:line="260" w:lineRule="atLeast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220</w:t>
            </w:r>
          </w:p>
        </w:tc>
      </w:tr>
      <w:tr w:rsidR="00B3030D" w:rsidRPr="00C90042" w14:paraId="7B894CE8" w14:textId="77777777" w:rsidTr="00615F84">
        <w:trPr>
          <w:gridAfter w:val="1"/>
          <w:wAfter w:w="8" w:type="dxa"/>
        </w:trPr>
        <w:tc>
          <w:tcPr>
            <w:tcW w:w="4570" w:type="dxa"/>
            <w:vAlign w:val="bottom"/>
          </w:tcPr>
          <w:p w14:paraId="413DE14C" w14:textId="77777777" w:rsidR="00B3030D" w:rsidRPr="00C90042" w:rsidRDefault="00B3030D" w:rsidP="00184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2" w:hanging="107"/>
              <w:rPr>
                <w:rFonts w:ascii="Angsana New" w:hAnsi="Angsana New"/>
                <w:sz w:val="30"/>
                <w:szCs w:val="30"/>
                <w:cs/>
              </w:rPr>
            </w:pPr>
            <w:r w:rsidRPr="00C90042">
              <w:rPr>
                <w:rFonts w:ascii="Angsana New" w:hAnsi="Angsana New"/>
                <w:sz w:val="30"/>
                <w:szCs w:val="30"/>
                <w:cs/>
              </w:rPr>
              <w:t>จำนวนหุ้นสามัญถัวเฉลี่ยถ่วงน้ำหนักขั้นพื้นฐาน (พันหุ้น)</w:t>
            </w:r>
          </w:p>
        </w:tc>
        <w:tc>
          <w:tcPr>
            <w:tcW w:w="1094" w:type="dxa"/>
            <w:tcBorders>
              <w:top w:val="double" w:sz="4" w:space="0" w:color="auto"/>
            </w:tcBorders>
            <w:vAlign w:val="bottom"/>
          </w:tcPr>
          <w:p w14:paraId="7DF90562" w14:textId="4AFC8F41" w:rsidR="00B3030D" w:rsidRPr="00C90042" w:rsidRDefault="004C6F29" w:rsidP="00184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92"/>
              </w:tabs>
              <w:spacing w:line="260" w:lineRule="atLeast"/>
              <w:ind w:left="-108" w:right="3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308,000</w:t>
            </w:r>
          </w:p>
        </w:tc>
        <w:tc>
          <w:tcPr>
            <w:tcW w:w="284" w:type="dxa"/>
          </w:tcPr>
          <w:p w14:paraId="55508C91" w14:textId="77777777" w:rsidR="00B3030D" w:rsidRPr="00C90042" w:rsidRDefault="00B3030D" w:rsidP="00184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double" w:sz="4" w:space="0" w:color="auto"/>
            </w:tcBorders>
            <w:vAlign w:val="bottom"/>
          </w:tcPr>
          <w:p w14:paraId="0E2D7C35" w14:textId="77777777" w:rsidR="00B3030D" w:rsidRPr="00C90042" w:rsidRDefault="00B3030D" w:rsidP="004C6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47"/>
              </w:tabs>
              <w:spacing w:line="260" w:lineRule="atLeast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90042">
              <w:rPr>
                <w:rFonts w:ascii="Angsana New" w:hAnsi="Angsana New"/>
                <w:sz w:val="30"/>
                <w:szCs w:val="30"/>
              </w:rPr>
              <w:t>308,000</w:t>
            </w:r>
          </w:p>
        </w:tc>
        <w:tc>
          <w:tcPr>
            <w:tcW w:w="283" w:type="dxa"/>
          </w:tcPr>
          <w:p w14:paraId="0202B574" w14:textId="77777777" w:rsidR="00B3030D" w:rsidRPr="00C90042" w:rsidRDefault="00B3030D" w:rsidP="00184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93" w:type="dxa"/>
            <w:tcBorders>
              <w:top w:val="double" w:sz="4" w:space="0" w:color="auto"/>
            </w:tcBorders>
            <w:vAlign w:val="bottom"/>
          </w:tcPr>
          <w:p w14:paraId="3CF7DF75" w14:textId="1C1ACA11" w:rsidR="00B3030D" w:rsidRPr="00C90042" w:rsidRDefault="004C6F29" w:rsidP="00184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92"/>
              </w:tabs>
              <w:spacing w:line="260" w:lineRule="atLeast"/>
              <w:ind w:left="-108" w:right="3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308,000</w:t>
            </w:r>
          </w:p>
        </w:tc>
        <w:tc>
          <w:tcPr>
            <w:tcW w:w="283" w:type="dxa"/>
          </w:tcPr>
          <w:p w14:paraId="0C446DD1" w14:textId="77777777" w:rsidR="00B3030D" w:rsidRPr="00C90042" w:rsidRDefault="00B3030D" w:rsidP="00184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93" w:type="dxa"/>
            <w:tcBorders>
              <w:top w:val="double" w:sz="4" w:space="0" w:color="auto"/>
            </w:tcBorders>
            <w:vAlign w:val="bottom"/>
          </w:tcPr>
          <w:p w14:paraId="38359B08" w14:textId="77777777" w:rsidR="00B3030D" w:rsidRPr="00C90042" w:rsidRDefault="00B3030D" w:rsidP="00615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12"/>
              </w:tabs>
              <w:spacing w:line="260" w:lineRule="atLeast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90042">
              <w:rPr>
                <w:rFonts w:ascii="Angsana New" w:hAnsi="Angsana New"/>
                <w:sz w:val="30"/>
                <w:szCs w:val="30"/>
              </w:rPr>
              <w:t>308,000</w:t>
            </w:r>
          </w:p>
        </w:tc>
      </w:tr>
      <w:tr w:rsidR="00B3030D" w:rsidRPr="00C90042" w14:paraId="21802A76" w14:textId="77777777" w:rsidTr="00615F84">
        <w:trPr>
          <w:gridAfter w:val="1"/>
          <w:wAfter w:w="8" w:type="dxa"/>
        </w:trPr>
        <w:tc>
          <w:tcPr>
            <w:tcW w:w="4570" w:type="dxa"/>
            <w:vAlign w:val="bottom"/>
          </w:tcPr>
          <w:p w14:paraId="5D5859AA" w14:textId="77777777" w:rsidR="00B3030D" w:rsidRPr="00C90042" w:rsidRDefault="00B3030D" w:rsidP="00184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hanging="107"/>
              <w:rPr>
                <w:rFonts w:ascii="Angsana New" w:hAnsi="Angsana New"/>
                <w:sz w:val="30"/>
                <w:szCs w:val="30"/>
              </w:rPr>
            </w:pPr>
            <w:r w:rsidRPr="00C90042">
              <w:rPr>
                <w:rFonts w:ascii="Angsana New" w:hAnsi="Angsana New"/>
                <w:sz w:val="30"/>
                <w:szCs w:val="30"/>
                <w:cs/>
              </w:rPr>
              <w:t>ผลกระทบจากการถือเสมือนว่ามีการใช้สิทธิของ</w:t>
            </w:r>
          </w:p>
          <w:p w14:paraId="2174B27D" w14:textId="77777777" w:rsidR="00B3030D" w:rsidRPr="00C90042" w:rsidRDefault="00B3030D" w:rsidP="00184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hanging="107"/>
              <w:rPr>
                <w:rFonts w:ascii="Angsana New" w:hAnsi="Angsana New"/>
                <w:sz w:val="30"/>
                <w:szCs w:val="30"/>
                <w:cs/>
              </w:rPr>
            </w:pPr>
            <w:r w:rsidRPr="00C90042">
              <w:rPr>
                <w:rFonts w:ascii="Angsana New" w:hAnsi="Angsana New"/>
                <w:sz w:val="30"/>
                <w:szCs w:val="30"/>
                <w:cs/>
              </w:rPr>
              <w:t>ใบสำคัญแสดงสิทธิซื้อหุ้นสามัญ (พันหุ้น)</w:t>
            </w:r>
          </w:p>
        </w:tc>
        <w:tc>
          <w:tcPr>
            <w:tcW w:w="1094" w:type="dxa"/>
            <w:tcBorders>
              <w:bottom w:val="single" w:sz="4" w:space="0" w:color="auto"/>
            </w:tcBorders>
            <w:vAlign w:val="bottom"/>
          </w:tcPr>
          <w:p w14:paraId="14F03630" w14:textId="77777777" w:rsidR="00B3030D" w:rsidRPr="00C90042" w:rsidRDefault="00B3030D" w:rsidP="001845A6">
            <w:pPr>
              <w:pStyle w:val="ListParagraph"/>
              <w:numPr>
                <w:ilvl w:val="0"/>
                <w:numId w:val="2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92"/>
              </w:tabs>
              <w:spacing w:line="26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5E5B7B92" w14:textId="77777777" w:rsidR="00B3030D" w:rsidRPr="00C90042" w:rsidRDefault="00B3030D" w:rsidP="00184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vAlign w:val="bottom"/>
          </w:tcPr>
          <w:p w14:paraId="76A0695A" w14:textId="77777777" w:rsidR="00B3030D" w:rsidRPr="00C90042" w:rsidRDefault="00B3030D" w:rsidP="001845A6">
            <w:pPr>
              <w:pStyle w:val="ListParagraph"/>
              <w:numPr>
                <w:ilvl w:val="0"/>
                <w:numId w:val="2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92"/>
              </w:tabs>
              <w:spacing w:line="26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02F68F52" w14:textId="77777777" w:rsidR="00B3030D" w:rsidRPr="00C90042" w:rsidRDefault="00B3030D" w:rsidP="00184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93" w:type="dxa"/>
            <w:tcBorders>
              <w:bottom w:val="single" w:sz="4" w:space="0" w:color="auto"/>
            </w:tcBorders>
            <w:vAlign w:val="bottom"/>
          </w:tcPr>
          <w:p w14:paraId="47E4E660" w14:textId="77777777" w:rsidR="00B3030D" w:rsidRPr="00C90042" w:rsidRDefault="00B3030D" w:rsidP="001845A6">
            <w:pPr>
              <w:pStyle w:val="ListParagraph"/>
              <w:numPr>
                <w:ilvl w:val="0"/>
                <w:numId w:val="2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92"/>
              </w:tabs>
              <w:spacing w:line="26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3366C373" w14:textId="77777777" w:rsidR="00B3030D" w:rsidRPr="00C90042" w:rsidRDefault="00B3030D" w:rsidP="00184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93" w:type="dxa"/>
            <w:tcBorders>
              <w:bottom w:val="single" w:sz="4" w:space="0" w:color="auto"/>
            </w:tcBorders>
            <w:vAlign w:val="bottom"/>
          </w:tcPr>
          <w:p w14:paraId="0864E3B4" w14:textId="77777777" w:rsidR="00B3030D" w:rsidRPr="00C90042" w:rsidRDefault="00B3030D" w:rsidP="001845A6">
            <w:pPr>
              <w:pStyle w:val="ListParagraph"/>
              <w:numPr>
                <w:ilvl w:val="0"/>
                <w:numId w:val="2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92"/>
              </w:tabs>
              <w:spacing w:line="26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3030D" w:rsidRPr="00C90042" w14:paraId="5193F1FC" w14:textId="77777777" w:rsidTr="00615F84">
        <w:trPr>
          <w:gridAfter w:val="1"/>
          <w:wAfter w:w="8" w:type="dxa"/>
        </w:trPr>
        <w:tc>
          <w:tcPr>
            <w:tcW w:w="4570" w:type="dxa"/>
            <w:vAlign w:val="bottom"/>
          </w:tcPr>
          <w:p w14:paraId="4CE9C1F0" w14:textId="77777777" w:rsidR="00B3030D" w:rsidRPr="00C90042" w:rsidRDefault="00B3030D" w:rsidP="00184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hanging="107"/>
              <w:rPr>
                <w:rFonts w:ascii="Angsana New" w:hAnsi="Angsana New"/>
                <w:sz w:val="30"/>
                <w:szCs w:val="30"/>
                <w:cs/>
              </w:rPr>
            </w:pPr>
            <w:r w:rsidRPr="00C90042">
              <w:rPr>
                <w:rFonts w:ascii="Angsana New" w:hAnsi="Angsana New"/>
                <w:sz w:val="30"/>
                <w:szCs w:val="30"/>
                <w:cs/>
              </w:rPr>
              <w:t>จำนวนหุ้นสามัญถัวเฉลี่ยถ่วงน้ำหนักปรับลด (พันหุ้น)</w:t>
            </w:r>
          </w:p>
        </w:tc>
        <w:tc>
          <w:tcPr>
            <w:tcW w:w="10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C2028F" w14:textId="136CC2D9" w:rsidR="00B3030D" w:rsidRPr="00C90042" w:rsidRDefault="004C6F29" w:rsidP="00184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92"/>
              </w:tabs>
              <w:spacing w:line="260" w:lineRule="atLeast"/>
              <w:ind w:left="-108" w:right="3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308,000</w:t>
            </w:r>
          </w:p>
        </w:tc>
        <w:tc>
          <w:tcPr>
            <w:tcW w:w="284" w:type="dxa"/>
          </w:tcPr>
          <w:p w14:paraId="33E8F0C8" w14:textId="77777777" w:rsidR="00B3030D" w:rsidRPr="00C90042" w:rsidRDefault="00B3030D" w:rsidP="00184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69F16A" w14:textId="77777777" w:rsidR="00B3030D" w:rsidRPr="00C90042" w:rsidRDefault="00B3030D" w:rsidP="00615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12"/>
              </w:tabs>
              <w:spacing w:line="260" w:lineRule="atLeast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90042">
              <w:rPr>
                <w:rFonts w:ascii="Angsana New" w:hAnsi="Angsana New"/>
                <w:sz w:val="30"/>
                <w:szCs w:val="30"/>
              </w:rPr>
              <w:t>308,000</w:t>
            </w:r>
          </w:p>
        </w:tc>
        <w:tc>
          <w:tcPr>
            <w:tcW w:w="283" w:type="dxa"/>
          </w:tcPr>
          <w:p w14:paraId="1D5F314C" w14:textId="77777777" w:rsidR="00B3030D" w:rsidRPr="00C90042" w:rsidRDefault="00B3030D" w:rsidP="00184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F2F684" w14:textId="0EA6BC89" w:rsidR="00B3030D" w:rsidRPr="00C90042" w:rsidRDefault="004C6F29" w:rsidP="00184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92"/>
              </w:tabs>
              <w:spacing w:line="260" w:lineRule="atLeast"/>
              <w:ind w:left="-108" w:right="3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308,000</w:t>
            </w:r>
          </w:p>
        </w:tc>
        <w:tc>
          <w:tcPr>
            <w:tcW w:w="283" w:type="dxa"/>
          </w:tcPr>
          <w:p w14:paraId="6EE811D9" w14:textId="77777777" w:rsidR="00B3030D" w:rsidRPr="00C90042" w:rsidRDefault="00B3030D" w:rsidP="00184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01A140" w14:textId="77777777" w:rsidR="00B3030D" w:rsidRPr="00C90042" w:rsidRDefault="00B3030D" w:rsidP="00615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12"/>
              </w:tabs>
              <w:spacing w:line="260" w:lineRule="atLeast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90042">
              <w:rPr>
                <w:rFonts w:ascii="Angsana New" w:hAnsi="Angsana New"/>
                <w:sz w:val="30"/>
                <w:szCs w:val="30"/>
              </w:rPr>
              <w:t>308,000</w:t>
            </w:r>
          </w:p>
        </w:tc>
      </w:tr>
      <w:tr w:rsidR="00B3030D" w:rsidRPr="00C90042" w14:paraId="133A9E00" w14:textId="77777777" w:rsidTr="00615F84">
        <w:trPr>
          <w:gridAfter w:val="1"/>
          <w:wAfter w:w="8" w:type="dxa"/>
        </w:trPr>
        <w:tc>
          <w:tcPr>
            <w:tcW w:w="4570" w:type="dxa"/>
            <w:vAlign w:val="bottom"/>
          </w:tcPr>
          <w:p w14:paraId="33B7334E" w14:textId="77777777" w:rsidR="00B3030D" w:rsidRPr="00C90042" w:rsidRDefault="00B3030D" w:rsidP="00B3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hanging="107"/>
              <w:rPr>
                <w:rFonts w:ascii="Angsana New" w:hAnsi="Angsana New"/>
                <w:sz w:val="30"/>
                <w:szCs w:val="30"/>
                <w:cs/>
              </w:rPr>
            </w:pPr>
            <w:r w:rsidRPr="00C90042">
              <w:rPr>
                <w:rFonts w:ascii="Angsana New" w:hAnsi="Angsana New"/>
                <w:sz w:val="30"/>
                <w:szCs w:val="30"/>
                <w:cs/>
              </w:rPr>
              <w:t>กำไร (ขาดทุน) ต่อหุ้นปรับลด (บาท)</w:t>
            </w:r>
          </w:p>
        </w:tc>
        <w:tc>
          <w:tcPr>
            <w:tcW w:w="1094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1637FA40" w14:textId="2619F281" w:rsidR="00B3030D" w:rsidRPr="00C90042" w:rsidRDefault="004C6F29" w:rsidP="00B3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92"/>
              </w:tabs>
              <w:spacing w:line="260" w:lineRule="atLeast"/>
              <w:ind w:left="-108" w:right="3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0.0430</w:t>
            </w:r>
          </w:p>
        </w:tc>
        <w:tc>
          <w:tcPr>
            <w:tcW w:w="284" w:type="dxa"/>
          </w:tcPr>
          <w:p w14:paraId="7C882497" w14:textId="77777777" w:rsidR="00B3030D" w:rsidRPr="00C90042" w:rsidRDefault="00B3030D" w:rsidP="00B3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DF0AFAB" w14:textId="0513B663" w:rsidR="00B3030D" w:rsidRPr="00C90042" w:rsidRDefault="00B3030D" w:rsidP="00B3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92"/>
              </w:tabs>
              <w:spacing w:line="260" w:lineRule="atLeast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90042">
              <w:rPr>
                <w:rFonts w:ascii="Angsana New" w:hAnsi="Angsana New"/>
                <w:sz w:val="30"/>
                <w:szCs w:val="30"/>
              </w:rPr>
              <w:t>(0.0</w:t>
            </w:r>
            <w:r w:rsidR="00B466DF" w:rsidRPr="00B466DF">
              <w:rPr>
                <w:rFonts w:ascii="Angsana New" w:hAnsi="Angsana New"/>
                <w:sz w:val="30"/>
                <w:szCs w:val="30"/>
              </w:rPr>
              <w:t>418</w:t>
            </w:r>
            <w:r w:rsidRPr="00C90042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3" w:type="dxa"/>
          </w:tcPr>
          <w:p w14:paraId="658FDB81" w14:textId="77777777" w:rsidR="00B3030D" w:rsidRPr="00C90042" w:rsidRDefault="00B3030D" w:rsidP="00B3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93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AE4E065" w14:textId="02DEB16A" w:rsidR="00B3030D" w:rsidRPr="00C90042" w:rsidRDefault="004C6F29" w:rsidP="00B3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92"/>
              </w:tabs>
              <w:spacing w:line="260" w:lineRule="atLeast"/>
              <w:ind w:left="-108" w:right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0.</w:t>
            </w:r>
            <w:r w:rsidR="00120004">
              <w:rPr>
                <w:rFonts w:ascii="Angsana New" w:hAnsi="Angsana New" w:hint="cs"/>
                <w:sz w:val="30"/>
                <w:szCs w:val="30"/>
                <w:cs/>
              </w:rPr>
              <w:t>0711</w:t>
            </w:r>
          </w:p>
        </w:tc>
        <w:tc>
          <w:tcPr>
            <w:tcW w:w="283" w:type="dxa"/>
          </w:tcPr>
          <w:p w14:paraId="19815830" w14:textId="77777777" w:rsidR="00B3030D" w:rsidRPr="00C90042" w:rsidRDefault="00B3030D" w:rsidP="00B3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92"/>
              </w:tabs>
              <w:spacing w:line="260" w:lineRule="atLeast"/>
              <w:ind w:left="-108" w:right="3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3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220E695" w14:textId="03DE46B1" w:rsidR="00B3030D" w:rsidRPr="00C90042" w:rsidRDefault="00D21091" w:rsidP="00615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12"/>
              </w:tabs>
              <w:spacing w:line="260" w:lineRule="atLeast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0.0007</w:t>
            </w:r>
          </w:p>
        </w:tc>
      </w:tr>
    </w:tbl>
    <w:p w14:paraId="45920FD1" w14:textId="77777777" w:rsidR="00B3030D" w:rsidRDefault="00B3030D" w:rsidP="008B296F">
      <w:pPr>
        <w:pStyle w:val="NoSpacing"/>
        <w:tabs>
          <w:tab w:val="clear" w:pos="227"/>
          <w:tab w:val="clear" w:pos="454"/>
          <w:tab w:val="clear" w:pos="680"/>
          <w:tab w:val="left" w:pos="567"/>
        </w:tabs>
        <w:jc w:val="thaiDistribute"/>
        <w:rPr>
          <w:rFonts w:ascii="Angsana New" w:hAnsi="Angsana New"/>
          <w:szCs w:val="30"/>
        </w:rPr>
      </w:pPr>
    </w:p>
    <w:p w14:paraId="6CFBC354" w14:textId="06F38B24" w:rsidR="008B296F" w:rsidRDefault="008B296F" w:rsidP="008B296F">
      <w:pPr>
        <w:pStyle w:val="NoSpacing"/>
        <w:tabs>
          <w:tab w:val="clear" w:pos="227"/>
          <w:tab w:val="clear" w:pos="454"/>
          <w:tab w:val="clear" w:pos="680"/>
          <w:tab w:val="left" w:pos="567"/>
        </w:tabs>
        <w:jc w:val="thaiDistribute"/>
        <w:rPr>
          <w:rFonts w:ascii="Angsana New" w:hAnsi="Angsana New"/>
          <w:szCs w:val="30"/>
        </w:rPr>
      </w:pPr>
      <w:r w:rsidRPr="008D6FA3">
        <w:rPr>
          <w:rFonts w:ascii="Angsana New" w:hAnsi="Angsana New"/>
          <w:szCs w:val="30"/>
          <w:cs/>
        </w:rPr>
        <w:t>กำไร (ขาดทุน) ต่อหุ้นปรับลดสำหรับ</w:t>
      </w:r>
      <w:r w:rsidRPr="007A74D5">
        <w:rPr>
          <w:rFonts w:ascii="Angsana New" w:hAnsi="Angsana New"/>
          <w:szCs w:val="30"/>
          <w:cs/>
        </w:rPr>
        <w:t>งวดสามเดือน</w:t>
      </w:r>
      <w:r w:rsidR="00B3030D">
        <w:rPr>
          <w:rFonts w:ascii="Angsana New" w:hAnsi="Angsana New"/>
          <w:szCs w:val="30"/>
          <w:cs/>
        </w:rPr>
        <w:t>และหกเดือน</w:t>
      </w:r>
      <w:r w:rsidRPr="007A74D5">
        <w:rPr>
          <w:rFonts w:ascii="Angsana New" w:hAnsi="Angsana New"/>
          <w:szCs w:val="30"/>
          <w:cs/>
        </w:rPr>
        <w:t xml:space="preserve">ในปี </w:t>
      </w:r>
      <w:r w:rsidRPr="007A74D5">
        <w:rPr>
          <w:rFonts w:ascii="Angsana New" w:hAnsi="Angsana New"/>
          <w:szCs w:val="30"/>
        </w:rPr>
        <w:t>256</w:t>
      </w:r>
      <w:r w:rsidR="00B75BA5">
        <w:rPr>
          <w:rFonts w:ascii="Angsana New" w:hAnsi="Angsana New"/>
          <w:szCs w:val="30"/>
        </w:rPr>
        <w:t>8</w:t>
      </w:r>
      <w:r w:rsidRPr="007A74D5">
        <w:rPr>
          <w:rFonts w:ascii="Angsana New" w:hAnsi="Angsana New"/>
          <w:szCs w:val="30"/>
        </w:rPr>
        <w:t xml:space="preserve"> </w:t>
      </w:r>
      <w:r w:rsidRPr="007A74D5">
        <w:rPr>
          <w:rFonts w:ascii="Angsana New" w:hAnsi="Angsana New"/>
          <w:szCs w:val="30"/>
          <w:cs/>
        </w:rPr>
        <w:t xml:space="preserve">และ </w:t>
      </w:r>
      <w:r w:rsidRPr="007A74D5">
        <w:rPr>
          <w:rFonts w:ascii="Angsana New" w:hAnsi="Angsana New"/>
          <w:szCs w:val="30"/>
        </w:rPr>
        <w:t>256</w:t>
      </w:r>
      <w:r w:rsidR="00B75BA5">
        <w:rPr>
          <w:rFonts w:ascii="Angsana New" w:hAnsi="Angsana New"/>
          <w:szCs w:val="30"/>
        </w:rPr>
        <w:t>7</w:t>
      </w:r>
      <w:r w:rsidRPr="007A74D5">
        <w:rPr>
          <w:rFonts w:ascii="Angsana New" w:hAnsi="Angsana New"/>
          <w:szCs w:val="30"/>
          <w:cs/>
        </w:rPr>
        <w:t xml:space="preserve"> มีจำนวนเดียวกันกับกำไร (ขาดทุน) ต่อหุ้นขั้นพื้นฐานเนื่องจากราคาตลาดถัวเฉลี่ยของหุ้นสามัญของบริษัทสำหรับงวดเดียวกันมี</w:t>
      </w:r>
      <w:r w:rsidRPr="008D6FA3">
        <w:rPr>
          <w:rFonts w:ascii="Angsana New" w:hAnsi="Angsana New"/>
          <w:szCs w:val="30"/>
          <w:cs/>
        </w:rPr>
        <w:t>จำนวนเงินต่ำกว่าราคาใช้สิทธิซื้อหุ้นสามัญที่กำหนดไว้ในใบสำคัญแสดงสิทธิซื้อหุ้นสามัญจึงไม่เกิดผลกระทบจากการถือเสมือนว่ามีการใช้สิทธิของใบสำคัญแสดงสิทธิซื้อหุ้นสามัญที่ก่อให้เกิดหุ้นสามัญปรับลด</w:t>
      </w:r>
    </w:p>
    <w:p w14:paraId="6FFE0FC2" w14:textId="77777777" w:rsidR="00A91FE7" w:rsidRDefault="00A91FE7" w:rsidP="008B296F">
      <w:pPr>
        <w:pStyle w:val="NoSpacing"/>
        <w:tabs>
          <w:tab w:val="clear" w:pos="227"/>
          <w:tab w:val="clear" w:pos="454"/>
          <w:tab w:val="clear" w:pos="680"/>
          <w:tab w:val="left" w:pos="567"/>
        </w:tabs>
        <w:jc w:val="thaiDistribute"/>
        <w:rPr>
          <w:rFonts w:ascii="Angsana New" w:hAnsi="Angsana New"/>
          <w:szCs w:val="30"/>
        </w:rPr>
      </w:pPr>
    </w:p>
    <w:p w14:paraId="255E34AE" w14:textId="77777777" w:rsidR="00D70FF3" w:rsidRDefault="00D70FF3" w:rsidP="008B296F">
      <w:pPr>
        <w:pStyle w:val="NoSpacing"/>
        <w:tabs>
          <w:tab w:val="clear" w:pos="227"/>
          <w:tab w:val="clear" w:pos="454"/>
          <w:tab w:val="clear" w:pos="680"/>
          <w:tab w:val="left" w:pos="567"/>
        </w:tabs>
        <w:jc w:val="thaiDistribute"/>
        <w:rPr>
          <w:rFonts w:ascii="Angsana New" w:hAnsi="Angsana New"/>
          <w:szCs w:val="30"/>
        </w:rPr>
      </w:pPr>
    </w:p>
    <w:p w14:paraId="282BFC68" w14:textId="77777777" w:rsidR="002616BE" w:rsidRDefault="002616BE" w:rsidP="008B296F">
      <w:pPr>
        <w:pStyle w:val="NoSpacing"/>
        <w:tabs>
          <w:tab w:val="clear" w:pos="227"/>
          <w:tab w:val="clear" w:pos="454"/>
          <w:tab w:val="clear" w:pos="680"/>
          <w:tab w:val="left" w:pos="567"/>
        </w:tabs>
        <w:jc w:val="thaiDistribute"/>
        <w:rPr>
          <w:rFonts w:ascii="Angsana New" w:hAnsi="Angsana New"/>
          <w:szCs w:val="30"/>
        </w:rPr>
      </w:pPr>
    </w:p>
    <w:p w14:paraId="316018C6" w14:textId="77777777" w:rsidR="002616BE" w:rsidRDefault="002616BE" w:rsidP="008B296F">
      <w:pPr>
        <w:pStyle w:val="NoSpacing"/>
        <w:tabs>
          <w:tab w:val="clear" w:pos="227"/>
          <w:tab w:val="clear" w:pos="454"/>
          <w:tab w:val="clear" w:pos="680"/>
          <w:tab w:val="left" w:pos="567"/>
        </w:tabs>
        <w:jc w:val="thaiDistribute"/>
        <w:rPr>
          <w:rFonts w:ascii="Angsana New" w:hAnsi="Angsana New"/>
          <w:szCs w:val="30"/>
        </w:rPr>
      </w:pPr>
    </w:p>
    <w:p w14:paraId="54BC9FF9" w14:textId="77777777" w:rsidR="002616BE" w:rsidRPr="009E2340" w:rsidRDefault="002616BE" w:rsidP="002616BE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jc w:val="thaiDistribute"/>
        <w:rPr>
          <w:rFonts w:ascii="Angsana New" w:hAnsi="Angsana New"/>
          <w:b/>
          <w:bCs/>
          <w:sz w:val="30"/>
          <w:szCs w:val="30"/>
        </w:rPr>
      </w:pPr>
      <w:r w:rsidRPr="009E2340">
        <w:rPr>
          <w:rFonts w:ascii="Angsana New" w:hAnsi="Angsana New"/>
          <w:b/>
          <w:bCs/>
          <w:sz w:val="30"/>
          <w:szCs w:val="30"/>
          <w:cs/>
        </w:rPr>
        <w:lastRenderedPageBreak/>
        <w:t>การจ่ายเงินปันผล</w:t>
      </w:r>
    </w:p>
    <w:p w14:paraId="6351E3DA" w14:textId="77777777" w:rsidR="002616BE" w:rsidRPr="008161C2" w:rsidRDefault="002616BE" w:rsidP="002616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579F1E93" w14:textId="579CD403" w:rsidR="002616BE" w:rsidRPr="008161C2" w:rsidRDefault="002616BE" w:rsidP="002616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ในที่ประชุมสามัญผู้ถือหุ้นเมื่อวันที่</w:t>
      </w:r>
      <w:r w:rsidR="00A75956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19</w:t>
      </w:r>
      <w:r>
        <w:rPr>
          <w:rFonts w:ascii="Angsana New" w:hAnsi="Angsana New"/>
          <w:sz w:val="30"/>
          <w:szCs w:val="30"/>
          <w:cs/>
        </w:rPr>
        <w:t xml:space="preserve"> เมษายน </w:t>
      </w:r>
      <w:r>
        <w:rPr>
          <w:rFonts w:ascii="Angsana New" w:hAnsi="Angsana New"/>
          <w:sz w:val="30"/>
          <w:szCs w:val="30"/>
        </w:rPr>
        <w:t>2567</w:t>
      </w:r>
      <w:r>
        <w:rPr>
          <w:rFonts w:ascii="Angsana New" w:hAnsi="Angsana New"/>
          <w:sz w:val="30"/>
          <w:szCs w:val="30"/>
          <w:cs/>
        </w:rPr>
        <w:t xml:space="preserve"> ผู้ถือหุ้น</w:t>
      </w:r>
      <w:r w:rsidRPr="00506443">
        <w:rPr>
          <w:rFonts w:ascii="Angsana New" w:hAnsi="Angsana New"/>
          <w:sz w:val="30"/>
          <w:szCs w:val="30"/>
          <w:cs/>
        </w:rPr>
        <w:t>ได้มีมติเป็นเอกฉันท์อนุมัติการจ่ายเงินปันผลจากผลการดำเนินงานปี</w:t>
      </w:r>
      <w:r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</w:t>
      </w:r>
      <w:r w:rsidRPr="001B4CB2">
        <w:rPr>
          <w:rFonts w:ascii="Angsana New" w:hAnsi="Angsana New"/>
          <w:sz w:val="30"/>
          <w:szCs w:val="30"/>
        </w:rPr>
        <w:t>6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  <w:cs/>
        </w:rPr>
        <w:t xml:space="preserve">ในอัตราหุ้นละ </w:t>
      </w:r>
      <w:r w:rsidRPr="007617B0">
        <w:rPr>
          <w:rFonts w:ascii="Angsana New" w:hAnsi="Angsana New"/>
          <w:sz w:val="30"/>
          <w:szCs w:val="30"/>
        </w:rPr>
        <w:t>0</w:t>
      </w:r>
      <w:r w:rsidRPr="005E3376">
        <w:rPr>
          <w:rFonts w:ascii="Angsana New" w:hAnsi="Angsana New"/>
          <w:sz w:val="30"/>
          <w:szCs w:val="30"/>
        </w:rPr>
        <w:t>.</w:t>
      </w:r>
      <w:r w:rsidRPr="007617B0">
        <w:rPr>
          <w:rFonts w:ascii="Angsana New" w:hAnsi="Angsana New"/>
          <w:sz w:val="30"/>
          <w:szCs w:val="30"/>
        </w:rPr>
        <w:t>0</w:t>
      </w:r>
      <w:r>
        <w:rPr>
          <w:rFonts w:ascii="Angsana New" w:hAnsi="Angsana New"/>
          <w:sz w:val="30"/>
          <w:szCs w:val="30"/>
        </w:rPr>
        <w:t>33</w:t>
      </w:r>
      <w:r>
        <w:rPr>
          <w:rFonts w:ascii="Angsana New" w:hAnsi="Angsana New"/>
          <w:sz w:val="30"/>
          <w:szCs w:val="30"/>
          <w:cs/>
        </w:rPr>
        <w:t xml:space="preserve"> บาทคิดเป็นเงินรวมประมาณ </w:t>
      </w:r>
      <w:r>
        <w:rPr>
          <w:rFonts w:ascii="Angsana New" w:hAnsi="Angsana New"/>
          <w:sz w:val="30"/>
          <w:szCs w:val="30"/>
        </w:rPr>
        <w:t>1</w:t>
      </w:r>
      <w:r w:rsidRPr="001B4CB2">
        <w:rPr>
          <w:rFonts w:ascii="Angsana New" w:hAnsi="Angsana New"/>
          <w:sz w:val="30"/>
          <w:szCs w:val="30"/>
        </w:rPr>
        <w:t>0</w:t>
      </w:r>
      <w:r>
        <w:rPr>
          <w:rFonts w:ascii="Angsana New" w:hAnsi="Angsana New"/>
          <w:sz w:val="30"/>
          <w:szCs w:val="30"/>
          <w:cs/>
        </w:rPr>
        <w:t>.</w:t>
      </w:r>
      <w:r w:rsidRPr="001B4CB2">
        <w:rPr>
          <w:rFonts w:ascii="Angsana New" w:hAnsi="Angsana New"/>
          <w:sz w:val="30"/>
          <w:szCs w:val="30"/>
        </w:rPr>
        <w:t>16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  <w:cs/>
        </w:rPr>
        <w:t>ล้านบาท</w:t>
      </w:r>
      <w:r w:rsidRPr="00506443">
        <w:rPr>
          <w:rFonts w:ascii="Angsana New" w:hAnsi="Angsana New"/>
          <w:sz w:val="30"/>
          <w:szCs w:val="30"/>
          <w:cs/>
        </w:rPr>
        <w:t>ให้แก่ผู้ถือหุ้น</w:t>
      </w:r>
      <w:r>
        <w:rPr>
          <w:rFonts w:ascii="Angsana New" w:hAnsi="Angsana New"/>
          <w:sz w:val="30"/>
          <w:szCs w:val="30"/>
          <w:cs/>
        </w:rPr>
        <w:t xml:space="preserve">โดยกำหนดจ่ายปันผลดังกล่าวในวันที่ </w:t>
      </w:r>
      <w:r>
        <w:rPr>
          <w:rFonts w:ascii="Angsana New" w:hAnsi="Angsana New"/>
          <w:sz w:val="30"/>
          <w:szCs w:val="30"/>
        </w:rPr>
        <w:t xml:space="preserve">15 </w:t>
      </w:r>
      <w:r>
        <w:rPr>
          <w:rFonts w:ascii="Angsana New" w:hAnsi="Angsana New"/>
          <w:sz w:val="30"/>
          <w:szCs w:val="30"/>
          <w:cs/>
        </w:rPr>
        <w:t xml:space="preserve">พฤษภาคม </w:t>
      </w:r>
      <w:r>
        <w:rPr>
          <w:rFonts w:ascii="Angsana New" w:hAnsi="Angsana New"/>
          <w:sz w:val="30"/>
          <w:szCs w:val="30"/>
        </w:rPr>
        <w:t>256</w:t>
      </w:r>
      <w:r w:rsidR="00F66EA1" w:rsidRPr="00F66EA1">
        <w:rPr>
          <w:rFonts w:ascii="Angsana New" w:hAnsi="Angsana New"/>
          <w:sz w:val="30"/>
          <w:szCs w:val="30"/>
        </w:rPr>
        <w:t>7</w:t>
      </w:r>
    </w:p>
    <w:p w14:paraId="10CA17AE" w14:textId="77777777" w:rsidR="00D70FF3" w:rsidRPr="008D6FA3" w:rsidRDefault="00D70FF3" w:rsidP="008B296F">
      <w:pPr>
        <w:pStyle w:val="NoSpacing"/>
        <w:tabs>
          <w:tab w:val="clear" w:pos="227"/>
          <w:tab w:val="clear" w:pos="454"/>
          <w:tab w:val="clear" w:pos="680"/>
          <w:tab w:val="left" w:pos="567"/>
        </w:tabs>
        <w:jc w:val="thaiDistribute"/>
        <w:rPr>
          <w:rFonts w:ascii="Angsana New" w:hAnsi="Angsana New"/>
          <w:szCs w:val="30"/>
        </w:rPr>
      </w:pPr>
    </w:p>
    <w:p w14:paraId="00AF80E3" w14:textId="77777777" w:rsidR="009B36DC" w:rsidRPr="00E01C03" w:rsidRDefault="009B36DC" w:rsidP="00D70FF3">
      <w:pPr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b/>
          <w:bCs/>
          <w:sz w:val="30"/>
          <w:szCs w:val="30"/>
        </w:rPr>
      </w:pPr>
      <w:r w:rsidRPr="00E01C03">
        <w:rPr>
          <w:rFonts w:ascii="Angsana New" w:hAnsi="Angsana New"/>
          <w:b/>
          <w:bCs/>
          <w:sz w:val="30"/>
          <w:szCs w:val="30"/>
          <w:cs/>
        </w:rPr>
        <w:t>อื่น ๆ</w:t>
      </w:r>
    </w:p>
    <w:p w14:paraId="67F03E3C" w14:textId="77777777" w:rsidR="009B36DC" w:rsidRPr="00B63EFE" w:rsidRDefault="009B36DC" w:rsidP="009B36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b/>
          <w:bCs/>
          <w:sz w:val="30"/>
          <w:szCs w:val="30"/>
        </w:rPr>
      </w:pPr>
    </w:p>
    <w:p w14:paraId="06905F5D" w14:textId="0766F7F8" w:rsidR="009B36DC" w:rsidRPr="00E01C03" w:rsidRDefault="009B36DC" w:rsidP="009B36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E01C03">
        <w:rPr>
          <w:rFonts w:ascii="Angsana New" w:hAnsi="Angsana New"/>
          <w:spacing w:val="-4"/>
          <w:sz w:val="30"/>
          <w:szCs w:val="30"/>
          <w:cs/>
        </w:rPr>
        <w:t xml:space="preserve">ณ วันที่ </w:t>
      </w:r>
      <w:r>
        <w:rPr>
          <w:rFonts w:ascii="Angsana New" w:hAnsi="Angsana New"/>
          <w:spacing w:val="-4"/>
          <w:sz w:val="30"/>
          <w:szCs w:val="30"/>
        </w:rPr>
        <w:t>3</w:t>
      </w:r>
      <w:r w:rsidR="00A451BC">
        <w:rPr>
          <w:rFonts w:ascii="Angsana New" w:hAnsi="Angsana New"/>
          <w:spacing w:val="-4"/>
          <w:sz w:val="30"/>
          <w:szCs w:val="30"/>
        </w:rPr>
        <w:t>0</w:t>
      </w:r>
      <w:r>
        <w:rPr>
          <w:rFonts w:ascii="Angsana New" w:hAnsi="Angsana New"/>
          <w:spacing w:val="-4"/>
          <w:sz w:val="30"/>
          <w:szCs w:val="30"/>
        </w:rPr>
        <w:t xml:space="preserve"> </w:t>
      </w:r>
      <w:r w:rsidR="00B75BA5">
        <w:rPr>
          <w:rFonts w:ascii="Angsana New" w:hAnsi="Angsana New"/>
          <w:spacing w:val="-4"/>
          <w:sz w:val="30"/>
          <w:szCs w:val="30"/>
          <w:cs/>
        </w:rPr>
        <w:t>ม</w:t>
      </w:r>
      <w:r w:rsidR="00A451BC">
        <w:rPr>
          <w:rFonts w:ascii="Angsana New" w:hAnsi="Angsana New"/>
          <w:spacing w:val="-4"/>
          <w:sz w:val="30"/>
          <w:szCs w:val="30"/>
          <w:cs/>
        </w:rPr>
        <w:t>ิถุนายน</w:t>
      </w:r>
      <w:r w:rsidRPr="00E01C03">
        <w:rPr>
          <w:rFonts w:ascii="Angsana New" w:hAnsi="Angsana New"/>
          <w:spacing w:val="-4"/>
          <w:sz w:val="30"/>
          <w:szCs w:val="30"/>
          <w:cs/>
        </w:rPr>
        <w:t xml:space="preserve"> </w:t>
      </w:r>
      <w:r>
        <w:rPr>
          <w:rFonts w:ascii="Angsana New" w:hAnsi="Angsana New"/>
          <w:spacing w:val="-4"/>
          <w:sz w:val="30"/>
          <w:szCs w:val="30"/>
        </w:rPr>
        <w:t>256</w:t>
      </w:r>
      <w:r w:rsidR="00B75BA5">
        <w:rPr>
          <w:rFonts w:ascii="Angsana New" w:hAnsi="Angsana New"/>
          <w:spacing w:val="-4"/>
          <w:sz w:val="30"/>
          <w:szCs w:val="30"/>
        </w:rPr>
        <w:t>8</w:t>
      </w:r>
    </w:p>
    <w:p w14:paraId="6BA73060" w14:textId="77777777" w:rsidR="009B36DC" w:rsidRPr="00B63EFE" w:rsidRDefault="009B36DC" w:rsidP="009B36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7F7B88E" w14:textId="03EE1972" w:rsidR="009B36DC" w:rsidRPr="00F46533" w:rsidRDefault="009B36DC" w:rsidP="00DE1976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9" w:hanging="531"/>
        <w:jc w:val="thaiDistribute"/>
        <w:rPr>
          <w:rFonts w:ascii="Angsana New" w:hAnsi="Angsana New"/>
          <w:sz w:val="30"/>
          <w:szCs w:val="30"/>
        </w:rPr>
      </w:pPr>
      <w:r w:rsidRPr="00E01C03">
        <w:rPr>
          <w:rFonts w:ascii="Angsana New" w:hAnsi="Angsana New"/>
          <w:sz w:val="30"/>
          <w:szCs w:val="30"/>
          <w:cs/>
        </w:rPr>
        <w:t>บริษัทมีหนังสือค้ำ</w:t>
      </w:r>
      <w:r w:rsidRPr="00D65210">
        <w:rPr>
          <w:rFonts w:ascii="Angsana New" w:hAnsi="Angsana New"/>
          <w:sz w:val="30"/>
          <w:szCs w:val="30"/>
          <w:cs/>
        </w:rPr>
        <w:t>ประกันบริษัทซึ่งออกโดยธนาคารในประเทศสองแห่งให้แก่บริษัทเอกชนและหน่วยงานรัฐบาลหลายแห่งซึ่งเป็น</w:t>
      </w:r>
      <w:r w:rsidRPr="00D65210">
        <w:rPr>
          <w:rFonts w:ascii="Angsana New" w:hAnsi="Angsana New"/>
          <w:color w:val="000000"/>
          <w:sz w:val="30"/>
          <w:szCs w:val="30"/>
          <w:cs/>
          <w:lang w:val="th-TH"/>
        </w:rPr>
        <w:t>ลูกค้าของบริษัทเป็นจำนวน</w:t>
      </w:r>
      <w:r w:rsidRPr="00D65210">
        <w:rPr>
          <w:rFonts w:ascii="Angsana New" w:hAnsi="Angsana New"/>
          <w:color w:val="000000"/>
          <w:sz w:val="30"/>
          <w:szCs w:val="30"/>
          <w:cs/>
        </w:rPr>
        <w:t xml:space="preserve">เงินรวมประมาณ </w:t>
      </w:r>
      <w:r w:rsidR="004C6F29" w:rsidRPr="004C6F29">
        <w:rPr>
          <w:rFonts w:ascii="Angsana New" w:hAnsi="Angsana New"/>
          <w:spacing w:val="-4"/>
          <w:sz w:val="30"/>
          <w:szCs w:val="30"/>
        </w:rPr>
        <w:t>7</w:t>
      </w:r>
      <w:r w:rsidR="00B76B9E" w:rsidRPr="004C6F29">
        <w:rPr>
          <w:rFonts w:ascii="Angsana New" w:hAnsi="Angsana New"/>
          <w:color w:val="000000"/>
          <w:sz w:val="30"/>
          <w:szCs w:val="30"/>
        </w:rPr>
        <w:t>.</w:t>
      </w:r>
      <w:r w:rsidR="00D65210" w:rsidRPr="004C6F29">
        <w:rPr>
          <w:rFonts w:ascii="Angsana New" w:hAnsi="Angsana New"/>
          <w:color w:val="000000"/>
          <w:sz w:val="30"/>
          <w:szCs w:val="30"/>
        </w:rPr>
        <w:t>9</w:t>
      </w:r>
      <w:r w:rsidRPr="004C6F29">
        <w:rPr>
          <w:rFonts w:ascii="Angsana New" w:hAnsi="Angsana New"/>
          <w:color w:val="000000"/>
          <w:sz w:val="30"/>
          <w:szCs w:val="30"/>
        </w:rPr>
        <w:t xml:space="preserve"> </w:t>
      </w:r>
      <w:r w:rsidRPr="004C6F29">
        <w:rPr>
          <w:rFonts w:ascii="Angsana New" w:hAnsi="Angsana New"/>
          <w:color w:val="000000"/>
          <w:sz w:val="30"/>
          <w:szCs w:val="30"/>
          <w:cs/>
        </w:rPr>
        <w:t>ล้านบาท</w:t>
      </w:r>
      <w:r w:rsidRPr="004C6F29">
        <w:rPr>
          <w:rFonts w:ascii="Angsana New" w:hAnsi="Angsana New"/>
          <w:color w:val="000000"/>
          <w:sz w:val="30"/>
          <w:szCs w:val="30"/>
        </w:rPr>
        <w:t xml:space="preserve"> (</w:t>
      </w:r>
      <w:r w:rsidRPr="004C6F29">
        <w:rPr>
          <w:rFonts w:ascii="Angsana New" w:hAnsi="Angsana New"/>
          <w:color w:val="000000"/>
          <w:sz w:val="30"/>
          <w:szCs w:val="30"/>
          <w:cs/>
        </w:rPr>
        <w:t xml:space="preserve">งบการเงินรวมมีจำนวนประมาณ </w:t>
      </w:r>
      <w:r w:rsidRPr="004C6F29">
        <w:rPr>
          <w:rFonts w:ascii="Angsana New" w:hAnsi="Angsana New"/>
          <w:spacing w:val="-4"/>
          <w:sz w:val="30"/>
          <w:szCs w:val="30"/>
        </w:rPr>
        <w:t>1</w:t>
      </w:r>
      <w:r w:rsidR="004C6F29" w:rsidRPr="004C6F29">
        <w:rPr>
          <w:rFonts w:ascii="Angsana New" w:hAnsi="Angsana New"/>
          <w:spacing w:val="-4"/>
          <w:sz w:val="30"/>
          <w:szCs w:val="30"/>
        </w:rPr>
        <w:t>4.8</w:t>
      </w:r>
      <w:r w:rsidRPr="00D65210">
        <w:rPr>
          <w:rFonts w:ascii="Angsana New" w:hAnsi="Angsana New"/>
          <w:color w:val="000000"/>
          <w:sz w:val="30"/>
          <w:szCs w:val="30"/>
          <w:cs/>
        </w:rPr>
        <w:t xml:space="preserve"> ล้านบาท)</w:t>
      </w:r>
    </w:p>
    <w:p w14:paraId="456FE5CB" w14:textId="77777777" w:rsidR="009B36DC" w:rsidRPr="00E01C03" w:rsidRDefault="009B36DC" w:rsidP="009B36DC">
      <w:pPr>
        <w:rPr>
          <w:rFonts w:ascii="Angsana New" w:hAnsi="Angsana New"/>
          <w:sz w:val="30"/>
          <w:szCs w:val="30"/>
        </w:rPr>
      </w:pPr>
    </w:p>
    <w:p w14:paraId="70CF7E26" w14:textId="77777777" w:rsidR="009B36DC" w:rsidRDefault="009B36DC" w:rsidP="00DE1976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9" w:hanging="531"/>
        <w:jc w:val="thaiDistribute"/>
        <w:rPr>
          <w:rFonts w:ascii="Angsana New" w:hAnsi="Angsana New"/>
          <w:spacing w:val="-2"/>
          <w:sz w:val="30"/>
          <w:szCs w:val="30"/>
        </w:rPr>
      </w:pPr>
      <w:r w:rsidRPr="0016022B">
        <w:rPr>
          <w:rFonts w:ascii="Angsana New" w:hAnsi="Angsana New"/>
          <w:sz w:val="30"/>
          <w:szCs w:val="30"/>
          <w:cs/>
        </w:rPr>
        <w:t>บริษัทมีสัญญาบริการพื้นที่คลังเก็บสินค้า</w:t>
      </w:r>
      <w:r>
        <w:rPr>
          <w:rFonts w:ascii="Angsana New" w:hAnsi="Angsana New"/>
          <w:sz w:val="30"/>
          <w:szCs w:val="30"/>
          <w:cs/>
        </w:rPr>
        <w:t>สองแห่ง</w:t>
      </w:r>
      <w:r w:rsidRPr="0016022B">
        <w:rPr>
          <w:rFonts w:ascii="Angsana New" w:hAnsi="Angsana New"/>
          <w:sz w:val="30"/>
          <w:szCs w:val="30"/>
          <w:cs/>
        </w:rPr>
        <w:t xml:space="preserve">กับบริษัทในประเทศแห่งหนึ่งเป็นระยะเวลา </w:t>
      </w:r>
      <w:r>
        <w:rPr>
          <w:rFonts w:ascii="Angsana New" w:hAnsi="Angsana New"/>
          <w:sz w:val="30"/>
          <w:szCs w:val="30"/>
        </w:rPr>
        <w:t>36</w:t>
      </w:r>
      <w:r w:rsidRPr="0016022B">
        <w:rPr>
          <w:rFonts w:ascii="Angsana New" w:hAnsi="Angsana New"/>
          <w:sz w:val="30"/>
          <w:szCs w:val="30"/>
        </w:rPr>
        <w:t xml:space="preserve"> </w:t>
      </w:r>
      <w:r w:rsidRPr="0016022B">
        <w:rPr>
          <w:rFonts w:ascii="Angsana New" w:hAnsi="Angsana New"/>
          <w:sz w:val="30"/>
          <w:szCs w:val="30"/>
          <w:cs/>
        </w:rPr>
        <w:t>เดือน โดยเริ่มชำระ</w:t>
      </w:r>
      <w:r w:rsidRPr="00E01C03">
        <w:rPr>
          <w:rFonts w:ascii="Angsana New" w:hAnsi="Angsana New"/>
          <w:spacing w:val="-2"/>
          <w:sz w:val="30"/>
          <w:szCs w:val="30"/>
          <w:cs/>
        </w:rPr>
        <w:t>ค่าบริการ</w:t>
      </w:r>
      <w:r w:rsidRPr="00BC22E5">
        <w:rPr>
          <w:rFonts w:ascii="Angsana New" w:hAnsi="Angsana New"/>
          <w:spacing w:val="-2"/>
          <w:sz w:val="30"/>
          <w:szCs w:val="30"/>
          <w:cs/>
        </w:rPr>
        <w:t xml:space="preserve">ในเดือนเมษายน </w:t>
      </w:r>
      <w:r w:rsidRPr="00BC22E5">
        <w:rPr>
          <w:rFonts w:ascii="Angsana New" w:hAnsi="Angsana New"/>
          <w:spacing w:val="-2"/>
          <w:sz w:val="30"/>
          <w:szCs w:val="30"/>
        </w:rPr>
        <w:t>2566</w:t>
      </w:r>
      <w:r w:rsidRPr="00BC22E5">
        <w:rPr>
          <w:rFonts w:ascii="Angsana New" w:hAnsi="Angsana New"/>
          <w:spacing w:val="-2"/>
          <w:sz w:val="30"/>
          <w:szCs w:val="30"/>
          <w:cs/>
        </w:rPr>
        <w:t xml:space="preserve"> และเดือนมิถุนายน </w:t>
      </w:r>
      <w:r w:rsidRPr="00BC22E5">
        <w:rPr>
          <w:rFonts w:ascii="Angsana New" w:hAnsi="Angsana New"/>
          <w:spacing w:val="-2"/>
          <w:sz w:val="30"/>
          <w:szCs w:val="30"/>
        </w:rPr>
        <w:t>2567</w:t>
      </w:r>
      <w:r w:rsidRPr="00BC22E5">
        <w:rPr>
          <w:rFonts w:ascii="Angsana New" w:hAnsi="Angsana New"/>
          <w:spacing w:val="-2"/>
          <w:sz w:val="30"/>
          <w:szCs w:val="30"/>
          <w:cs/>
        </w:rPr>
        <w:t xml:space="preserve"> ตามลำดับ</w:t>
      </w:r>
      <w:r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E01C03">
        <w:rPr>
          <w:rFonts w:ascii="Angsana New" w:hAnsi="Angsana New"/>
          <w:spacing w:val="-2"/>
          <w:sz w:val="30"/>
          <w:szCs w:val="30"/>
          <w:cs/>
        </w:rPr>
        <w:t>ภายใต้เงื่อนไขของสัญญาดังกล่าว บริษัทผูกพันที่จะชำระค่าบริการซึ่งแยกตามช่วงของการครบกำหนดชำระดังนี้</w:t>
      </w:r>
    </w:p>
    <w:p w14:paraId="63277D1A" w14:textId="77777777" w:rsidR="009B36DC" w:rsidRPr="00E01C03" w:rsidRDefault="009B36DC" w:rsidP="009B36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pacing w:val="-2"/>
          <w:sz w:val="30"/>
          <w:szCs w:val="30"/>
        </w:rPr>
      </w:pPr>
    </w:p>
    <w:tbl>
      <w:tblPr>
        <w:tblW w:w="5830" w:type="dxa"/>
        <w:tblInd w:w="540" w:type="dxa"/>
        <w:tblLook w:val="0000" w:firstRow="0" w:lastRow="0" w:firstColumn="0" w:lastColumn="0" w:noHBand="0" w:noVBand="0"/>
      </w:tblPr>
      <w:tblGrid>
        <w:gridCol w:w="4210"/>
        <w:gridCol w:w="270"/>
        <w:gridCol w:w="1350"/>
      </w:tblGrid>
      <w:tr w:rsidR="009B36DC" w:rsidRPr="00E01C03" w14:paraId="6C215B5D" w14:textId="77777777" w:rsidTr="00615F84">
        <w:tc>
          <w:tcPr>
            <w:tcW w:w="4210" w:type="dxa"/>
          </w:tcPr>
          <w:p w14:paraId="7CF72DAD" w14:textId="77777777" w:rsidR="009B36DC" w:rsidRPr="00E01C03" w:rsidRDefault="009B36DC" w:rsidP="00222531">
            <w:pPr>
              <w:pStyle w:val="BodyText2"/>
              <w:tabs>
                <w:tab w:val="left" w:pos="540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1A040E2" w14:textId="77777777" w:rsidR="009B36DC" w:rsidRPr="00E01C03" w:rsidRDefault="009B36DC" w:rsidP="00222531">
            <w:pPr>
              <w:pStyle w:val="BodyText2"/>
              <w:tabs>
                <w:tab w:val="left" w:pos="540"/>
              </w:tabs>
              <w:spacing w:line="260" w:lineRule="atLeast"/>
              <w:ind w:left="-108" w:right="-108" w:firstLine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BE5DB77" w14:textId="77777777" w:rsidR="009B36DC" w:rsidRPr="00E01C03" w:rsidRDefault="009B36DC" w:rsidP="00A75956">
            <w:pPr>
              <w:pStyle w:val="ASSETS"/>
              <w:spacing w:line="260" w:lineRule="atLeast"/>
              <w:ind w:left="-163" w:right="-113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cs/>
                <w:lang w:val="en-US"/>
              </w:rPr>
            </w:pPr>
            <w:r w:rsidRPr="00E01C03"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cs/>
                <w:lang w:val="en-US"/>
              </w:rPr>
              <w:t>พันบาท</w:t>
            </w:r>
          </w:p>
        </w:tc>
      </w:tr>
      <w:tr w:rsidR="009B36DC" w:rsidRPr="00E01C03" w14:paraId="573934F7" w14:textId="77777777" w:rsidTr="00615F84">
        <w:tc>
          <w:tcPr>
            <w:tcW w:w="4210" w:type="dxa"/>
          </w:tcPr>
          <w:p w14:paraId="56BAF7CB" w14:textId="77777777" w:rsidR="009B36DC" w:rsidRPr="00E01C03" w:rsidRDefault="009B36DC" w:rsidP="00CC0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E01C03">
              <w:rPr>
                <w:rFonts w:ascii="Angsana New" w:hAnsi="Angsana New"/>
                <w:sz w:val="30"/>
                <w:szCs w:val="30"/>
                <w:cs/>
              </w:rPr>
              <w:t>ส่วนที่ครบกำหนดชำระภายในหนึ่งปี</w:t>
            </w:r>
          </w:p>
        </w:tc>
        <w:tc>
          <w:tcPr>
            <w:tcW w:w="270" w:type="dxa"/>
            <w:vAlign w:val="center"/>
          </w:tcPr>
          <w:p w14:paraId="5DC10E12" w14:textId="77777777" w:rsidR="009B36DC" w:rsidRPr="00E01C03" w:rsidRDefault="009B36DC" w:rsidP="00222531">
            <w:pPr>
              <w:pStyle w:val="EnvelopeReturn"/>
              <w:tabs>
                <w:tab w:val="left" w:pos="540"/>
                <w:tab w:val="left" w:pos="8262"/>
              </w:tabs>
              <w:spacing w:line="260" w:lineRule="atLeast"/>
              <w:ind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5245B4E2" w14:textId="55A74608" w:rsidR="009B36DC" w:rsidRPr="00EB26AE" w:rsidRDefault="004C6F29" w:rsidP="00222531">
            <w:pPr>
              <w:pStyle w:val="jern3"/>
              <w:pBdr>
                <w:bottom w:val="none" w:sz="0" w:space="0" w:color="auto"/>
              </w:pBdr>
              <w:tabs>
                <w:tab w:val="clear" w:pos="959"/>
              </w:tabs>
              <w:ind w:right="184"/>
              <w:jc w:val="right"/>
              <w:rPr>
                <w:rFonts w:hAnsi="Angsana New"/>
                <w:sz w:val="30"/>
                <w:szCs w:val="30"/>
                <w:lang w:val="en-US"/>
              </w:rPr>
            </w:pPr>
            <w:r>
              <w:rPr>
                <w:rFonts w:hAnsi="Angsana New"/>
                <w:sz w:val="30"/>
                <w:szCs w:val="30"/>
                <w:lang w:val="en-US"/>
              </w:rPr>
              <w:t>3,019</w:t>
            </w:r>
          </w:p>
        </w:tc>
      </w:tr>
      <w:tr w:rsidR="009B36DC" w:rsidRPr="00E01C03" w14:paraId="04AB12B3" w14:textId="77777777" w:rsidTr="00615F84">
        <w:tc>
          <w:tcPr>
            <w:tcW w:w="4210" w:type="dxa"/>
          </w:tcPr>
          <w:p w14:paraId="48B1D307" w14:textId="1224FF42" w:rsidR="009B36DC" w:rsidRPr="00E01C03" w:rsidRDefault="009B36DC" w:rsidP="00CC0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E01C03">
              <w:rPr>
                <w:rFonts w:ascii="Angsana New" w:hAnsi="Angsana New"/>
                <w:sz w:val="30"/>
                <w:szCs w:val="30"/>
                <w:cs/>
              </w:rPr>
              <w:t>ส่วนที่ครบกำหนดชำระใน</w:t>
            </w:r>
            <w:r>
              <w:rPr>
                <w:rFonts w:ascii="Angsana New" w:hAnsi="Angsana New"/>
                <w:sz w:val="30"/>
                <w:szCs w:val="30"/>
                <w:cs/>
              </w:rPr>
              <w:t>ปีที่</w:t>
            </w:r>
            <w:r w:rsidRPr="00E01C03">
              <w:rPr>
                <w:rFonts w:ascii="Angsana New" w:hAnsi="Angsana New"/>
                <w:sz w:val="30"/>
                <w:szCs w:val="30"/>
                <w:cs/>
              </w:rPr>
              <w:t>สอง</w:t>
            </w:r>
          </w:p>
        </w:tc>
        <w:tc>
          <w:tcPr>
            <w:tcW w:w="270" w:type="dxa"/>
            <w:vAlign w:val="center"/>
          </w:tcPr>
          <w:p w14:paraId="68F99193" w14:textId="77777777" w:rsidR="009B36DC" w:rsidRPr="00E01C03" w:rsidRDefault="009B36DC" w:rsidP="00222531">
            <w:pPr>
              <w:pStyle w:val="EnvelopeReturn"/>
              <w:tabs>
                <w:tab w:val="left" w:pos="540"/>
                <w:tab w:val="left" w:pos="8262"/>
              </w:tabs>
              <w:spacing w:line="260" w:lineRule="atLeast"/>
              <w:ind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952B308" w14:textId="26A67DCB" w:rsidR="009B36DC" w:rsidRPr="00EB26AE" w:rsidRDefault="004C6F29" w:rsidP="00222531">
            <w:pPr>
              <w:pStyle w:val="jern3"/>
              <w:pBdr>
                <w:bottom w:val="none" w:sz="0" w:space="0" w:color="auto"/>
              </w:pBdr>
              <w:tabs>
                <w:tab w:val="clear" w:pos="959"/>
              </w:tabs>
              <w:ind w:right="184"/>
              <w:jc w:val="right"/>
              <w:rPr>
                <w:rFonts w:hAnsi="Angsana New"/>
                <w:sz w:val="30"/>
                <w:szCs w:val="30"/>
                <w:cs/>
                <w:lang w:val="en-US"/>
              </w:rPr>
            </w:pPr>
            <w:r>
              <w:rPr>
                <w:rFonts w:hAnsi="Angsana New"/>
                <w:sz w:val="30"/>
                <w:szCs w:val="30"/>
                <w:lang w:val="en-US"/>
              </w:rPr>
              <w:t>1,544</w:t>
            </w:r>
          </w:p>
        </w:tc>
      </w:tr>
      <w:tr w:rsidR="009B36DC" w:rsidRPr="00E01C03" w14:paraId="27857F78" w14:textId="77777777" w:rsidTr="00615F84">
        <w:tc>
          <w:tcPr>
            <w:tcW w:w="4210" w:type="dxa"/>
          </w:tcPr>
          <w:p w14:paraId="31F919DF" w14:textId="77777777" w:rsidR="009B36DC" w:rsidRPr="00E01C03" w:rsidRDefault="009B36DC" w:rsidP="00CC0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E01C03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  <w:vAlign w:val="center"/>
          </w:tcPr>
          <w:p w14:paraId="3C62465F" w14:textId="77777777" w:rsidR="009B36DC" w:rsidRPr="00E01C03" w:rsidRDefault="009B36DC" w:rsidP="00222531">
            <w:pPr>
              <w:pStyle w:val="EnvelopeReturn"/>
              <w:tabs>
                <w:tab w:val="left" w:pos="540"/>
                <w:tab w:val="left" w:pos="8262"/>
              </w:tabs>
              <w:spacing w:line="260" w:lineRule="atLeast"/>
              <w:ind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132737E" w14:textId="359148B8" w:rsidR="009B36DC" w:rsidRPr="00EB26AE" w:rsidRDefault="004C6F29" w:rsidP="00222531">
            <w:pPr>
              <w:pStyle w:val="jern3"/>
              <w:pBdr>
                <w:bottom w:val="none" w:sz="0" w:space="0" w:color="auto"/>
              </w:pBdr>
              <w:tabs>
                <w:tab w:val="clear" w:pos="959"/>
              </w:tabs>
              <w:ind w:right="184"/>
              <w:jc w:val="right"/>
              <w:rPr>
                <w:rFonts w:hAnsi="Angsana New"/>
                <w:sz w:val="30"/>
                <w:szCs w:val="30"/>
                <w:cs/>
                <w:lang w:val="en-US"/>
              </w:rPr>
            </w:pPr>
            <w:r>
              <w:rPr>
                <w:rFonts w:hAnsi="Angsana New"/>
                <w:sz w:val="30"/>
                <w:szCs w:val="30"/>
                <w:lang w:val="en-US"/>
              </w:rPr>
              <w:t>4,563</w:t>
            </w:r>
          </w:p>
        </w:tc>
      </w:tr>
    </w:tbl>
    <w:p w14:paraId="4777D823" w14:textId="77777777" w:rsidR="009B36DC" w:rsidRDefault="009B36DC" w:rsidP="009B36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5BABA3BC" w14:textId="77777777" w:rsidR="000857CF" w:rsidRPr="004C6F29" w:rsidRDefault="000857CF" w:rsidP="00DE1976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9" w:hanging="531"/>
        <w:jc w:val="thaiDistribute"/>
        <w:rPr>
          <w:rFonts w:ascii="Angsana New" w:hAnsi="Angsana New"/>
          <w:spacing w:val="-2"/>
          <w:sz w:val="30"/>
          <w:szCs w:val="30"/>
        </w:rPr>
      </w:pPr>
      <w:r w:rsidRPr="00DE1976">
        <w:rPr>
          <w:rFonts w:ascii="Angsana New" w:hAnsi="Angsana New"/>
          <w:sz w:val="30"/>
          <w:szCs w:val="30"/>
          <w:cs/>
        </w:rPr>
        <w:t>บริษัท</w:t>
      </w:r>
      <w:r>
        <w:rPr>
          <w:rFonts w:ascii="Angsana New" w:hAnsi="Angsana New"/>
          <w:spacing w:val="-2"/>
          <w:sz w:val="30"/>
          <w:szCs w:val="30"/>
          <w:cs/>
        </w:rPr>
        <w:t>ย่อย</w:t>
      </w:r>
      <w:r>
        <w:rPr>
          <w:rFonts w:ascii="Angsana New" w:hAnsi="Angsana New"/>
          <w:spacing w:val="-2"/>
          <w:sz w:val="30"/>
          <w:szCs w:val="30"/>
        </w:rPr>
        <w:t xml:space="preserve"> (TP) </w:t>
      </w:r>
      <w:r>
        <w:rPr>
          <w:rFonts w:ascii="Angsana New" w:hAnsi="Angsana New"/>
          <w:spacing w:val="-2"/>
          <w:sz w:val="30"/>
          <w:szCs w:val="30"/>
          <w:cs/>
        </w:rPr>
        <w:t>มีภาระผูกพันจากงาน</w:t>
      </w:r>
      <w:r w:rsidR="0025124F">
        <w:rPr>
          <w:rFonts w:ascii="Angsana New" w:hAnsi="Angsana New"/>
          <w:spacing w:val="-2"/>
          <w:sz w:val="30"/>
          <w:szCs w:val="30"/>
          <w:cs/>
        </w:rPr>
        <w:t>ป้ายโฆษณา</w:t>
      </w:r>
      <w:r>
        <w:rPr>
          <w:rFonts w:ascii="Angsana New" w:hAnsi="Angsana New"/>
          <w:spacing w:val="-2"/>
          <w:sz w:val="30"/>
          <w:szCs w:val="30"/>
          <w:cs/>
        </w:rPr>
        <w:t>ระหว่างก่อสร้างเป็นจำนวน</w:t>
      </w:r>
      <w:r w:rsidRPr="00881B18">
        <w:rPr>
          <w:rFonts w:ascii="Angsana New" w:hAnsi="Angsana New"/>
          <w:spacing w:val="-2"/>
          <w:sz w:val="30"/>
          <w:szCs w:val="30"/>
          <w:cs/>
        </w:rPr>
        <w:t>เงินรวม</w:t>
      </w:r>
      <w:r w:rsidRPr="004C6F29">
        <w:rPr>
          <w:rFonts w:ascii="Angsana New" w:hAnsi="Angsana New"/>
          <w:spacing w:val="-2"/>
          <w:sz w:val="30"/>
          <w:szCs w:val="30"/>
          <w:cs/>
        </w:rPr>
        <w:t xml:space="preserve">ประมาณ </w:t>
      </w:r>
      <w:r w:rsidR="00E133E5" w:rsidRPr="004C6F29">
        <w:rPr>
          <w:rFonts w:ascii="Angsana New" w:hAnsi="Angsana New"/>
          <w:spacing w:val="-2"/>
          <w:sz w:val="30"/>
          <w:szCs w:val="30"/>
        </w:rPr>
        <w:t>1.1</w:t>
      </w:r>
      <w:r w:rsidRPr="004C6F29">
        <w:rPr>
          <w:rFonts w:ascii="Angsana New" w:hAnsi="Angsana New"/>
          <w:spacing w:val="-2"/>
          <w:sz w:val="30"/>
          <w:szCs w:val="30"/>
          <w:cs/>
        </w:rPr>
        <w:t xml:space="preserve"> ล้านบาท</w:t>
      </w:r>
    </w:p>
    <w:p w14:paraId="62B54826" w14:textId="77777777" w:rsidR="000857CF" w:rsidRPr="00E01C03" w:rsidRDefault="000857CF" w:rsidP="000857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5F9DC660" w14:textId="77777777" w:rsidR="009B36DC" w:rsidRPr="00E01C03" w:rsidRDefault="009B36DC" w:rsidP="00D70FF3">
      <w:pPr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b/>
          <w:bCs/>
          <w:sz w:val="30"/>
          <w:szCs w:val="30"/>
        </w:rPr>
      </w:pPr>
      <w:r w:rsidRPr="00E01C03">
        <w:rPr>
          <w:rFonts w:ascii="Angsana New" w:hAnsi="Angsana New"/>
          <w:b/>
          <w:bCs/>
          <w:sz w:val="30"/>
          <w:szCs w:val="30"/>
          <w:cs/>
        </w:rPr>
        <w:t>การอนุมัติข้อมูลทางการเงินระหว่างกาล</w:t>
      </w:r>
    </w:p>
    <w:p w14:paraId="42D03248" w14:textId="77777777" w:rsidR="009B36DC" w:rsidRPr="00E01C03" w:rsidRDefault="009B36DC" w:rsidP="009B36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b/>
          <w:bCs/>
          <w:sz w:val="30"/>
          <w:szCs w:val="30"/>
        </w:rPr>
      </w:pPr>
    </w:p>
    <w:p w14:paraId="4825D317" w14:textId="27F6D7DA" w:rsidR="009B36DC" w:rsidRPr="007E48AB" w:rsidRDefault="009B36DC" w:rsidP="007E48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jc w:val="thaiDistribute"/>
        <w:rPr>
          <w:rFonts w:ascii="Angsana New" w:hAnsi="Angsana New"/>
          <w:spacing w:val="-2"/>
          <w:sz w:val="30"/>
          <w:szCs w:val="30"/>
        </w:rPr>
        <w:sectPr w:rsidR="009B36DC" w:rsidRPr="007E48AB" w:rsidSect="00347A90">
          <w:headerReference w:type="default" r:id="rId8"/>
          <w:footerReference w:type="default" r:id="rId9"/>
          <w:headerReference w:type="first" r:id="rId10"/>
          <w:footerReference w:type="first" r:id="rId11"/>
          <w:pgSz w:w="11909" w:h="16834" w:code="9"/>
          <w:pgMar w:top="810" w:right="1136" w:bottom="1135" w:left="1152" w:header="482" w:footer="590" w:gutter="0"/>
          <w:pgNumType w:start="14"/>
          <w:cols w:space="720"/>
          <w:titlePg/>
          <w:docGrid w:linePitch="245"/>
        </w:sectPr>
      </w:pPr>
      <w:r w:rsidRPr="00E01C03">
        <w:rPr>
          <w:rFonts w:ascii="Angsana New" w:hAnsi="Angsana New"/>
          <w:spacing w:val="-2"/>
          <w:sz w:val="30"/>
          <w:szCs w:val="30"/>
          <w:cs/>
        </w:rPr>
        <w:t>ข้อมูลทางการเงินระหว่างกาลนี้ได้รับการอนุมัติให้ออกโดยที่ประชุมคณะกรรมการบริษัท</w:t>
      </w:r>
      <w:r w:rsidRPr="001921C8">
        <w:rPr>
          <w:rFonts w:ascii="Angsana New" w:hAnsi="Angsana New"/>
          <w:spacing w:val="-2"/>
          <w:sz w:val="30"/>
          <w:szCs w:val="30"/>
          <w:cs/>
        </w:rPr>
        <w:t>เมื่อ</w:t>
      </w:r>
      <w:r w:rsidRPr="00615F84">
        <w:rPr>
          <w:rFonts w:ascii="Angsana New" w:hAnsi="Angsana New"/>
          <w:spacing w:val="-2"/>
          <w:sz w:val="30"/>
          <w:szCs w:val="30"/>
          <w:cs/>
        </w:rPr>
        <w:t xml:space="preserve">วันที่ </w:t>
      </w:r>
      <w:r w:rsidR="00615F84" w:rsidRPr="00615F84">
        <w:rPr>
          <w:rFonts w:ascii="Angsana New" w:hAnsi="Angsana New"/>
          <w:spacing w:val="-2"/>
          <w:sz w:val="30"/>
          <w:szCs w:val="30"/>
        </w:rPr>
        <w:t>9</w:t>
      </w:r>
      <w:r w:rsidRPr="00615F84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615F84" w:rsidRPr="00615F84">
        <w:rPr>
          <w:rFonts w:ascii="Angsana New" w:hAnsi="Angsana New"/>
          <w:spacing w:val="-2"/>
          <w:sz w:val="30"/>
          <w:szCs w:val="30"/>
          <w:cs/>
        </w:rPr>
        <w:t>สิงหา</w:t>
      </w:r>
      <w:r w:rsidR="00B75BA5" w:rsidRPr="00615F84">
        <w:rPr>
          <w:rFonts w:ascii="Angsana New" w:hAnsi="Angsana New"/>
          <w:spacing w:val="-2"/>
          <w:sz w:val="30"/>
          <w:szCs w:val="30"/>
          <w:cs/>
        </w:rPr>
        <w:t>คม</w:t>
      </w:r>
      <w:r w:rsidRPr="00615F84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615F84">
        <w:rPr>
          <w:rFonts w:ascii="Angsana New" w:hAnsi="Angsana New"/>
          <w:spacing w:val="-2"/>
          <w:sz w:val="30"/>
          <w:szCs w:val="30"/>
        </w:rPr>
        <w:t>25</w:t>
      </w:r>
      <w:r w:rsidR="00E133E5" w:rsidRPr="00615F84">
        <w:rPr>
          <w:rFonts w:ascii="Angsana New" w:hAnsi="Angsana New"/>
          <w:spacing w:val="-2"/>
          <w:sz w:val="30"/>
          <w:szCs w:val="30"/>
        </w:rPr>
        <w:t>6</w:t>
      </w:r>
      <w:r w:rsidR="00F66EA1" w:rsidRPr="00F66EA1">
        <w:rPr>
          <w:rFonts w:ascii="Angsana New" w:hAnsi="Angsana New"/>
          <w:spacing w:val="-2"/>
          <w:sz w:val="30"/>
          <w:szCs w:val="30"/>
        </w:rPr>
        <w:t>8</w:t>
      </w:r>
    </w:p>
    <w:p w14:paraId="6E1FF883" w14:textId="77777777" w:rsidR="00491324" w:rsidRPr="00A75956" w:rsidRDefault="00491324" w:rsidP="00E133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</w:rPr>
      </w:pPr>
    </w:p>
    <w:sectPr w:rsidR="00491324" w:rsidRPr="00A75956" w:rsidSect="007E48AB">
      <w:headerReference w:type="even" r:id="rId12"/>
      <w:headerReference w:type="default" r:id="rId13"/>
      <w:footerReference w:type="even" r:id="rId14"/>
      <w:footerReference w:type="default" r:id="rId15"/>
      <w:footerReference w:type="first" r:id="rId16"/>
      <w:pgSz w:w="11909" w:h="16834" w:code="9"/>
      <w:pgMar w:top="1440" w:right="1152" w:bottom="810" w:left="1440" w:header="482" w:footer="590" w:gutter="0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1A61B8" w14:textId="77777777" w:rsidR="00B77460" w:rsidRDefault="00B77460">
      <w:r>
        <w:separator/>
      </w:r>
    </w:p>
  </w:endnote>
  <w:endnote w:type="continuationSeparator" w:id="0">
    <w:p w14:paraId="13FB29BA" w14:textId="77777777" w:rsidR="00B77460" w:rsidRDefault="00B774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492A1D" w14:textId="77777777" w:rsidR="0083719F" w:rsidRPr="00052F48" w:rsidRDefault="00F17DDD">
    <w:pPr>
      <w:pStyle w:val="Footer"/>
      <w:jc w:val="right"/>
      <w:rPr>
        <w:rFonts w:ascii="Angsana New" w:hAnsi="Angsana New"/>
        <w:sz w:val="30"/>
        <w:szCs w:val="30"/>
      </w:rPr>
    </w:pPr>
    <w:r w:rsidRPr="00052F48">
      <w:rPr>
        <w:rFonts w:ascii="Angsana New" w:hAnsi="Angsana New"/>
        <w:sz w:val="30"/>
        <w:szCs w:val="30"/>
      </w:rPr>
      <w:fldChar w:fldCharType="begin"/>
    </w:r>
    <w:r w:rsidR="0083719F" w:rsidRPr="00052F48">
      <w:rPr>
        <w:rFonts w:ascii="Angsana New" w:hAnsi="Angsana New"/>
        <w:sz w:val="30"/>
        <w:szCs w:val="30"/>
      </w:rPr>
      <w:instrText xml:space="preserve"> PAGE   \* MERGEFORMAT </w:instrText>
    </w:r>
    <w:r w:rsidRPr="00052F48">
      <w:rPr>
        <w:rFonts w:ascii="Angsana New" w:hAnsi="Angsana New"/>
        <w:sz w:val="30"/>
        <w:szCs w:val="30"/>
      </w:rPr>
      <w:fldChar w:fldCharType="separate"/>
    </w:r>
    <w:r w:rsidR="00935D90">
      <w:rPr>
        <w:rFonts w:ascii="Angsana New" w:hAnsi="Angsana New"/>
        <w:noProof/>
        <w:sz w:val="30"/>
        <w:szCs w:val="30"/>
      </w:rPr>
      <w:t>14</w:t>
    </w:r>
    <w:r w:rsidRPr="00052F48">
      <w:rPr>
        <w:rFonts w:ascii="Angsana New" w:hAnsi="Angsana New"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BF4B39" w14:textId="462983AB" w:rsidR="0083719F" w:rsidRPr="00E0433F" w:rsidRDefault="00347A90" w:rsidP="00891E86">
    <w:pPr>
      <w:pStyle w:val="Footer"/>
      <w:jc w:val="right"/>
      <w:rPr>
        <w:rFonts w:ascii="Angsana New" w:hAnsi="Angsana New"/>
        <w:sz w:val="30"/>
        <w:szCs w:val="30"/>
      </w:rPr>
    </w:pPr>
    <w:r>
      <w:rPr>
        <w:rFonts w:ascii="Angsana New" w:hAnsi="Angsana New" w:hint="cs"/>
        <w:sz w:val="30"/>
        <w:szCs w:val="30"/>
        <w:cs/>
      </w:rPr>
      <w:t>14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2293C4" w14:textId="77777777" w:rsidR="0083719F" w:rsidRDefault="0083719F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DED8D9" w14:textId="77777777" w:rsidR="0083719F" w:rsidRDefault="0083719F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C8CD5C" w14:textId="77777777" w:rsidR="0083719F" w:rsidRPr="002C472B" w:rsidRDefault="00F17DDD">
    <w:pPr>
      <w:pStyle w:val="Footer"/>
      <w:jc w:val="right"/>
      <w:rPr>
        <w:rFonts w:ascii="Angsana New" w:hAnsi="Angsana New"/>
        <w:sz w:val="30"/>
        <w:szCs w:val="30"/>
      </w:rPr>
    </w:pPr>
    <w:r w:rsidRPr="002C472B">
      <w:rPr>
        <w:rFonts w:ascii="Angsana New" w:hAnsi="Angsana New"/>
        <w:sz w:val="30"/>
        <w:szCs w:val="30"/>
      </w:rPr>
      <w:fldChar w:fldCharType="begin"/>
    </w:r>
    <w:r w:rsidR="0083719F" w:rsidRPr="002C472B">
      <w:rPr>
        <w:rFonts w:ascii="Angsana New" w:hAnsi="Angsana New"/>
        <w:sz w:val="30"/>
        <w:szCs w:val="30"/>
      </w:rPr>
      <w:instrText xml:space="preserve"> PAGE   \* MERGEFORMAT </w:instrText>
    </w:r>
    <w:r w:rsidRPr="002C472B">
      <w:rPr>
        <w:rFonts w:ascii="Angsana New" w:hAnsi="Angsana New"/>
        <w:sz w:val="30"/>
        <w:szCs w:val="30"/>
      </w:rPr>
      <w:fldChar w:fldCharType="separate"/>
    </w:r>
    <w:r w:rsidR="00935D90">
      <w:rPr>
        <w:rFonts w:ascii="Angsana New" w:hAnsi="Angsana New"/>
        <w:noProof/>
        <w:sz w:val="30"/>
        <w:szCs w:val="30"/>
      </w:rPr>
      <w:t>25</w:t>
    </w:r>
    <w:r w:rsidRPr="002C472B">
      <w:rPr>
        <w:rFonts w:ascii="Angsana New" w:hAnsi="Angsana New"/>
        <w:sz w:val="30"/>
        <w:szCs w:val="30"/>
      </w:rPr>
      <w:fldChar w:fldCharType="end"/>
    </w:r>
  </w:p>
  <w:p w14:paraId="797B367C" w14:textId="77777777" w:rsidR="0083719F" w:rsidRPr="002C472B" w:rsidRDefault="0083719F">
    <w:pPr>
      <w:pStyle w:val="Footer"/>
      <w:rPr>
        <w:rFonts w:ascii="Angsana New" w:hAnsi="Angsana New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09042B" w14:textId="77777777" w:rsidR="00B77460" w:rsidRDefault="00B77460">
      <w:r>
        <w:separator/>
      </w:r>
    </w:p>
  </w:footnote>
  <w:footnote w:type="continuationSeparator" w:id="0">
    <w:p w14:paraId="6DA993C2" w14:textId="77777777" w:rsidR="00B77460" w:rsidRDefault="00B774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DA2C8B" w14:textId="77777777" w:rsidR="0083719F" w:rsidRDefault="0083719F" w:rsidP="00626393">
    <w:pPr>
      <w:spacing w:line="200" w:lineRule="atLeast"/>
      <w:rPr>
        <w:rFonts w:ascii="Angsana New" w:hAnsi="Angsana New"/>
        <w:b/>
        <w:bCs/>
        <w:sz w:val="32"/>
        <w:szCs w:val="32"/>
      </w:rPr>
    </w:pPr>
  </w:p>
  <w:p w14:paraId="51EBA577" w14:textId="77777777" w:rsidR="0083719F" w:rsidRPr="0014722B" w:rsidRDefault="0083719F" w:rsidP="00626393">
    <w:pPr>
      <w:spacing w:line="200" w:lineRule="atLeast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>บริษัท เทคโนเมดิคัล จำกัด</w:t>
    </w:r>
    <w:r w:rsidRPr="0014722B">
      <w:rPr>
        <w:rFonts w:ascii="Angsana New" w:hAnsi="Angsana New"/>
        <w:b/>
        <w:bCs/>
        <w:sz w:val="32"/>
        <w:szCs w:val="32"/>
      </w:rPr>
      <w:t xml:space="preserve"> </w:t>
    </w:r>
    <w:r w:rsidRPr="0014722B">
      <w:rPr>
        <w:rFonts w:ascii="Angsana New" w:hAnsi="Angsana New" w:hint="cs"/>
        <w:b/>
        <w:bCs/>
        <w:sz w:val="32"/>
        <w:szCs w:val="32"/>
        <w:cs/>
      </w:rPr>
      <w:t>(มหาชน)</w:t>
    </w:r>
    <w:r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58379F52" w14:textId="77777777" w:rsidR="0083719F" w:rsidRPr="001C29D1" w:rsidRDefault="0083719F" w:rsidP="0062639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jc w:val="both"/>
      <w:rPr>
        <w:rFonts w:ascii="Angsana New" w:hAnsi="Angsana New"/>
        <w:b/>
        <w:bCs/>
        <w:sz w:val="32"/>
        <w:szCs w:val="32"/>
      </w:rPr>
    </w:pPr>
    <w:r w:rsidRPr="001C29D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  <w:r w:rsidRPr="001C29D1">
      <w:rPr>
        <w:rFonts w:ascii="Angsana New" w:hAnsi="Angsana New"/>
        <w:b/>
        <w:bCs/>
        <w:sz w:val="32"/>
        <w:szCs w:val="32"/>
        <w:cs/>
      </w:rPr>
      <w:t xml:space="preserve"> </w:t>
    </w:r>
    <w:r w:rsidRPr="001C29D1">
      <w:rPr>
        <w:rFonts w:ascii="Angsana New" w:hAnsi="Angsana New"/>
        <w:b/>
        <w:bCs/>
        <w:sz w:val="32"/>
        <w:szCs w:val="32"/>
      </w:rPr>
      <w:t>(</w:t>
    </w:r>
    <w:r w:rsidRPr="001C29D1">
      <w:rPr>
        <w:rFonts w:ascii="Angsana New" w:hAnsi="Angsana New"/>
        <w:b/>
        <w:bCs/>
        <w:sz w:val="32"/>
        <w:szCs w:val="32"/>
        <w:cs/>
      </w:rPr>
      <w:t>ต่อ</w:t>
    </w:r>
    <w:r w:rsidRPr="001C29D1">
      <w:rPr>
        <w:rFonts w:ascii="Angsana New" w:hAnsi="Angsana New"/>
        <w:b/>
        <w:bCs/>
        <w:sz w:val="32"/>
        <w:szCs w:val="32"/>
      </w:rPr>
      <w:t>)</w:t>
    </w:r>
  </w:p>
  <w:p w14:paraId="68E7E581" w14:textId="40257EAB" w:rsidR="0083719F" w:rsidRDefault="0083719F" w:rsidP="0062639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  <w:r w:rsidRPr="001C29D1">
      <w:rPr>
        <w:rFonts w:ascii="Angsana New" w:hAnsi="Angsana New"/>
        <w:b/>
        <w:bCs/>
        <w:sz w:val="32"/>
        <w:szCs w:val="32"/>
        <w:cs/>
      </w:rPr>
      <w:t xml:space="preserve">วันที่ </w:t>
    </w:r>
    <w:r w:rsidRPr="00B7690B">
      <w:rPr>
        <w:rFonts w:ascii="Angsana New" w:hAnsi="Angsana New"/>
        <w:b/>
        <w:bCs/>
        <w:sz w:val="32"/>
        <w:szCs w:val="32"/>
      </w:rPr>
      <w:t>3</w:t>
    </w:r>
    <w:r w:rsidR="004B7F2F">
      <w:rPr>
        <w:rFonts w:ascii="Angsana New" w:hAnsi="Angsana New"/>
        <w:b/>
        <w:bCs/>
        <w:sz w:val="32"/>
        <w:szCs w:val="32"/>
      </w:rPr>
      <w:t>0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ม</w:t>
    </w:r>
    <w:r w:rsidR="004B7F2F">
      <w:rPr>
        <w:rFonts w:ascii="Angsana New" w:hAnsi="Angsana New" w:hint="cs"/>
        <w:b/>
        <w:bCs/>
        <w:sz w:val="32"/>
        <w:szCs w:val="32"/>
        <w:cs/>
      </w:rPr>
      <w:t>ิถุนายน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B7690B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8</w:t>
    </w:r>
    <w:r w:rsidRPr="001C29D1">
      <w:rPr>
        <w:rFonts w:ascii="Angsana New" w:hAnsi="Angsana New"/>
        <w:b/>
        <w:bCs/>
        <w:sz w:val="32"/>
        <w:szCs w:val="32"/>
        <w:cs/>
      </w:rPr>
      <w:t xml:space="preserve"> และ </w:t>
    </w:r>
    <w:r w:rsidRPr="00B7690B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 xml:space="preserve">7 </w:t>
    </w:r>
    <w:r>
      <w:rPr>
        <w:rFonts w:ascii="Angsana New" w:hAnsi="Angsana New" w:hint="cs"/>
        <w:b/>
        <w:bCs/>
        <w:sz w:val="32"/>
        <w:szCs w:val="32"/>
        <w:cs/>
      </w:rPr>
      <w:t>(ยังไม่ได้ตรวจสอบ) (สอบทานแล้ว)</w:t>
    </w:r>
  </w:p>
  <w:p w14:paraId="235C621A" w14:textId="77777777" w:rsidR="0083719F" w:rsidRDefault="0083719F" w:rsidP="0022472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และวันที่ </w:t>
    </w:r>
    <w:r w:rsidRPr="00B7690B"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 w:rsidRPr="00B7690B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7</w:t>
    </w:r>
    <w:r>
      <w:rPr>
        <w:rFonts w:ascii="Angsana New" w:hAnsi="Angsana New" w:hint="cs"/>
        <w:b/>
        <w:bCs/>
        <w:sz w:val="32"/>
        <w:szCs w:val="32"/>
        <w:cs/>
      </w:rPr>
      <w:t xml:space="preserve"> (ตรวจสอบแล้ว)</w:t>
    </w:r>
  </w:p>
  <w:p w14:paraId="2A2C49ED" w14:textId="77777777" w:rsidR="0083719F" w:rsidRPr="00224722" w:rsidRDefault="0083719F" w:rsidP="0022472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18059B" w14:textId="77777777" w:rsidR="0083719F" w:rsidRDefault="0083719F" w:rsidP="00D754A8">
    <w:pPr>
      <w:spacing w:line="200" w:lineRule="atLeast"/>
      <w:rPr>
        <w:rFonts w:ascii="Angsana New" w:hAnsi="Angsana New"/>
        <w:b/>
        <w:bCs/>
        <w:sz w:val="32"/>
        <w:szCs w:val="32"/>
      </w:rPr>
    </w:pPr>
  </w:p>
  <w:p w14:paraId="359C054B" w14:textId="77777777" w:rsidR="0083719F" w:rsidRPr="005D45D5" w:rsidRDefault="0083719F" w:rsidP="00D754A8">
    <w:pPr>
      <w:spacing w:line="200" w:lineRule="atLeast"/>
      <w:rPr>
        <w:rFonts w:ascii="Angsana New" w:hAnsi="Angsana New"/>
        <w:sz w:val="30"/>
        <w:szCs w:val="30"/>
        <w:cs/>
      </w:rPr>
    </w:pPr>
    <w:r>
      <w:rPr>
        <w:rFonts w:ascii="Angsana New" w:hAnsi="Angsana New"/>
        <w:b/>
        <w:bCs/>
        <w:sz w:val="32"/>
        <w:szCs w:val="32"/>
        <w:cs/>
      </w:rPr>
      <w:t>บริษัท เทคโนเมดิคัล จำกัด</w:t>
    </w:r>
    <w:r>
      <w:rPr>
        <w:rFonts w:ascii="Angsana New" w:hAnsi="Angsana New"/>
        <w:sz w:val="30"/>
        <w:szCs w:val="30"/>
      </w:rPr>
      <w:t xml:space="preserve"> </w:t>
    </w:r>
    <w:r w:rsidRPr="00D20E6C">
      <w:rPr>
        <w:rFonts w:ascii="Angsana New" w:hAnsi="Angsana New" w:hint="cs"/>
        <w:b/>
        <w:bCs/>
        <w:sz w:val="32"/>
        <w:szCs w:val="32"/>
        <w:cs/>
      </w:rPr>
      <w:t>(มหาชน)</w:t>
    </w:r>
    <w:r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3D83DCFF" w14:textId="77777777" w:rsidR="0083719F" w:rsidRPr="001C29D1" w:rsidRDefault="0083719F" w:rsidP="00D754A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jc w:val="both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06C1F8CF" w14:textId="4C7ABEC2" w:rsidR="0083719F" w:rsidRDefault="0083719F" w:rsidP="00D754A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  <w:r w:rsidRPr="001C29D1">
      <w:rPr>
        <w:rFonts w:ascii="Angsana New" w:hAnsi="Angsana New"/>
        <w:b/>
        <w:bCs/>
        <w:sz w:val="32"/>
        <w:szCs w:val="32"/>
        <w:cs/>
      </w:rPr>
      <w:t xml:space="preserve">วันที่ </w:t>
    </w:r>
    <w:r w:rsidRPr="00B7690B">
      <w:rPr>
        <w:rFonts w:ascii="Angsana New" w:hAnsi="Angsana New"/>
        <w:b/>
        <w:bCs/>
        <w:sz w:val="32"/>
        <w:szCs w:val="32"/>
      </w:rPr>
      <w:t>3</w:t>
    </w:r>
    <w:r w:rsidR="004B7F2F">
      <w:rPr>
        <w:rFonts w:ascii="Angsana New" w:hAnsi="Angsana New"/>
        <w:b/>
        <w:bCs/>
        <w:sz w:val="32"/>
        <w:szCs w:val="32"/>
      </w:rPr>
      <w:t>0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ม</w:t>
    </w:r>
    <w:r w:rsidR="004B7F2F">
      <w:rPr>
        <w:rFonts w:ascii="Angsana New" w:hAnsi="Angsana New" w:hint="cs"/>
        <w:b/>
        <w:bCs/>
        <w:sz w:val="32"/>
        <w:szCs w:val="32"/>
        <w:cs/>
      </w:rPr>
      <w:t>ิถุนายน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B7690B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8</w:t>
    </w:r>
    <w:r>
      <w:rPr>
        <w:rFonts w:ascii="Angsana New" w:hAnsi="Angsana New" w:hint="cs"/>
        <w:b/>
        <w:bCs/>
        <w:sz w:val="32"/>
        <w:szCs w:val="32"/>
        <w:cs/>
      </w:rPr>
      <w:t xml:space="preserve"> และ</w:t>
    </w:r>
    <w:r w:rsidRPr="001C29D1">
      <w:rPr>
        <w:rFonts w:ascii="Angsana New" w:hAnsi="Angsana New"/>
        <w:b/>
        <w:bCs/>
        <w:sz w:val="32"/>
        <w:szCs w:val="32"/>
        <w:cs/>
      </w:rPr>
      <w:t xml:space="preserve"> </w:t>
    </w:r>
    <w:r w:rsidRPr="00B7690B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 xml:space="preserve">7 </w:t>
    </w:r>
    <w:r>
      <w:rPr>
        <w:rFonts w:ascii="Angsana New" w:hAnsi="Angsana New" w:hint="cs"/>
        <w:b/>
        <w:bCs/>
        <w:sz w:val="32"/>
        <w:szCs w:val="32"/>
        <w:cs/>
      </w:rPr>
      <w:t>(ยังไม่ได้ตรวจสอบ) (สอบทานแล้ว)</w:t>
    </w:r>
  </w:p>
  <w:p w14:paraId="5A72CC54" w14:textId="77777777" w:rsidR="0083719F" w:rsidRDefault="0083719F" w:rsidP="00D754A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และวันที่ </w:t>
    </w:r>
    <w:r w:rsidRPr="00B7690B"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 w:rsidRPr="00B7690B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7</w:t>
    </w:r>
    <w:r>
      <w:rPr>
        <w:rFonts w:ascii="Angsana New" w:hAnsi="Angsana New" w:hint="cs"/>
        <w:b/>
        <w:bCs/>
        <w:sz w:val="32"/>
        <w:szCs w:val="32"/>
        <w:cs/>
      </w:rPr>
      <w:t xml:space="preserve"> (ตรวจสอบแล้ว)</w:t>
    </w:r>
  </w:p>
  <w:p w14:paraId="01159606" w14:textId="77777777" w:rsidR="0083719F" w:rsidRPr="00D754A8" w:rsidRDefault="0083719F">
    <w:pPr>
      <w:pStyle w:val="Header"/>
      <w:rPr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0A44BD" w14:textId="77777777" w:rsidR="0083719F" w:rsidRDefault="0083719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F4283E" w14:textId="77777777" w:rsidR="0083719F" w:rsidRDefault="0083719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Times New Roman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Times New Roman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Times New Roman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Times New Roman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  <w:cs w:val="0"/>
        <w:lang w:bidi="th-TH"/>
      </w:rPr>
    </w:lvl>
  </w:abstractNum>
  <w:abstractNum w:abstractNumId="10" w15:restartNumberingAfterBreak="0">
    <w:nsid w:val="1E167ADE"/>
    <w:multiLevelType w:val="hybridMultilevel"/>
    <w:tmpl w:val="48F40E54"/>
    <w:lvl w:ilvl="0" w:tplc="0409000F">
      <w:start w:val="1"/>
      <w:numFmt w:val="decimal"/>
      <w:lvlText w:val="%1."/>
      <w:lvlJc w:val="left"/>
      <w:pPr>
        <w:ind w:left="360" w:hanging="360"/>
      </w:pPr>
      <w:rPr>
        <w:rFonts w:ascii="Angsana New" w:hAnsi="Angsana New" w:cs="Angsana New"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E80970"/>
    <w:multiLevelType w:val="hybridMultilevel"/>
    <w:tmpl w:val="11E85AD2"/>
    <w:lvl w:ilvl="0" w:tplc="1E8E7196">
      <w:numFmt w:val="bullet"/>
      <w:lvlText w:val="-"/>
      <w:lvlJc w:val="left"/>
      <w:pPr>
        <w:ind w:left="25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12" w15:restartNumberingAfterBreak="0">
    <w:nsid w:val="21D07329"/>
    <w:multiLevelType w:val="hybridMultilevel"/>
    <w:tmpl w:val="5E647688"/>
    <w:lvl w:ilvl="0" w:tplc="3176EDC0">
      <w:numFmt w:val="bullet"/>
      <w:lvlText w:val="-"/>
      <w:lvlJc w:val="left"/>
      <w:pPr>
        <w:ind w:left="58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8" w:hanging="360"/>
      </w:pPr>
      <w:rPr>
        <w:rFonts w:ascii="Wingdings" w:hAnsi="Wingdings" w:hint="default"/>
      </w:rPr>
    </w:lvl>
  </w:abstractNum>
  <w:abstractNum w:abstractNumId="13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4" w15:restartNumberingAfterBreak="0">
    <w:nsid w:val="26B361E3"/>
    <w:multiLevelType w:val="hybridMultilevel"/>
    <w:tmpl w:val="B9AEE526"/>
    <w:lvl w:ilvl="0" w:tplc="9EB4E3C6">
      <w:numFmt w:val="bullet"/>
      <w:lvlText w:val="-"/>
      <w:lvlJc w:val="left"/>
      <w:pPr>
        <w:ind w:left="552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12" w:hanging="360"/>
      </w:pPr>
      <w:rPr>
        <w:rFonts w:ascii="Wingdings" w:hAnsi="Wingdings" w:hint="default"/>
      </w:rPr>
    </w:lvl>
  </w:abstractNum>
  <w:abstractNum w:abstractNumId="15" w15:restartNumberingAfterBreak="0">
    <w:nsid w:val="2C766C32"/>
    <w:multiLevelType w:val="hybridMultilevel"/>
    <w:tmpl w:val="0940487A"/>
    <w:lvl w:ilvl="0" w:tplc="3EA80026">
      <w:start w:val="3"/>
      <w:numFmt w:val="bullet"/>
      <w:lvlText w:val="-"/>
      <w:lvlJc w:val="left"/>
      <w:pPr>
        <w:ind w:left="376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2B4E2D"/>
    <w:multiLevelType w:val="hybridMultilevel"/>
    <w:tmpl w:val="CD2CC98A"/>
    <w:lvl w:ilvl="0" w:tplc="814A7962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19" w15:restartNumberingAfterBreak="0">
    <w:nsid w:val="3AD37AD1"/>
    <w:multiLevelType w:val="hybridMultilevel"/>
    <w:tmpl w:val="EB4C67D2"/>
    <w:lvl w:ilvl="0" w:tplc="9C7A5FA0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CB524B3"/>
    <w:multiLevelType w:val="hybridMultilevel"/>
    <w:tmpl w:val="2494B7C2"/>
    <w:lvl w:ilvl="0" w:tplc="BD668BAE">
      <w:numFmt w:val="bullet"/>
      <w:lvlText w:val="-"/>
      <w:lvlJc w:val="left"/>
      <w:pPr>
        <w:ind w:left="612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72" w:hanging="360"/>
      </w:pPr>
      <w:rPr>
        <w:rFonts w:ascii="Wingdings" w:hAnsi="Wingdings" w:hint="default"/>
      </w:rPr>
    </w:lvl>
  </w:abstractNum>
  <w:abstractNum w:abstractNumId="21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22" w15:restartNumberingAfterBreak="0">
    <w:nsid w:val="3F6C5510"/>
    <w:multiLevelType w:val="hybridMultilevel"/>
    <w:tmpl w:val="60E0EAE0"/>
    <w:lvl w:ilvl="0" w:tplc="5FEA2244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asciiTheme="majorBidi" w:hAnsiTheme="majorBidi" w:cstheme="majorBidi" w:hint="default"/>
        <w:b/>
        <w:b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38513A8"/>
    <w:multiLevelType w:val="hybridMultilevel"/>
    <w:tmpl w:val="22823EC4"/>
    <w:lvl w:ilvl="0" w:tplc="36ACF59C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447A18"/>
    <w:multiLevelType w:val="hybridMultilevel"/>
    <w:tmpl w:val="F90252BC"/>
    <w:lvl w:ilvl="0" w:tplc="1DD284FE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asciiTheme="majorBidi" w:hAnsiTheme="majorBidi" w:cstheme="majorBidi" w:hint="default"/>
        <w:b/>
        <w:bCs/>
        <w:sz w:val="30"/>
        <w:szCs w:val="30"/>
        <w:lang w:bidi="th-TH"/>
      </w:rPr>
    </w:lvl>
    <w:lvl w:ilvl="1" w:tplc="04090019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5" w15:restartNumberingAfterBreak="0">
    <w:nsid w:val="579250F8"/>
    <w:multiLevelType w:val="hybridMultilevel"/>
    <w:tmpl w:val="1174EFBC"/>
    <w:lvl w:ilvl="0" w:tplc="FFFFFFFF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asciiTheme="majorBidi" w:hAnsiTheme="majorBidi" w:cstheme="majorBidi" w:hint="default"/>
        <w:b/>
        <w:bCs/>
        <w:sz w:val="30"/>
        <w:szCs w:val="3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92F2411"/>
    <w:multiLevelType w:val="hybridMultilevel"/>
    <w:tmpl w:val="CAB87364"/>
    <w:lvl w:ilvl="0" w:tplc="41769BE2">
      <w:start w:val="1"/>
      <w:numFmt w:val="thaiLetters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1745BD5"/>
    <w:multiLevelType w:val="hybridMultilevel"/>
    <w:tmpl w:val="954280C6"/>
    <w:lvl w:ilvl="0" w:tplc="45AC3856">
      <w:numFmt w:val="bullet"/>
      <w:lvlText w:val=""/>
      <w:lvlJc w:val="left"/>
      <w:pPr>
        <w:ind w:left="720" w:hanging="360"/>
      </w:pPr>
      <w:rPr>
        <w:rFonts w:ascii="Symbol" w:eastAsiaTheme="minorHAnsi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9" w15:restartNumberingAfterBreak="0">
    <w:nsid w:val="711A51E4"/>
    <w:multiLevelType w:val="hybridMultilevel"/>
    <w:tmpl w:val="51BAD59E"/>
    <w:lvl w:ilvl="0" w:tplc="E0E07914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8302607"/>
    <w:multiLevelType w:val="hybridMultilevel"/>
    <w:tmpl w:val="8CE48B40"/>
    <w:lvl w:ilvl="0" w:tplc="CEF4FD06">
      <w:numFmt w:val="bullet"/>
      <w:lvlText w:val="-"/>
      <w:lvlJc w:val="left"/>
      <w:pPr>
        <w:ind w:left="720" w:hanging="360"/>
      </w:pPr>
      <w:rPr>
        <w:rFonts w:ascii="Browallia New" w:eastAsiaTheme="minorHAnsi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F6E7110"/>
    <w:multiLevelType w:val="hybridMultilevel"/>
    <w:tmpl w:val="8804A6F6"/>
    <w:lvl w:ilvl="0" w:tplc="8C622852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27359426">
    <w:abstractNumId w:val="6"/>
  </w:num>
  <w:num w:numId="2" w16cid:durableId="641468000">
    <w:abstractNumId w:val="5"/>
  </w:num>
  <w:num w:numId="3" w16cid:durableId="881526940">
    <w:abstractNumId w:val="9"/>
  </w:num>
  <w:num w:numId="4" w16cid:durableId="1339653516">
    <w:abstractNumId w:val="7"/>
  </w:num>
  <w:num w:numId="5" w16cid:durableId="1516574017">
    <w:abstractNumId w:val="8"/>
  </w:num>
  <w:num w:numId="6" w16cid:durableId="1868981972">
    <w:abstractNumId w:val="3"/>
  </w:num>
  <w:num w:numId="7" w16cid:durableId="423573464">
    <w:abstractNumId w:val="2"/>
  </w:num>
  <w:num w:numId="8" w16cid:durableId="1603682211">
    <w:abstractNumId w:val="0"/>
  </w:num>
  <w:num w:numId="9" w16cid:durableId="533157110">
    <w:abstractNumId w:val="1"/>
  </w:num>
  <w:num w:numId="10" w16cid:durableId="1468162948">
    <w:abstractNumId w:val="4"/>
  </w:num>
  <w:num w:numId="11" w16cid:durableId="1036736608">
    <w:abstractNumId w:val="18"/>
  </w:num>
  <w:num w:numId="12" w16cid:durableId="466242211">
    <w:abstractNumId w:val="13"/>
  </w:num>
  <w:num w:numId="13" w16cid:durableId="1435058599">
    <w:abstractNumId w:val="28"/>
  </w:num>
  <w:num w:numId="14" w16cid:durableId="24453353">
    <w:abstractNumId w:val="17"/>
  </w:num>
  <w:num w:numId="15" w16cid:durableId="608851048">
    <w:abstractNumId w:val="21"/>
  </w:num>
  <w:num w:numId="16" w16cid:durableId="2090346209">
    <w:abstractNumId w:val="24"/>
  </w:num>
  <w:num w:numId="17" w16cid:durableId="743339429">
    <w:abstractNumId w:val="15"/>
  </w:num>
  <w:num w:numId="18" w16cid:durableId="727649319">
    <w:abstractNumId w:val="31"/>
  </w:num>
  <w:num w:numId="19" w16cid:durableId="832335457">
    <w:abstractNumId w:val="26"/>
  </w:num>
  <w:num w:numId="20" w16cid:durableId="1997604388">
    <w:abstractNumId w:val="16"/>
  </w:num>
  <w:num w:numId="21" w16cid:durableId="1068965837">
    <w:abstractNumId w:val="19"/>
  </w:num>
  <w:num w:numId="22" w16cid:durableId="615911840">
    <w:abstractNumId w:val="29"/>
  </w:num>
  <w:num w:numId="23" w16cid:durableId="432167666">
    <w:abstractNumId w:val="22"/>
  </w:num>
  <w:num w:numId="24" w16cid:durableId="2038694126">
    <w:abstractNumId w:val="23"/>
  </w:num>
  <w:num w:numId="25" w16cid:durableId="1685201724">
    <w:abstractNumId w:val="12"/>
  </w:num>
  <w:num w:numId="26" w16cid:durableId="1123381134">
    <w:abstractNumId w:val="11"/>
  </w:num>
  <w:num w:numId="27" w16cid:durableId="565797990">
    <w:abstractNumId w:val="14"/>
  </w:num>
  <w:num w:numId="28" w16cid:durableId="1779832588">
    <w:abstractNumId w:val="20"/>
  </w:num>
  <w:num w:numId="29" w16cid:durableId="544833287">
    <w:abstractNumId w:val="30"/>
  </w:num>
  <w:num w:numId="30" w16cid:durableId="1106268016">
    <w:abstractNumId w:val="27"/>
  </w:num>
  <w:num w:numId="31" w16cid:durableId="1841583049">
    <w:abstractNumId w:val="25"/>
  </w:num>
  <w:num w:numId="32" w16cid:durableId="1433356051">
    <w:abstractNumId w:val="10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66E6"/>
    <w:rsid w:val="00000C59"/>
    <w:rsid w:val="00000CF8"/>
    <w:rsid w:val="00000FEE"/>
    <w:rsid w:val="00001498"/>
    <w:rsid w:val="000014A7"/>
    <w:rsid w:val="00001B23"/>
    <w:rsid w:val="00001F8D"/>
    <w:rsid w:val="000021A7"/>
    <w:rsid w:val="000023E7"/>
    <w:rsid w:val="000029F8"/>
    <w:rsid w:val="000032E3"/>
    <w:rsid w:val="000036C0"/>
    <w:rsid w:val="00003B3F"/>
    <w:rsid w:val="00003D3C"/>
    <w:rsid w:val="00004413"/>
    <w:rsid w:val="000053D7"/>
    <w:rsid w:val="00007D14"/>
    <w:rsid w:val="000115F9"/>
    <w:rsid w:val="00011795"/>
    <w:rsid w:val="000117B0"/>
    <w:rsid w:val="000117DC"/>
    <w:rsid w:val="00011B30"/>
    <w:rsid w:val="000125C1"/>
    <w:rsid w:val="0001346D"/>
    <w:rsid w:val="00013DE4"/>
    <w:rsid w:val="00014352"/>
    <w:rsid w:val="000145ED"/>
    <w:rsid w:val="00014744"/>
    <w:rsid w:val="00014F50"/>
    <w:rsid w:val="0001561C"/>
    <w:rsid w:val="00015852"/>
    <w:rsid w:val="00015BB7"/>
    <w:rsid w:val="00016DD0"/>
    <w:rsid w:val="00016E16"/>
    <w:rsid w:val="000170C5"/>
    <w:rsid w:val="0002004E"/>
    <w:rsid w:val="00020856"/>
    <w:rsid w:val="00020C88"/>
    <w:rsid w:val="00020D2E"/>
    <w:rsid w:val="000215A0"/>
    <w:rsid w:val="00021C7C"/>
    <w:rsid w:val="00022079"/>
    <w:rsid w:val="00022C38"/>
    <w:rsid w:val="00022C7F"/>
    <w:rsid w:val="000234F9"/>
    <w:rsid w:val="00023953"/>
    <w:rsid w:val="00023C74"/>
    <w:rsid w:val="00024ABB"/>
    <w:rsid w:val="00025888"/>
    <w:rsid w:val="0002590D"/>
    <w:rsid w:val="000259A0"/>
    <w:rsid w:val="000261F2"/>
    <w:rsid w:val="000264A4"/>
    <w:rsid w:val="000266F3"/>
    <w:rsid w:val="00026CAC"/>
    <w:rsid w:val="00027B88"/>
    <w:rsid w:val="00030225"/>
    <w:rsid w:val="000307A2"/>
    <w:rsid w:val="00030B6B"/>
    <w:rsid w:val="000318F1"/>
    <w:rsid w:val="0003208B"/>
    <w:rsid w:val="000323E1"/>
    <w:rsid w:val="000327C7"/>
    <w:rsid w:val="00032A7D"/>
    <w:rsid w:val="00033C07"/>
    <w:rsid w:val="00034099"/>
    <w:rsid w:val="000340DF"/>
    <w:rsid w:val="0003412F"/>
    <w:rsid w:val="000354DB"/>
    <w:rsid w:val="00035547"/>
    <w:rsid w:val="0003562A"/>
    <w:rsid w:val="00035E7C"/>
    <w:rsid w:val="000360E9"/>
    <w:rsid w:val="000369FE"/>
    <w:rsid w:val="00036AE6"/>
    <w:rsid w:val="000377FC"/>
    <w:rsid w:val="00037C46"/>
    <w:rsid w:val="00037CD6"/>
    <w:rsid w:val="000408A8"/>
    <w:rsid w:val="00041221"/>
    <w:rsid w:val="000412BB"/>
    <w:rsid w:val="00041515"/>
    <w:rsid w:val="00041F30"/>
    <w:rsid w:val="00042620"/>
    <w:rsid w:val="000431D8"/>
    <w:rsid w:val="00043BF7"/>
    <w:rsid w:val="00044131"/>
    <w:rsid w:val="0004469B"/>
    <w:rsid w:val="00044DCA"/>
    <w:rsid w:val="000452F6"/>
    <w:rsid w:val="0004560A"/>
    <w:rsid w:val="000457E7"/>
    <w:rsid w:val="00045AF2"/>
    <w:rsid w:val="000461DA"/>
    <w:rsid w:val="000464AD"/>
    <w:rsid w:val="00046A6E"/>
    <w:rsid w:val="00046B21"/>
    <w:rsid w:val="00046FBF"/>
    <w:rsid w:val="00047BD7"/>
    <w:rsid w:val="00047F5F"/>
    <w:rsid w:val="0005054F"/>
    <w:rsid w:val="0005070E"/>
    <w:rsid w:val="00050964"/>
    <w:rsid w:val="00050D47"/>
    <w:rsid w:val="0005100A"/>
    <w:rsid w:val="000517BA"/>
    <w:rsid w:val="0005295D"/>
    <w:rsid w:val="00052E5C"/>
    <w:rsid w:val="00052F48"/>
    <w:rsid w:val="000531B1"/>
    <w:rsid w:val="00053257"/>
    <w:rsid w:val="00053DEF"/>
    <w:rsid w:val="00056D8F"/>
    <w:rsid w:val="00056F64"/>
    <w:rsid w:val="00057813"/>
    <w:rsid w:val="000602EC"/>
    <w:rsid w:val="000607A1"/>
    <w:rsid w:val="00060AD4"/>
    <w:rsid w:val="0006171C"/>
    <w:rsid w:val="00061853"/>
    <w:rsid w:val="00061EF7"/>
    <w:rsid w:val="00062488"/>
    <w:rsid w:val="000624A8"/>
    <w:rsid w:val="00062659"/>
    <w:rsid w:val="00062773"/>
    <w:rsid w:val="00064338"/>
    <w:rsid w:val="00064788"/>
    <w:rsid w:val="0006548F"/>
    <w:rsid w:val="00065585"/>
    <w:rsid w:val="000655B5"/>
    <w:rsid w:val="00065B91"/>
    <w:rsid w:val="00067110"/>
    <w:rsid w:val="00070B03"/>
    <w:rsid w:val="00070F6A"/>
    <w:rsid w:val="000710A7"/>
    <w:rsid w:val="0007132F"/>
    <w:rsid w:val="0007135E"/>
    <w:rsid w:val="00071C4F"/>
    <w:rsid w:val="00071FE0"/>
    <w:rsid w:val="00072336"/>
    <w:rsid w:val="00072E7B"/>
    <w:rsid w:val="00072EAD"/>
    <w:rsid w:val="00072F17"/>
    <w:rsid w:val="000737CF"/>
    <w:rsid w:val="00073981"/>
    <w:rsid w:val="00073C01"/>
    <w:rsid w:val="00074130"/>
    <w:rsid w:val="0007452A"/>
    <w:rsid w:val="0007477D"/>
    <w:rsid w:val="00074D35"/>
    <w:rsid w:val="0007520E"/>
    <w:rsid w:val="0007532D"/>
    <w:rsid w:val="00076ABC"/>
    <w:rsid w:val="00077534"/>
    <w:rsid w:val="00077580"/>
    <w:rsid w:val="00077606"/>
    <w:rsid w:val="00077B37"/>
    <w:rsid w:val="00077BD8"/>
    <w:rsid w:val="000801B6"/>
    <w:rsid w:val="00080660"/>
    <w:rsid w:val="00080995"/>
    <w:rsid w:val="000811A5"/>
    <w:rsid w:val="0008172F"/>
    <w:rsid w:val="0008191F"/>
    <w:rsid w:val="00081D75"/>
    <w:rsid w:val="00082233"/>
    <w:rsid w:val="00082248"/>
    <w:rsid w:val="000832F1"/>
    <w:rsid w:val="00084564"/>
    <w:rsid w:val="00084730"/>
    <w:rsid w:val="000857CF"/>
    <w:rsid w:val="00085996"/>
    <w:rsid w:val="0008663D"/>
    <w:rsid w:val="0008667A"/>
    <w:rsid w:val="00086CF7"/>
    <w:rsid w:val="000877D3"/>
    <w:rsid w:val="00087C73"/>
    <w:rsid w:val="00087C7C"/>
    <w:rsid w:val="00090105"/>
    <w:rsid w:val="0009026F"/>
    <w:rsid w:val="00090340"/>
    <w:rsid w:val="000904CB"/>
    <w:rsid w:val="00090910"/>
    <w:rsid w:val="00090C94"/>
    <w:rsid w:val="00091281"/>
    <w:rsid w:val="00091D1D"/>
    <w:rsid w:val="0009208F"/>
    <w:rsid w:val="000925EA"/>
    <w:rsid w:val="00092884"/>
    <w:rsid w:val="00092CF1"/>
    <w:rsid w:val="000938A6"/>
    <w:rsid w:val="00093B05"/>
    <w:rsid w:val="00093DD8"/>
    <w:rsid w:val="00094A1B"/>
    <w:rsid w:val="00094E58"/>
    <w:rsid w:val="0009604B"/>
    <w:rsid w:val="00097576"/>
    <w:rsid w:val="000979E3"/>
    <w:rsid w:val="00097E2E"/>
    <w:rsid w:val="000A02C0"/>
    <w:rsid w:val="000A1579"/>
    <w:rsid w:val="000A1842"/>
    <w:rsid w:val="000A1D82"/>
    <w:rsid w:val="000A224C"/>
    <w:rsid w:val="000A2B71"/>
    <w:rsid w:val="000A349E"/>
    <w:rsid w:val="000A3750"/>
    <w:rsid w:val="000A3AB1"/>
    <w:rsid w:val="000A3ABC"/>
    <w:rsid w:val="000A3B00"/>
    <w:rsid w:val="000A3CAE"/>
    <w:rsid w:val="000A3CC9"/>
    <w:rsid w:val="000A3D89"/>
    <w:rsid w:val="000A3FCF"/>
    <w:rsid w:val="000A46E0"/>
    <w:rsid w:val="000A4D99"/>
    <w:rsid w:val="000A5631"/>
    <w:rsid w:val="000A5EEE"/>
    <w:rsid w:val="000A616D"/>
    <w:rsid w:val="000A617A"/>
    <w:rsid w:val="000A61E6"/>
    <w:rsid w:val="000A6B67"/>
    <w:rsid w:val="000A6D9E"/>
    <w:rsid w:val="000A7173"/>
    <w:rsid w:val="000A7362"/>
    <w:rsid w:val="000A7AC0"/>
    <w:rsid w:val="000B087E"/>
    <w:rsid w:val="000B0DF5"/>
    <w:rsid w:val="000B14FD"/>
    <w:rsid w:val="000B1D5F"/>
    <w:rsid w:val="000B222C"/>
    <w:rsid w:val="000B2D4B"/>
    <w:rsid w:val="000B329B"/>
    <w:rsid w:val="000B42B9"/>
    <w:rsid w:val="000B4620"/>
    <w:rsid w:val="000B50EE"/>
    <w:rsid w:val="000B5594"/>
    <w:rsid w:val="000C05F3"/>
    <w:rsid w:val="000C0BAC"/>
    <w:rsid w:val="000C0DEA"/>
    <w:rsid w:val="000C17B3"/>
    <w:rsid w:val="000C1864"/>
    <w:rsid w:val="000C1910"/>
    <w:rsid w:val="000C1EE9"/>
    <w:rsid w:val="000C237F"/>
    <w:rsid w:val="000C32AD"/>
    <w:rsid w:val="000C3937"/>
    <w:rsid w:val="000C4350"/>
    <w:rsid w:val="000C464F"/>
    <w:rsid w:val="000C4881"/>
    <w:rsid w:val="000C4D14"/>
    <w:rsid w:val="000C4E2C"/>
    <w:rsid w:val="000C61EF"/>
    <w:rsid w:val="000C6884"/>
    <w:rsid w:val="000C6FDE"/>
    <w:rsid w:val="000C7446"/>
    <w:rsid w:val="000D0417"/>
    <w:rsid w:val="000D08EA"/>
    <w:rsid w:val="000D1151"/>
    <w:rsid w:val="000D1681"/>
    <w:rsid w:val="000D1C04"/>
    <w:rsid w:val="000D269E"/>
    <w:rsid w:val="000D2805"/>
    <w:rsid w:val="000D29CC"/>
    <w:rsid w:val="000D2B5D"/>
    <w:rsid w:val="000D300A"/>
    <w:rsid w:val="000D316B"/>
    <w:rsid w:val="000D34FB"/>
    <w:rsid w:val="000D381C"/>
    <w:rsid w:val="000D3DD7"/>
    <w:rsid w:val="000D41A4"/>
    <w:rsid w:val="000D43CD"/>
    <w:rsid w:val="000D460E"/>
    <w:rsid w:val="000D50D6"/>
    <w:rsid w:val="000D57D7"/>
    <w:rsid w:val="000D57F9"/>
    <w:rsid w:val="000D580C"/>
    <w:rsid w:val="000D59EE"/>
    <w:rsid w:val="000D62E5"/>
    <w:rsid w:val="000D64B4"/>
    <w:rsid w:val="000D6519"/>
    <w:rsid w:val="000D6D09"/>
    <w:rsid w:val="000D6DC4"/>
    <w:rsid w:val="000D7113"/>
    <w:rsid w:val="000D7362"/>
    <w:rsid w:val="000D7B31"/>
    <w:rsid w:val="000D7B32"/>
    <w:rsid w:val="000E0001"/>
    <w:rsid w:val="000E04AD"/>
    <w:rsid w:val="000E0D40"/>
    <w:rsid w:val="000E102E"/>
    <w:rsid w:val="000E1119"/>
    <w:rsid w:val="000E2BE3"/>
    <w:rsid w:val="000E4675"/>
    <w:rsid w:val="000E4928"/>
    <w:rsid w:val="000E49CB"/>
    <w:rsid w:val="000E561C"/>
    <w:rsid w:val="000E5739"/>
    <w:rsid w:val="000E5894"/>
    <w:rsid w:val="000E58F3"/>
    <w:rsid w:val="000E5D20"/>
    <w:rsid w:val="000E622C"/>
    <w:rsid w:val="000E6513"/>
    <w:rsid w:val="000E691B"/>
    <w:rsid w:val="000E6F45"/>
    <w:rsid w:val="000E7229"/>
    <w:rsid w:val="000E7253"/>
    <w:rsid w:val="000F146E"/>
    <w:rsid w:val="000F15FA"/>
    <w:rsid w:val="000F2151"/>
    <w:rsid w:val="000F2206"/>
    <w:rsid w:val="000F2B8B"/>
    <w:rsid w:val="000F2DED"/>
    <w:rsid w:val="000F35C3"/>
    <w:rsid w:val="000F3A2A"/>
    <w:rsid w:val="000F45CA"/>
    <w:rsid w:val="000F47F9"/>
    <w:rsid w:val="000F4AEB"/>
    <w:rsid w:val="000F5A0F"/>
    <w:rsid w:val="000F5F04"/>
    <w:rsid w:val="000F63E8"/>
    <w:rsid w:val="000F68C8"/>
    <w:rsid w:val="000F6AD6"/>
    <w:rsid w:val="000F6D58"/>
    <w:rsid w:val="000F7EB7"/>
    <w:rsid w:val="001000F3"/>
    <w:rsid w:val="00100728"/>
    <w:rsid w:val="001009EA"/>
    <w:rsid w:val="00100A5A"/>
    <w:rsid w:val="001011ED"/>
    <w:rsid w:val="00101A03"/>
    <w:rsid w:val="00101E57"/>
    <w:rsid w:val="001020B6"/>
    <w:rsid w:val="001024C7"/>
    <w:rsid w:val="00103022"/>
    <w:rsid w:val="00103500"/>
    <w:rsid w:val="00103B94"/>
    <w:rsid w:val="001045EA"/>
    <w:rsid w:val="0010499B"/>
    <w:rsid w:val="00104A80"/>
    <w:rsid w:val="00104BDB"/>
    <w:rsid w:val="0010586B"/>
    <w:rsid w:val="001059FC"/>
    <w:rsid w:val="00105B8B"/>
    <w:rsid w:val="00105F64"/>
    <w:rsid w:val="0010748E"/>
    <w:rsid w:val="001079DA"/>
    <w:rsid w:val="00107C6D"/>
    <w:rsid w:val="00110C61"/>
    <w:rsid w:val="001117F0"/>
    <w:rsid w:val="00111831"/>
    <w:rsid w:val="0011210F"/>
    <w:rsid w:val="00112943"/>
    <w:rsid w:val="00113797"/>
    <w:rsid w:val="001138B4"/>
    <w:rsid w:val="001146C8"/>
    <w:rsid w:val="00115043"/>
    <w:rsid w:val="001152F9"/>
    <w:rsid w:val="00115395"/>
    <w:rsid w:val="00115BE4"/>
    <w:rsid w:val="001165CA"/>
    <w:rsid w:val="00116BFA"/>
    <w:rsid w:val="00117487"/>
    <w:rsid w:val="0011754F"/>
    <w:rsid w:val="001177FF"/>
    <w:rsid w:val="00117975"/>
    <w:rsid w:val="00120004"/>
    <w:rsid w:val="001201AF"/>
    <w:rsid w:val="00120733"/>
    <w:rsid w:val="00120C13"/>
    <w:rsid w:val="00120D3F"/>
    <w:rsid w:val="00120D95"/>
    <w:rsid w:val="00120DA3"/>
    <w:rsid w:val="001213F1"/>
    <w:rsid w:val="0012171F"/>
    <w:rsid w:val="00121E62"/>
    <w:rsid w:val="00121E91"/>
    <w:rsid w:val="00121F0B"/>
    <w:rsid w:val="00121F97"/>
    <w:rsid w:val="00122250"/>
    <w:rsid w:val="00122623"/>
    <w:rsid w:val="001229A5"/>
    <w:rsid w:val="00123656"/>
    <w:rsid w:val="001236B4"/>
    <w:rsid w:val="00123FF2"/>
    <w:rsid w:val="0012467A"/>
    <w:rsid w:val="00124FC8"/>
    <w:rsid w:val="0012536E"/>
    <w:rsid w:val="0012564A"/>
    <w:rsid w:val="0012588E"/>
    <w:rsid w:val="00125DC9"/>
    <w:rsid w:val="0012728A"/>
    <w:rsid w:val="00127336"/>
    <w:rsid w:val="0012772B"/>
    <w:rsid w:val="00127D25"/>
    <w:rsid w:val="00127D70"/>
    <w:rsid w:val="00130659"/>
    <w:rsid w:val="001309B6"/>
    <w:rsid w:val="00130C1C"/>
    <w:rsid w:val="00131199"/>
    <w:rsid w:val="001324B9"/>
    <w:rsid w:val="00132B06"/>
    <w:rsid w:val="00132BF1"/>
    <w:rsid w:val="00133164"/>
    <w:rsid w:val="00133898"/>
    <w:rsid w:val="00133984"/>
    <w:rsid w:val="00134050"/>
    <w:rsid w:val="00134427"/>
    <w:rsid w:val="00134886"/>
    <w:rsid w:val="001348DD"/>
    <w:rsid w:val="0013542D"/>
    <w:rsid w:val="00135449"/>
    <w:rsid w:val="0013602B"/>
    <w:rsid w:val="00136246"/>
    <w:rsid w:val="001371CF"/>
    <w:rsid w:val="00137286"/>
    <w:rsid w:val="00137FB8"/>
    <w:rsid w:val="001403B1"/>
    <w:rsid w:val="001409A4"/>
    <w:rsid w:val="0014123F"/>
    <w:rsid w:val="0014134D"/>
    <w:rsid w:val="0014192B"/>
    <w:rsid w:val="00141B14"/>
    <w:rsid w:val="00141C28"/>
    <w:rsid w:val="00142708"/>
    <w:rsid w:val="00143107"/>
    <w:rsid w:val="001432F1"/>
    <w:rsid w:val="00143677"/>
    <w:rsid w:val="00143D78"/>
    <w:rsid w:val="00144B66"/>
    <w:rsid w:val="001451C4"/>
    <w:rsid w:val="00145421"/>
    <w:rsid w:val="001455E0"/>
    <w:rsid w:val="00145CEA"/>
    <w:rsid w:val="0014612C"/>
    <w:rsid w:val="00146388"/>
    <w:rsid w:val="00146A14"/>
    <w:rsid w:val="0014722B"/>
    <w:rsid w:val="00147711"/>
    <w:rsid w:val="00147BB1"/>
    <w:rsid w:val="00147CB1"/>
    <w:rsid w:val="00150031"/>
    <w:rsid w:val="0015020D"/>
    <w:rsid w:val="00150625"/>
    <w:rsid w:val="00151758"/>
    <w:rsid w:val="00151843"/>
    <w:rsid w:val="001527CE"/>
    <w:rsid w:val="0015296B"/>
    <w:rsid w:val="001532B2"/>
    <w:rsid w:val="00153750"/>
    <w:rsid w:val="00153A17"/>
    <w:rsid w:val="00153EAB"/>
    <w:rsid w:val="001549F6"/>
    <w:rsid w:val="00155035"/>
    <w:rsid w:val="001551C2"/>
    <w:rsid w:val="001556B9"/>
    <w:rsid w:val="00155B4B"/>
    <w:rsid w:val="00156227"/>
    <w:rsid w:val="00156B5A"/>
    <w:rsid w:val="00157B47"/>
    <w:rsid w:val="00157E6B"/>
    <w:rsid w:val="0016022B"/>
    <w:rsid w:val="00160526"/>
    <w:rsid w:val="00160922"/>
    <w:rsid w:val="001611B8"/>
    <w:rsid w:val="00161D84"/>
    <w:rsid w:val="00162A39"/>
    <w:rsid w:val="00163529"/>
    <w:rsid w:val="00163CF8"/>
    <w:rsid w:val="00163EF1"/>
    <w:rsid w:val="00164051"/>
    <w:rsid w:val="0016405E"/>
    <w:rsid w:val="00164A35"/>
    <w:rsid w:val="00164A6C"/>
    <w:rsid w:val="00164F99"/>
    <w:rsid w:val="00165018"/>
    <w:rsid w:val="001653BB"/>
    <w:rsid w:val="00165970"/>
    <w:rsid w:val="001660CB"/>
    <w:rsid w:val="00166550"/>
    <w:rsid w:val="0016699E"/>
    <w:rsid w:val="001669AD"/>
    <w:rsid w:val="00166DCB"/>
    <w:rsid w:val="00167362"/>
    <w:rsid w:val="0016745A"/>
    <w:rsid w:val="00167D66"/>
    <w:rsid w:val="00167E54"/>
    <w:rsid w:val="00170465"/>
    <w:rsid w:val="001717A5"/>
    <w:rsid w:val="00171AB5"/>
    <w:rsid w:val="0017215C"/>
    <w:rsid w:val="00172296"/>
    <w:rsid w:val="0017232D"/>
    <w:rsid w:val="0017311F"/>
    <w:rsid w:val="00173840"/>
    <w:rsid w:val="00173C5E"/>
    <w:rsid w:val="00173E7F"/>
    <w:rsid w:val="00174E89"/>
    <w:rsid w:val="001750CE"/>
    <w:rsid w:val="0017592B"/>
    <w:rsid w:val="001766A6"/>
    <w:rsid w:val="0017711B"/>
    <w:rsid w:val="001805B8"/>
    <w:rsid w:val="00180800"/>
    <w:rsid w:val="0018098A"/>
    <w:rsid w:val="001809E1"/>
    <w:rsid w:val="00180CB2"/>
    <w:rsid w:val="001813A5"/>
    <w:rsid w:val="00181548"/>
    <w:rsid w:val="00181990"/>
    <w:rsid w:val="00181D6B"/>
    <w:rsid w:val="001824BC"/>
    <w:rsid w:val="00182E53"/>
    <w:rsid w:val="00182FF9"/>
    <w:rsid w:val="00184C7B"/>
    <w:rsid w:val="00185095"/>
    <w:rsid w:val="00185609"/>
    <w:rsid w:val="001858F8"/>
    <w:rsid w:val="001864B7"/>
    <w:rsid w:val="001865F1"/>
    <w:rsid w:val="001869EA"/>
    <w:rsid w:val="00186D58"/>
    <w:rsid w:val="0018712B"/>
    <w:rsid w:val="001903E4"/>
    <w:rsid w:val="00191E56"/>
    <w:rsid w:val="00191FEB"/>
    <w:rsid w:val="0019209C"/>
    <w:rsid w:val="001921C8"/>
    <w:rsid w:val="00192CF0"/>
    <w:rsid w:val="00192FE7"/>
    <w:rsid w:val="00193E09"/>
    <w:rsid w:val="0019411D"/>
    <w:rsid w:val="00194D5D"/>
    <w:rsid w:val="0019503B"/>
    <w:rsid w:val="00195226"/>
    <w:rsid w:val="001952C4"/>
    <w:rsid w:val="00195AE1"/>
    <w:rsid w:val="001970BE"/>
    <w:rsid w:val="00197804"/>
    <w:rsid w:val="00197887"/>
    <w:rsid w:val="00197CFE"/>
    <w:rsid w:val="00197DD8"/>
    <w:rsid w:val="001A0FBC"/>
    <w:rsid w:val="001A0FE8"/>
    <w:rsid w:val="001A1A26"/>
    <w:rsid w:val="001A1A6D"/>
    <w:rsid w:val="001A2288"/>
    <w:rsid w:val="001A24A6"/>
    <w:rsid w:val="001A36A1"/>
    <w:rsid w:val="001A5556"/>
    <w:rsid w:val="001A5955"/>
    <w:rsid w:val="001A5E41"/>
    <w:rsid w:val="001A6576"/>
    <w:rsid w:val="001A6D70"/>
    <w:rsid w:val="001A7257"/>
    <w:rsid w:val="001A72EF"/>
    <w:rsid w:val="001A7C47"/>
    <w:rsid w:val="001A7F23"/>
    <w:rsid w:val="001B09ED"/>
    <w:rsid w:val="001B10C4"/>
    <w:rsid w:val="001B1508"/>
    <w:rsid w:val="001B1BAE"/>
    <w:rsid w:val="001B2435"/>
    <w:rsid w:val="001B24F8"/>
    <w:rsid w:val="001B2BB5"/>
    <w:rsid w:val="001B2C21"/>
    <w:rsid w:val="001B317D"/>
    <w:rsid w:val="001B3277"/>
    <w:rsid w:val="001B376E"/>
    <w:rsid w:val="001B37C2"/>
    <w:rsid w:val="001B38EC"/>
    <w:rsid w:val="001B3F19"/>
    <w:rsid w:val="001B42D1"/>
    <w:rsid w:val="001B44D9"/>
    <w:rsid w:val="001B49B4"/>
    <w:rsid w:val="001B4CB2"/>
    <w:rsid w:val="001B50CF"/>
    <w:rsid w:val="001B515C"/>
    <w:rsid w:val="001B52D0"/>
    <w:rsid w:val="001B5D13"/>
    <w:rsid w:val="001B5E5E"/>
    <w:rsid w:val="001B75FC"/>
    <w:rsid w:val="001B79CD"/>
    <w:rsid w:val="001C0894"/>
    <w:rsid w:val="001C0B6B"/>
    <w:rsid w:val="001C14B1"/>
    <w:rsid w:val="001C17B1"/>
    <w:rsid w:val="001C1BF5"/>
    <w:rsid w:val="001C1FBC"/>
    <w:rsid w:val="001C2183"/>
    <w:rsid w:val="001C29D1"/>
    <w:rsid w:val="001C3895"/>
    <w:rsid w:val="001C40B0"/>
    <w:rsid w:val="001C4203"/>
    <w:rsid w:val="001C4626"/>
    <w:rsid w:val="001C4638"/>
    <w:rsid w:val="001C49BF"/>
    <w:rsid w:val="001C4A80"/>
    <w:rsid w:val="001C5498"/>
    <w:rsid w:val="001C5FFD"/>
    <w:rsid w:val="001C6086"/>
    <w:rsid w:val="001C6820"/>
    <w:rsid w:val="001C76E2"/>
    <w:rsid w:val="001C79B9"/>
    <w:rsid w:val="001C7CF1"/>
    <w:rsid w:val="001D0722"/>
    <w:rsid w:val="001D0A2B"/>
    <w:rsid w:val="001D0AC1"/>
    <w:rsid w:val="001D1000"/>
    <w:rsid w:val="001D2B07"/>
    <w:rsid w:val="001D2B73"/>
    <w:rsid w:val="001D2BF6"/>
    <w:rsid w:val="001D4705"/>
    <w:rsid w:val="001D520F"/>
    <w:rsid w:val="001D54EF"/>
    <w:rsid w:val="001D607F"/>
    <w:rsid w:val="001D78D0"/>
    <w:rsid w:val="001D78F5"/>
    <w:rsid w:val="001D7C99"/>
    <w:rsid w:val="001E0675"/>
    <w:rsid w:val="001E0AB6"/>
    <w:rsid w:val="001E10B3"/>
    <w:rsid w:val="001E10DD"/>
    <w:rsid w:val="001E14E1"/>
    <w:rsid w:val="001E1F4F"/>
    <w:rsid w:val="001E225F"/>
    <w:rsid w:val="001E23CA"/>
    <w:rsid w:val="001E2696"/>
    <w:rsid w:val="001E2D04"/>
    <w:rsid w:val="001E2D39"/>
    <w:rsid w:val="001E39E0"/>
    <w:rsid w:val="001E3BC8"/>
    <w:rsid w:val="001E48E8"/>
    <w:rsid w:val="001E4EC4"/>
    <w:rsid w:val="001E508F"/>
    <w:rsid w:val="001E55AB"/>
    <w:rsid w:val="001E560F"/>
    <w:rsid w:val="001E5BC9"/>
    <w:rsid w:val="001E5F67"/>
    <w:rsid w:val="001E68D8"/>
    <w:rsid w:val="001E6C0C"/>
    <w:rsid w:val="001F00AC"/>
    <w:rsid w:val="001F01F5"/>
    <w:rsid w:val="001F0386"/>
    <w:rsid w:val="001F03A6"/>
    <w:rsid w:val="001F0E78"/>
    <w:rsid w:val="001F101E"/>
    <w:rsid w:val="001F16F1"/>
    <w:rsid w:val="001F184A"/>
    <w:rsid w:val="001F1B0F"/>
    <w:rsid w:val="001F1B35"/>
    <w:rsid w:val="001F242C"/>
    <w:rsid w:val="001F25EF"/>
    <w:rsid w:val="001F262F"/>
    <w:rsid w:val="001F2AC9"/>
    <w:rsid w:val="001F3813"/>
    <w:rsid w:val="001F39E2"/>
    <w:rsid w:val="001F4A45"/>
    <w:rsid w:val="001F529C"/>
    <w:rsid w:val="001F5EE5"/>
    <w:rsid w:val="001F6615"/>
    <w:rsid w:val="001F70AA"/>
    <w:rsid w:val="001F7139"/>
    <w:rsid w:val="00200738"/>
    <w:rsid w:val="00200C97"/>
    <w:rsid w:val="00200D8D"/>
    <w:rsid w:val="00201010"/>
    <w:rsid w:val="00201699"/>
    <w:rsid w:val="0020171C"/>
    <w:rsid w:val="00202071"/>
    <w:rsid w:val="00202325"/>
    <w:rsid w:val="00202EEA"/>
    <w:rsid w:val="00203093"/>
    <w:rsid w:val="00203BF4"/>
    <w:rsid w:val="00203F33"/>
    <w:rsid w:val="002044FE"/>
    <w:rsid w:val="00204D9A"/>
    <w:rsid w:val="002064EF"/>
    <w:rsid w:val="002065DC"/>
    <w:rsid w:val="0020696F"/>
    <w:rsid w:val="00206DCD"/>
    <w:rsid w:val="002075F7"/>
    <w:rsid w:val="002078A5"/>
    <w:rsid w:val="00207C10"/>
    <w:rsid w:val="00207D8F"/>
    <w:rsid w:val="002107A8"/>
    <w:rsid w:val="002115B9"/>
    <w:rsid w:val="00211B08"/>
    <w:rsid w:val="00212124"/>
    <w:rsid w:val="002126DE"/>
    <w:rsid w:val="002128DB"/>
    <w:rsid w:val="00212EBE"/>
    <w:rsid w:val="00212ECD"/>
    <w:rsid w:val="00212ED9"/>
    <w:rsid w:val="00214083"/>
    <w:rsid w:val="0021508E"/>
    <w:rsid w:val="00216882"/>
    <w:rsid w:val="00216B05"/>
    <w:rsid w:val="00220198"/>
    <w:rsid w:val="00220B35"/>
    <w:rsid w:val="00220CDD"/>
    <w:rsid w:val="00220DD3"/>
    <w:rsid w:val="00221C5D"/>
    <w:rsid w:val="00222531"/>
    <w:rsid w:val="00222C3F"/>
    <w:rsid w:val="00222DB7"/>
    <w:rsid w:val="00222FFD"/>
    <w:rsid w:val="002230C5"/>
    <w:rsid w:val="00223143"/>
    <w:rsid w:val="00223251"/>
    <w:rsid w:val="00223B84"/>
    <w:rsid w:val="00224722"/>
    <w:rsid w:val="002249AB"/>
    <w:rsid w:val="0022516E"/>
    <w:rsid w:val="002251B0"/>
    <w:rsid w:val="0022580B"/>
    <w:rsid w:val="00225C4F"/>
    <w:rsid w:val="00225CDB"/>
    <w:rsid w:val="00225D7E"/>
    <w:rsid w:val="00225E0F"/>
    <w:rsid w:val="00225F6C"/>
    <w:rsid w:val="002261C9"/>
    <w:rsid w:val="00226453"/>
    <w:rsid w:val="002266F9"/>
    <w:rsid w:val="00226AD2"/>
    <w:rsid w:val="00226C2F"/>
    <w:rsid w:val="002271CB"/>
    <w:rsid w:val="002273CA"/>
    <w:rsid w:val="00227B8C"/>
    <w:rsid w:val="00230628"/>
    <w:rsid w:val="00231674"/>
    <w:rsid w:val="00231A3B"/>
    <w:rsid w:val="00231B02"/>
    <w:rsid w:val="00231BAB"/>
    <w:rsid w:val="00231E67"/>
    <w:rsid w:val="002324C9"/>
    <w:rsid w:val="0023264A"/>
    <w:rsid w:val="00232667"/>
    <w:rsid w:val="00232A3A"/>
    <w:rsid w:val="00233114"/>
    <w:rsid w:val="0023327E"/>
    <w:rsid w:val="00233525"/>
    <w:rsid w:val="00233619"/>
    <w:rsid w:val="002348B1"/>
    <w:rsid w:val="00234B48"/>
    <w:rsid w:val="0023566F"/>
    <w:rsid w:val="0023575C"/>
    <w:rsid w:val="002364F1"/>
    <w:rsid w:val="00236C77"/>
    <w:rsid w:val="00237079"/>
    <w:rsid w:val="00237BEB"/>
    <w:rsid w:val="00237DBE"/>
    <w:rsid w:val="00237EFB"/>
    <w:rsid w:val="00240154"/>
    <w:rsid w:val="00240205"/>
    <w:rsid w:val="002403FC"/>
    <w:rsid w:val="0024094C"/>
    <w:rsid w:val="00241BC7"/>
    <w:rsid w:val="00241CD4"/>
    <w:rsid w:val="00241DF3"/>
    <w:rsid w:val="00241F21"/>
    <w:rsid w:val="0024322C"/>
    <w:rsid w:val="00244215"/>
    <w:rsid w:val="00244BB4"/>
    <w:rsid w:val="00244BE1"/>
    <w:rsid w:val="00244BE9"/>
    <w:rsid w:val="002458FB"/>
    <w:rsid w:val="00246805"/>
    <w:rsid w:val="0024693B"/>
    <w:rsid w:val="00247075"/>
    <w:rsid w:val="00247136"/>
    <w:rsid w:val="0024726C"/>
    <w:rsid w:val="00247642"/>
    <w:rsid w:val="00247755"/>
    <w:rsid w:val="002478EB"/>
    <w:rsid w:val="00247B1E"/>
    <w:rsid w:val="00247E24"/>
    <w:rsid w:val="0025052C"/>
    <w:rsid w:val="00251149"/>
    <w:rsid w:val="0025124F"/>
    <w:rsid w:val="0025210D"/>
    <w:rsid w:val="00252477"/>
    <w:rsid w:val="002537C7"/>
    <w:rsid w:val="002540BC"/>
    <w:rsid w:val="002547C3"/>
    <w:rsid w:val="00255280"/>
    <w:rsid w:val="002558C7"/>
    <w:rsid w:val="002559A7"/>
    <w:rsid w:val="00255F3A"/>
    <w:rsid w:val="00256B55"/>
    <w:rsid w:val="00256FF2"/>
    <w:rsid w:val="00257F93"/>
    <w:rsid w:val="002600AF"/>
    <w:rsid w:val="00260501"/>
    <w:rsid w:val="00260547"/>
    <w:rsid w:val="002616BE"/>
    <w:rsid w:val="00261862"/>
    <w:rsid w:val="00261B27"/>
    <w:rsid w:val="002621DF"/>
    <w:rsid w:val="00262766"/>
    <w:rsid w:val="00262787"/>
    <w:rsid w:val="0026286E"/>
    <w:rsid w:val="002634B4"/>
    <w:rsid w:val="002641E6"/>
    <w:rsid w:val="002642CD"/>
    <w:rsid w:val="002649F2"/>
    <w:rsid w:val="00265C1F"/>
    <w:rsid w:val="00266057"/>
    <w:rsid w:val="00267116"/>
    <w:rsid w:val="00267F5B"/>
    <w:rsid w:val="00270693"/>
    <w:rsid w:val="00270710"/>
    <w:rsid w:val="00271023"/>
    <w:rsid w:val="0027143F"/>
    <w:rsid w:val="00271914"/>
    <w:rsid w:val="002719FE"/>
    <w:rsid w:val="00272135"/>
    <w:rsid w:val="002722F8"/>
    <w:rsid w:val="00272615"/>
    <w:rsid w:val="002732DE"/>
    <w:rsid w:val="00273F8D"/>
    <w:rsid w:val="00274105"/>
    <w:rsid w:val="0027523A"/>
    <w:rsid w:val="00275389"/>
    <w:rsid w:val="00275AE7"/>
    <w:rsid w:val="00275BD9"/>
    <w:rsid w:val="0027619A"/>
    <w:rsid w:val="002768D4"/>
    <w:rsid w:val="00276A68"/>
    <w:rsid w:val="00276CC3"/>
    <w:rsid w:val="00276D5E"/>
    <w:rsid w:val="00276DEE"/>
    <w:rsid w:val="00277166"/>
    <w:rsid w:val="0028033B"/>
    <w:rsid w:val="002804A7"/>
    <w:rsid w:val="00280CF6"/>
    <w:rsid w:val="00281D76"/>
    <w:rsid w:val="002822DA"/>
    <w:rsid w:val="00282693"/>
    <w:rsid w:val="00282720"/>
    <w:rsid w:val="00282D48"/>
    <w:rsid w:val="00283190"/>
    <w:rsid w:val="002832E5"/>
    <w:rsid w:val="00284029"/>
    <w:rsid w:val="002843BE"/>
    <w:rsid w:val="00284432"/>
    <w:rsid w:val="0028451A"/>
    <w:rsid w:val="00284617"/>
    <w:rsid w:val="002847C7"/>
    <w:rsid w:val="00284906"/>
    <w:rsid w:val="00284B1B"/>
    <w:rsid w:val="00284C3A"/>
    <w:rsid w:val="0028571A"/>
    <w:rsid w:val="00285912"/>
    <w:rsid w:val="00285E52"/>
    <w:rsid w:val="002869CF"/>
    <w:rsid w:val="00286BFA"/>
    <w:rsid w:val="00286CCD"/>
    <w:rsid w:val="00287073"/>
    <w:rsid w:val="002872B4"/>
    <w:rsid w:val="0028770E"/>
    <w:rsid w:val="0029002A"/>
    <w:rsid w:val="00291FA7"/>
    <w:rsid w:val="002920CD"/>
    <w:rsid w:val="00292DBD"/>
    <w:rsid w:val="00293227"/>
    <w:rsid w:val="00294031"/>
    <w:rsid w:val="00294108"/>
    <w:rsid w:val="00294585"/>
    <w:rsid w:val="002947CF"/>
    <w:rsid w:val="00294D0E"/>
    <w:rsid w:val="00294FBC"/>
    <w:rsid w:val="00295157"/>
    <w:rsid w:val="00295607"/>
    <w:rsid w:val="00295D9E"/>
    <w:rsid w:val="00295F6B"/>
    <w:rsid w:val="00296725"/>
    <w:rsid w:val="00296A39"/>
    <w:rsid w:val="002971D9"/>
    <w:rsid w:val="002971F1"/>
    <w:rsid w:val="00297539"/>
    <w:rsid w:val="002975A4"/>
    <w:rsid w:val="00297680"/>
    <w:rsid w:val="00297BE6"/>
    <w:rsid w:val="002A0011"/>
    <w:rsid w:val="002A013D"/>
    <w:rsid w:val="002A029F"/>
    <w:rsid w:val="002A0977"/>
    <w:rsid w:val="002A3A5F"/>
    <w:rsid w:val="002A4664"/>
    <w:rsid w:val="002A50B3"/>
    <w:rsid w:val="002A6126"/>
    <w:rsid w:val="002A7592"/>
    <w:rsid w:val="002A7C9C"/>
    <w:rsid w:val="002B0B24"/>
    <w:rsid w:val="002B17C3"/>
    <w:rsid w:val="002B1FF9"/>
    <w:rsid w:val="002B2355"/>
    <w:rsid w:val="002B258A"/>
    <w:rsid w:val="002B2CD1"/>
    <w:rsid w:val="002B2DB2"/>
    <w:rsid w:val="002B2FAF"/>
    <w:rsid w:val="002B3526"/>
    <w:rsid w:val="002B36AD"/>
    <w:rsid w:val="002B3C66"/>
    <w:rsid w:val="002B3FDB"/>
    <w:rsid w:val="002B4094"/>
    <w:rsid w:val="002B40C7"/>
    <w:rsid w:val="002B45CF"/>
    <w:rsid w:val="002B461F"/>
    <w:rsid w:val="002B4C4E"/>
    <w:rsid w:val="002B5054"/>
    <w:rsid w:val="002B526F"/>
    <w:rsid w:val="002B5676"/>
    <w:rsid w:val="002B57C5"/>
    <w:rsid w:val="002B6380"/>
    <w:rsid w:val="002B6569"/>
    <w:rsid w:val="002B66B3"/>
    <w:rsid w:val="002B7F41"/>
    <w:rsid w:val="002C0295"/>
    <w:rsid w:val="002C02EE"/>
    <w:rsid w:val="002C04F1"/>
    <w:rsid w:val="002C090E"/>
    <w:rsid w:val="002C09C9"/>
    <w:rsid w:val="002C0CFB"/>
    <w:rsid w:val="002C0F2C"/>
    <w:rsid w:val="002C13D6"/>
    <w:rsid w:val="002C209D"/>
    <w:rsid w:val="002C2289"/>
    <w:rsid w:val="002C26A2"/>
    <w:rsid w:val="002C2D13"/>
    <w:rsid w:val="002C359F"/>
    <w:rsid w:val="002C36EE"/>
    <w:rsid w:val="002C472B"/>
    <w:rsid w:val="002C4750"/>
    <w:rsid w:val="002C4857"/>
    <w:rsid w:val="002C4C05"/>
    <w:rsid w:val="002C6470"/>
    <w:rsid w:val="002C6B04"/>
    <w:rsid w:val="002C71E5"/>
    <w:rsid w:val="002C78C5"/>
    <w:rsid w:val="002C79F4"/>
    <w:rsid w:val="002C7A58"/>
    <w:rsid w:val="002C7D83"/>
    <w:rsid w:val="002C7D96"/>
    <w:rsid w:val="002D00E2"/>
    <w:rsid w:val="002D036F"/>
    <w:rsid w:val="002D0AA4"/>
    <w:rsid w:val="002D0ECC"/>
    <w:rsid w:val="002D255E"/>
    <w:rsid w:val="002D285A"/>
    <w:rsid w:val="002D3729"/>
    <w:rsid w:val="002D3C34"/>
    <w:rsid w:val="002D3D2E"/>
    <w:rsid w:val="002D453F"/>
    <w:rsid w:val="002D475E"/>
    <w:rsid w:val="002D4EEB"/>
    <w:rsid w:val="002D592B"/>
    <w:rsid w:val="002D5B49"/>
    <w:rsid w:val="002D6370"/>
    <w:rsid w:val="002D64AA"/>
    <w:rsid w:val="002D6AD4"/>
    <w:rsid w:val="002D6F3D"/>
    <w:rsid w:val="002D76A3"/>
    <w:rsid w:val="002D77F7"/>
    <w:rsid w:val="002D7968"/>
    <w:rsid w:val="002D79F0"/>
    <w:rsid w:val="002E03FD"/>
    <w:rsid w:val="002E11CD"/>
    <w:rsid w:val="002E22F6"/>
    <w:rsid w:val="002E2523"/>
    <w:rsid w:val="002E305A"/>
    <w:rsid w:val="002E3890"/>
    <w:rsid w:val="002E3A6D"/>
    <w:rsid w:val="002E430F"/>
    <w:rsid w:val="002E4716"/>
    <w:rsid w:val="002E5151"/>
    <w:rsid w:val="002E52E0"/>
    <w:rsid w:val="002E5526"/>
    <w:rsid w:val="002E56DE"/>
    <w:rsid w:val="002E6B35"/>
    <w:rsid w:val="002E6DBF"/>
    <w:rsid w:val="002E6DF0"/>
    <w:rsid w:val="002E7852"/>
    <w:rsid w:val="002E7EEA"/>
    <w:rsid w:val="002F08CA"/>
    <w:rsid w:val="002F1144"/>
    <w:rsid w:val="002F1260"/>
    <w:rsid w:val="002F1B08"/>
    <w:rsid w:val="002F1E3F"/>
    <w:rsid w:val="002F23AC"/>
    <w:rsid w:val="002F281A"/>
    <w:rsid w:val="002F2BDA"/>
    <w:rsid w:val="002F2E12"/>
    <w:rsid w:val="002F2E87"/>
    <w:rsid w:val="002F3291"/>
    <w:rsid w:val="002F3D1C"/>
    <w:rsid w:val="002F3D2C"/>
    <w:rsid w:val="002F4427"/>
    <w:rsid w:val="002F48BE"/>
    <w:rsid w:val="002F529E"/>
    <w:rsid w:val="002F58D4"/>
    <w:rsid w:val="002F60DA"/>
    <w:rsid w:val="002F68F9"/>
    <w:rsid w:val="002F74BB"/>
    <w:rsid w:val="002F75D6"/>
    <w:rsid w:val="002F784A"/>
    <w:rsid w:val="002F7EAC"/>
    <w:rsid w:val="00300143"/>
    <w:rsid w:val="00300875"/>
    <w:rsid w:val="00300B8B"/>
    <w:rsid w:val="00300C2E"/>
    <w:rsid w:val="0030153E"/>
    <w:rsid w:val="003015C9"/>
    <w:rsid w:val="0030188B"/>
    <w:rsid w:val="00301B45"/>
    <w:rsid w:val="003020A2"/>
    <w:rsid w:val="00303D43"/>
    <w:rsid w:val="00303E15"/>
    <w:rsid w:val="00304144"/>
    <w:rsid w:val="0030488B"/>
    <w:rsid w:val="00304D32"/>
    <w:rsid w:val="00304DF5"/>
    <w:rsid w:val="00304E7C"/>
    <w:rsid w:val="00305960"/>
    <w:rsid w:val="0030632E"/>
    <w:rsid w:val="003065DD"/>
    <w:rsid w:val="003067EF"/>
    <w:rsid w:val="003068BB"/>
    <w:rsid w:val="00306982"/>
    <w:rsid w:val="00306D43"/>
    <w:rsid w:val="0030712D"/>
    <w:rsid w:val="00310816"/>
    <w:rsid w:val="003109CB"/>
    <w:rsid w:val="00310AD7"/>
    <w:rsid w:val="00310C12"/>
    <w:rsid w:val="00310FFA"/>
    <w:rsid w:val="00311998"/>
    <w:rsid w:val="00311E35"/>
    <w:rsid w:val="00311F29"/>
    <w:rsid w:val="00312549"/>
    <w:rsid w:val="00313DCB"/>
    <w:rsid w:val="00314A3B"/>
    <w:rsid w:val="00315898"/>
    <w:rsid w:val="00315907"/>
    <w:rsid w:val="0031644B"/>
    <w:rsid w:val="00316C27"/>
    <w:rsid w:val="0031740A"/>
    <w:rsid w:val="0031758D"/>
    <w:rsid w:val="00317F7B"/>
    <w:rsid w:val="003201CA"/>
    <w:rsid w:val="003204A5"/>
    <w:rsid w:val="00321235"/>
    <w:rsid w:val="00322A7E"/>
    <w:rsid w:val="00322EE3"/>
    <w:rsid w:val="00322FD6"/>
    <w:rsid w:val="003233D1"/>
    <w:rsid w:val="00323471"/>
    <w:rsid w:val="003238A9"/>
    <w:rsid w:val="0032393A"/>
    <w:rsid w:val="00324037"/>
    <w:rsid w:val="0032430F"/>
    <w:rsid w:val="00324C25"/>
    <w:rsid w:val="00325DCE"/>
    <w:rsid w:val="003269FA"/>
    <w:rsid w:val="00326F46"/>
    <w:rsid w:val="00326FCE"/>
    <w:rsid w:val="00327751"/>
    <w:rsid w:val="00327A69"/>
    <w:rsid w:val="00327A7C"/>
    <w:rsid w:val="00330518"/>
    <w:rsid w:val="00330CC6"/>
    <w:rsid w:val="00330D56"/>
    <w:rsid w:val="003310AD"/>
    <w:rsid w:val="003316D8"/>
    <w:rsid w:val="003317D0"/>
    <w:rsid w:val="00331E0B"/>
    <w:rsid w:val="00332252"/>
    <w:rsid w:val="003327EF"/>
    <w:rsid w:val="00332813"/>
    <w:rsid w:val="00332B75"/>
    <w:rsid w:val="00332D47"/>
    <w:rsid w:val="00332F9B"/>
    <w:rsid w:val="00334790"/>
    <w:rsid w:val="003349FC"/>
    <w:rsid w:val="00334F7E"/>
    <w:rsid w:val="00335274"/>
    <w:rsid w:val="0033540A"/>
    <w:rsid w:val="003359A1"/>
    <w:rsid w:val="003361D1"/>
    <w:rsid w:val="00336486"/>
    <w:rsid w:val="00336D23"/>
    <w:rsid w:val="00336D52"/>
    <w:rsid w:val="00336F3C"/>
    <w:rsid w:val="0033729B"/>
    <w:rsid w:val="00337549"/>
    <w:rsid w:val="0033757C"/>
    <w:rsid w:val="00340344"/>
    <w:rsid w:val="003406CC"/>
    <w:rsid w:val="0034158A"/>
    <w:rsid w:val="00341669"/>
    <w:rsid w:val="00341B71"/>
    <w:rsid w:val="00341D82"/>
    <w:rsid w:val="00341F3F"/>
    <w:rsid w:val="003422D9"/>
    <w:rsid w:val="00342469"/>
    <w:rsid w:val="0034248B"/>
    <w:rsid w:val="00342AD7"/>
    <w:rsid w:val="00342CDD"/>
    <w:rsid w:val="0034398A"/>
    <w:rsid w:val="00343D98"/>
    <w:rsid w:val="00343EFE"/>
    <w:rsid w:val="0034582E"/>
    <w:rsid w:val="00345A09"/>
    <w:rsid w:val="003468A3"/>
    <w:rsid w:val="003472FE"/>
    <w:rsid w:val="00347324"/>
    <w:rsid w:val="003476C4"/>
    <w:rsid w:val="0034789E"/>
    <w:rsid w:val="00347A90"/>
    <w:rsid w:val="00347EB6"/>
    <w:rsid w:val="00350470"/>
    <w:rsid w:val="00350843"/>
    <w:rsid w:val="00350B59"/>
    <w:rsid w:val="00350C7D"/>
    <w:rsid w:val="00350CE6"/>
    <w:rsid w:val="003513B0"/>
    <w:rsid w:val="00352543"/>
    <w:rsid w:val="003529D2"/>
    <w:rsid w:val="00353039"/>
    <w:rsid w:val="00354663"/>
    <w:rsid w:val="00354820"/>
    <w:rsid w:val="00354C31"/>
    <w:rsid w:val="00355B9D"/>
    <w:rsid w:val="00356493"/>
    <w:rsid w:val="00356A55"/>
    <w:rsid w:val="00356ABB"/>
    <w:rsid w:val="00357194"/>
    <w:rsid w:val="00360265"/>
    <w:rsid w:val="003602C6"/>
    <w:rsid w:val="003606E1"/>
    <w:rsid w:val="003607D5"/>
    <w:rsid w:val="00360D28"/>
    <w:rsid w:val="00360FF4"/>
    <w:rsid w:val="00361286"/>
    <w:rsid w:val="00361397"/>
    <w:rsid w:val="00361746"/>
    <w:rsid w:val="00362114"/>
    <w:rsid w:val="00362631"/>
    <w:rsid w:val="003626EC"/>
    <w:rsid w:val="00362D75"/>
    <w:rsid w:val="00362D76"/>
    <w:rsid w:val="00362F11"/>
    <w:rsid w:val="003632E0"/>
    <w:rsid w:val="00363EB1"/>
    <w:rsid w:val="0036417E"/>
    <w:rsid w:val="003641F9"/>
    <w:rsid w:val="003645FF"/>
    <w:rsid w:val="0036487F"/>
    <w:rsid w:val="0036504B"/>
    <w:rsid w:val="00365181"/>
    <w:rsid w:val="003651CE"/>
    <w:rsid w:val="00365AD3"/>
    <w:rsid w:val="00366237"/>
    <w:rsid w:val="003662AC"/>
    <w:rsid w:val="0036641B"/>
    <w:rsid w:val="00366C80"/>
    <w:rsid w:val="00367303"/>
    <w:rsid w:val="003677DD"/>
    <w:rsid w:val="00370126"/>
    <w:rsid w:val="003704A5"/>
    <w:rsid w:val="0037075F"/>
    <w:rsid w:val="00370A7F"/>
    <w:rsid w:val="0037103E"/>
    <w:rsid w:val="00371200"/>
    <w:rsid w:val="0037133B"/>
    <w:rsid w:val="00371C02"/>
    <w:rsid w:val="00372502"/>
    <w:rsid w:val="00372F36"/>
    <w:rsid w:val="0037393A"/>
    <w:rsid w:val="003740F5"/>
    <w:rsid w:val="0037410C"/>
    <w:rsid w:val="00374325"/>
    <w:rsid w:val="00374A32"/>
    <w:rsid w:val="00375198"/>
    <w:rsid w:val="00375F9C"/>
    <w:rsid w:val="00376371"/>
    <w:rsid w:val="0037655C"/>
    <w:rsid w:val="00376B0A"/>
    <w:rsid w:val="00376D77"/>
    <w:rsid w:val="0037706F"/>
    <w:rsid w:val="003777C9"/>
    <w:rsid w:val="00377B13"/>
    <w:rsid w:val="00380192"/>
    <w:rsid w:val="00380818"/>
    <w:rsid w:val="00380FA5"/>
    <w:rsid w:val="00381646"/>
    <w:rsid w:val="003816A1"/>
    <w:rsid w:val="00381879"/>
    <w:rsid w:val="00381ADC"/>
    <w:rsid w:val="003825F4"/>
    <w:rsid w:val="0038296F"/>
    <w:rsid w:val="00382994"/>
    <w:rsid w:val="00384103"/>
    <w:rsid w:val="00384528"/>
    <w:rsid w:val="00385144"/>
    <w:rsid w:val="0038544B"/>
    <w:rsid w:val="003854CB"/>
    <w:rsid w:val="003856A8"/>
    <w:rsid w:val="00385B60"/>
    <w:rsid w:val="00386787"/>
    <w:rsid w:val="00386BB8"/>
    <w:rsid w:val="00386E06"/>
    <w:rsid w:val="00387912"/>
    <w:rsid w:val="00387A20"/>
    <w:rsid w:val="00387B54"/>
    <w:rsid w:val="00387E13"/>
    <w:rsid w:val="00390EAC"/>
    <w:rsid w:val="003916BB"/>
    <w:rsid w:val="00391FF9"/>
    <w:rsid w:val="00392AE8"/>
    <w:rsid w:val="00392E5A"/>
    <w:rsid w:val="00393106"/>
    <w:rsid w:val="00394136"/>
    <w:rsid w:val="00395365"/>
    <w:rsid w:val="00395852"/>
    <w:rsid w:val="003959E5"/>
    <w:rsid w:val="0039633C"/>
    <w:rsid w:val="0039658C"/>
    <w:rsid w:val="00396819"/>
    <w:rsid w:val="003969B1"/>
    <w:rsid w:val="003969CB"/>
    <w:rsid w:val="00396B20"/>
    <w:rsid w:val="00397461"/>
    <w:rsid w:val="003976D8"/>
    <w:rsid w:val="003979C7"/>
    <w:rsid w:val="003A053E"/>
    <w:rsid w:val="003A0808"/>
    <w:rsid w:val="003A09E7"/>
    <w:rsid w:val="003A0E25"/>
    <w:rsid w:val="003A0FA2"/>
    <w:rsid w:val="003A107A"/>
    <w:rsid w:val="003A1096"/>
    <w:rsid w:val="003A12CC"/>
    <w:rsid w:val="003A152D"/>
    <w:rsid w:val="003A16F1"/>
    <w:rsid w:val="003A1856"/>
    <w:rsid w:val="003A1E66"/>
    <w:rsid w:val="003A1F5D"/>
    <w:rsid w:val="003A2409"/>
    <w:rsid w:val="003A247E"/>
    <w:rsid w:val="003A3CB0"/>
    <w:rsid w:val="003A3E5E"/>
    <w:rsid w:val="003A3FBC"/>
    <w:rsid w:val="003A4101"/>
    <w:rsid w:val="003A4D32"/>
    <w:rsid w:val="003A4EBA"/>
    <w:rsid w:val="003A4EE3"/>
    <w:rsid w:val="003A57A0"/>
    <w:rsid w:val="003A61BE"/>
    <w:rsid w:val="003B05DB"/>
    <w:rsid w:val="003B0906"/>
    <w:rsid w:val="003B0A41"/>
    <w:rsid w:val="003B0E80"/>
    <w:rsid w:val="003B0F38"/>
    <w:rsid w:val="003B0FAD"/>
    <w:rsid w:val="003B108E"/>
    <w:rsid w:val="003B12EA"/>
    <w:rsid w:val="003B1477"/>
    <w:rsid w:val="003B1892"/>
    <w:rsid w:val="003B242F"/>
    <w:rsid w:val="003B2537"/>
    <w:rsid w:val="003B258F"/>
    <w:rsid w:val="003B26AE"/>
    <w:rsid w:val="003B2866"/>
    <w:rsid w:val="003B2B90"/>
    <w:rsid w:val="003B2BC9"/>
    <w:rsid w:val="003B2F44"/>
    <w:rsid w:val="003B2FA0"/>
    <w:rsid w:val="003B30AF"/>
    <w:rsid w:val="003B4125"/>
    <w:rsid w:val="003B4168"/>
    <w:rsid w:val="003B5645"/>
    <w:rsid w:val="003B5674"/>
    <w:rsid w:val="003B5C4B"/>
    <w:rsid w:val="003B5DC1"/>
    <w:rsid w:val="003B6898"/>
    <w:rsid w:val="003B6F9D"/>
    <w:rsid w:val="003B71C9"/>
    <w:rsid w:val="003B74BA"/>
    <w:rsid w:val="003B7B60"/>
    <w:rsid w:val="003C0740"/>
    <w:rsid w:val="003C0A5B"/>
    <w:rsid w:val="003C101A"/>
    <w:rsid w:val="003C102B"/>
    <w:rsid w:val="003C15B9"/>
    <w:rsid w:val="003C1852"/>
    <w:rsid w:val="003C21C0"/>
    <w:rsid w:val="003C29D6"/>
    <w:rsid w:val="003C2C34"/>
    <w:rsid w:val="003C30FC"/>
    <w:rsid w:val="003C325B"/>
    <w:rsid w:val="003C3DED"/>
    <w:rsid w:val="003C3DF8"/>
    <w:rsid w:val="003C4078"/>
    <w:rsid w:val="003C5065"/>
    <w:rsid w:val="003C5342"/>
    <w:rsid w:val="003C668A"/>
    <w:rsid w:val="003C6744"/>
    <w:rsid w:val="003C68C1"/>
    <w:rsid w:val="003C6A72"/>
    <w:rsid w:val="003C6D51"/>
    <w:rsid w:val="003C70E9"/>
    <w:rsid w:val="003C713F"/>
    <w:rsid w:val="003C75D3"/>
    <w:rsid w:val="003D0325"/>
    <w:rsid w:val="003D11CF"/>
    <w:rsid w:val="003D1BCA"/>
    <w:rsid w:val="003D1CA7"/>
    <w:rsid w:val="003D21F7"/>
    <w:rsid w:val="003D256F"/>
    <w:rsid w:val="003D2AB4"/>
    <w:rsid w:val="003D2E6D"/>
    <w:rsid w:val="003D34E8"/>
    <w:rsid w:val="003D3571"/>
    <w:rsid w:val="003D3AA3"/>
    <w:rsid w:val="003D3D59"/>
    <w:rsid w:val="003D4840"/>
    <w:rsid w:val="003D4FCD"/>
    <w:rsid w:val="003D505E"/>
    <w:rsid w:val="003D532A"/>
    <w:rsid w:val="003D5817"/>
    <w:rsid w:val="003D5A16"/>
    <w:rsid w:val="003D6415"/>
    <w:rsid w:val="003D6454"/>
    <w:rsid w:val="003D795B"/>
    <w:rsid w:val="003D7C7B"/>
    <w:rsid w:val="003E0A5D"/>
    <w:rsid w:val="003E0F00"/>
    <w:rsid w:val="003E15EA"/>
    <w:rsid w:val="003E1D2D"/>
    <w:rsid w:val="003E348E"/>
    <w:rsid w:val="003E34E0"/>
    <w:rsid w:val="003E4018"/>
    <w:rsid w:val="003E46C7"/>
    <w:rsid w:val="003E4816"/>
    <w:rsid w:val="003E58D8"/>
    <w:rsid w:val="003E5A9B"/>
    <w:rsid w:val="003E671F"/>
    <w:rsid w:val="003E705F"/>
    <w:rsid w:val="003E7071"/>
    <w:rsid w:val="003E726E"/>
    <w:rsid w:val="003E7397"/>
    <w:rsid w:val="003E7A83"/>
    <w:rsid w:val="003F0226"/>
    <w:rsid w:val="003F05A8"/>
    <w:rsid w:val="003F0A82"/>
    <w:rsid w:val="003F0E4A"/>
    <w:rsid w:val="003F0E8F"/>
    <w:rsid w:val="003F11DC"/>
    <w:rsid w:val="003F173C"/>
    <w:rsid w:val="003F1746"/>
    <w:rsid w:val="003F220F"/>
    <w:rsid w:val="003F2E40"/>
    <w:rsid w:val="003F2FE1"/>
    <w:rsid w:val="003F32E5"/>
    <w:rsid w:val="003F34D3"/>
    <w:rsid w:val="003F3585"/>
    <w:rsid w:val="003F43EA"/>
    <w:rsid w:val="003F449F"/>
    <w:rsid w:val="003F46AB"/>
    <w:rsid w:val="003F4E22"/>
    <w:rsid w:val="003F524B"/>
    <w:rsid w:val="003F5C27"/>
    <w:rsid w:val="003F628E"/>
    <w:rsid w:val="003F66C7"/>
    <w:rsid w:val="003F7912"/>
    <w:rsid w:val="003F7DD5"/>
    <w:rsid w:val="0040097C"/>
    <w:rsid w:val="00400E31"/>
    <w:rsid w:val="00401CB0"/>
    <w:rsid w:val="00401F96"/>
    <w:rsid w:val="00401FEF"/>
    <w:rsid w:val="00402F2A"/>
    <w:rsid w:val="00403657"/>
    <w:rsid w:val="00403F65"/>
    <w:rsid w:val="00404043"/>
    <w:rsid w:val="004043B8"/>
    <w:rsid w:val="00404D2C"/>
    <w:rsid w:val="004051CB"/>
    <w:rsid w:val="004051F3"/>
    <w:rsid w:val="00405301"/>
    <w:rsid w:val="00405303"/>
    <w:rsid w:val="00405A88"/>
    <w:rsid w:val="004060E0"/>
    <w:rsid w:val="00406170"/>
    <w:rsid w:val="004065A4"/>
    <w:rsid w:val="00406938"/>
    <w:rsid w:val="004078AA"/>
    <w:rsid w:val="00407F46"/>
    <w:rsid w:val="00410028"/>
    <w:rsid w:val="00410519"/>
    <w:rsid w:val="0041053F"/>
    <w:rsid w:val="00411046"/>
    <w:rsid w:val="00411640"/>
    <w:rsid w:val="00411727"/>
    <w:rsid w:val="00411AB6"/>
    <w:rsid w:val="00411C3C"/>
    <w:rsid w:val="00411EF1"/>
    <w:rsid w:val="00411F53"/>
    <w:rsid w:val="00411FC8"/>
    <w:rsid w:val="00412BB4"/>
    <w:rsid w:val="00412BDD"/>
    <w:rsid w:val="00413609"/>
    <w:rsid w:val="004137FB"/>
    <w:rsid w:val="00413F34"/>
    <w:rsid w:val="004142E4"/>
    <w:rsid w:val="00414424"/>
    <w:rsid w:val="0041491E"/>
    <w:rsid w:val="00415063"/>
    <w:rsid w:val="004151C9"/>
    <w:rsid w:val="0041563D"/>
    <w:rsid w:val="004164FA"/>
    <w:rsid w:val="00416519"/>
    <w:rsid w:val="00416BB4"/>
    <w:rsid w:val="00417AEA"/>
    <w:rsid w:val="004205BE"/>
    <w:rsid w:val="00420640"/>
    <w:rsid w:val="00420653"/>
    <w:rsid w:val="00420D8D"/>
    <w:rsid w:val="0042133B"/>
    <w:rsid w:val="004221EF"/>
    <w:rsid w:val="0042273D"/>
    <w:rsid w:val="004230DE"/>
    <w:rsid w:val="00423231"/>
    <w:rsid w:val="004236D3"/>
    <w:rsid w:val="004237BE"/>
    <w:rsid w:val="00423ED1"/>
    <w:rsid w:val="00424177"/>
    <w:rsid w:val="00424358"/>
    <w:rsid w:val="00424511"/>
    <w:rsid w:val="00424C68"/>
    <w:rsid w:val="00424D0C"/>
    <w:rsid w:val="00424E1A"/>
    <w:rsid w:val="00424FA5"/>
    <w:rsid w:val="004262B2"/>
    <w:rsid w:val="0042651C"/>
    <w:rsid w:val="0042690E"/>
    <w:rsid w:val="004270A8"/>
    <w:rsid w:val="0042790D"/>
    <w:rsid w:val="00427F96"/>
    <w:rsid w:val="00430504"/>
    <w:rsid w:val="004307B1"/>
    <w:rsid w:val="00430D6C"/>
    <w:rsid w:val="00430D85"/>
    <w:rsid w:val="00430FE8"/>
    <w:rsid w:val="0043112A"/>
    <w:rsid w:val="00431251"/>
    <w:rsid w:val="0043177F"/>
    <w:rsid w:val="00431C0A"/>
    <w:rsid w:val="00431DA4"/>
    <w:rsid w:val="0043259D"/>
    <w:rsid w:val="0043311F"/>
    <w:rsid w:val="00433238"/>
    <w:rsid w:val="0043350B"/>
    <w:rsid w:val="004339C2"/>
    <w:rsid w:val="00433FDB"/>
    <w:rsid w:val="0043432E"/>
    <w:rsid w:val="0043451B"/>
    <w:rsid w:val="004349AB"/>
    <w:rsid w:val="00434A4F"/>
    <w:rsid w:val="004356CA"/>
    <w:rsid w:val="0043588D"/>
    <w:rsid w:val="0043595D"/>
    <w:rsid w:val="00435B02"/>
    <w:rsid w:val="00435E52"/>
    <w:rsid w:val="00436644"/>
    <w:rsid w:val="004366A9"/>
    <w:rsid w:val="004366D5"/>
    <w:rsid w:val="0043737E"/>
    <w:rsid w:val="00437826"/>
    <w:rsid w:val="0044040D"/>
    <w:rsid w:val="004404CA"/>
    <w:rsid w:val="0044056B"/>
    <w:rsid w:val="0044112D"/>
    <w:rsid w:val="00442A49"/>
    <w:rsid w:val="00442EFC"/>
    <w:rsid w:val="00443AC4"/>
    <w:rsid w:val="00443F3C"/>
    <w:rsid w:val="00444A2C"/>
    <w:rsid w:val="00444C15"/>
    <w:rsid w:val="00444C8E"/>
    <w:rsid w:val="00444E4E"/>
    <w:rsid w:val="00444E83"/>
    <w:rsid w:val="0044526C"/>
    <w:rsid w:val="00445301"/>
    <w:rsid w:val="00445A67"/>
    <w:rsid w:val="00445BC2"/>
    <w:rsid w:val="0044631F"/>
    <w:rsid w:val="004464A1"/>
    <w:rsid w:val="00446573"/>
    <w:rsid w:val="00446865"/>
    <w:rsid w:val="004469F0"/>
    <w:rsid w:val="00446A68"/>
    <w:rsid w:val="00446B05"/>
    <w:rsid w:val="00446B39"/>
    <w:rsid w:val="00446C82"/>
    <w:rsid w:val="00446EA0"/>
    <w:rsid w:val="00447A30"/>
    <w:rsid w:val="00447CA8"/>
    <w:rsid w:val="0045028F"/>
    <w:rsid w:val="004507B9"/>
    <w:rsid w:val="004507D9"/>
    <w:rsid w:val="00450BDB"/>
    <w:rsid w:val="00450CF8"/>
    <w:rsid w:val="004516D3"/>
    <w:rsid w:val="00451FF1"/>
    <w:rsid w:val="004525B6"/>
    <w:rsid w:val="00452AAD"/>
    <w:rsid w:val="00452E01"/>
    <w:rsid w:val="00452E65"/>
    <w:rsid w:val="004532FA"/>
    <w:rsid w:val="00453869"/>
    <w:rsid w:val="004538A9"/>
    <w:rsid w:val="00453A78"/>
    <w:rsid w:val="004556F4"/>
    <w:rsid w:val="004558A2"/>
    <w:rsid w:val="00455A28"/>
    <w:rsid w:val="00455C86"/>
    <w:rsid w:val="00455EFE"/>
    <w:rsid w:val="004563C2"/>
    <w:rsid w:val="004563F0"/>
    <w:rsid w:val="00457DA5"/>
    <w:rsid w:val="00460583"/>
    <w:rsid w:val="00460600"/>
    <w:rsid w:val="00461992"/>
    <w:rsid w:val="00461A39"/>
    <w:rsid w:val="00461A46"/>
    <w:rsid w:val="00462503"/>
    <w:rsid w:val="00463908"/>
    <w:rsid w:val="0046398D"/>
    <w:rsid w:val="00464152"/>
    <w:rsid w:val="0046423B"/>
    <w:rsid w:val="004645CB"/>
    <w:rsid w:val="00464F59"/>
    <w:rsid w:val="004650E0"/>
    <w:rsid w:val="0046516A"/>
    <w:rsid w:val="004654F4"/>
    <w:rsid w:val="0046551B"/>
    <w:rsid w:val="00465846"/>
    <w:rsid w:val="00466512"/>
    <w:rsid w:val="004666F3"/>
    <w:rsid w:val="00466CCE"/>
    <w:rsid w:val="00466EC3"/>
    <w:rsid w:val="0046701D"/>
    <w:rsid w:val="004709FF"/>
    <w:rsid w:val="00470D78"/>
    <w:rsid w:val="00471F15"/>
    <w:rsid w:val="0047298E"/>
    <w:rsid w:val="00472ACC"/>
    <w:rsid w:val="00472B7A"/>
    <w:rsid w:val="0047379F"/>
    <w:rsid w:val="00473E49"/>
    <w:rsid w:val="0047409B"/>
    <w:rsid w:val="0047484F"/>
    <w:rsid w:val="00475182"/>
    <w:rsid w:val="004759A7"/>
    <w:rsid w:val="00475DC9"/>
    <w:rsid w:val="00476A56"/>
    <w:rsid w:val="00476E54"/>
    <w:rsid w:val="00477096"/>
    <w:rsid w:val="004772DB"/>
    <w:rsid w:val="00477424"/>
    <w:rsid w:val="00477429"/>
    <w:rsid w:val="004809DC"/>
    <w:rsid w:val="004818E8"/>
    <w:rsid w:val="00482EF4"/>
    <w:rsid w:val="00483917"/>
    <w:rsid w:val="00483E1A"/>
    <w:rsid w:val="00484660"/>
    <w:rsid w:val="00484671"/>
    <w:rsid w:val="004854CE"/>
    <w:rsid w:val="00485A3D"/>
    <w:rsid w:val="004864E2"/>
    <w:rsid w:val="004868D5"/>
    <w:rsid w:val="00486C25"/>
    <w:rsid w:val="00487A91"/>
    <w:rsid w:val="0049011B"/>
    <w:rsid w:val="00491324"/>
    <w:rsid w:val="0049154B"/>
    <w:rsid w:val="00491564"/>
    <w:rsid w:val="004916C2"/>
    <w:rsid w:val="00491831"/>
    <w:rsid w:val="00491A2D"/>
    <w:rsid w:val="00491D87"/>
    <w:rsid w:val="004931BC"/>
    <w:rsid w:val="00493497"/>
    <w:rsid w:val="00493664"/>
    <w:rsid w:val="00494936"/>
    <w:rsid w:val="00495432"/>
    <w:rsid w:val="00495A9A"/>
    <w:rsid w:val="00495D1C"/>
    <w:rsid w:val="00495ECC"/>
    <w:rsid w:val="004960BD"/>
    <w:rsid w:val="00496938"/>
    <w:rsid w:val="00496951"/>
    <w:rsid w:val="0049702B"/>
    <w:rsid w:val="00497159"/>
    <w:rsid w:val="00497560"/>
    <w:rsid w:val="0049797E"/>
    <w:rsid w:val="00497F28"/>
    <w:rsid w:val="004A023A"/>
    <w:rsid w:val="004A0280"/>
    <w:rsid w:val="004A05EB"/>
    <w:rsid w:val="004A0785"/>
    <w:rsid w:val="004A0891"/>
    <w:rsid w:val="004A0D2A"/>
    <w:rsid w:val="004A0E11"/>
    <w:rsid w:val="004A1870"/>
    <w:rsid w:val="004A27AD"/>
    <w:rsid w:val="004A2982"/>
    <w:rsid w:val="004A2A1D"/>
    <w:rsid w:val="004A3325"/>
    <w:rsid w:val="004A343C"/>
    <w:rsid w:val="004A3742"/>
    <w:rsid w:val="004A3B1C"/>
    <w:rsid w:val="004A49D5"/>
    <w:rsid w:val="004A5558"/>
    <w:rsid w:val="004A56E2"/>
    <w:rsid w:val="004A57AE"/>
    <w:rsid w:val="004A586D"/>
    <w:rsid w:val="004A63FE"/>
    <w:rsid w:val="004A6C3E"/>
    <w:rsid w:val="004A7B36"/>
    <w:rsid w:val="004B026C"/>
    <w:rsid w:val="004B0320"/>
    <w:rsid w:val="004B06EF"/>
    <w:rsid w:val="004B0A2A"/>
    <w:rsid w:val="004B157E"/>
    <w:rsid w:val="004B1EBE"/>
    <w:rsid w:val="004B2111"/>
    <w:rsid w:val="004B274B"/>
    <w:rsid w:val="004B2B11"/>
    <w:rsid w:val="004B2D42"/>
    <w:rsid w:val="004B3002"/>
    <w:rsid w:val="004B3A4C"/>
    <w:rsid w:val="004B3E4B"/>
    <w:rsid w:val="004B5298"/>
    <w:rsid w:val="004B6049"/>
    <w:rsid w:val="004B65F6"/>
    <w:rsid w:val="004B6755"/>
    <w:rsid w:val="004B6A18"/>
    <w:rsid w:val="004B6A78"/>
    <w:rsid w:val="004B75BA"/>
    <w:rsid w:val="004B7D4B"/>
    <w:rsid w:val="004B7F2F"/>
    <w:rsid w:val="004C044D"/>
    <w:rsid w:val="004C05C4"/>
    <w:rsid w:val="004C075D"/>
    <w:rsid w:val="004C0CBE"/>
    <w:rsid w:val="004C0E85"/>
    <w:rsid w:val="004C0EAC"/>
    <w:rsid w:val="004C1961"/>
    <w:rsid w:val="004C1969"/>
    <w:rsid w:val="004C1BF9"/>
    <w:rsid w:val="004C1D20"/>
    <w:rsid w:val="004C1D45"/>
    <w:rsid w:val="004C1E4B"/>
    <w:rsid w:val="004C24A8"/>
    <w:rsid w:val="004C3180"/>
    <w:rsid w:val="004C364A"/>
    <w:rsid w:val="004C36D8"/>
    <w:rsid w:val="004C45B1"/>
    <w:rsid w:val="004C486A"/>
    <w:rsid w:val="004C4A1B"/>
    <w:rsid w:val="004C51FE"/>
    <w:rsid w:val="004C69EA"/>
    <w:rsid w:val="004C6CDB"/>
    <w:rsid w:val="004C6D5A"/>
    <w:rsid w:val="004C6F07"/>
    <w:rsid w:val="004C6F29"/>
    <w:rsid w:val="004C77FC"/>
    <w:rsid w:val="004C79AC"/>
    <w:rsid w:val="004C7B6E"/>
    <w:rsid w:val="004C7EB5"/>
    <w:rsid w:val="004D05FB"/>
    <w:rsid w:val="004D09D9"/>
    <w:rsid w:val="004D0D02"/>
    <w:rsid w:val="004D0E96"/>
    <w:rsid w:val="004D153C"/>
    <w:rsid w:val="004D1646"/>
    <w:rsid w:val="004D1EDB"/>
    <w:rsid w:val="004D20CC"/>
    <w:rsid w:val="004D2901"/>
    <w:rsid w:val="004D2DF2"/>
    <w:rsid w:val="004D2E6D"/>
    <w:rsid w:val="004D3090"/>
    <w:rsid w:val="004D316E"/>
    <w:rsid w:val="004D3232"/>
    <w:rsid w:val="004D3E72"/>
    <w:rsid w:val="004D490E"/>
    <w:rsid w:val="004D494E"/>
    <w:rsid w:val="004D4966"/>
    <w:rsid w:val="004D4C96"/>
    <w:rsid w:val="004D5A58"/>
    <w:rsid w:val="004D65A1"/>
    <w:rsid w:val="004D6C63"/>
    <w:rsid w:val="004D6F76"/>
    <w:rsid w:val="004D77B8"/>
    <w:rsid w:val="004D79CB"/>
    <w:rsid w:val="004D7B2B"/>
    <w:rsid w:val="004D7CAC"/>
    <w:rsid w:val="004D7D16"/>
    <w:rsid w:val="004D7FEC"/>
    <w:rsid w:val="004E0865"/>
    <w:rsid w:val="004E0F3F"/>
    <w:rsid w:val="004E0FEE"/>
    <w:rsid w:val="004E1499"/>
    <w:rsid w:val="004E17F9"/>
    <w:rsid w:val="004E2BA7"/>
    <w:rsid w:val="004E3E33"/>
    <w:rsid w:val="004E3E98"/>
    <w:rsid w:val="004E42C7"/>
    <w:rsid w:val="004E4918"/>
    <w:rsid w:val="004E49DF"/>
    <w:rsid w:val="004E4A53"/>
    <w:rsid w:val="004E5915"/>
    <w:rsid w:val="004E5F49"/>
    <w:rsid w:val="004E6352"/>
    <w:rsid w:val="004E6B25"/>
    <w:rsid w:val="004E75DB"/>
    <w:rsid w:val="004E76CB"/>
    <w:rsid w:val="004E78AB"/>
    <w:rsid w:val="004E7B64"/>
    <w:rsid w:val="004F01CE"/>
    <w:rsid w:val="004F06A3"/>
    <w:rsid w:val="004F0A51"/>
    <w:rsid w:val="004F0F91"/>
    <w:rsid w:val="004F19BA"/>
    <w:rsid w:val="004F1B8E"/>
    <w:rsid w:val="004F2697"/>
    <w:rsid w:val="004F2942"/>
    <w:rsid w:val="004F30CC"/>
    <w:rsid w:val="004F546F"/>
    <w:rsid w:val="004F56BB"/>
    <w:rsid w:val="004F5771"/>
    <w:rsid w:val="004F5810"/>
    <w:rsid w:val="004F5CDB"/>
    <w:rsid w:val="004F7502"/>
    <w:rsid w:val="004F7DC0"/>
    <w:rsid w:val="004F7FBD"/>
    <w:rsid w:val="005005D5"/>
    <w:rsid w:val="0050063B"/>
    <w:rsid w:val="00500C33"/>
    <w:rsid w:val="00501915"/>
    <w:rsid w:val="00501B84"/>
    <w:rsid w:val="00501E7F"/>
    <w:rsid w:val="00501E8D"/>
    <w:rsid w:val="00502397"/>
    <w:rsid w:val="00502DCC"/>
    <w:rsid w:val="00502F49"/>
    <w:rsid w:val="00502FA2"/>
    <w:rsid w:val="0050340F"/>
    <w:rsid w:val="00503B96"/>
    <w:rsid w:val="00504283"/>
    <w:rsid w:val="005042F4"/>
    <w:rsid w:val="00504AA6"/>
    <w:rsid w:val="00505793"/>
    <w:rsid w:val="00506130"/>
    <w:rsid w:val="00506160"/>
    <w:rsid w:val="0050630F"/>
    <w:rsid w:val="00506BB3"/>
    <w:rsid w:val="00506CAD"/>
    <w:rsid w:val="00507B23"/>
    <w:rsid w:val="00510055"/>
    <w:rsid w:val="00510395"/>
    <w:rsid w:val="005115FE"/>
    <w:rsid w:val="0051186F"/>
    <w:rsid w:val="00511E24"/>
    <w:rsid w:val="005149A0"/>
    <w:rsid w:val="00515279"/>
    <w:rsid w:val="00516047"/>
    <w:rsid w:val="0051632D"/>
    <w:rsid w:val="005165C7"/>
    <w:rsid w:val="00516B03"/>
    <w:rsid w:val="00516E03"/>
    <w:rsid w:val="005175A1"/>
    <w:rsid w:val="00520102"/>
    <w:rsid w:val="00520341"/>
    <w:rsid w:val="00520CC8"/>
    <w:rsid w:val="00520F69"/>
    <w:rsid w:val="00522204"/>
    <w:rsid w:val="0052308A"/>
    <w:rsid w:val="005233DA"/>
    <w:rsid w:val="00523439"/>
    <w:rsid w:val="005241AE"/>
    <w:rsid w:val="005243EC"/>
    <w:rsid w:val="00524D9E"/>
    <w:rsid w:val="00524DC8"/>
    <w:rsid w:val="00525847"/>
    <w:rsid w:val="005259CA"/>
    <w:rsid w:val="00525B09"/>
    <w:rsid w:val="0052618F"/>
    <w:rsid w:val="00526501"/>
    <w:rsid w:val="00526529"/>
    <w:rsid w:val="0052685E"/>
    <w:rsid w:val="00526B11"/>
    <w:rsid w:val="00526D2F"/>
    <w:rsid w:val="005270FF"/>
    <w:rsid w:val="00527410"/>
    <w:rsid w:val="0052742F"/>
    <w:rsid w:val="00527DC0"/>
    <w:rsid w:val="00527DDC"/>
    <w:rsid w:val="0053008A"/>
    <w:rsid w:val="005305D0"/>
    <w:rsid w:val="00530B98"/>
    <w:rsid w:val="00530DDD"/>
    <w:rsid w:val="0053151E"/>
    <w:rsid w:val="00531FE3"/>
    <w:rsid w:val="00532084"/>
    <w:rsid w:val="005325CA"/>
    <w:rsid w:val="00533374"/>
    <w:rsid w:val="005351A8"/>
    <w:rsid w:val="00535755"/>
    <w:rsid w:val="005365E8"/>
    <w:rsid w:val="00536C6A"/>
    <w:rsid w:val="00536CEC"/>
    <w:rsid w:val="005372D2"/>
    <w:rsid w:val="0053791C"/>
    <w:rsid w:val="00537CF0"/>
    <w:rsid w:val="00537F8F"/>
    <w:rsid w:val="00540164"/>
    <w:rsid w:val="005404E9"/>
    <w:rsid w:val="005407FB"/>
    <w:rsid w:val="005416FF"/>
    <w:rsid w:val="00542045"/>
    <w:rsid w:val="00542079"/>
    <w:rsid w:val="005422DF"/>
    <w:rsid w:val="00542507"/>
    <w:rsid w:val="005425D7"/>
    <w:rsid w:val="00542702"/>
    <w:rsid w:val="00542F28"/>
    <w:rsid w:val="00542FD4"/>
    <w:rsid w:val="005434A2"/>
    <w:rsid w:val="00544267"/>
    <w:rsid w:val="00544567"/>
    <w:rsid w:val="00546023"/>
    <w:rsid w:val="0054618A"/>
    <w:rsid w:val="00546EEC"/>
    <w:rsid w:val="00547DC8"/>
    <w:rsid w:val="00547FCE"/>
    <w:rsid w:val="00547FD2"/>
    <w:rsid w:val="00550120"/>
    <w:rsid w:val="00550234"/>
    <w:rsid w:val="0055076F"/>
    <w:rsid w:val="00550D2B"/>
    <w:rsid w:val="0055173A"/>
    <w:rsid w:val="005517F6"/>
    <w:rsid w:val="00552512"/>
    <w:rsid w:val="005529AB"/>
    <w:rsid w:val="00553CB1"/>
    <w:rsid w:val="00553CE8"/>
    <w:rsid w:val="00556335"/>
    <w:rsid w:val="0055653D"/>
    <w:rsid w:val="00556BD7"/>
    <w:rsid w:val="00556F4C"/>
    <w:rsid w:val="0055707C"/>
    <w:rsid w:val="00557083"/>
    <w:rsid w:val="00560DF2"/>
    <w:rsid w:val="00561386"/>
    <w:rsid w:val="005616A5"/>
    <w:rsid w:val="00561EED"/>
    <w:rsid w:val="005625FD"/>
    <w:rsid w:val="00562DFC"/>
    <w:rsid w:val="0056313E"/>
    <w:rsid w:val="00563EA8"/>
    <w:rsid w:val="005640C8"/>
    <w:rsid w:val="00564A10"/>
    <w:rsid w:val="00565224"/>
    <w:rsid w:val="00565FDA"/>
    <w:rsid w:val="005661AD"/>
    <w:rsid w:val="005663ED"/>
    <w:rsid w:val="0056711B"/>
    <w:rsid w:val="00567B8B"/>
    <w:rsid w:val="00567C2D"/>
    <w:rsid w:val="00567C70"/>
    <w:rsid w:val="005700D6"/>
    <w:rsid w:val="00570315"/>
    <w:rsid w:val="005708C3"/>
    <w:rsid w:val="005711C1"/>
    <w:rsid w:val="005716AC"/>
    <w:rsid w:val="00571AEE"/>
    <w:rsid w:val="00571E58"/>
    <w:rsid w:val="005728E8"/>
    <w:rsid w:val="00572A16"/>
    <w:rsid w:val="005733A6"/>
    <w:rsid w:val="0057343C"/>
    <w:rsid w:val="00573A13"/>
    <w:rsid w:val="00573F35"/>
    <w:rsid w:val="00574452"/>
    <w:rsid w:val="00575985"/>
    <w:rsid w:val="00577A71"/>
    <w:rsid w:val="00580047"/>
    <w:rsid w:val="0058039B"/>
    <w:rsid w:val="00580408"/>
    <w:rsid w:val="00580732"/>
    <w:rsid w:val="005815DD"/>
    <w:rsid w:val="0058169B"/>
    <w:rsid w:val="0058235F"/>
    <w:rsid w:val="00583A8E"/>
    <w:rsid w:val="00583FD4"/>
    <w:rsid w:val="00584849"/>
    <w:rsid w:val="005849E9"/>
    <w:rsid w:val="00584D65"/>
    <w:rsid w:val="005860AD"/>
    <w:rsid w:val="005864EC"/>
    <w:rsid w:val="005865A3"/>
    <w:rsid w:val="005868D8"/>
    <w:rsid w:val="00587087"/>
    <w:rsid w:val="005877D9"/>
    <w:rsid w:val="005903B1"/>
    <w:rsid w:val="00590B39"/>
    <w:rsid w:val="00591D5C"/>
    <w:rsid w:val="005922B4"/>
    <w:rsid w:val="005922CE"/>
    <w:rsid w:val="00592388"/>
    <w:rsid w:val="00592F92"/>
    <w:rsid w:val="005938E9"/>
    <w:rsid w:val="005939D7"/>
    <w:rsid w:val="0059429F"/>
    <w:rsid w:val="005945F1"/>
    <w:rsid w:val="0059466A"/>
    <w:rsid w:val="00594B05"/>
    <w:rsid w:val="00594D71"/>
    <w:rsid w:val="00594F47"/>
    <w:rsid w:val="005954AE"/>
    <w:rsid w:val="005955A2"/>
    <w:rsid w:val="0059690D"/>
    <w:rsid w:val="00596B75"/>
    <w:rsid w:val="00597570"/>
    <w:rsid w:val="005A05CA"/>
    <w:rsid w:val="005A1B18"/>
    <w:rsid w:val="005A2941"/>
    <w:rsid w:val="005A2F3B"/>
    <w:rsid w:val="005A3712"/>
    <w:rsid w:val="005A37D7"/>
    <w:rsid w:val="005A3829"/>
    <w:rsid w:val="005A404E"/>
    <w:rsid w:val="005A4244"/>
    <w:rsid w:val="005A4371"/>
    <w:rsid w:val="005A46DC"/>
    <w:rsid w:val="005A5B40"/>
    <w:rsid w:val="005A5FA4"/>
    <w:rsid w:val="005A601C"/>
    <w:rsid w:val="005A71C5"/>
    <w:rsid w:val="005A7249"/>
    <w:rsid w:val="005A74CB"/>
    <w:rsid w:val="005A79BE"/>
    <w:rsid w:val="005A7A45"/>
    <w:rsid w:val="005B0EF6"/>
    <w:rsid w:val="005B1317"/>
    <w:rsid w:val="005B194C"/>
    <w:rsid w:val="005B2871"/>
    <w:rsid w:val="005B31D1"/>
    <w:rsid w:val="005B3C0A"/>
    <w:rsid w:val="005B47C0"/>
    <w:rsid w:val="005B499F"/>
    <w:rsid w:val="005B5692"/>
    <w:rsid w:val="005B56AB"/>
    <w:rsid w:val="005B56F7"/>
    <w:rsid w:val="005B575E"/>
    <w:rsid w:val="005B5BCA"/>
    <w:rsid w:val="005B66A0"/>
    <w:rsid w:val="005B67F8"/>
    <w:rsid w:val="005B7189"/>
    <w:rsid w:val="005C0606"/>
    <w:rsid w:val="005C0790"/>
    <w:rsid w:val="005C085F"/>
    <w:rsid w:val="005C0B1A"/>
    <w:rsid w:val="005C0F2F"/>
    <w:rsid w:val="005C0F9C"/>
    <w:rsid w:val="005C10F2"/>
    <w:rsid w:val="005C1740"/>
    <w:rsid w:val="005C17D1"/>
    <w:rsid w:val="005C1C28"/>
    <w:rsid w:val="005C29D8"/>
    <w:rsid w:val="005C2C16"/>
    <w:rsid w:val="005C2C47"/>
    <w:rsid w:val="005C2D74"/>
    <w:rsid w:val="005C2F81"/>
    <w:rsid w:val="005C38F3"/>
    <w:rsid w:val="005C4C3E"/>
    <w:rsid w:val="005C54ED"/>
    <w:rsid w:val="005C5A8B"/>
    <w:rsid w:val="005C5F4C"/>
    <w:rsid w:val="005C60C9"/>
    <w:rsid w:val="005C66C9"/>
    <w:rsid w:val="005C6897"/>
    <w:rsid w:val="005C7971"/>
    <w:rsid w:val="005D0008"/>
    <w:rsid w:val="005D0173"/>
    <w:rsid w:val="005D0A23"/>
    <w:rsid w:val="005D1614"/>
    <w:rsid w:val="005D17FB"/>
    <w:rsid w:val="005D194E"/>
    <w:rsid w:val="005D1C5C"/>
    <w:rsid w:val="005D1C62"/>
    <w:rsid w:val="005D1E20"/>
    <w:rsid w:val="005D205B"/>
    <w:rsid w:val="005D29AE"/>
    <w:rsid w:val="005D2D37"/>
    <w:rsid w:val="005D3E78"/>
    <w:rsid w:val="005D41BD"/>
    <w:rsid w:val="005D42B5"/>
    <w:rsid w:val="005D45D5"/>
    <w:rsid w:val="005D54AA"/>
    <w:rsid w:val="005D5543"/>
    <w:rsid w:val="005D57F2"/>
    <w:rsid w:val="005D58EB"/>
    <w:rsid w:val="005D5ABF"/>
    <w:rsid w:val="005D644F"/>
    <w:rsid w:val="005D6709"/>
    <w:rsid w:val="005E0257"/>
    <w:rsid w:val="005E05DB"/>
    <w:rsid w:val="005E0F7E"/>
    <w:rsid w:val="005E1FEB"/>
    <w:rsid w:val="005E20A0"/>
    <w:rsid w:val="005E2139"/>
    <w:rsid w:val="005E21EE"/>
    <w:rsid w:val="005E235B"/>
    <w:rsid w:val="005E28F8"/>
    <w:rsid w:val="005E3041"/>
    <w:rsid w:val="005E3B27"/>
    <w:rsid w:val="005E3B80"/>
    <w:rsid w:val="005E421D"/>
    <w:rsid w:val="005E42A2"/>
    <w:rsid w:val="005E434E"/>
    <w:rsid w:val="005E4651"/>
    <w:rsid w:val="005E471C"/>
    <w:rsid w:val="005E4748"/>
    <w:rsid w:val="005E4796"/>
    <w:rsid w:val="005E49B1"/>
    <w:rsid w:val="005E4BEB"/>
    <w:rsid w:val="005E501F"/>
    <w:rsid w:val="005E53AC"/>
    <w:rsid w:val="005E55A1"/>
    <w:rsid w:val="005E598F"/>
    <w:rsid w:val="005E59C6"/>
    <w:rsid w:val="005E5BE6"/>
    <w:rsid w:val="005E5DDA"/>
    <w:rsid w:val="005E5FC7"/>
    <w:rsid w:val="005E60B9"/>
    <w:rsid w:val="005E6CA4"/>
    <w:rsid w:val="005E7B6C"/>
    <w:rsid w:val="005F02AD"/>
    <w:rsid w:val="005F07C7"/>
    <w:rsid w:val="005F0FE2"/>
    <w:rsid w:val="005F18CA"/>
    <w:rsid w:val="005F1CAB"/>
    <w:rsid w:val="005F1F3D"/>
    <w:rsid w:val="005F2217"/>
    <w:rsid w:val="005F22F5"/>
    <w:rsid w:val="005F26CD"/>
    <w:rsid w:val="005F3A8A"/>
    <w:rsid w:val="005F3C94"/>
    <w:rsid w:val="005F3ECA"/>
    <w:rsid w:val="005F4D1D"/>
    <w:rsid w:val="005F54AC"/>
    <w:rsid w:val="005F6BDB"/>
    <w:rsid w:val="005F6C86"/>
    <w:rsid w:val="005F6F26"/>
    <w:rsid w:val="005F7173"/>
    <w:rsid w:val="005F73C1"/>
    <w:rsid w:val="005F77B6"/>
    <w:rsid w:val="005F7FCB"/>
    <w:rsid w:val="0060103F"/>
    <w:rsid w:val="00601052"/>
    <w:rsid w:val="006018BE"/>
    <w:rsid w:val="00601E9D"/>
    <w:rsid w:val="006020ED"/>
    <w:rsid w:val="0060302D"/>
    <w:rsid w:val="006047A9"/>
    <w:rsid w:val="006048D4"/>
    <w:rsid w:val="00605522"/>
    <w:rsid w:val="00605ACB"/>
    <w:rsid w:val="00606537"/>
    <w:rsid w:val="006066A5"/>
    <w:rsid w:val="006066E6"/>
    <w:rsid w:val="0060673D"/>
    <w:rsid w:val="00610425"/>
    <w:rsid w:val="00610CA5"/>
    <w:rsid w:val="00610EBC"/>
    <w:rsid w:val="006113B5"/>
    <w:rsid w:val="006113CC"/>
    <w:rsid w:val="00611E47"/>
    <w:rsid w:val="00612156"/>
    <w:rsid w:val="006122EE"/>
    <w:rsid w:val="00612996"/>
    <w:rsid w:val="0061334B"/>
    <w:rsid w:val="006136B1"/>
    <w:rsid w:val="0061394D"/>
    <w:rsid w:val="00613D23"/>
    <w:rsid w:val="00614545"/>
    <w:rsid w:val="00614B4B"/>
    <w:rsid w:val="00614F47"/>
    <w:rsid w:val="0061558F"/>
    <w:rsid w:val="00615F21"/>
    <w:rsid w:val="00615F84"/>
    <w:rsid w:val="006162F5"/>
    <w:rsid w:val="006165EE"/>
    <w:rsid w:val="006170D4"/>
    <w:rsid w:val="00620599"/>
    <w:rsid w:val="006207E2"/>
    <w:rsid w:val="00620B27"/>
    <w:rsid w:val="00620CDF"/>
    <w:rsid w:val="00620F10"/>
    <w:rsid w:val="006217B2"/>
    <w:rsid w:val="00621EE2"/>
    <w:rsid w:val="00622A38"/>
    <w:rsid w:val="00622A8E"/>
    <w:rsid w:val="00623200"/>
    <w:rsid w:val="0062372A"/>
    <w:rsid w:val="006238DF"/>
    <w:rsid w:val="0062462B"/>
    <w:rsid w:val="0062475F"/>
    <w:rsid w:val="0062513C"/>
    <w:rsid w:val="00625751"/>
    <w:rsid w:val="00625EB3"/>
    <w:rsid w:val="00626393"/>
    <w:rsid w:val="006272FB"/>
    <w:rsid w:val="00630168"/>
    <w:rsid w:val="006307E2"/>
    <w:rsid w:val="006313FD"/>
    <w:rsid w:val="00631586"/>
    <w:rsid w:val="006321A4"/>
    <w:rsid w:val="006321DC"/>
    <w:rsid w:val="00633313"/>
    <w:rsid w:val="00633ED8"/>
    <w:rsid w:val="006342DC"/>
    <w:rsid w:val="00634878"/>
    <w:rsid w:val="0063487E"/>
    <w:rsid w:val="006348C4"/>
    <w:rsid w:val="00634A63"/>
    <w:rsid w:val="00634AB7"/>
    <w:rsid w:val="00634C1B"/>
    <w:rsid w:val="00635068"/>
    <w:rsid w:val="006351AC"/>
    <w:rsid w:val="00637492"/>
    <w:rsid w:val="006374DE"/>
    <w:rsid w:val="00637865"/>
    <w:rsid w:val="00637D9B"/>
    <w:rsid w:val="00640135"/>
    <w:rsid w:val="00640974"/>
    <w:rsid w:val="00641223"/>
    <w:rsid w:val="006417B4"/>
    <w:rsid w:val="0064215E"/>
    <w:rsid w:val="0064260B"/>
    <w:rsid w:val="00642ED9"/>
    <w:rsid w:val="00642EE2"/>
    <w:rsid w:val="00643B32"/>
    <w:rsid w:val="00643FB3"/>
    <w:rsid w:val="00644C03"/>
    <w:rsid w:val="00645175"/>
    <w:rsid w:val="00645662"/>
    <w:rsid w:val="006460C4"/>
    <w:rsid w:val="006468FC"/>
    <w:rsid w:val="00646EF4"/>
    <w:rsid w:val="00646F89"/>
    <w:rsid w:val="00646FB2"/>
    <w:rsid w:val="006475C0"/>
    <w:rsid w:val="006476CE"/>
    <w:rsid w:val="00647BDD"/>
    <w:rsid w:val="00647F19"/>
    <w:rsid w:val="00650333"/>
    <w:rsid w:val="00650485"/>
    <w:rsid w:val="00650E65"/>
    <w:rsid w:val="00650EED"/>
    <w:rsid w:val="00650F9B"/>
    <w:rsid w:val="0065135C"/>
    <w:rsid w:val="00651724"/>
    <w:rsid w:val="00652013"/>
    <w:rsid w:val="00652AE8"/>
    <w:rsid w:val="00652C3C"/>
    <w:rsid w:val="00652DB0"/>
    <w:rsid w:val="00652DBE"/>
    <w:rsid w:val="0065301E"/>
    <w:rsid w:val="006537BC"/>
    <w:rsid w:val="00653BD5"/>
    <w:rsid w:val="006541AA"/>
    <w:rsid w:val="006549E8"/>
    <w:rsid w:val="00654AA6"/>
    <w:rsid w:val="0065748C"/>
    <w:rsid w:val="00660BCD"/>
    <w:rsid w:val="00660E34"/>
    <w:rsid w:val="00661F80"/>
    <w:rsid w:val="00662323"/>
    <w:rsid w:val="006631F9"/>
    <w:rsid w:val="00663F65"/>
    <w:rsid w:val="0066425C"/>
    <w:rsid w:val="006644C6"/>
    <w:rsid w:val="00664A4C"/>
    <w:rsid w:val="00664D49"/>
    <w:rsid w:val="0066528D"/>
    <w:rsid w:val="00665618"/>
    <w:rsid w:val="006665DE"/>
    <w:rsid w:val="00666A59"/>
    <w:rsid w:val="00667E70"/>
    <w:rsid w:val="006705ED"/>
    <w:rsid w:val="006709B6"/>
    <w:rsid w:val="006715BD"/>
    <w:rsid w:val="00671787"/>
    <w:rsid w:val="00671896"/>
    <w:rsid w:val="00671A2C"/>
    <w:rsid w:val="00672390"/>
    <w:rsid w:val="006731D4"/>
    <w:rsid w:val="00673DCD"/>
    <w:rsid w:val="0067431C"/>
    <w:rsid w:val="00674AEE"/>
    <w:rsid w:val="00674F24"/>
    <w:rsid w:val="00675294"/>
    <w:rsid w:val="006754EB"/>
    <w:rsid w:val="00676440"/>
    <w:rsid w:val="00676E97"/>
    <w:rsid w:val="00677688"/>
    <w:rsid w:val="00680C07"/>
    <w:rsid w:val="00681504"/>
    <w:rsid w:val="0068152C"/>
    <w:rsid w:val="0068189E"/>
    <w:rsid w:val="00681B0C"/>
    <w:rsid w:val="00681B5C"/>
    <w:rsid w:val="006823BD"/>
    <w:rsid w:val="00683100"/>
    <w:rsid w:val="00683104"/>
    <w:rsid w:val="00683246"/>
    <w:rsid w:val="00683395"/>
    <w:rsid w:val="00683A3B"/>
    <w:rsid w:val="00684060"/>
    <w:rsid w:val="0068504D"/>
    <w:rsid w:val="006862E2"/>
    <w:rsid w:val="006867E2"/>
    <w:rsid w:val="0068741D"/>
    <w:rsid w:val="0068756B"/>
    <w:rsid w:val="00687BB4"/>
    <w:rsid w:val="00687D0A"/>
    <w:rsid w:val="00687DC9"/>
    <w:rsid w:val="006902F4"/>
    <w:rsid w:val="0069034E"/>
    <w:rsid w:val="00690793"/>
    <w:rsid w:val="00690F47"/>
    <w:rsid w:val="00691C64"/>
    <w:rsid w:val="00691E55"/>
    <w:rsid w:val="0069241E"/>
    <w:rsid w:val="0069259A"/>
    <w:rsid w:val="00692634"/>
    <w:rsid w:val="00692842"/>
    <w:rsid w:val="00692CFB"/>
    <w:rsid w:val="0069382C"/>
    <w:rsid w:val="00693A83"/>
    <w:rsid w:val="00693B42"/>
    <w:rsid w:val="00694698"/>
    <w:rsid w:val="00694ADA"/>
    <w:rsid w:val="0069599D"/>
    <w:rsid w:val="00695E09"/>
    <w:rsid w:val="00696D08"/>
    <w:rsid w:val="006974C0"/>
    <w:rsid w:val="006A0B34"/>
    <w:rsid w:val="006A1153"/>
    <w:rsid w:val="006A1864"/>
    <w:rsid w:val="006A1E21"/>
    <w:rsid w:val="006A2538"/>
    <w:rsid w:val="006A29B8"/>
    <w:rsid w:val="006A3DA1"/>
    <w:rsid w:val="006A4A7E"/>
    <w:rsid w:val="006A4D03"/>
    <w:rsid w:val="006A5D27"/>
    <w:rsid w:val="006A63EE"/>
    <w:rsid w:val="006A708C"/>
    <w:rsid w:val="006A72BB"/>
    <w:rsid w:val="006A796E"/>
    <w:rsid w:val="006B0052"/>
    <w:rsid w:val="006B01A5"/>
    <w:rsid w:val="006B1774"/>
    <w:rsid w:val="006B179E"/>
    <w:rsid w:val="006B19D7"/>
    <w:rsid w:val="006B1DB9"/>
    <w:rsid w:val="006B29A4"/>
    <w:rsid w:val="006B32C7"/>
    <w:rsid w:val="006B3557"/>
    <w:rsid w:val="006B35FC"/>
    <w:rsid w:val="006B385C"/>
    <w:rsid w:val="006B3EAB"/>
    <w:rsid w:val="006B446F"/>
    <w:rsid w:val="006B4AE8"/>
    <w:rsid w:val="006B5B61"/>
    <w:rsid w:val="006B7E25"/>
    <w:rsid w:val="006C0383"/>
    <w:rsid w:val="006C0CC6"/>
    <w:rsid w:val="006C0E05"/>
    <w:rsid w:val="006C128C"/>
    <w:rsid w:val="006C12FB"/>
    <w:rsid w:val="006C1902"/>
    <w:rsid w:val="006C1B0E"/>
    <w:rsid w:val="006C1B32"/>
    <w:rsid w:val="006C20D1"/>
    <w:rsid w:val="006C2E6C"/>
    <w:rsid w:val="006C334D"/>
    <w:rsid w:val="006C3AE3"/>
    <w:rsid w:val="006C4CD6"/>
    <w:rsid w:val="006C4D9B"/>
    <w:rsid w:val="006C5CEB"/>
    <w:rsid w:val="006C5D92"/>
    <w:rsid w:val="006C679B"/>
    <w:rsid w:val="006C6E27"/>
    <w:rsid w:val="006C7F45"/>
    <w:rsid w:val="006D08D8"/>
    <w:rsid w:val="006D1058"/>
    <w:rsid w:val="006D15A9"/>
    <w:rsid w:val="006D15E5"/>
    <w:rsid w:val="006D181F"/>
    <w:rsid w:val="006D1E76"/>
    <w:rsid w:val="006D23E3"/>
    <w:rsid w:val="006D2D98"/>
    <w:rsid w:val="006D3066"/>
    <w:rsid w:val="006D383C"/>
    <w:rsid w:val="006D3A9F"/>
    <w:rsid w:val="006D403C"/>
    <w:rsid w:val="006D44F5"/>
    <w:rsid w:val="006D4BED"/>
    <w:rsid w:val="006D51E6"/>
    <w:rsid w:val="006D5D75"/>
    <w:rsid w:val="006D63E2"/>
    <w:rsid w:val="006D665F"/>
    <w:rsid w:val="006D6B99"/>
    <w:rsid w:val="006D6CAB"/>
    <w:rsid w:val="006D7168"/>
    <w:rsid w:val="006D7954"/>
    <w:rsid w:val="006D7FF8"/>
    <w:rsid w:val="006E0355"/>
    <w:rsid w:val="006E09B3"/>
    <w:rsid w:val="006E0C73"/>
    <w:rsid w:val="006E1A87"/>
    <w:rsid w:val="006E1F0C"/>
    <w:rsid w:val="006E2259"/>
    <w:rsid w:val="006E24D1"/>
    <w:rsid w:val="006E3A6D"/>
    <w:rsid w:val="006E3DC3"/>
    <w:rsid w:val="006E44F5"/>
    <w:rsid w:val="006E4744"/>
    <w:rsid w:val="006E578D"/>
    <w:rsid w:val="006E5798"/>
    <w:rsid w:val="006E5EB5"/>
    <w:rsid w:val="006E6200"/>
    <w:rsid w:val="006E640B"/>
    <w:rsid w:val="006E6F7A"/>
    <w:rsid w:val="006E755F"/>
    <w:rsid w:val="006E7DB8"/>
    <w:rsid w:val="006F0455"/>
    <w:rsid w:val="006F04FA"/>
    <w:rsid w:val="006F1212"/>
    <w:rsid w:val="006F12DB"/>
    <w:rsid w:val="006F1546"/>
    <w:rsid w:val="006F1BF3"/>
    <w:rsid w:val="006F2260"/>
    <w:rsid w:val="006F2F57"/>
    <w:rsid w:val="006F34FF"/>
    <w:rsid w:val="006F3B23"/>
    <w:rsid w:val="006F3DD8"/>
    <w:rsid w:val="006F4165"/>
    <w:rsid w:val="006F45AB"/>
    <w:rsid w:val="006F4AAF"/>
    <w:rsid w:val="006F5009"/>
    <w:rsid w:val="006F6963"/>
    <w:rsid w:val="006F6CF5"/>
    <w:rsid w:val="006F749E"/>
    <w:rsid w:val="006F75AF"/>
    <w:rsid w:val="006F791B"/>
    <w:rsid w:val="006F7EB9"/>
    <w:rsid w:val="0070014D"/>
    <w:rsid w:val="00700320"/>
    <w:rsid w:val="00700901"/>
    <w:rsid w:val="00700AC3"/>
    <w:rsid w:val="00701D94"/>
    <w:rsid w:val="00701FAB"/>
    <w:rsid w:val="00702D90"/>
    <w:rsid w:val="00703522"/>
    <w:rsid w:val="00704B32"/>
    <w:rsid w:val="00704F19"/>
    <w:rsid w:val="00705137"/>
    <w:rsid w:val="00705823"/>
    <w:rsid w:val="0070626D"/>
    <w:rsid w:val="007063E2"/>
    <w:rsid w:val="00706587"/>
    <w:rsid w:val="0070665F"/>
    <w:rsid w:val="00707A1E"/>
    <w:rsid w:val="00707B8F"/>
    <w:rsid w:val="00707D0D"/>
    <w:rsid w:val="00710488"/>
    <w:rsid w:val="00710977"/>
    <w:rsid w:val="00710DA1"/>
    <w:rsid w:val="007112CA"/>
    <w:rsid w:val="007116C9"/>
    <w:rsid w:val="00711B2D"/>
    <w:rsid w:val="00711C0C"/>
    <w:rsid w:val="00713954"/>
    <w:rsid w:val="0071397D"/>
    <w:rsid w:val="00713E3E"/>
    <w:rsid w:val="00713E5E"/>
    <w:rsid w:val="00713F76"/>
    <w:rsid w:val="00714A4A"/>
    <w:rsid w:val="0071512D"/>
    <w:rsid w:val="00715526"/>
    <w:rsid w:val="00715F82"/>
    <w:rsid w:val="007165D6"/>
    <w:rsid w:val="00716E37"/>
    <w:rsid w:val="00720346"/>
    <w:rsid w:val="00720720"/>
    <w:rsid w:val="00720F7B"/>
    <w:rsid w:val="00721895"/>
    <w:rsid w:val="007218C4"/>
    <w:rsid w:val="00721F55"/>
    <w:rsid w:val="00722AE4"/>
    <w:rsid w:val="0072348E"/>
    <w:rsid w:val="00723753"/>
    <w:rsid w:val="00724DDD"/>
    <w:rsid w:val="007253D3"/>
    <w:rsid w:val="00726053"/>
    <w:rsid w:val="00726918"/>
    <w:rsid w:val="00726FB3"/>
    <w:rsid w:val="007270F0"/>
    <w:rsid w:val="00727EFC"/>
    <w:rsid w:val="00730013"/>
    <w:rsid w:val="007301EA"/>
    <w:rsid w:val="007308BB"/>
    <w:rsid w:val="00730CFD"/>
    <w:rsid w:val="00730D85"/>
    <w:rsid w:val="007312F7"/>
    <w:rsid w:val="007315B9"/>
    <w:rsid w:val="007315BC"/>
    <w:rsid w:val="00732259"/>
    <w:rsid w:val="00732644"/>
    <w:rsid w:val="007331B5"/>
    <w:rsid w:val="00733AF8"/>
    <w:rsid w:val="00733E46"/>
    <w:rsid w:val="007353BE"/>
    <w:rsid w:val="00735834"/>
    <w:rsid w:val="00735CA8"/>
    <w:rsid w:val="0073626D"/>
    <w:rsid w:val="00736286"/>
    <w:rsid w:val="00736DDD"/>
    <w:rsid w:val="007379CD"/>
    <w:rsid w:val="00737C07"/>
    <w:rsid w:val="00737CE6"/>
    <w:rsid w:val="00737E08"/>
    <w:rsid w:val="00741282"/>
    <w:rsid w:val="007415B4"/>
    <w:rsid w:val="00741772"/>
    <w:rsid w:val="007418F8"/>
    <w:rsid w:val="007419E4"/>
    <w:rsid w:val="0074297F"/>
    <w:rsid w:val="00743CA4"/>
    <w:rsid w:val="00744248"/>
    <w:rsid w:val="00744601"/>
    <w:rsid w:val="0074478E"/>
    <w:rsid w:val="00744FB5"/>
    <w:rsid w:val="007450E0"/>
    <w:rsid w:val="0074532A"/>
    <w:rsid w:val="0074543C"/>
    <w:rsid w:val="007455AD"/>
    <w:rsid w:val="00745612"/>
    <w:rsid w:val="00745747"/>
    <w:rsid w:val="007462D4"/>
    <w:rsid w:val="00746A78"/>
    <w:rsid w:val="00746FB5"/>
    <w:rsid w:val="00747199"/>
    <w:rsid w:val="00747AB9"/>
    <w:rsid w:val="007504D0"/>
    <w:rsid w:val="00750CD8"/>
    <w:rsid w:val="00750D0B"/>
    <w:rsid w:val="00751040"/>
    <w:rsid w:val="007513D8"/>
    <w:rsid w:val="007516A5"/>
    <w:rsid w:val="007518B2"/>
    <w:rsid w:val="00751A41"/>
    <w:rsid w:val="0075235F"/>
    <w:rsid w:val="0075249A"/>
    <w:rsid w:val="00752916"/>
    <w:rsid w:val="00752918"/>
    <w:rsid w:val="0075296C"/>
    <w:rsid w:val="00752B94"/>
    <w:rsid w:val="00753A3F"/>
    <w:rsid w:val="00753CE4"/>
    <w:rsid w:val="0075406E"/>
    <w:rsid w:val="00754668"/>
    <w:rsid w:val="00755689"/>
    <w:rsid w:val="00755B09"/>
    <w:rsid w:val="00755DE2"/>
    <w:rsid w:val="00756463"/>
    <w:rsid w:val="007573B9"/>
    <w:rsid w:val="0075792B"/>
    <w:rsid w:val="00757B4F"/>
    <w:rsid w:val="00757C99"/>
    <w:rsid w:val="007607F1"/>
    <w:rsid w:val="00760982"/>
    <w:rsid w:val="00761D80"/>
    <w:rsid w:val="00761FC3"/>
    <w:rsid w:val="00762036"/>
    <w:rsid w:val="00762905"/>
    <w:rsid w:val="0076315A"/>
    <w:rsid w:val="00763822"/>
    <w:rsid w:val="007638FF"/>
    <w:rsid w:val="007639FB"/>
    <w:rsid w:val="0076400A"/>
    <w:rsid w:val="0076443B"/>
    <w:rsid w:val="00764A48"/>
    <w:rsid w:val="00764D28"/>
    <w:rsid w:val="00764EC2"/>
    <w:rsid w:val="00765581"/>
    <w:rsid w:val="00765FC2"/>
    <w:rsid w:val="00765FF1"/>
    <w:rsid w:val="00766DB1"/>
    <w:rsid w:val="00767B26"/>
    <w:rsid w:val="0077003A"/>
    <w:rsid w:val="00770AB7"/>
    <w:rsid w:val="0077130B"/>
    <w:rsid w:val="00771491"/>
    <w:rsid w:val="007715AA"/>
    <w:rsid w:val="0077282E"/>
    <w:rsid w:val="00772832"/>
    <w:rsid w:val="00772A06"/>
    <w:rsid w:val="007730B1"/>
    <w:rsid w:val="00773155"/>
    <w:rsid w:val="00773157"/>
    <w:rsid w:val="007744E9"/>
    <w:rsid w:val="00774989"/>
    <w:rsid w:val="007753A4"/>
    <w:rsid w:val="00775980"/>
    <w:rsid w:val="00775B96"/>
    <w:rsid w:val="00776D1E"/>
    <w:rsid w:val="007772F3"/>
    <w:rsid w:val="007774F8"/>
    <w:rsid w:val="00777A32"/>
    <w:rsid w:val="00780894"/>
    <w:rsid w:val="0078136D"/>
    <w:rsid w:val="00781E7C"/>
    <w:rsid w:val="007821F5"/>
    <w:rsid w:val="00782AF0"/>
    <w:rsid w:val="00782FD4"/>
    <w:rsid w:val="0078393B"/>
    <w:rsid w:val="00783B0C"/>
    <w:rsid w:val="00783BCF"/>
    <w:rsid w:val="00783F25"/>
    <w:rsid w:val="00784073"/>
    <w:rsid w:val="00784642"/>
    <w:rsid w:val="00784EBE"/>
    <w:rsid w:val="007850FE"/>
    <w:rsid w:val="00785EC8"/>
    <w:rsid w:val="00786151"/>
    <w:rsid w:val="00786CE2"/>
    <w:rsid w:val="00787376"/>
    <w:rsid w:val="00787412"/>
    <w:rsid w:val="00787681"/>
    <w:rsid w:val="00787DF8"/>
    <w:rsid w:val="00790165"/>
    <w:rsid w:val="007913EE"/>
    <w:rsid w:val="0079154B"/>
    <w:rsid w:val="00791807"/>
    <w:rsid w:val="00791E51"/>
    <w:rsid w:val="00791EE8"/>
    <w:rsid w:val="007921C6"/>
    <w:rsid w:val="00793A3D"/>
    <w:rsid w:val="00794094"/>
    <w:rsid w:val="00794A7F"/>
    <w:rsid w:val="007951DF"/>
    <w:rsid w:val="0079544A"/>
    <w:rsid w:val="0079556B"/>
    <w:rsid w:val="00795828"/>
    <w:rsid w:val="00795C66"/>
    <w:rsid w:val="00795E6A"/>
    <w:rsid w:val="00796C0E"/>
    <w:rsid w:val="00797CD0"/>
    <w:rsid w:val="007A01E9"/>
    <w:rsid w:val="007A0CCB"/>
    <w:rsid w:val="007A10C7"/>
    <w:rsid w:val="007A12F4"/>
    <w:rsid w:val="007A18BB"/>
    <w:rsid w:val="007A2361"/>
    <w:rsid w:val="007A27AF"/>
    <w:rsid w:val="007A2E67"/>
    <w:rsid w:val="007A2EF2"/>
    <w:rsid w:val="007A3EC8"/>
    <w:rsid w:val="007A4222"/>
    <w:rsid w:val="007A4FF9"/>
    <w:rsid w:val="007A50CA"/>
    <w:rsid w:val="007A6802"/>
    <w:rsid w:val="007A6A65"/>
    <w:rsid w:val="007A74D5"/>
    <w:rsid w:val="007A799D"/>
    <w:rsid w:val="007B00D1"/>
    <w:rsid w:val="007B0364"/>
    <w:rsid w:val="007B1563"/>
    <w:rsid w:val="007B158D"/>
    <w:rsid w:val="007B19A3"/>
    <w:rsid w:val="007B1EE2"/>
    <w:rsid w:val="007B23BF"/>
    <w:rsid w:val="007B249C"/>
    <w:rsid w:val="007B348F"/>
    <w:rsid w:val="007B39FF"/>
    <w:rsid w:val="007B3D8F"/>
    <w:rsid w:val="007B3DA5"/>
    <w:rsid w:val="007B4E7A"/>
    <w:rsid w:val="007B5109"/>
    <w:rsid w:val="007B5648"/>
    <w:rsid w:val="007B5951"/>
    <w:rsid w:val="007B6460"/>
    <w:rsid w:val="007B66A6"/>
    <w:rsid w:val="007B6DD6"/>
    <w:rsid w:val="007B709C"/>
    <w:rsid w:val="007B7471"/>
    <w:rsid w:val="007C06F4"/>
    <w:rsid w:val="007C0917"/>
    <w:rsid w:val="007C1378"/>
    <w:rsid w:val="007C1542"/>
    <w:rsid w:val="007C173B"/>
    <w:rsid w:val="007C1FCC"/>
    <w:rsid w:val="007C35BB"/>
    <w:rsid w:val="007C39DE"/>
    <w:rsid w:val="007C405E"/>
    <w:rsid w:val="007C4A67"/>
    <w:rsid w:val="007C4ACA"/>
    <w:rsid w:val="007C54BD"/>
    <w:rsid w:val="007C564A"/>
    <w:rsid w:val="007C7204"/>
    <w:rsid w:val="007C75D4"/>
    <w:rsid w:val="007D13A6"/>
    <w:rsid w:val="007D1C8C"/>
    <w:rsid w:val="007D2255"/>
    <w:rsid w:val="007D22BB"/>
    <w:rsid w:val="007D3080"/>
    <w:rsid w:val="007D30F0"/>
    <w:rsid w:val="007D3A17"/>
    <w:rsid w:val="007D4982"/>
    <w:rsid w:val="007D4A4B"/>
    <w:rsid w:val="007D5781"/>
    <w:rsid w:val="007D6834"/>
    <w:rsid w:val="007D6A5D"/>
    <w:rsid w:val="007D79DA"/>
    <w:rsid w:val="007E05CC"/>
    <w:rsid w:val="007E0F12"/>
    <w:rsid w:val="007E1485"/>
    <w:rsid w:val="007E1747"/>
    <w:rsid w:val="007E1BE3"/>
    <w:rsid w:val="007E2136"/>
    <w:rsid w:val="007E2A26"/>
    <w:rsid w:val="007E2AE8"/>
    <w:rsid w:val="007E48AB"/>
    <w:rsid w:val="007E5E7A"/>
    <w:rsid w:val="007E63BC"/>
    <w:rsid w:val="007E667C"/>
    <w:rsid w:val="007E729D"/>
    <w:rsid w:val="007E77A1"/>
    <w:rsid w:val="007E7A42"/>
    <w:rsid w:val="007E7A76"/>
    <w:rsid w:val="007E7B69"/>
    <w:rsid w:val="007F0221"/>
    <w:rsid w:val="007F03E7"/>
    <w:rsid w:val="007F09B5"/>
    <w:rsid w:val="007F0F55"/>
    <w:rsid w:val="007F16E3"/>
    <w:rsid w:val="007F1D91"/>
    <w:rsid w:val="007F1DCF"/>
    <w:rsid w:val="007F2244"/>
    <w:rsid w:val="007F284B"/>
    <w:rsid w:val="007F29D8"/>
    <w:rsid w:val="007F2B38"/>
    <w:rsid w:val="007F30D7"/>
    <w:rsid w:val="007F32FF"/>
    <w:rsid w:val="007F3C04"/>
    <w:rsid w:val="007F3CD0"/>
    <w:rsid w:val="007F3D8C"/>
    <w:rsid w:val="007F3DC8"/>
    <w:rsid w:val="007F4333"/>
    <w:rsid w:val="007F471C"/>
    <w:rsid w:val="007F5015"/>
    <w:rsid w:val="007F53D3"/>
    <w:rsid w:val="007F5480"/>
    <w:rsid w:val="007F6270"/>
    <w:rsid w:val="007F6DC9"/>
    <w:rsid w:val="007F6E55"/>
    <w:rsid w:val="007F75D7"/>
    <w:rsid w:val="007F7BEE"/>
    <w:rsid w:val="007F7E60"/>
    <w:rsid w:val="008008D0"/>
    <w:rsid w:val="00800B6F"/>
    <w:rsid w:val="00800EE7"/>
    <w:rsid w:val="0080151C"/>
    <w:rsid w:val="00801F2C"/>
    <w:rsid w:val="00802C44"/>
    <w:rsid w:val="00803158"/>
    <w:rsid w:val="008032EB"/>
    <w:rsid w:val="00803783"/>
    <w:rsid w:val="008037B5"/>
    <w:rsid w:val="008042FB"/>
    <w:rsid w:val="00804561"/>
    <w:rsid w:val="0080461B"/>
    <w:rsid w:val="008049EB"/>
    <w:rsid w:val="00804B19"/>
    <w:rsid w:val="00804C9D"/>
    <w:rsid w:val="00804F5F"/>
    <w:rsid w:val="00805479"/>
    <w:rsid w:val="00806EC0"/>
    <w:rsid w:val="0080742A"/>
    <w:rsid w:val="00807471"/>
    <w:rsid w:val="00807BD2"/>
    <w:rsid w:val="00807ECE"/>
    <w:rsid w:val="00810C16"/>
    <w:rsid w:val="00811651"/>
    <w:rsid w:val="00811734"/>
    <w:rsid w:val="00811BDA"/>
    <w:rsid w:val="00811D42"/>
    <w:rsid w:val="0081214F"/>
    <w:rsid w:val="00812201"/>
    <w:rsid w:val="00812A38"/>
    <w:rsid w:val="00812FDB"/>
    <w:rsid w:val="00814116"/>
    <w:rsid w:val="0081425C"/>
    <w:rsid w:val="00814887"/>
    <w:rsid w:val="00814A76"/>
    <w:rsid w:val="00814ADE"/>
    <w:rsid w:val="00814AF7"/>
    <w:rsid w:val="00814DDE"/>
    <w:rsid w:val="00815D01"/>
    <w:rsid w:val="00815D25"/>
    <w:rsid w:val="00815F39"/>
    <w:rsid w:val="00815F47"/>
    <w:rsid w:val="008161E3"/>
    <w:rsid w:val="0081686D"/>
    <w:rsid w:val="00816DE3"/>
    <w:rsid w:val="0081796E"/>
    <w:rsid w:val="00817D39"/>
    <w:rsid w:val="00820E73"/>
    <w:rsid w:val="008222BB"/>
    <w:rsid w:val="00822E8D"/>
    <w:rsid w:val="00823138"/>
    <w:rsid w:val="00823389"/>
    <w:rsid w:val="0082352B"/>
    <w:rsid w:val="00823A21"/>
    <w:rsid w:val="00823E9D"/>
    <w:rsid w:val="008242A2"/>
    <w:rsid w:val="008243FA"/>
    <w:rsid w:val="00824506"/>
    <w:rsid w:val="00824AD9"/>
    <w:rsid w:val="00824DE7"/>
    <w:rsid w:val="008251DD"/>
    <w:rsid w:val="008253C6"/>
    <w:rsid w:val="00826039"/>
    <w:rsid w:val="008263CB"/>
    <w:rsid w:val="008263D1"/>
    <w:rsid w:val="00826504"/>
    <w:rsid w:val="0082677A"/>
    <w:rsid w:val="00827DDB"/>
    <w:rsid w:val="00830542"/>
    <w:rsid w:val="00830733"/>
    <w:rsid w:val="00830B08"/>
    <w:rsid w:val="00830BF5"/>
    <w:rsid w:val="00830F4A"/>
    <w:rsid w:val="00831821"/>
    <w:rsid w:val="00832757"/>
    <w:rsid w:val="008329EE"/>
    <w:rsid w:val="00832AC7"/>
    <w:rsid w:val="0083337C"/>
    <w:rsid w:val="0083420A"/>
    <w:rsid w:val="0083424D"/>
    <w:rsid w:val="00834A3E"/>
    <w:rsid w:val="00834E59"/>
    <w:rsid w:val="00834F06"/>
    <w:rsid w:val="008356BE"/>
    <w:rsid w:val="008358F6"/>
    <w:rsid w:val="00836424"/>
    <w:rsid w:val="00836E22"/>
    <w:rsid w:val="00837040"/>
    <w:rsid w:val="0083719F"/>
    <w:rsid w:val="00837214"/>
    <w:rsid w:val="00837799"/>
    <w:rsid w:val="00837BCE"/>
    <w:rsid w:val="00837FC7"/>
    <w:rsid w:val="00840425"/>
    <w:rsid w:val="0084078F"/>
    <w:rsid w:val="0084098D"/>
    <w:rsid w:val="00840C13"/>
    <w:rsid w:val="008412A7"/>
    <w:rsid w:val="00841853"/>
    <w:rsid w:val="008418D4"/>
    <w:rsid w:val="00841978"/>
    <w:rsid w:val="00841A79"/>
    <w:rsid w:val="008421A6"/>
    <w:rsid w:val="00842550"/>
    <w:rsid w:val="008429DF"/>
    <w:rsid w:val="00842D5A"/>
    <w:rsid w:val="00843590"/>
    <w:rsid w:val="00843C30"/>
    <w:rsid w:val="00843F6D"/>
    <w:rsid w:val="00844861"/>
    <w:rsid w:val="00844C10"/>
    <w:rsid w:val="00844C88"/>
    <w:rsid w:val="008451BC"/>
    <w:rsid w:val="008457CB"/>
    <w:rsid w:val="0084610D"/>
    <w:rsid w:val="00846124"/>
    <w:rsid w:val="008465CF"/>
    <w:rsid w:val="008467FD"/>
    <w:rsid w:val="00846D83"/>
    <w:rsid w:val="00847127"/>
    <w:rsid w:val="008471F8"/>
    <w:rsid w:val="00850136"/>
    <w:rsid w:val="00850A57"/>
    <w:rsid w:val="00850AE4"/>
    <w:rsid w:val="00850E80"/>
    <w:rsid w:val="00850FCD"/>
    <w:rsid w:val="0085142B"/>
    <w:rsid w:val="0085237D"/>
    <w:rsid w:val="00853EA0"/>
    <w:rsid w:val="00853EAA"/>
    <w:rsid w:val="008540E2"/>
    <w:rsid w:val="00854602"/>
    <w:rsid w:val="00854C16"/>
    <w:rsid w:val="00854C9C"/>
    <w:rsid w:val="008565E1"/>
    <w:rsid w:val="0085660B"/>
    <w:rsid w:val="00856771"/>
    <w:rsid w:val="0085743A"/>
    <w:rsid w:val="0085786B"/>
    <w:rsid w:val="00857974"/>
    <w:rsid w:val="008604A1"/>
    <w:rsid w:val="008618BD"/>
    <w:rsid w:val="00862248"/>
    <w:rsid w:val="00862DE4"/>
    <w:rsid w:val="00862F36"/>
    <w:rsid w:val="00863DAF"/>
    <w:rsid w:val="00864031"/>
    <w:rsid w:val="00864397"/>
    <w:rsid w:val="00864658"/>
    <w:rsid w:val="00864A34"/>
    <w:rsid w:val="00864C89"/>
    <w:rsid w:val="00865220"/>
    <w:rsid w:val="008657E3"/>
    <w:rsid w:val="008658FA"/>
    <w:rsid w:val="00865E27"/>
    <w:rsid w:val="0086710D"/>
    <w:rsid w:val="00867287"/>
    <w:rsid w:val="008678D7"/>
    <w:rsid w:val="0086798D"/>
    <w:rsid w:val="00870C6C"/>
    <w:rsid w:val="008713B0"/>
    <w:rsid w:val="00872168"/>
    <w:rsid w:val="00872B24"/>
    <w:rsid w:val="00872E11"/>
    <w:rsid w:val="0087450B"/>
    <w:rsid w:val="008748AD"/>
    <w:rsid w:val="00874E32"/>
    <w:rsid w:val="00875B1B"/>
    <w:rsid w:val="00875C76"/>
    <w:rsid w:val="00875F78"/>
    <w:rsid w:val="008764DA"/>
    <w:rsid w:val="0087662F"/>
    <w:rsid w:val="008767E2"/>
    <w:rsid w:val="008770E6"/>
    <w:rsid w:val="0087769A"/>
    <w:rsid w:val="00877D75"/>
    <w:rsid w:val="00880016"/>
    <w:rsid w:val="0088002F"/>
    <w:rsid w:val="0088007E"/>
    <w:rsid w:val="008806A9"/>
    <w:rsid w:val="00880E77"/>
    <w:rsid w:val="008813D1"/>
    <w:rsid w:val="00881622"/>
    <w:rsid w:val="00881B18"/>
    <w:rsid w:val="00881CE1"/>
    <w:rsid w:val="00882180"/>
    <w:rsid w:val="008827AB"/>
    <w:rsid w:val="00882A92"/>
    <w:rsid w:val="00882BE8"/>
    <w:rsid w:val="00882CCA"/>
    <w:rsid w:val="00882EA7"/>
    <w:rsid w:val="008834B6"/>
    <w:rsid w:val="008836E5"/>
    <w:rsid w:val="00883BD1"/>
    <w:rsid w:val="00883C7F"/>
    <w:rsid w:val="0088447D"/>
    <w:rsid w:val="0088468B"/>
    <w:rsid w:val="008851B9"/>
    <w:rsid w:val="00885837"/>
    <w:rsid w:val="00885BB9"/>
    <w:rsid w:val="00885D24"/>
    <w:rsid w:val="00885DDE"/>
    <w:rsid w:val="0088686B"/>
    <w:rsid w:val="00886D58"/>
    <w:rsid w:val="00887386"/>
    <w:rsid w:val="00887579"/>
    <w:rsid w:val="00887951"/>
    <w:rsid w:val="008900C1"/>
    <w:rsid w:val="00890C61"/>
    <w:rsid w:val="00890F8C"/>
    <w:rsid w:val="0089189F"/>
    <w:rsid w:val="00891E86"/>
    <w:rsid w:val="008938A4"/>
    <w:rsid w:val="008943F7"/>
    <w:rsid w:val="00894A6F"/>
    <w:rsid w:val="00895259"/>
    <w:rsid w:val="0089565A"/>
    <w:rsid w:val="008956E8"/>
    <w:rsid w:val="00895C08"/>
    <w:rsid w:val="00896071"/>
    <w:rsid w:val="008964DA"/>
    <w:rsid w:val="00896ADB"/>
    <w:rsid w:val="00896BC9"/>
    <w:rsid w:val="00896BE0"/>
    <w:rsid w:val="00896FB0"/>
    <w:rsid w:val="00897269"/>
    <w:rsid w:val="00897500"/>
    <w:rsid w:val="008975B7"/>
    <w:rsid w:val="00897734"/>
    <w:rsid w:val="008A0BF8"/>
    <w:rsid w:val="008A0DA4"/>
    <w:rsid w:val="008A17D3"/>
    <w:rsid w:val="008A199B"/>
    <w:rsid w:val="008A1F65"/>
    <w:rsid w:val="008A1FC8"/>
    <w:rsid w:val="008A22EA"/>
    <w:rsid w:val="008A2D56"/>
    <w:rsid w:val="008A3007"/>
    <w:rsid w:val="008A3443"/>
    <w:rsid w:val="008A3500"/>
    <w:rsid w:val="008A3CCC"/>
    <w:rsid w:val="008A3FFF"/>
    <w:rsid w:val="008A41A9"/>
    <w:rsid w:val="008A4882"/>
    <w:rsid w:val="008A4B88"/>
    <w:rsid w:val="008A4EE7"/>
    <w:rsid w:val="008A5129"/>
    <w:rsid w:val="008A5E30"/>
    <w:rsid w:val="008A5EE9"/>
    <w:rsid w:val="008A6945"/>
    <w:rsid w:val="008A6D0F"/>
    <w:rsid w:val="008A731A"/>
    <w:rsid w:val="008A7E1E"/>
    <w:rsid w:val="008B0614"/>
    <w:rsid w:val="008B079F"/>
    <w:rsid w:val="008B14E9"/>
    <w:rsid w:val="008B1FAD"/>
    <w:rsid w:val="008B296F"/>
    <w:rsid w:val="008B2EE1"/>
    <w:rsid w:val="008B40EE"/>
    <w:rsid w:val="008B4B2B"/>
    <w:rsid w:val="008B4F68"/>
    <w:rsid w:val="008B50C5"/>
    <w:rsid w:val="008B5B89"/>
    <w:rsid w:val="008B5D56"/>
    <w:rsid w:val="008B63EC"/>
    <w:rsid w:val="008B6D05"/>
    <w:rsid w:val="008B6D21"/>
    <w:rsid w:val="008B751E"/>
    <w:rsid w:val="008B753F"/>
    <w:rsid w:val="008B77EE"/>
    <w:rsid w:val="008B79CC"/>
    <w:rsid w:val="008B7B56"/>
    <w:rsid w:val="008C0F04"/>
    <w:rsid w:val="008C161D"/>
    <w:rsid w:val="008C2A0F"/>
    <w:rsid w:val="008C39BB"/>
    <w:rsid w:val="008C3AB8"/>
    <w:rsid w:val="008C3D49"/>
    <w:rsid w:val="008C3E16"/>
    <w:rsid w:val="008C3F78"/>
    <w:rsid w:val="008C3FF3"/>
    <w:rsid w:val="008C4742"/>
    <w:rsid w:val="008C4840"/>
    <w:rsid w:val="008C4AEA"/>
    <w:rsid w:val="008C54A5"/>
    <w:rsid w:val="008C5E78"/>
    <w:rsid w:val="008C6251"/>
    <w:rsid w:val="008C6953"/>
    <w:rsid w:val="008C6D77"/>
    <w:rsid w:val="008C7969"/>
    <w:rsid w:val="008C79B1"/>
    <w:rsid w:val="008C7AE9"/>
    <w:rsid w:val="008C7C13"/>
    <w:rsid w:val="008D01FE"/>
    <w:rsid w:val="008D0284"/>
    <w:rsid w:val="008D03E2"/>
    <w:rsid w:val="008D072C"/>
    <w:rsid w:val="008D07F7"/>
    <w:rsid w:val="008D09C5"/>
    <w:rsid w:val="008D1945"/>
    <w:rsid w:val="008D1B4C"/>
    <w:rsid w:val="008D1BC6"/>
    <w:rsid w:val="008D1CCD"/>
    <w:rsid w:val="008D22F6"/>
    <w:rsid w:val="008D2DFF"/>
    <w:rsid w:val="008D3D81"/>
    <w:rsid w:val="008D4B4A"/>
    <w:rsid w:val="008D4C02"/>
    <w:rsid w:val="008D4CF3"/>
    <w:rsid w:val="008D58B2"/>
    <w:rsid w:val="008D5C63"/>
    <w:rsid w:val="008D5F2B"/>
    <w:rsid w:val="008D61BC"/>
    <w:rsid w:val="008D66AC"/>
    <w:rsid w:val="008D68BF"/>
    <w:rsid w:val="008D6FA3"/>
    <w:rsid w:val="008D77A5"/>
    <w:rsid w:val="008D77D4"/>
    <w:rsid w:val="008E085E"/>
    <w:rsid w:val="008E08E4"/>
    <w:rsid w:val="008E0D46"/>
    <w:rsid w:val="008E1869"/>
    <w:rsid w:val="008E1F3A"/>
    <w:rsid w:val="008E2A8A"/>
    <w:rsid w:val="008E2BF1"/>
    <w:rsid w:val="008E34AC"/>
    <w:rsid w:val="008E389B"/>
    <w:rsid w:val="008E3A28"/>
    <w:rsid w:val="008E4CCC"/>
    <w:rsid w:val="008E4D33"/>
    <w:rsid w:val="008E4DCB"/>
    <w:rsid w:val="008E4E38"/>
    <w:rsid w:val="008E4E5A"/>
    <w:rsid w:val="008E518B"/>
    <w:rsid w:val="008E53D2"/>
    <w:rsid w:val="008E67B9"/>
    <w:rsid w:val="008E67FA"/>
    <w:rsid w:val="008E6879"/>
    <w:rsid w:val="008E6BB3"/>
    <w:rsid w:val="008E6E3F"/>
    <w:rsid w:val="008E7176"/>
    <w:rsid w:val="008E7546"/>
    <w:rsid w:val="008E773E"/>
    <w:rsid w:val="008E7C6A"/>
    <w:rsid w:val="008E7D40"/>
    <w:rsid w:val="008F0F29"/>
    <w:rsid w:val="008F1637"/>
    <w:rsid w:val="008F182B"/>
    <w:rsid w:val="008F186D"/>
    <w:rsid w:val="008F19E1"/>
    <w:rsid w:val="008F1A83"/>
    <w:rsid w:val="008F21AE"/>
    <w:rsid w:val="008F223F"/>
    <w:rsid w:val="008F3784"/>
    <w:rsid w:val="008F46DA"/>
    <w:rsid w:val="008F5040"/>
    <w:rsid w:val="008F53B8"/>
    <w:rsid w:val="008F5F24"/>
    <w:rsid w:val="008F5F86"/>
    <w:rsid w:val="008F6536"/>
    <w:rsid w:val="008F6A26"/>
    <w:rsid w:val="008F6E0E"/>
    <w:rsid w:val="008F7136"/>
    <w:rsid w:val="008F7B70"/>
    <w:rsid w:val="008F7C7A"/>
    <w:rsid w:val="008F7DB3"/>
    <w:rsid w:val="00901422"/>
    <w:rsid w:val="00901646"/>
    <w:rsid w:val="00901DCC"/>
    <w:rsid w:val="0090210A"/>
    <w:rsid w:val="00902156"/>
    <w:rsid w:val="0090444C"/>
    <w:rsid w:val="00904596"/>
    <w:rsid w:val="00904A7B"/>
    <w:rsid w:val="00905294"/>
    <w:rsid w:val="00905C51"/>
    <w:rsid w:val="009061D8"/>
    <w:rsid w:val="009062AE"/>
    <w:rsid w:val="009070F5"/>
    <w:rsid w:val="0090732B"/>
    <w:rsid w:val="0090741A"/>
    <w:rsid w:val="00907731"/>
    <w:rsid w:val="00907B82"/>
    <w:rsid w:val="009111F6"/>
    <w:rsid w:val="0091147A"/>
    <w:rsid w:val="0091164B"/>
    <w:rsid w:val="00911BE6"/>
    <w:rsid w:val="00912319"/>
    <w:rsid w:val="00912F1A"/>
    <w:rsid w:val="009134EB"/>
    <w:rsid w:val="00913ABC"/>
    <w:rsid w:val="00913C60"/>
    <w:rsid w:val="00913E22"/>
    <w:rsid w:val="009144E6"/>
    <w:rsid w:val="00914D1B"/>
    <w:rsid w:val="00914FDB"/>
    <w:rsid w:val="00915716"/>
    <w:rsid w:val="0091589D"/>
    <w:rsid w:val="00915D6C"/>
    <w:rsid w:val="00915E75"/>
    <w:rsid w:val="00916351"/>
    <w:rsid w:val="00916429"/>
    <w:rsid w:val="0091659F"/>
    <w:rsid w:val="009170BA"/>
    <w:rsid w:val="0091751C"/>
    <w:rsid w:val="00917CFB"/>
    <w:rsid w:val="00920220"/>
    <w:rsid w:val="009205E0"/>
    <w:rsid w:val="00920E97"/>
    <w:rsid w:val="00921405"/>
    <w:rsid w:val="00921E8A"/>
    <w:rsid w:val="0092247F"/>
    <w:rsid w:val="00922F40"/>
    <w:rsid w:val="00924382"/>
    <w:rsid w:val="00924414"/>
    <w:rsid w:val="00924799"/>
    <w:rsid w:val="00924FBE"/>
    <w:rsid w:val="00924FF2"/>
    <w:rsid w:val="009264D2"/>
    <w:rsid w:val="00926B9C"/>
    <w:rsid w:val="0092703C"/>
    <w:rsid w:val="00927338"/>
    <w:rsid w:val="00927A15"/>
    <w:rsid w:val="0093004C"/>
    <w:rsid w:val="009306D3"/>
    <w:rsid w:val="00930CEA"/>
    <w:rsid w:val="00930FD3"/>
    <w:rsid w:val="00932091"/>
    <w:rsid w:val="00932142"/>
    <w:rsid w:val="00932474"/>
    <w:rsid w:val="00932AAE"/>
    <w:rsid w:val="00932C6E"/>
    <w:rsid w:val="00932CCB"/>
    <w:rsid w:val="009336AA"/>
    <w:rsid w:val="00933C2E"/>
    <w:rsid w:val="0093431B"/>
    <w:rsid w:val="009344E3"/>
    <w:rsid w:val="00934810"/>
    <w:rsid w:val="00935D90"/>
    <w:rsid w:val="00936432"/>
    <w:rsid w:val="0093673A"/>
    <w:rsid w:val="0093687B"/>
    <w:rsid w:val="0093702C"/>
    <w:rsid w:val="009373E8"/>
    <w:rsid w:val="00937888"/>
    <w:rsid w:val="00937F32"/>
    <w:rsid w:val="009402E0"/>
    <w:rsid w:val="00940479"/>
    <w:rsid w:val="009406A2"/>
    <w:rsid w:val="009407AA"/>
    <w:rsid w:val="009417BA"/>
    <w:rsid w:val="00942A20"/>
    <w:rsid w:val="00942B1C"/>
    <w:rsid w:val="009432DB"/>
    <w:rsid w:val="00943FD6"/>
    <w:rsid w:val="0094407F"/>
    <w:rsid w:val="00944311"/>
    <w:rsid w:val="009443F7"/>
    <w:rsid w:val="009445DA"/>
    <w:rsid w:val="009449C1"/>
    <w:rsid w:val="009455E8"/>
    <w:rsid w:val="009466F4"/>
    <w:rsid w:val="009467EA"/>
    <w:rsid w:val="00947CF6"/>
    <w:rsid w:val="0095026A"/>
    <w:rsid w:val="00950570"/>
    <w:rsid w:val="009505A5"/>
    <w:rsid w:val="009509F1"/>
    <w:rsid w:val="00950A34"/>
    <w:rsid w:val="009516CD"/>
    <w:rsid w:val="00951BE6"/>
    <w:rsid w:val="00951E1F"/>
    <w:rsid w:val="00951ECB"/>
    <w:rsid w:val="009527A9"/>
    <w:rsid w:val="00952E76"/>
    <w:rsid w:val="009530B6"/>
    <w:rsid w:val="00953499"/>
    <w:rsid w:val="00953D98"/>
    <w:rsid w:val="0095456C"/>
    <w:rsid w:val="0095470D"/>
    <w:rsid w:val="0095492D"/>
    <w:rsid w:val="00954C0B"/>
    <w:rsid w:val="0095538E"/>
    <w:rsid w:val="009553AD"/>
    <w:rsid w:val="009555EC"/>
    <w:rsid w:val="009557DE"/>
    <w:rsid w:val="00955FC6"/>
    <w:rsid w:val="0095631D"/>
    <w:rsid w:val="00956528"/>
    <w:rsid w:val="0095675A"/>
    <w:rsid w:val="00956806"/>
    <w:rsid w:val="00956BED"/>
    <w:rsid w:val="00957326"/>
    <w:rsid w:val="00957532"/>
    <w:rsid w:val="009579AF"/>
    <w:rsid w:val="00957C33"/>
    <w:rsid w:val="00957E8B"/>
    <w:rsid w:val="00960247"/>
    <w:rsid w:val="00960DC9"/>
    <w:rsid w:val="00961194"/>
    <w:rsid w:val="009617EC"/>
    <w:rsid w:val="00962508"/>
    <w:rsid w:val="009626B5"/>
    <w:rsid w:val="00963726"/>
    <w:rsid w:val="00964C4E"/>
    <w:rsid w:val="009672A5"/>
    <w:rsid w:val="00967A1D"/>
    <w:rsid w:val="00967B00"/>
    <w:rsid w:val="00967C0C"/>
    <w:rsid w:val="00971039"/>
    <w:rsid w:val="00971274"/>
    <w:rsid w:val="009714FC"/>
    <w:rsid w:val="00971CEB"/>
    <w:rsid w:val="00973945"/>
    <w:rsid w:val="00973995"/>
    <w:rsid w:val="0097484F"/>
    <w:rsid w:val="009757C0"/>
    <w:rsid w:val="0097619F"/>
    <w:rsid w:val="009761BD"/>
    <w:rsid w:val="0097639A"/>
    <w:rsid w:val="00976E51"/>
    <w:rsid w:val="009775A4"/>
    <w:rsid w:val="00977B32"/>
    <w:rsid w:val="00977D04"/>
    <w:rsid w:val="00980B13"/>
    <w:rsid w:val="00981635"/>
    <w:rsid w:val="00981746"/>
    <w:rsid w:val="009818FB"/>
    <w:rsid w:val="00981C25"/>
    <w:rsid w:val="009821F7"/>
    <w:rsid w:val="00982B09"/>
    <w:rsid w:val="00983364"/>
    <w:rsid w:val="0098353F"/>
    <w:rsid w:val="00983748"/>
    <w:rsid w:val="00984F6A"/>
    <w:rsid w:val="0098557C"/>
    <w:rsid w:val="009859C9"/>
    <w:rsid w:val="00985A0E"/>
    <w:rsid w:val="00986350"/>
    <w:rsid w:val="0098638F"/>
    <w:rsid w:val="009865E0"/>
    <w:rsid w:val="009866B7"/>
    <w:rsid w:val="009872F1"/>
    <w:rsid w:val="00987450"/>
    <w:rsid w:val="009903AA"/>
    <w:rsid w:val="009907D2"/>
    <w:rsid w:val="00992237"/>
    <w:rsid w:val="0099285D"/>
    <w:rsid w:val="009928F3"/>
    <w:rsid w:val="00992AB5"/>
    <w:rsid w:val="00992D13"/>
    <w:rsid w:val="00992DAA"/>
    <w:rsid w:val="009930B4"/>
    <w:rsid w:val="00994016"/>
    <w:rsid w:val="009942D3"/>
    <w:rsid w:val="0099436D"/>
    <w:rsid w:val="0099474B"/>
    <w:rsid w:val="00994B7A"/>
    <w:rsid w:val="00995152"/>
    <w:rsid w:val="00995791"/>
    <w:rsid w:val="0099590A"/>
    <w:rsid w:val="00996703"/>
    <w:rsid w:val="00996ABE"/>
    <w:rsid w:val="00996AF6"/>
    <w:rsid w:val="0099750A"/>
    <w:rsid w:val="00997531"/>
    <w:rsid w:val="00997861"/>
    <w:rsid w:val="009979A0"/>
    <w:rsid w:val="009A018F"/>
    <w:rsid w:val="009A0861"/>
    <w:rsid w:val="009A0A9C"/>
    <w:rsid w:val="009A0EA6"/>
    <w:rsid w:val="009A1072"/>
    <w:rsid w:val="009A10EB"/>
    <w:rsid w:val="009A182B"/>
    <w:rsid w:val="009A225D"/>
    <w:rsid w:val="009A2D63"/>
    <w:rsid w:val="009A2DE6"/>
    <w:rsid w:val="009A353E"/>
    <w:rsid w:val="009A36A7"/>
    <w:rsid w:val="009A3CDF"/>
    <w:rsid w:val="009A3DCD"/>
    <w:rsid w:val="009A4099"/>
    <w:rsid w:val="009A4B55"/>
    <w:rsid w:val="009A5309"/>
    <w:rsid w:val="009A59AF"/>
    <w:rsid w:val="009A5C7B"/>
    <w:rsid w:val="009A666D"/>
    <w:rsid w:val="009A6CD6"/>
    <w:rsid w:val="009A74A2"/>
    <w:rsid w:val="009A760F"/>
    <w:rsid w:val="009A7798"/>
    <w:rsid w:val="009A79F0"/>
    <w:rsid w:val="009B05B1"/>
    <w:rsid w:val="009B09CE"/>
    <w:rsid w:val="009B1A88"/>
    <w:rsid w:val="009B1CDE"/>
    <w:rsid w:val="009B2123"/>
    <w:rsid w:val="009B23A3"/>
    <w:rsid w:val="009B23D0"/>
    <w:rsid w:val="009B33F0"/>
    <w:rsid w:val="009B36DC"/>
    <w:rsid w:val="009B3919"/>
    <w:rsid w:val="009B3D7F"/>
    <w:rsid w:val="009B3DF0"/>
    <w:rsid w:val="009B4BFF"/>
    <w:rsid w:val="009B4EF5"/>
    <w:rsid w:val="009B5679"/>
    <w:rsid w:val="009B5A67"/>
    <w:rsid w:val="009B5B04"/>
    <w:rsid w:val="009B5C0A"/>
    <w:rsid w:val="009B5CA6"/>
    <w:rsid w:val="009B62DD"/>
    <w:rsid w:val="009B6A83"/>
    <w:rsid w:val="009B6FAA"/>
    <w:rsid w:val="009B752C"/>
    <w:rsid w:val="009C0E39"/>
    <w:rsid w:val="009C12E9"/>
    <w:rsid w:val="009C1F4D"/>
    <w:rsid w:val="009C2229"/>
    <w:rsid w:val="009C22A0"/>
    <w:rsid w:val="009C2F44"/>
    <w:rsid w:val="009C3079"/>
    <w:rsid w:val="009C343F"/>
    <w:rsid w:val="009C34FF"/>
    <w:rsid w:val="009C38DF"/>
    <w:rsid w:val="009C3D68"/>
    <w:rsid w:val="009C408A"/>
    <w:rsid w:val="009C42D1"/>
    <w:rsid w:val="009C50A7"/>
    <w:rsid w:val="009C54CA"/>
    <w:rsid w:val="009C5529"/>
    <w:rsid w:val="009C5BD6"/>
    <w:rsid w:val="009C659F"/>
    <w:rsid w:val="009C7DD4"/>
    <w:rsid w:val="009D027E"/>
    <w:rsid w:val="009D04BF"/>
    <w:rsid w:val="009D0AD5"/>
    <w:rsid w:val="009D10A7"/>
    <w:rsid w:val="009D1C1F"/>
    <w:rsid w:val="009D2445"/>
    <w:rsid w:val="009D24BE"/>
    <w:rsid w:val="009D24DA"/>
    <w:rsid w:val="009D31E3"/>
    <w:rsid w:val="009D3407"/>
    <w:rsid w:val="009D385A"/>
    <w:rsid w:val="009D4047"/>
    <w:rsid w:val="009D43F2"/>
    <w:rsid w:val="009D4824"/>
    <w:rsid w:val="009D4A4B"/>
    <w:rsid w:val="009D4B4E"/>
    <w:rsid w:val="009D4B6C"/>
    <w:rsid w:val="009D4D2D"/>
    <w:rsid w:val="009D4F6A"/>
    <w:rsid w:val="009D5A3E"/>
    <w:rsid w:val="009D5BE7"/>
    <w:rsid w:val="009D5C16"/>
    <w:rsid w:val="009D5C79"/>
    <w:rsid w:val="009D671A"/>
    <w:rsid w:val="009D732C"/>
    <w:rsid w:val="009D7684"/>
    <w:rsid w:val="009D7788"/>
    <w:rsid w:val="009D78F5"/>
    <w:rsid w:val="009D7AC7"/>
    <w:rsid w:val="009E082D"/>
    <w:rsid w:val="009E0DC9"/>
    <w:rsid w:val="009E0E4A"/>
    <w:rsid w:val="009E0F26"/>
    <w:rsid w:val="009E10C1"/>
    <w:rsid w:val="009E1A4D"/>
    <w:rsid w:val="009E22ED"/>
    <w:rsid w:val="009E2340"/>
    <w:rsid w:val="009E317B"/>
    <w:rsid w:val="009E3501"/>
    <w:rsid w:val="009E3F1E"/>
    <w:rsid w:val="009E4638"/>
    <w:rsid w:val="009E4724"/>
    <w:rsid w:val="009E48FD"/>
    <w:rsid w:val="009E4DE7"/>
    <w:rsid w:val="009E4EE2"/>
    <w:rsid w:val="009E4F13"/>
    <w:rsid w:val="009E54B7"/>
    <w:rsid w:val="009E54F4"/>
    <w:rsid w:val="009E5998"/>
    <w:rsid w:val="009E59F9"/>
    <w:rsid w:val="009E6C42"/>
    <w:rsid w:val="009E6CCB"/>
    <w:rsid w:val="009E78C4"/>
    <w:rsid w:val="009E79AC"/>
    <w:rsid w:val="009E7D85"/>
    <w:rsid w:val="009E7DE4"/>
    <w:rsid w:val="009F0087"/>
    <w:rsid w:val="009F0696"/>
    <w:rsid w:val="009F0945"/>
    <w:rsid w:val="009F0E90"/>
    <w:rsid w:val="009F179A"/>
    <w:rsid w:val="009F185A"/>
    <w:rsid w:val="009F2034"/>
    <w:rsid w:val="009F2EFD"/>
    <w:rsid w:val="009F3147"/>
    <w:rsid w:val="009F45FB"/>
    <w:rsid w:val="009F53E7"/>
    <w:rsid w:val="009F5A02"/>
    <w:rsid w:val="009F5BDA"/>
    <w:rsid w:val="009F6706"/>
    <w:rsid w:val="009F6E1C"/>
    <w:rsid w:val="009F73D5"/>
    <w:rsid w:val="009F7466"/>
    <w:rsid w:val="009F7794"/>
    <w:rsid w:val="009F7996"/>
    <w:rsid w:val="009F7A53"/>
    <w:rsid w:val="009F7BE5"/>
    <w:rsid w:val="009F7EF1"/>
    <w:rsid w:val="00A00962"/>
    <w:rsid w:val="00A00A5A"/>
    <w:rsid w:val="00A00BB3"/>
    <w:rsid w:val="00A00D94"/>
    <w:rsid w:val="00A01067"/>
    <w:rsid w:val="00A01245"/>
    <w:rsid w:val="00A0170E"/>
    <w:rsid w:val="00A01721"/>
    <w:rsid w:val="00A01E61"/>
    <w:rsid w:val="00A01FB9"/>
    <w:rsid w:val="00A021E1"/>
    <w:rsid w:val="00A023C2"/>
    <w:rsid w:val="00A02EDB"/>
    <w:rsid w:val="00A032E3"/>
    <w:rsid w:val="00A03670"/>
    <w:rsid w:val="00A03749"/>
    <w:rsid w:val="00A05D0F"/>
    <w:rsid w:val="00A06C68"/>
    <w:rsid w:val="00A0757E"/>
    <w:rsid w:val="00A0786E"/>
    <w:rsid w:val="00A07916"/>
    <w:rsid w:val="00A07A42"/>
    <w:rsid w:val="00A10062"/>
    <w:rsid w:val="00A104B0"/>
    <w:rsid w:val="00A10A81"/>
    <w:rsid w:val="00A10B71"/>
    <w:rsid w:val="00A110A9"/>
    <w:rsid w:val="00A11E51"/>
    <w:rsid w:val="00A11F9D"/>
    <w:rsid w:val="00A120A7"/>
    <w:rsid w:val="00A120C7"/>
    <w:rsid w:val="00A127A3"/>
    <w:rsid w:val="00A12898"/>
    <w:rsid w:val="00A12AE8"/>
    <w:rsid w:val="00A12B7C"/>
    <w:rsid w:val="00A12FE1"/>
    <w:rsid w:val="00A1306C"/>
    <w:rsid w:val="00A1379E"/>
    <w:rsid w:val="00A13E47"/>
    <w:rsid w:val="00A13FAC"/>
    <w:rsid w:val="00A14293"/>
    <w:rsid w:val="00A1431C"/>
    <w:rsid w:val="00A148EA"/>
    <w:rsid w:val="00A1549C"/>
    <w:rsid w:val="00A1590E"/>
    <w:rsid w:val="00A15CD0"/>
    <w:rsid w:val="00A15E4E"/>
    <w:rsid w:val="00A160E8"/>
    <w:rsid w:val="00A16959"/>
    <w:rsid w:val="00A16C65"/>
    <w:rsid w:val="00A17123"/>
    <w:rsid w:val="00A17DF9"/>
    <w:rsid w:val="00A17EBA"/>
    <w:rsid w:val="00A2038A"/>
    <w:rsid w:val="00A20436"/>
    <w:rsid w:val="00A20796"/>
    <w:rsid w:val="00A208BD"/>
    <w:rsid w:val="00A20D51"/>
    <w:rsid w:val="00A20F9F"/>
    <w:rsid w:val="00A21D23"/>
    <w:rsid w:val="00A21ECD"/>
    <w:rsid w:val="00A221ED"/>
    <w:rsid w:val="00A22C66"/>
    <w:rsid w:val="00A22C98"/>
    <w:rsid w:val="00A245E6"/>
    <w:rsid w:val="00A24DE6"/>
    <w:rsid w:val="00A25ED1"/>
    <w:rsid w:val="00A26087"/>
    <w:rsid w:val="00A263E9"/>
    <w:rsid w:val="00A26530"/>
    <w:rsid w:val="00A2664A"/>
    <w:rsid w:val="00A26F4C"/>
    <w:rsid w:val="00A27ACA"/>
    <w:rsid w:val="00A30256"/>
    <w:rsid w:val="00A30DFB"/>
    <w:rsid w:val="00A32327"/>
    <w:rsid w:val="00A32594"/>
    <w:rsid w:val="00A3265D"/>
    <w:rsid w:val="00A328E4"/>
    <w:rsid w:val="00A32AD8"/>
    <w:rsid w:val="00A33763"/>
    <w:rsid w:val="00A33767"/>
    <w:rsid w:val="00A33785"/>
    <w:rsid w:val="00A33E9D"/>
    <w:rsid w:val="00A33F70"/>
    <w:rsid w:val="00A346A4"/>
    <w:rsid w:val="00A35AF3"/>
    <w:rsid w:val="00A35BAC"/>
    <w:rsid w:val="00A35E39"/>
    <w:rsid w:val="00A3648C"/>
    <w:rsid w:val="00A3695E"/>
    <w:rsid w:val="00A36CC1"/>
    <w:rsid w:val="00A36EB3"/>
    <w:rsid w:val="00A3709A"/>
    <w:rsid w:val="00A37494"/>
    <w:rsid w:val="00A37D08"/>
    <w:rsid w:val="00A37EB3"/>
    <w:rsid w:val="00A4019F"/>
    <w:rsid w:val="00A40319"/>
    <w:rsid w:val="00A40372"/>
    <w:rsid w:val="00A41122"/>
    <w:rsid w:val="00A4184D"/>
    <w:rsid w:val="00A423FD"/>
    <w:rsid w:val="00A4295A"/>
    <w:rsid w:val="00A429A6"/>
    <w:rsid w:val="00A42C10"/>
    <w:rsid w:val="00A4399A"/>
    <w:rsid w:val="00A43E5E"/>
    <w:rsid w:val="00A4403A"/>
    <w:rsid w:val="00A446FC"/>
    <w:rsid w:val="00A44879"/>
    <w:rsid w:val="00A44905"/>
    <w:rsid w:val="00A44C6B"/>
    <w:rsid w:val="00A44D19"/>
    <w:rsid w:val="00A451BC"/>
    <w:rsid w:val="00A45942"/>
    <w:rsid w:val="00A45CCD"/>
    <w:rsid w:val="00A46657"/>
    <w:rsid w:val="00A46659"/>
    <w:rsid w:val="00A46D84"/>
    <w:rsid w:val="00A46FED"/>
    <w:rsid w:val="00A4764E"/>
    <w:rsid w:val="00A47847"/>
    <w:rsid w:val="00A47A61"/>
    <w:rsid w:val="00A50882"/>
    <w:rsid w:val="00A50B76"/>
    <w:rsid w:val="00A51027"/>
    <w:rsid w:val="00A51246"/>
    <w:rsid w:val="00A513A0"/>
    <w:rsid w:val="00A51699"/>
    <w:rsid w:val="00A51964"/>
    <w:rsid w:val="00A51E76"/>
    <w:rsid w:val="00A52070"/>
    <w:rsid w:val="00A52AF7"/>
    <w:rsid w:val="00A5368F"/>
    <w:rsid w:val="00A536CC"/>
    <w:rsid w:val="00A538CC"/>
    <w:rsid w:val="00A54BDD"/>
    <w:rsid w:val="00A5508F"/>
    <w:rsid w:val="00A55890"/>
    <w:rsid w:val="00A5598E"/>
    <w:rsid w:val="00A5693E"/>
    <w:rsid w:val="00A5707B"/>
    <w:rsid w:val="00A570DD"/>
    <w:rsid w:val="00A57AC5"/>
    <w:rsid w:val="00A57D2E"/>
    <w:rsid w:val="00A57E1A"/>
    <w:rsid w:val="00A57E7E"/>
    <w:rsid w:val="00A604F8"/>
    <w:rsid w:val="00A606D6"/>
    <w:rsid w:val="00A610E9"/>
    <w:rsid w:val="00A610F4"/>
    <w:rsid w:val="00A6215D"/>
    <w:rsid w:val="00A6245C"/>
    <w:rsid w:val="00A62BBF"/>
    <w:rsid w:val="00A63039"/>
    <w:rsid w:val="00A63085"/>
    <w:rsid w:val="00A63C30"/>
    <w:rsid w:val="00A63EE5"/>
    <w:rsid w:val="00A640D2"/>
    <w:rsid w:val="00A642CE"/>
    <w:rsid w:val="00A649FE"/>
    <w:rsid w:val="00A64CC7"/>
    <w:rsid w:val="00A65089"/>
    <w:rsid w:val="00A65984"/>
    <w:rsid w:val="00A65AB6"/>
    <w:rsid w:val="00A66693"/>
    <w:rsid w:val="00A67457"/>
    <w:rsid w:val="00A67671"/>
    <w:rsid w:val="00A67D87"/>
    <w:rsid w:val="00A7028C"/>
    <w:rsid w:val="00A702BE"/>
    <w:rsid w:val="00A703BB"/>
    <w:rsid w:val="00A70C3C"/>
    <w:rsid w:val="00A716DB"/>
    <w:rsid w:val="00A71B2C"/>
    <w:rsid w:val="00A71DAE"/>
    <w:rsid w:val="00A73B82"/>
    <w:rsid w:val="00A73C1D"/>
    <w:rsid w:val="00A73DF1"/>
    <w:rsid w:val="00A746D8"/>
    <w:rsid w:val="00A748EB"/>
    <w:rsid w:val="00A74926"/>
    <w:rsid w:val="00A75956"/>
    <w:rsid w:val="00A76226"/>
    <w:rsid w:val="00A76EBC"/>
    <w:rsid w:val="00A77707"/>
    <w:rsid w:val="00A778AE"/>
    <w:rsid w:val="00A77DB9"/>
    <w:rsid w:val="00A80034"/>
    <w:rsid w:val="00A8036C"/>
    <w:rsid w:val="00A809AB"/>
    <w:rsid w:val="00A80A77"/>
    <w:rsid w:val="00A80BA5"/>
    <w:rsid w:val="00A813F0"/>
    <w:rsid w:val="00A81E0D"/>
    <w:rsid w:val="00A82402"/>
    <w:rsid w:val="00A82C5C"/>
    <w:rsid w:val="00A82D56"/>
    <w:rsid w:val="00A8314E"/>
    <w:rsid w:val="00A834A7"/>
    <w:rsid w:val="00A83513"/>
    <w:rsid w:val="00A838F5"/>
    <w:rsid w:val="00A841CA"/>
    <w:rsid w:val="00A8435F"/>
    <w:rsid w:val="00A8496B"/>
    <w:rsid w:val="00A8505D"/>
    <w:rsid w:val="00A854C1"/>
    <w:rsid w:val="00A85976"/>
    <w:rsid w:val="00A861F6"/>
    <w:rsid w:val="00A86731"/>
    <w:rsid w:val="00A869BF"/>
    <w:rsid w:val="00A87078"/>
    <w:rsid w:val="00A87789"/>
    <w:rsid w:val="00A8793C"/>
    <w:rsid w:val="00A90158"/>
    <w:rsid w:val="00A90532"/>
    <w:rsid w:val="00A9060F"/>
    <w:rsid w:val="00A912B5"/>
    <w:rsid w:val="00A916F6"/>
    <w:rsid w:val="00A91FE7"/>
    <w:rsid w:val="00A920A1"/>
    <w:rsid w:val="00A9216A"/>
    <w:rsid w:val="00A93066"/>
    <w:rsid w:val="00A93768"/>
    <w:rsid w:val="00A939D8"/>
    <w:rsid w:val="00A95505"/>
    <w:rsid w:val="00A959D8"/>
    <w:rsid w:val="00A95B35"/>
    <w:rsid w:val="00A95BD2"/>
    <w:rsid w:val="00A96360"/>
    <w:rsid w:val="00A96CF9"/>
    <w:rsid w:val="00A97ADA"/>
    <w:rsid w:val="00A97EC2"/>
    <w:rsid w:val="00AA08A8"/>
    <w:rsid w:val="00AA08B9"/>
    <w:rsid w:val="00AA1AE8"/>
    <w:rsid w:val="00AA2416"/>
    <w:rsid w:val="00AA25D7"/>
    <w:rsid w:val="00AA26AB"/>
    <w:rsid w:val="00AA2742"/>
    <w:rsid w:val="00AA275F"/>
    <w:rsid w:val="00AA2D36"/>
    <w:rsid w:val="00AA3CBF"/>
    <w:rsid w:val="00AA3EF6"/>
    <w:rsid w:val="00AA3F22"/>
    <w:rsid w:val="00AA3F57"/>
    <w:rsid w:val="00AA45C7"/>
    <w:rsid w:val="00AA5B88"/>
    <w:rsid w:val="00AA5C11"/>
    <w:rsid w:val="00AA5C89"/>
    <w:rsid w:val="00AA5DEB"/>
    <w:rsid w:val="00AA7999"/>
    <w:rsid w:val="00AA7C5A"/>
    <w:rsid w:val="00AB061B"/>
    <w:rsid w:val="00AB067E"/>
    <w:rsid w:val="00AB07CD"/>
    <w:rsid w:val="00AB0DAB"/>
    <w:rsid w:val="00AB10CF"/>
    <w:rsid w:val="00AB10F8"/>
    <w:rsid w:val="00AB166B"/>
    <w:rsid w:val="00AB191D"/>
    <w:rsid w:val="00AB1F4D"/>
    <w:rsid w:val="00AB3312"/>
    <w:rsid w:val="00AB3FD3"/>
    <w:rsid w:val="00AB4231"/>
    <w:rsid w:val="00AB4401"/>
    <w:rsid w:val="00AB4D5A"/>
    <w:rsid w:val="00AB600C"/>
    <w:rsid w:val="00AB68D3"/>
    <w:rsid w:val="00AB69E1"/>
    <w:rsid w:val="00AB73DC"/>
    <w:rsid w:val="00AB75FF"/>
    <w:rsid w:val="00AC01CA"/>
    <w:rsid w:val="00AC04C3"/>
    <w:rsid w:val="00AC0C72"/>
    <w:rsid w:val="00AC10F4"/>
    <w:rsid w:val="00AC17D0"/>
    <w:rsid w:val="00AC18EF"/>
    <w:rsid w:val="00AC1D2D"/>
    <w:rsid w:val="00AC1D4E"/>
    <w:rsid w:val="00AC2233"/>
    <w:rsid w:val="00AC2295"/>
    <w:rsid w:val="00AC2E48"/>
    <w:rsid w:val="00AC32E6"/>
    <w:rsid w:val="00AC33E4"/>
    <w:rsid w:val="00AC442B"/>
    <w:rsid w:val="00AC442E"/>
    <w:rsid w:val="00AC4AE7"/>
    <w:rsid w:val="00AC4C25"/>
    <w:rsid w:val="00AC5318"/>
    <w:rsid w:val="00AC6539"/>
    <w:rsid w:val="00AC7D41"/>
    <w:rsid w:val="00AD09F2"/>
    <w:rsid w:val="00AD23D8"/>
    <w:rsid w:val="00AD2AAA"/>
    <w:rsid w:val="00AD3702"/>
    <w:rsid w:val="00AD3BC7"/>
    <w:rsid w:val="00AD424A"/>
    <w:rsid w:val="00AD4AA7"/>
    <w:rsid w:val="00AD526B"/>
    <w:rsid w:val="00AD52B3"/>
    <w:rsid w:val="00AD6054"/>
    <w:rsid w:val="00AD6723"/>
    <w:rsid w:val="00AD68E8"/>
    <w:rsid w:val="00AD7ADE"/>
    <w:rsid w:val="00AD7CC9"/>
    <w:rsid w:val="00AE019A"/>
    <w:rsid w:val="00AE039C"/>
    <w:rsid w:val="00AE0915"/>
    <w:rsid w:val="00AE0F44"/>
    <w:rsid w:val="00AE109E"/>
    <w:rsid w:val="00AE1191"/>
    <w:rsid w:val="00AE1337"/>
    <w:rsid w:val="00AE15C4"/>
    <w:rsid w:val="00AE16AE"/>
    <w:rsid w:val="00AE16DE"/>
    <w:rsid w:val="00AE1CBF"/>
    <w:rsid w:val="00AE1EC0"/>
    <w:rsid w:val="00AE2139"/>
    <w:rsid w:val="00AE214C"/>
    <w:rsid w:val="00AE2197"/>
    <w:rsid w:val="00AE2395"/>
    <w:rsid w:val="00AE339F"/>
    <w:rsid w:val="00AE3CDA"/>
    <w:rsid w:val="00AE43D0"/>
    <w:rsid w:val="00AE475F"/>
    <w:rsid w:val="00AE5267"/>
    <w:rsid w:val="00AE65BE"/>
    <w:rsid w:val="00AE67A6"/>
    <w:rsid w:val="00AE6849"/>
    <w:rsid w:val="00AE68C1"/>
    <w:rsid w:val="00AE6DB6"/>
    <w:rsid w:val="00AF0006"/>
    <w:rsid w:val="00AF0226"/>
    <w:rsid w:val="00AF0731"/>
    <w:rsid w:val="00AF13B2"/>
    <w:rsid w:val="00AF185E"/>
    <w:rsid w:val="00AF1F5E"/>
    <w:rsid w:val="00AF2654"/>
    <w:rsid w:val="00AF2991"/>
    <w:rsid w:val="00AF2BD3"/>
    <w:rsid w:val="00AF2F68"/>
    <w:rsid w:val="00AF3443"/>
    <w:rsid w:val="00AF3689"/>
    <w:rsid w:val="00AF3AA6"/>
    <w:rsid w:val="00AF413F"/>
    <w:rsid w:val="00AF44BD"/>
    <w:rsid w:val="00AF508B"/>
    <w:rsid w:val="00AF60C8"/>
    <w:rsid w:val="00AF6418"/>
    <w:rsid w:val="00AF6801"/>
    <w:rsid w:val="00AF71DD"/>
    <w:rsid w:val="00AF7443"/>
    <w:rsid w:val="00AF7783"/>
    <w:rsid w:val="00B0123C"/>
    <w:rsid w:val="00B012FE"/>
    <w:rsid w:val="00B01C59"/>
    <w:rsid w:val="00B022EB"/>
    <w:rsid w:val="00B02361"/>
    <w:rsid w:val="00B02851"/>
    <w:rsid w:val="00B02B22"/>
    <w:rsid w:val="00B02BCD"/>
    <w:rsid w:val="00B02D49"/>
    <w:rsid w:val="00B03266"/>
    <w:rsid w:val="00B03322"/>
    <w:rsid w:val="00B03A81"/>
    <w:rsid w:val="00B03B48"/>
    <w:rsid w:val="00B03CF6"/>
    <w:rsid w:val="00B03DE9"/>
    <w:rsid w:val="00B04331"/>
    <w:rsid w:val="00B04C4C"/>
    <w:rsid w:val="00B05B1B"/>
    <w:rsid w:val="00B06441"/>
    <w:rsid w:val="00B0656A"/>
    <w:rsid w:val="00B06EAB"/>
    <w:rsid w:val="00B07042"/>
    <w:rsid w:val="00B10929"/>
    <w:rsid w:val="00B10A4B"/>
    <w:rsid w:val="00B10DB6"/>
    <w:rsid w:val="00B110DF"/>
    <w:rsid w:val="00B11F4A"/>
    <w:rsid w:val="00B12702"/>
    <w:rsid w:val="00B12936"/>
    <w:rsid w:val="00B12E05"/>
    <w:rsid w:val="00B1302F"/>
    <w:rsid w:val="00B130ED"/>
    <w:rsid w:val="00B13113"/>
    <w:rsid w:val="00B133FC"/>
    <w:rsid w:val="00B1377F"/>
    <w:rsid w:val="00B13994"/>
    <w:rsid w:val="00B13C32"/>
    <w:rsid w:val="00B144F5"/>
    <w:rsid w:val="00B15CC2"/>
    <w:rsid w:val="00B161D7"/>
    <w:rsid w:val="00B1629C"/>
    <w:rsid w:val="00B16DAB"/>
    <w:rsid w:val="00B16EF5"/>
    <w:rsid w:val="00B177B2"/>
    <w:rsid w:val="00B178E1"/>
    <w:rsid w:val="00B20697"/>
    <w:rsid w:val="00B209F4"/>
    <w:rsid w:val="00B20CDE"/>
    <w:rsid w:val="00B21A3E"/>
    <w:rsid w:val="00B2243C"/>
    <w:rsid w:val="00B232BB"/>
    <w:rsid w:val="00B239FA"/>
    <w:rsid w:val="00B2404C"/>
    <w:rsid w:val="00B247B0"/>
    <w:rsid w:val="00B248AD"/>
    <w:rsid w:val="00B24C75"/>
    <w:rsid w:val="00B251FF"/>
    <w:rsid w:val="00B25991"/>
    <w:rsid w:val="00B25ABD"/>
    <w:rsid w:val="00B25F71"/>
    <w:rsid w:val="00B26906"/>
    <w:rsid w:val="00B26937"/>
    <w:rsid w:val="00B269D3"/>
    <w:rsid w:val="00B26E66"/>
    <w:rsid w:val="00B27388"/>
    <w:rsid w:val="00B2795F"/>
    <w:rsid w:val="00B3030D"/>
    <w:rsid w:val="00B30923"/>
    <w:rsid w:val="00B30CA8"/>
    <w:rsid w:val="00B3106C"/>
    <w:rsid w:val="00B31462"/>
    <w:rsid w:val="00B314BD"/>
    <w:rsid w:val="00B3158D"/>
    <w:rsid w:val="00B31594"/>
    <w:rsid w:val="00B31D4F"/>
    <w:rsid w:val="00B32126"/>
    <w:rsid w:val="00B3293F"/>
    <w:rsid w:val="00B32B50"/>
    <w:rsid w:val="00B32BF9"/>
    <w:rsid w:val="00B330FF"/>
    <w:rsid w:val="00B34120"/>
    <w:rsid w:val="00B347BC"/>
    <w:rsid w:val="00B34BC6"/>
    <w:rsid w:val="00B353BA"/>
    <w:rsid w:val="00B35685"/>
    <w:rsid w:val="00B35D0E"/>
    <w:rsid w:val="00B35E91"/>
    <w:rsid w:val="00B366B6"/>
    <w:rsid w:val="00B36BDE"/>
    <w:rsid w:val="00B37107"/>
    <w:rsid w:val="00B37152"/>
    <w:rsid w:val="00B377B7"/>
    <w:rsid w:val="00B3789C"/>
    <w:rsid w:val="00B4010E"/>
    <w:rsid w:val="00B409C2"/>
    <w:rsid w:val="00B4102B"/>
    <w:rsid w:val="00B4186F"/>
    <w:rsid w:val="00B41B41"/>
    <w:rsid w:val="00B41D2C"/>
    <w:rsid w:val="00B41EE6"/>
    <w:rsid w:val="00B4243F"/>
    <w:rsid w:val="00B4305D"/>
    <w:rsid w:val="00B431A7"/>
    <w:rsid w:val="00B439AA"/>
    <w:rsid w:val="00B43BE1"/>
    <w:rsid w:val="00B44092"/>
    <w:rsid w:val="00B4478C"/>
    <w:rsid w:val="00B44B45"/>
    <w:rsid w:val="00B45010"/>
    <w:rsid w:val="00B458BE"/>
    <w:rsid w:val="00B45E25"/>
    <w:rsid w:val="00B466DF"/>
    <w:rsid w:val="00B468A9"/>
    <w:rsid w:val="00B472CA"/>
    <w:rsid w:val="00B475C6"/>
    <w:rsid w:val="00B47872"/>
    <w:rsid w:val="00B47D80"/>
    <w:rsid w:val="00B502AB"/>
    <w:rsid w:val="00B50D4F"/>
    <w:rsid w:val="00B50DA0"/>
    <w:rsid w:val="00B5109C"/>
    <w:rsid w:val="00B51213"/>
    <w:rsid w:val="00B517BF"/>
    <w:rsid w:val="00B520B3"/>
    <w:rsid w:val="00B52D3D"/>
    <w:rsid w:val="00B52D61"/>
    <w:rsid w:val="00B53F44"/>
    <w:rsid w:val="00B543DA"/>
    <w:rsid w:val="00B54D81"/>
    <w:rsid w:val="00B54EF5"/>
    <w:rsid w:val="00B550F3"/>
    <w:rsid w:val="00B5525C"/>
    <w:rsid w:val="00B55B68"/>
    <w:rsid w:val="00B55DDC"/>
    <w:rsid w:val="00B567ED"/>
    <w:rsid w:val="00B568B9"/>
    <w:rsid w:val="00B571A4"/>
    <w:rsid w:val="00B57A5E"/>
    <w:rsid w:val="00B57E0A"/>
    <w:rsid w:val="00B57FB7"/>
    <w:rsid w:val="00B6081E"/>
    <w:rsid w:val="00B60FC9"/>
    <w:rsid w:val="00B60FF6"/>
    <w:rsid w:val="00B6124E"/>
    <w:rsid w:val="00B61555"/>
    <w:rsid w:val="00B61596"/>
    <w:rsid w:val="00B6179B"/>
    <w:rsid w:val="00B621A2"/>
    <w:rsid w:val="00B62A6B"/>
    <w:rsid w:val="00B62DAD"/>
    <w:rsid w:val="00B63031"/>
    <w:rsid w:val="00B63EFE"/>
    <w:rsid w:val="00B63F5A"/>
    <w:rsid w:val="00B648F6"/>
    <w:rsid w:val="00B659B9"/>
    <w:rsid w:val="00B665DB"/>
    <w:rsid w:val="00B6727F"/>
    <w:rsid w:val="00B678F7"/>
    <w:rsid w:val="00B67E3C"/>
    <w:rsid w:val="00B70741"/>
    <w:rsid w:val="00B70C59"/>
    <w:rsid w:val="00B70CF3"/>
    <w:rsid w:val="00B70F79"/>
    <w:rsid w:val="00B71142"/>
    <w:rsid w:val="00B714CB"/>
    <w:rsid w:val="00B71AB9"/>
    <w:rsid w:val="00B71E4A"/>
    <w:rsid w:val="00B72072"/>
    <w:rsid w:val="00B7242D"/>
    <w:rsid w:val="00B72718"/>
    <w:rsid w:val="00B72ACA"/>
    <w:rsid w:val="00B72DEB"/>
    <w:rsid w:val="00B72E89"/>
    <w:rsid w:val="00B7319C"/>
    <w:rsid w:val="00B73346"/>
    <w:rsid w:val="00B73E11"/>
    <w:rsid w:val="00B7481A"/>
    <w:rsid w:val="00B7490D"/>
    <w:rsid w:val="00B74C1A"/>
    <w:rsid w:val="00B752C3"/>
    <w:rsid w:val="00B75633"/>
    <w:rsid w:val="00B75BA5"/>
    <w:rsid w:val="00B7690B"/>
    <w:rsid w:val="00B76B9E"/>
    <w:rsid w:val="00B770B6"/>
    <w:rsid w:val="00B77460"/>
    <w:rsid w:val="00B7761A"/>
    <w:rsid w:val="00B77650"/>
    <w:rsid w:val="00B80012"/>
    <w:rsid w:val="00B809C4"/>
    <w:rsid w:val="00B80B6D"/>
    <w:rsid w:val="00B80BED"/>
    <w:rsid w:val="00B8133C"/>
    <w:rsid w:val="00B81A9B"/>
    <w:rsid w:val="00B81F5D"/>
    <w:rsid w:val="00B82138"/>
    <w:rsid w:val="00B823F4"/>
    <w:rsid w:val="00B829EC"/>
    <w:rsid w:val="00B8304F"/>
    <w:rsid w:val="00B8357A"/>
    <w:rsid w:val="00B83646"/>
    <w:rsid w:val="00B8419A"/>
    <w:rsid w:val="00B846E8"/>
    <w:rsid w:val="00B84807"/>
    <w:rsid w:val="00B850A8"/>
    <w:rsid w:val="00B85549"/>
    <w:rsid w:val="00B866D3"/>
    <w:rsid w:val="00B866E4"/>
    <w:rsid w:val="00B86B8B"/>
    <w:rsid w:val="00B8757F"/>
    <w:rsid w:val="00B90056"/>
    <w:rsid w:val="00B90724"/>
    <w:rsid w:val="00B90EA0"/>
    <w:rsid w:val="00B91387"/>
    <w:rsid w:val="00B91614"/>
    <w:rsid w:val="00B917D0"/>
    <w:rsid w:val="00B91F85"/>
    <w:rsid w:val="00B927A7"/>
    <w:rsid w:val="00B92B51"/>
    <w:rsid w:val="00B9354E"/>
    <w:rsid w:val="00B93DF4"/>
    <w:rsid w:val="00B93FEB"/>
    <w:rsid w:val="00B9459B"/>
    <w:rsid w:val="00B948E1"/>
    <w:rsid w:val="00B94D5C"/>
    <w:rsid w:val="00B95861"/>
    <w:rsid w:val="00B958CA"/>
    <w:rsid w:val="00B95A46"/>
    <w:rsid w:val="00B96102"/>
    <w:rsid w:val="00B96135"/>
    <w:rsid w:val="00B96922"/>
    <w:rsid w:val="00B96A09"/>
    <w:rsid w:val="00B97F63"/>
    <w:rsid w:val="00BA01EF"/>
    <w:rsid w:val="00BA02EE"/>
    <w:rsid w:val="00BA03F8"/>
    <w:rsid w:val="00BA126A"/>
    <w:rsid w:val="00BA12B9"/>
    <w:rsid w:val="00BA1DDA"/>
    <w:rsid w:val="00BA2377"/>
    <w:rsid w:val="00BA2634"/>
    <w:rsid w:val="00BA3053"/>
    <w:rsid w:val="00BA3086"/>
    <w:rsid w:val="00BA30D7"/>
    <w:rsid w:val="00BA35BD"/>
    <w:rsid w:val="00BA3681"/>
    <w:rsid w:val="00BA3A78"/>
    <w:rsid w:val="00BA3ADF"/>
    <w:rsid w:val="00BA4341"/>
    <w:rsid w:val="00BA4384"/>
    <w:rsid w:val="00BA4F19"/>
    <w:rsid w:val="00BA521A"/>
    <w:rsid w:val="00BA534D"/>
    <w:rsid w:val="00BA53E7"/>
    <w:rsid w:val="00BA5906"/>
    <w:rsid w:val="00BA6D41"/>
    <w:rsid w:val="00BA71BB"/>
    <w:rsid w:val="00BA77C4"/>
    <w:rsid w:val="00BA7A83"/>
    <w:rsid w:val="00BA7EC7"/>
    <w:rsid w:val="00BB04B1"/>
    <w:rsid w:val="00BB06F3"/>
    <w:rsid w:val="00BB136A"/>
    <w:rsid w:val="00BB2B4A"/>
    <w:rsid w:val="00BB30DB"/>
    <w:rsid w:val="00BB3E0D"/>
    <w:rsid w:val="00BB3FB4"/>
    <w:rsid w:val="00BB415D"/>
    <w:rsid w:val="00BB5065"/>
    <w:rsid w:val="00BB5152"/>
    <w:rsid w:val="00BB616A"/>
    <w:rsid w:val="00BB6227"/>
    <w:rsid w:val="00BB6585"/>
    <w:rsid w:val="00BB7699"/>
    <w:rsid w:val="00BC098A"/>
    <w:rsid w:val="00BC1011"/>
    <w:rsid w:val="00BC1690"/>
    <w:rsid w:val="00BC1A55"/>
    <w:rsid w:val="00BC2276"/>
    <w:rsid w:val="00BC22A5"/>
    <w:rsid w:val="00BC22E5"/>
    <w:rsid w:val="00BC2567"/>
    <w:rsid w:val="00BC2601"/>
    <w:rsid w:val="00BC3923"/>
    <w:rsid w:val="00BC3D25"/>
    <w:rsid w:val="00BC433E"/>
    <w:rsid w:val="00BC4901"/>
    <w:rsid w:val="00BC49B8"/>
    <w:rsid w:val="00BC4A62"/>
    <w:rsid w:val="00BC4D43"/>
    <w:rsid w:val="00BC4E03"/>
    <w:rsid w:val="00BC5C89"/>
    <w:rsid w:val="00BC6611"/>
    <w:rsid w:val="00BC66F7"/>
    <w:rsid w:val="00BC67E0"/>
    <w:rsid w:val="00BC746D"/>
    <w:rsid w:val="00BC755E"/>
    <w:rsid w:val="00BC795C"/>
    <w:rsid w:val="00BC7DB2"/>
    <w:rsid w:val="00BC7F02"/>
    <w:rsid w:val="00BD08BA"/>
    <w:rsid w:val="00BD0A71"/>
    <w:rsid w:val="00BD0BF2"/>
    <w:rsid w:val="00BD0DE0"/>
    <w:rsid w:val="00BD15BD"/>
    <w:rsid w:val="00BD19E1"/>
    <w:rsid w:val="00BD3040"/>
    <w:rsid w:val="00BD30C1"/>
    <w:rsid w:val="00BD345D"/>
    <w:rsid w:val="00BD4978"/>
    <w:rsid w:val="00BD5041"/>
    <w:rsid w:val="00BD5547"/>
    <w:rsid w:val="00BD555D"/>
    <w:rsid w:val="00BD63A7"/>
    <w:rsid w:val="00BD67BE"/>
    <w:rsid w:val="00BD6ADB"/>
    <w:rsid w:val="00BD6C7F"/>
    <w:rsid w:val="00BD7C32"/>
    <w:rsid w:val="00BE047F"/>
    <w:rsid w:val="00BE0A8A"/>
    <w:rsid w:val="00BE0ABB"/>
    <w:rsid w:val="00BE17E7"/>
    <w:rsid w:val="00BE1B7D"/>
    <w:rsid w:val="00BE32C5"/>
    <w:rsid w:val="00BE4378"/>
    <w:rsid w:val="00BE4F0E"/>
    <w:rsid w:val="00BE57A6"/>
    <w:rsid w:val="00BE57FF"/>
    <w:rsid w:val="00BE5882"/>
    <w:rsid w:val="00BE58E2"/>
    <w:rsid w:val="00BE6330"/>
    <w:rsid w:val="00BE6821"/>
    <w:rsid w:val="00BE6F3F"/>
    <w:rsid w:val="00BE7337"/>
    <w:rsid w:val="00BE77CD"/>
    <w:rsid w:val="00BE7A8E"/>
    <w:rsid w:val="00BF09DA"/>
    <w:rsid w:val="00BF0BBE"/>
    <w:rsid w:val="00BF0E11"/>
    <w:rsid w:val="00BF181A"/>
    <w:rsid w:val="00BF1B74"/>
    <w:rsid w:val="00BF2D5B"/>
    <w:rsid w:val="00BF2E0D"/>
    <w:rsid w:val="00BF37D1"/>
    <w:rsid w:val="00BF4C9D"/>
    <w:rsid w:val="00BF4F61"/>
    <w:rsid w:val="00BF4FBA"/>
    <w:rsid w:val="00BF5AEC"/>
    <w:rsid w:val="00BF5BFA"/>
    <w:rsid w:val="00BF5C1B"/>
    <w:rsid w:val="00BF5EAA"/>
    <w:rsid w:val="00BF6ED7"/>
    <w:rsid w:val="00BF723C"/>
    <w:rsid w:val="00BF74C4"/>
    <w:rsid w:val="00BF793D"/>
    <w:rsid w:val="00BF7C5D"/>
    <w:rsid w:val="00C000B5"/>
    <w:rsid w:val="00C004D9"/>
    <w:rsid w:val="00C0052E"/>
    <w:rsid w:val="00C00610"/>
    <w:rsid w:val="00C00788"/>
    <w:rsid w:val="00C007B5"/>
    <w:rsid w:val="00C007D3"/>
    <w:rsid w:val="00C00BCC"/>
    <w:rsid w:val="00C00C18"/>
    <w:rsid w:val="00C01256"/>
    <w:rsid w:val="00C0128E"/>
    <w:rsid w:val="00C015F1"/>
    <w:rsid w:val="00C01A85"/>
    <w:rsid w:val="00C02100"/>
    <w:rsid w:val="00C023C7"/>
    <w:rsid w:val="00C02862"/>
    <w:rsid w:val="00C02C5A"/>
    <w:rsid w:val="00C03D76"/>
    <w:rsid w:val="00C044FD"/>
    <w:rsid w:val="00C044FF"/>
    <w:rsid w:val="00C04A62"/>
    <w:rsid w:val="00C04E05"/>
    <w:rsid w:val="00C0555B"/>
    <w:rsid w:val="00C055D7"/>
    <w:rsid w:val="00C06412"/>
    <w:rsid w:val="00C064C6"/>
    <w:rsid w:val="00C0664A"/>
    <w:rsid w:val="00C06BFD"/>
    <w:rsid w:val="00C06CFA"/>
    <w:rsid w:val="00C076EA"/>
    <w:rsid w:val="00C1014A"/>
    <w:rsid w:val="00C10887"/>
    <w:rsid w:val="00C10888"/>
    <w:rsid w:val="00C10B51"/>
    <w:rsid w:val="00C10D84"/>
    <w:rsid w:val="00C10D9E"/>
    <w:rsid w:val="00C112A9"/>
    <w:rsid w:val="00C121CC"/>
    <w:rsid w:val="00C12354"/>
    <w:rsid w:val="00C12AF3"/>
    <w:rsid w:val="00C12B4D"/>
    <w:rsid w:val="00C12C99"/>
    <w:rsid w:val="00C12CE7"/>
    <w:rsid w:val="00C1306C"/>
    <w:rsid w:val="00C13715"/>
    <w:rsid w:val="00C145E9"/>
    <w:rsid w:val="00C159A5"/>
    <w:rsid w:val="00C15FA2"/>
    <w:rsid w:val="00C16353"/>
    <w:rsid w:val="00C16705"/>
    <w:rsid w:val="00C169DA"/>
    <w:rsid w:val="00C17953"/>
    <w:rsid w:val="00C2043B"/>
    <w:rsid w:val="00C2082E"/>
    <w:rsid w:val="00C20943"/>
    <w:rsid w:val="00C20EC1"/>
    <w:rsid w:val="00C2132F"/>
    <w:rsid w:val="00C214B9"/>
    <w:rsid w:val="00C22370"/>
    <w:rsid w:val="00C22979"/>
    <w:rsid w:val="00C22C2C"/>
    <w:rsid w:val="00C22D01"/>
    <w:rsid w:val="00C237B3"/>
    <w:rsid w:val="00C23A49"/>
    <w:rsid w:val="00C23F10"/>
    <w:rsid w:val="00C248A2"/>
    <w:rsid w:val="00C248E3"/>
    <w:rsid w:val="00C24DA1"/>
    <w:rsid w:val="00C2511E"/>
    <w:rsid w:val="00C2534C"/>
    <w:rsid w:val="00C25602"/>
    <w:rsid w:val="00C25813"/>
    <w:rsid w:val="00C25ECC"/>
    <w:rsid w:val="00C266A5"/>
    <w:rsid w:val="00C2682D"/>
    <w:rsid w:val="00C2718F"/>
    <w:rsid w:val="00C278FB"/>
    <w:rsid w:val="00C27BCD"/>
    <w:rsid w:val="00C27D87"/>
    <w:rsid w:val="00C27D98"/>
    <w:rsid w:val="00C301F6"/>
    <w:rsid w:val="00C3038B"/>
    <w:rsid w:val="00C30436"/>
    <w:rsid w:val="00C308D6"/>
    <w:rsid w:val="00C30BFA"/>
    <w:rsid w:val="00C312E2"/>
    <w:rsid w:val="00C3163B"/>
    <w:rsid w:val="00C31950"/>
    <w:rsid w:val="00C31CDE"/>
    <w:rsid w:val="00C31D81"/>
    <w:rsid w:val="00C3202F"/>
    <w:rsid w:val="00C32AF1"/>
    <w:rsid w:val="00C32DE4"/>
    <w:rsid w:val="00C34230"/>
    <w:rsid w:val="00C346D8"/>
    <w:rsid w:val="00C34773"/>
    <w:rsid w:val="00C36189"/>
    <w:rsid w:val="00C363AA"/>
    <w:rsid w:val="00C36967"/>
    <w:rsid w:val="00C37733"/>
    <w:rsid w:val="00C37CB9"/>
    <w:rsid w:val="00C41449"/>
    <w:rsid w:val="00C42644"/>
    <w:rsid w:val="00C42649"/>
    <w:rsid w:val="00C43495"/>
    <w:rsid w:val="00C44628"/>
    <w:rsid w:val="00C44B60"/>
    <w:rsid w:val="00C45474"/>
    <w:rsid w:val="00C458F4"/>
    <w:rsid w:val="00C46F3C"/>
    <w:rsid w:val="00C477E4"/>
    <w:rsid w:val="00C4783A"/>
    <w:rsid w:val="00C47A62"/>
    <w:rsid w:val="00C50193"/>
    <w:rsid w:val="00C505F1"/>
    <w:rsid w:val="00C517CF"/>
    <w:rsid w:val="00C51ADD"/>
    <w:rsid w:val="00C5306A"/>
    <w:rsid w:val="00C5349B"/>
    <w:rsid w:val="00C53708"/>
    <w:rsid w:val="00C53E1A"/>
    <w:rsid w:val="00C5435B"/>
    <w:rsid w:val="00C546BB"/>
    <w:rsid w:val="00C547B6"/>
    <w:rsid w:val="00C54C36"/>
    <w:rsid w:val="00C552C2"/>
    <w:rsid w:val="00C55B9C"/>
    <w:rsid w:val="00C55C80"/>
    <w:rsid w:val="00C56714"/>
    <w:rsid w:val="00C57143"/>
    <w:rsid w:val="00C571E7"/>
    <w:rsid w:val="00C57203"/>
    <w:rsid w:val="00C57839"/>
    <w:rsid w:val="00C57CD6"/>
    <w:rsid w:val="00C605FD"/>
    <w:rsid w:val="00C60701"/>
    <w:rsid w:val="00C60B05"/>
    <w:rsid w:val="00C60D13"/>
    <w:rsid w:val="00C61518"/>
    <w:rsid w:val="00C61619"/>
    <w:rsid w:val="00C6193B"/>
    <w:rsid w:val="00C61B9B"/>
    <w:rsid w:val="00C62919"/>
    <w:rsid w:val="00C63202"/>
    <w:rsid w:val="00C6367D"/>
    <w:rsid w:val="00C63684"/>
    <w:rsid w:val="00C638A1"/>
    <w:rsid w:val="00C6516C"/>
    <w:rsid w:val="00C652F1"/>
    <w:rsid w:val="00C6590B"/>
    <w:rsid w:val="00C66101"/>
    <w:rsid w:val="00C670A2"/>
    <w:rsid w:val="00C6763F"/>
    <w:rsid w:val="00C67CE3"/>
    <w:rsid w:val="00C67E48"/>
    <w:rsid w:val="00C70634"/>
    <w:rsid w:val="00C708F8"/>
    <w:rsid w:val="00C70C43"/>
    <w:rsid w:val="00C70CCE"/>
    <w:rsid w:val="00C71196"/>
    <w:rsid w:val="00C7154D"/>
    <w:rsid w:val="00C719A0"/>
    <w:rsid w:val="00C71BF9"/>
    <w:rsid w:val="00C724C5"/>
    <w:rsid w:val="00C726A4"/>
    <w:rsid w:val="00C7378A"/>
    <w:rsid w:val="00C739C6"/>
    <w:rsid w:val="00C73B06"/>
    <w:rsid w:val="00C73B4A"/>
    <w:rsid w:val="00C73E84"/>
    <w:rsid w:val="00C73ECE"/>
    <w:rsid w:val="00C7442D"/>
    <w:rsid w:val="00C74F3D"/>
    <w:rsid w:val="00C75C6E"/>
    <w:rsid w:val="00C7618D"/>
    <w:rsid w:val="00C765F3"/>
    <w:rsid w:val="00C77D87"/>
    <w:rsid w:val="00C80283"/>
    <w:rsid w:val="00C8086D"/>
    <w:rsid w:val="00C80A32"/>
    <w:rsid w:val="00C81CE0"/>
    <w:rsid w:val="00C8207F"/>
    <w:rsid w:val="00C82347"/>
    <w:rsid w:val="00C83181"/>
    <w:rsid w:val="00C83207"/>
    <w:rsid w:val="00C83577"/>
    <w:rsid w:val="00C835E6"/>
    <w:rsid w:val="00C839C9"/>
    <w:rsid w:val="00C841FA"/>
    <w:rsid w:val="00C84CCF"/>
    <w:rsid w:val="00C85227"/>
    <w:rsid w:val="00C85C8B"/>
    <w:rsid w:val="00C85E43"/>
    <w:rsid w:val="00C86463"/>
    <w:rsid w:val="00C8662B"/>
    <w:rsid w:val="00C869AD"/>
    <w:rsid w:val="00C86C31"/>
    <w:rsid w:val="00C90042"/>
    <w:rsid w:val="00C902D4"/>
    <w:rsid w:val="00C90668"/>
    <w:rsid w:val="00C90C6F"/>
    <w:rsid w:val="00C90D18"/>
    <w:rsid w:val="00C90EA2"/>
    <w:rsid w:val="00C9150A"/>
    <w:rsid w:val="00C91905"/>
    <w:rsid w:val="00C9225C"/>
    <w:rsid w:val="00C92415"/>
    <w:rsid w:val="00C927D1"/>
    <w:rsid w:val="00C927E6"/>
    <w:rsid w:val="00C92D27"/>
    <w:rsid w:val="00C92E47"/>
    <w:rsid w:val="00C93065"/>
    <w:rsid w:val="00C93202"/>
    <w:rsid w:val="00C93233"/>
    <w:rsid w:val="00C93756"/>
    <w:rsid w:val="00C9447B"/>
    <w:rsid w:val="00C94496"/>
    <w:rsid w:val="00C94845"/>
    <w:rsid w:val="00C952D1"/>
    <w:rsid w:val="00C955CC"/>
    <w:rsid w:val="00C95D4B"/>
    <w:rsid w:val="00C95E6B"/>
    <w:rsid w:val="00C96F36"/>
    <w:rsid w:val="00C976A2"/>
    <w:rsid w:val="00CA0857"/>
    <w:rsid w:val="00CA0D71"/>
    <w:rsid w:val="00CA1066"/>
    <w:rsid w:val="00CA16BA"/>
    <w:rsid w:val="00CA174B"/>
    <w:rsid w:val="00CA1A18"/>
    <w:rsid w:val="00CA1BE3"/>
    <w:rsid w:val="00CA1D4D"/>
    <w:rsid w:val="00CA1F6D"/>
    <w:rsid w:val="00CA2268"/>
    <w:rsid w:val="00CA2483"/>
    <w:rsid w:val="00CA2928"/>
    <w:rsid w:val="00CA2B92"/>
    <w:rsid w:val="00CA2FD5"/>
    <w:rsid w:val="00CA3161"/>
    <w:rsid w:val="00CA33C9"/>
    <w:rsid w:val="00CA3A79"/>
    <w:rsid w:val="00CA3DA5"/>
    <w:rsid w:val="00CA3E91"/>
    <w:rsid w:val="00CA4415"/>
    <w:rsid w:val="00CA4472"/>
    <w:rsid w:val="00CA4EC1"/>
    <w:rsid w:val="00CA5640"/>
    <w:rsid w:val="00CA608A"/>
    <w:rsid w:val="00CA60CB"/>
    <w:rsid w:val="00CA6417"/>
    <w:rsid w:val="00CA66E8"/>
    <w:rsid w:val="00CA6C16"/>
    <w:rsid w:val="00CA7100"/>
    <w:rsid w:val="00CA7865"/>
    <w:rsid w:val="00CA7D02"/>
    <w:rsid w:val="00CA7E52"/>
    <w:rsid w:val="00CB070E"/>
    <w:rsid w:val="00CB079D"/>
    <w:rsid w:val="00CB0AC2"/>
    <w:rsid w:val="00CB104D"/>
    <w:rsid w:val="00CB196D"/>
    <w:rsid w:val="00CB2E99"/>
    <w:rsid w:val="00CB34B0"/>
    <w:rsid w:val="00CB350C"/>
    <w:rsid w:val="00CB3CEC"/>
    <w:rsid w:val="00CB3E8D"/>
    <w:rsid w:val="00CB487F"/>
    <w:rsid w:val="00CB5262"/>
    <w:rsid w:val="00CB52E0"/>
    <w:rsid w:val="00CB53CC"/>
    <w:rsid w:val="00CB5429"/>
    <w:rsid w:val="00CB5EB0"/>
    <w:rsid w:val="00CB6655"/>
    <w:rsid w:val="00CB6667"/>
    <w:rsid w:val="00CB6C8D"/>
    <w:rsid w:val="00CB7201"/>
    <w:rsid w:val="00CB7709"/>
    <w:rsid w:val="00CB7BBE"/>
    <w:rsid w:val="00CC0AEF"/>
    <w:rsid w:val="00CC227F"/>
    <w:rsid w:val="00CC2CA7"/>
    <w:rsid w:val="00CC34A3"/>
    <w:rsid w:val="00CC36E7"/>
    <w:rsid w:val="00CC3EBF"/>
    <w:rsid w:val="00CC3FC5"/>
    <w:rsid w:val="00CC40AD"/>
    <w:rsid w:val="00CC464D"/>
    <w:rsid w:val="00CC5500"/>
    <w:rsid w:val="00CC6B30"/>
    <w:rsid w:val="00CC6ECE"/>
    <w:rsid w:val="00CC74AF"/>
    <w:rsid w:val="00CC76CF"/>
    <w:rsid w:val="00CD0006"/>
    <w:rsid w:val="00CD0060"/>
    <w:rsid w:val="00CD00F5"/>
    <w:rsid w:val="00CD012F"/>
    <w:rsid w:val="00CD0418"/>
    <w:rsid w:val="00CD0BE2"/>
    <w:rsid w:val="00CD0D75"/>
    <w:rsid w:val="00CD0D82"/>
    <w:rsid w:val="00CD17AC"/>
    <w:rsid w:val="00CD1CF6"/>
    <w:rsid w:val="00CD1EC8"/>
    <w:rsid w:val="00CD23DA"/>
    <w:rsid w:val="00CD2584"/>
    <w:rsid w:val="00CD27AB"/>
    <w:rsid w:val="00CD2941"/>
    <w:rsid w:val="00CD2F9D"/>
    <w:rsid w:val="00CD344F"/>
    <w:rsid w:val="00CD35C7"/>
    <w:rsid w:val="00CD4E2E"/>
    <w:rsid w:val="00CD5034"/>
    <w:rsid w:val="00CD55EE"/>
    <w:rsid w:val="00CD57FF"/>
    <w:rsid w:val="00CD582B"/>
    <w:rsid w:val="00CD5F46"/>
    <w:rsid w:val="00CD6A6B"/>
    <w:rsid w:val="00CD6B21"/>
    <w:rsid w:val="00CE047C"/>
    <w:rsid w:val="00CE0890"/>
    <w:rsid w:val="00CE090E"/>
    <w:rsid w:val="00CE095F"/>
    <w:rsid w:val="00CE1651"/>
    <w:rsid w:val="00CE1763"/>
    <w:rsid w:val="00CE20C4"/>
    <w:rsid w:val="00CE2E88"/>
    <w:rsid w:val="00CE44F5"/>
    <w:rsid w:val="00CE4CE4"/>
    <w:rsid w:val="00CE4D09"/>
    <w:rsid w:val="00CE4DB6"/>
    <w:rsid w:val="00CE505F"/>
    <w:rsid w:val="00CE5ED8"/>
    <w:rsid w:val="00CE6D64"/>
    <w:rsid w:val="00CE7469"/>
    <w:rsid w:val="00CE74F6"/>
    <w:rsid w:val="00CE7870"/>
    <w:rsid w:val="00CF01A9"/>
    <w:rsid w:val="00CF02F6"/>
    <w:rsid w:val="00CF0349"/>
    <w:rsid w:val="00CF0375"/>
    <w:rsid w:val="00CF0B01"/>
    <w:rsid w:val="00CF0E1A"/>
    <w:rsid w:val="00CF0EAF"/>
    <w:rsid w:val="00CF1F84"/>
    <w:rsid w:val="00CF2634"/>
    <w:rsid w:val="00CF2639"/>
    <w:rsid w:val="00CF2D97"/>
    <w:rsid w:val="00CF30F8"/>
    <w:rsid w:val="00CF331C"/>
    <w:rsid w:val="00CF33CD"/>
    <w:rsid w:val="00CF35DA"/>
    <w:rsid w:val="00CF3722"/>
    <w:rsid w:val="00CF3740"/>
    <w:rsid w:val="00CF3FDF"/>
    <w:rsid w:val="00CF401A"/>
    <w:rsid w:val="00CF4327"/>
    <w:rsid w:val="00CF4C49"/>
    <w:rsid w:val="00CF4EC0"/>
    <w:rsid w:val="00CF570C"/>
    <w:rsid w:val="00CF5A41"/>
    <w:rsid w:val="00CF5BF5"/>
    <w:rsid w:val="00CF7280"/>
    <w:rsid w:val="00CF740D"/>
    <w:rsid w:val="00CF7E60"/>
    <w:rsid w:val="00D000A7"/>
    <w:rsid w:val="00D0058F"/>
    <w:rsid w:val="00D00C4B"/>
    <w:rsid w:val="00D010C1"/>
    <w:rsid w:val="00D0186A"/>
    <w:rsid w:val="00D01BCF"/>
    <w:rsid w:val="00D01D10"/>
    <w:rsid w:val="00D01F79"/>
    <w:rsid w:val="00D01FA2"/>
    <w:rsid w:val="00D02D0C"/>
    <w:rsid w:val="00D03553"/>
    <w:rsid w:val="00D03868"/>
    <w:rsid w:val="00D04182"/>
    <w:rsid w:val="00D04C86"/>
    <w:rsid w:val="00D05665"/>
    <w:rsid w:val="00D05BE1"/>
    <w:rsid w:val="00D07B7F"/>
    <w:rsid w:val="00D07C8F"/>
    <w:rsid w:val="00D1016C"/>
    <w:rsid w:val="00D105D6"/>
    <w:rsid w:val="00D10E0B"/>
    <w:rsid w:val="00D11101"/>
    <w:rsid w:val="00D11202"/>
    <w:rsid w:val="00D114E9"/>
    <w:rsid w:val="00D1186A"/>
    <w:rsid w:val="00D13836"/>
    <w:rsid w:val="00D1392A"/>
    <w:rsid w:val="00D14233"/>
    <w:rsid w:val="00D149D0"/>
    <w:rsid w:val="00D161AF"/>
    <w:rsid w:val="00D164D3"/>
    <w:rsid w:val="00D16821"/>
    <w:rsid w:val="00D16AA6"/>
    <w:rsid w:val="00D16F1A"/>
    <w:rsid w:val="00D1762B"/>
    <w:rsid w:val="00D1779F"/>
    <w:rsid w:val="00D1782D"/>
    <w:rsid w:val="00D1784F"/>
    <w:rsid w:val="00D17B12"/>
    <w:rsid w:val="00D17C3C"/>
    <w:rsid w:val="00D203C2"/>
    <w:rsid w:val="00D207E8"/>
    <w:rsid w:val="00D20E37"/>
    <w:rsid w:val="00D20E6C"/>
    <w:rsid w:val="00D21091"/>
    <w:rsid w:val="00D21704"/>
    <w:rsid w:val="00D21C07"/>
    <w:rsid w:val="00D21CBA"/>
    <w:rsid w:val="00D22014"/>
    <w:rsid w:val="00D22261"/>
    <w:rsid w:val="00D22436"/>
    <w:rsid w:val="00D224C8"/>
    <w:rsid w:val="00D22792"/>
    <w:rsid w:val="00D2280A"/>
    <w:rsid w:val="00D22E75"/>
    <w:rsid w:val="00D24393"/>
    <w:rsid w:val="00D24E47"/>
    <w:rsid w:val="00D24E6E"/>
    <w:rsid w:val="00D250A7"/>
    <w:rsid w:val="00D2529F"/>
    <w:rsid w:val="00D259CC"/>
    <w:rsid w:val="00D267D4"/>
    <w:rsid w:val="00D2727F"/>
    <w:rsid w:val="00D272DB"/>
    <w:rsid w:val="00D27BA3"/>
    <w:rsid w:val="00D304A9"/>
    <w:rsid w:val="00D314A6"/>
    <w:rsid w:val="00D31D88"/>
    <w:rsid w:val="00D32AAC"/>
    <w:rsid w:val="00D336D9"/>
    <w:rsid w:val="00D34622"/>
    <w:rsid w:val="00D35331"/>
    <w:rsid w:val="00D355B7"/>
    <w:rsid w:val="00D35FBB"/>
    <w:rsid w:val="00D3608D"/>
    <w:rsid w:val="00D365EB"/>
    <w:rsid w:val="00D36D01"/>
    <w:rsid w:val="00D37DD6"/>
    <w:rsid w:val="00D40F21"/>
    <w:rsid w:val="00D41653"/>
    <w:rsid w:val="00D416AA"/>
    <w:rsid w:val="00D41920"/>
    <w:rsid w:val="00D41D76"/>
    <w:rsid w:val="00D4205C"/>
    <w:rsid w:val="00D42B80"/>
    <w:rsid w:val="00D42E0B"/>
    <w:rsid w:val="00D42FDC"/>
    <w:rsid w:val="00D4341C"/>
    <w:rsid w:val="00D446B4"/>
    <w:rsid w:val="00D448AB"/>
    <w:rsid w:val="00D44E86"/>
    <w:rsid w:val="00D456C7"/>
    <w:rsid w:val="00D456C9"/>
    <w:rsid w:val="00D45A8E"/>
    <w:rsid w:val="00D46203"/>
    <w:rsid w:val="00D463E6"/>
    <w:rsid w:val="00D4658B"/>
    <w:rsid w:val="00D46C28"/>
    <w:rsid w:val="00D46F52"/>
    <w:rsid w:val="00D50320"/>
    <w:rsid w:val="00D50596"/>
    <w:rsid w:val="00D5065F"/>
    <w:rsid w:val="00D5080C"/>
    <w:rsid w:val="00D50AAB"/>
    <w:rsid w:val="00D51158"/>
    <w:rsid w:val="00D51B36"/>
    <w:rsid w:val="00D523D1"/>
    <w:rsid w:val="00D52A1B"/>
    <w:rsid w:val="00D53B5E"/>
    <w:rsid w:val="00D5433A"/>
    <w:rsid w:val="00D54E72"/>
    <w:rsid w:val="00D5515B"/>
    <w:rsid w:val="00D55775"/>
    <w:rsid w:val="00D56204"/>
    <w:rsid w:val="00D56225"/>
    <w:rsid w:val="00D56247"/>
    <w:rsid w:val="00D564B8"/>
    <w:rsid w:val="00D56B80"/>
    <w:rsid w:val="00D56F15"/>
    <w:rsid w:val="00D5711B"/>
    <w:rsid w:val="00D57330"/>
    <w:rsid w:val="00D577E9"/>
    <w:rsid w:val="00D57B54"/>
    <w:rsid w:val="00D57DF0"/>
    <w:rsid w:val="00D606C3"/>
    <w:rsid w:val="00D60F99"/>
    <w:rsid w:val="00D61322"/>
    <w:rsid w:val="00D6151B"/>
    <w:rsid w:val="00D617DE"/>
    <w:rsid w:val="00D61B6A"/>
    <w:rsid w:val="00D621D0"/>
    <w:rsid w:val="00D62A7B"/>
    <w:rsid w:val="00D62BC1"/>
    <w:rsid w:val="00D63E38"/>
    <w:rsid w:val="00D63EF4"/>
    <w:rsid w:val="00D64A28"/>
    <w:rsid w:val="00D65210"/>
    <w:rsid w:val="00D6550C"/>
    <w:rsid w:val="00D65561"/>
    <w:rsid w:val="00D659E0"/>
    <w:rsid w:val="00D65E52"/>
    <w:rsid w:val="00D66359"/>
    <w:rsid w:val="00D66706"/>
    <w:rsid w:val="00D66E79"/>
    <w:rsid w:val="00D67F24"/>
    <w:rsid w:val="00D705A4"/>
    <w:rsid w:val="00D70E09"/>
    <w:rsid w:val="00D70FF3"/>
    <w:rsid w:val="00D71FF3"/>
    <w:rsid w:val="00D72189"/>
    <w:rsid w:val="00D72B26"/>
    <w:rsid w:val="00D72DB6"/>
    <w:rsid w:val="00D7327F"/>
    <w:rsid w:val="00D73CB2"/>
    <w:rsid w:val="00D74752"/>
    <w:rsid w:val="00D747AF"/>
    <w:rsid w:val="00D748B6"/>
    <w:rsid w:val="00D74BE8"/>
    <w:rsid w:val="00D74C7A"/>
    <w:rsid w:val="00D74DB3"/>
    <w:rsid w:val="00D7528E"/>
    <w:rsid w:val="00D754A8"/>
    <w:rsid w:val="00D75FD6"/>
    <w:rsid w:val="00D76007"/>
    <w:rsid w:val="00D76E67"/>
    <w:rsid w:val="00D77CE1"/>
    <w:rsid w:val="00D80127"/>
    <w:rsid w:val="00D80593"/>
    <w:rsid w:val="00D80B54"/>
    <w:rsid w:val="00D80C2E"/>
    <w:rsid w:val="00D81250"/>
    <w:rsid w:val="00D81896"/>
    <w:rsid w:val="00D818DF"/>
    <w:rsid w:val="00D81A84"/>
    <w:rsid w:val="00D81DEB"/>
    <w:rsid w:val="00D822FA"/>
    <w:rsid w:val="00D836B8"/>
    <w:rsid w:val="00D83B7B"/>
    <w:rsid w:val="00D84D05"/>
    <w:rsid w:val="00D85136"/>
    <w:rsid w:val="00D853AF"/>
    <w:rsid w:val="00D8545E"/>
    <w:rsid w:val="00D85E19"/>
    <w:rsid w:val="00D862C7"/>
    <w:rsid w:val="00D86FFA"/>
    <w:rsid w:val="00D8704F"/>
    <w:rsid w:val="00D87A3F"/>
    <w:rsid w:val="00D87A85"/>
    <w:rsid w:val="00D87E12"/>
    <w:rsid w:val="00D900C3"/>
    <w:rsid w:val="00D90144"/>
    <w:rsid w:val="00D90B68"/>
    <w:rsid w:val="00D90CA3"/>
    <w:rsid w:val="00D90D38"/>
    <w:rsid w:val="00D90F31"/>
    <w:rsid w:val="00D91588"/>
    <w:rsid w:val="00D918B4"/>
    <w:rsid w:val="00D92B64"/>
    <w:rsid w:val="00D92D66"/>
    <w:rsid w:val="00D93120"/>
    <w:rsid w:val="00D93470"/>
    <w:rsid w:val="00D934EF"/>
    <w:rsid w:val="00D9350C"/>
    <w:rsid w:val="00D93CD1"/>
    <w:rsid w:val="00D9443D"/>
    <w:rsid w:val="00D9445B"/>
    <w:rsid w:val="00D944FA"/>
    <w:rsid w:val="00D9493B"/>
    <w:rsid w:val="00D951DD"/>
    <w:rsid w:val="00D96336"/>
    <w:rsid w:val="00D9659C"/>
    <w:rsid w:val="00D9731C"/>
    <w:rsid w:val="00D97577"/>
    <w:rsid w:val="00D97D05"/>
    <w:rsid w:val="00D97EF5"/>
    <w:rsid w:val="00DA04D7"/>
    <w:rsid w:val="00DA0B09"/>
    <w:rsid w:val="00DA1426"/>
    <w:rsid w:val="00DA172F"/>
    <w:rsid w:val="00DA19E1"/>
    <w:rsid w:val="00DA1F02"/>
    <w:rsid w:val="00DA2EA9"/>
    <w:rsid w:val="00DA3548"/>
    <w:rsid w:val="00DA3867"/>
    <w:rsid w:val="00DA3D1B"/>
    <w:rsid w:val="00DA3D3B"/>
    <w:rsid w:val="00DA41E0"/>
    <w:rsid w:val="00DA44A1"/>
    <w:rsid w:val="00DA62D6"/>
    <w:rsid w:val="00DA63B4"/>
    <w:rsid w:val="00DA681E"/>
    <w:rsid w:val="00DA6A1B"/>
    <w:rsid w:val="00DA6A50"/>
    <w:rsid w:val="00DA6EB0"/>
    <w:rsid w:val="00DB007A"/>
    <w:rsid w:val="00DB02CA"/>
    <w:rsid w:val="00DB07A0"/>
    <w:rsid w:val="00DB08F8"/>
    <w:rsid w:val="00DB0C30"/>
    <w:rsid w:val="00DB0C54"/>
    <w:rsid w:val="00DB3457"/>
    <w:rsid w:val="00DB3B62"/>
    <w:rsid w:val="00DB3ED8"/>
    <w:rsid w:val="00DB46F0"/>
    <w:rsid w:val="00DB4A0C"/>
    <w:rsid w:val="00DB4D68"/>
    <w:rsid w:val="00DB505F"/>
    <w:rsid w:val="00DB5344"/>
    <w:rsid w:val="00DB65D0"/>
    <w:rsid w:val="00DB6A53"/>
    <w:rsid w:val="00DB779E"/>
    <w:rsid w:val="00DB7816"/>
    <w:rsid w:val="00DC0025"/>
    <w:rsid w:val="00DC1FF9"/>
    <w:rsid w:val="00DC250F"/>
    <w:rsid w:val="00DC2AF6"/>
    <w:rsid w:val="00DC2F6A"/>
    <w:rsid w:val="00DC4281"/>
    <w:rsid w:val="00DC42AD"/>
    <w:rsid w:val="00DC4507"/>
    <w:rsid w:val="00DC4A2F"/>
    <w:rsid w:val="00DC4E0E"/>
    <w:rsid w:val="00DC5AB7"/>
    <w:rsid w:val="00DC677E"/>
    <w:rsid w:val="00DC71C9"/>
    <w:rsid w:val="00DC7228"/>
    <w:rsid w:val="00DC76C5"/>
    <w:rsid w:val="00DC7945"/>
    <w:rsid w:val="00DD0054"/>
    <w:rsid w:val="00DD03CB"/>
    <w:rsid w:val="00DD03EB"/>
    <w:rsid w:val="00DD0744"/>
    <w:rsid w:val="00DD076F"/>
    <w:rsid w:val="00DD0BF9"/>
    <w:rsid w:val="00DD0DB6"/>
    <w:rsid w:val="00DD0F9A"/>
    <w:rsid w:val="00DD1235"/>
    <w:rsid w:val="00DD164B"/>
    <w:rsid w:val="00DD183D"/>
    <w:rsid w:val="00DD1AD4"/>
    <w:rsid w:val="00DD1EB5"/>
    <w:rsid w:val="00DD1F88"/>
    <w:rsid w:val="00DD2914"/>
    <w:rsid w:val="00DD30A9"/>
    <w:rsid w:val="00DD32F1"/>
    <w:rsid w:val="00DD36ED"/>
    <w:rsid w:val="00DD3722"/>
    <w:rsid w:val="00DD37A7"/>
    <w:rsid w:val="00DD42F2"/>
    <w:rsid w:val="00DD4889"/>
    <w:rsid w:val="00DD49E5"/>
    <w:rsid w:val="00DD4D99"/>
    <w:rsid w:val="00DD5BD3"/>
    <w:rsid w:val="00DD6031"/>
    <w:rsid w:val="00DD68B5"/>
    <w:rsid w:val="00DD69C1"/>
    <w:rsid w:val="00DD730C"/>
    <w:rsid w:val="00DD7D0F"/>
    <w:rsid w:val="00DD7E61"/>
    <w:rsid w:val="00DD7EF6"/>
    <w:rsid w:val="00DE05CD"/>
    <w:rsid w:val="00DE11DE"/>
    <w:rsid w:val="00DE16F2"/>
    <w:rsid w:val="00DE1976"/>
    <w:rsid w:val="00DE2425"/>
    <w:rsid w:val="00DE2895"/>
    <w:rsid w:val="00DE2A78"/>
    <w:rsid w:val="00DE2F05"/>
    <w:rsid w:val="00DE33E2"/>
    <w:rsid w:val="00DE3714"/>
    <w:rsid w:val="00DE381E"/>
    <w:rsid w:val="00DE4216"/>
    <w:rsid w:val="00DE4224"/>
    <w:rsid w:val="00DE425E"/>
    <w:rsid w:val="00DE57E6"/>
    <w:rsid w:val="00DE594D"/>
    <w:rsid w:val="00DE5950"/>
    <w:rsid w:val="00DE6631"/>
    <w:rsid w:val="00DE7A13"/>
    <w:rsid w:val="00DE7BA4"/>
    <w:rsid w:val="00DE7BFF"/>
    <w:rsid w:val="00DF0A16"/>
    <w:rsid w:val="00DF0F69"/>
    <w:rsid w:val="00DF11A9"/>
    <w:rsid w:val="00DF122C"/>
    <w:rsid w:val="00DF2ED2"/>
    <w:rsid w:val="00DF32F8"/>
    <w:rsid w:val="00DF3C69"/>
    <w:rsid w:val="00DF44B3"/>
    <w:rsid w:val="00DF485D"/>
    <w:rsid w:val="00DF48E8"/>
    <w:rsid w:val="00DF5716"/>
    <w:rsid w:val="00DF6E91"/>
    <w:rsid w:val="00DF799D"/>
    <w:rsid w:val="00E00502"/>
    <w:rsid w:val="00E00552"/>
    <w:rsid w:val="00E00A68"/>
    <w:rsid w:val="00E011BC"/>
    <w:rsid w:val="00E011C3"/>
    <w:rsid w:val="00E01365"/>
    <w:rsid w:val="00E01C03"/>
    <w:rsid w:val="00E01E3F"/>
    <w:rsid w:val="00E027E7"/>
    <w:rsid w:val="00E02BE1"/>
    <w:rsid w:val="00E03062"/>
    <w:rsid w:val="00E03ACB"/>
    <w:rsid w:val="00E03E03"/>
    <w:rsid w:val="00E0433F"/>
    <w:rsid w:val="00E044C0"/>
    <w:rsid w:val="00E0456A"/>
    <w:rsid w:val="00E04EA6"/>
    <w:rsid w:val="00E062DF"/>
    <w:rsid w:val="00E06581"/>
    <w:rsid w:val="00E07884"/>
    <w:rsid w:val="00E108F2"/>
    <w:rsid w:val="00E10A6E"/>
    <w:rsid w:val="00E11366"/>
    <w:rsid w:val="00E11780"/>
    <w:rsid w:val="00E1183B"/>
    <w:rsid w:val="00E133E5"/>
    <w:rsid w:val="00E134DB"/>
    <w:rsid w:val="00E13C3D"/>
    <w:rsid w:val="00E147A4"/>
    <w:rsid w:val="00E14A95"/>
    <w:rsid w:val="00E14AFD"/>
    <w:rsid w:val="00E14C6C"/>
    <w:rsid w:val="00E14CFC"/>
    <w:rsid w:val="00E15731"/>
    <w:rsid w:val="00E15BCC"/>
    <w:rsid w:val="00E16FB2"/>
    <w:rsid w:val="00E17038"/>
    <w:rsid w:val="00E17E3E"/>
    <w:rsid w:val="00E207DA"/>
    <w:rsid w:val="00E21303"/>
    <w:rsid w:val="00E21F46"/>
    <w:rsid w:val="00E22E2F"/>
    <w:rsid w:val="00E23690"/>
    <w:rsid w:val="00E23FF2"/>
    <w:rsid w:val="00E24487"/>
    <w:rsid w:val="00E2471B"/>
    <w:rsid w:val="00E24DF8"/>
    <w:rsid w:val="00E261C6"/>
    <w:rsid w:val="00E26326"/>
    <w:rsid w:val="00E269E6"/>
    <w:rsid w:val="00E27383"/>
    <w:rsid w:val="00E27411"/>
    <w:rsid w:val="00E27B6A"/>
    <w:rsid w:val="00E27E15"/>
    <w:rsid w:val="00E3078A"/>
    <w:rsid w:val="00E3146F"/>
    <w:rsid w:val="00E31C17"/>
    <w:rsid w:val="00E31D46"/>
    <w:rsid w:val="00E322BF"/>
    <w:rsid w:val="00E32562"/>
    <w:rsid w:val="00E33AFC"/>
    <w:rsid w:val="00E351AD"/>
    <w:rsid w:val="00E35F64"/>
    <w:rsid w:val="00E35F83"/>
    <w:rsid w:val="00E365FF"/>
    <w:rsid w:val="00E36A15"/>
    <w:rsid w:val="00E36D74"/>
    <w:rsid w:val="00E401CC"/>
    <w:rsid w:val="00E40BEF"/>
    <w:rsid w:val="00E4164F"/>
    <w:rsid w:val="00E41A35"/>
    <w:rsid w:val="00E41BAC"/>
    <w:rsid w:val="00E423D9"/>
    <w:rsid w:val="00E42867"/>
    <w:rsid w:val="00E43320"/>
    <w:rsid w:val="00E433BF"/>
    <w:rsid w:val="00E43575"/>
    <w:rsid w:val="00E44841"/>
    <w:rsid w:val="00E44ABB"/>
    <w:rsid w:val="00E45C92"/>
    <w:rsid w:val="00E45D09"/>
    <w:rsid w:val="00E468C4"/>
    <w:rsid w:val="00E46F45"/>
    <w:rsid w:val="00E474A6"/>
    <w:rsid w:val="00E50534"/>
    <w:rsid w:val="00E50AA7"/>
    <w:rsid w:val="00E50DA6"/>
    <w:rsid w:val="00E51D50"/>
    <w:rsid w:val="00E51DD6"/>
    <w:rsid w:val="00E521EF"/>
    <w:rsid w:val="00E52937"/>
    <w:rsid w:val="00E537DF"/>
    <w:rsid w:val="00E53C15"/>
    <w:rsid w:val="00E54922"/>
    <w:rsid w:val="00E549E3"/>
    <w:rsid w:val="00E54F9D"/>
    <w:rsid w:val="00E5514C"/>
    <w:rsid w:val="00E5545F"/>
    <w:rsid w:val="00E55938"/>
    <w:rsid w:val="00E5614E"/>
    <w:rsid w:val="00E5691D"/>
    <w:rsid w:val="00E57527"/>
    <w:rsid w:val="00E578E2"/>
    <w:rsid w:val="00E57BEE"/>
    <w:rsid w:val="00E600AD"/>
    <w:rsid w:val="00E6080D"/>
    <w:rsid w:val="00E60EA8"/>
    <w:rsid w:val="00E610AE"/>
    <w:rsid w:val="00E612DA"/>
    <w:rsid w:val="00E612F9"/>
    <w:rsid w:val="00E61500"/>
    <w:rsid w:val="00E61577"/>
    <w:rsid w:val="00E61718"/>
    <w:rsid w:val="00E61AEA"/>
    <w:rsid w:val="00E61C27"/>
    <w:rsid w:val="00E61C6D"/>
    <w:rsid w:val="00E62A65"/>
    <w:rsid w:val="00E63983"/>
    <w:rsid w:val="00E644F5"/>
    <w:rsid w:val="00E6467D"/>
    <w:rsid w:val="00E648AB"/>
    <w:rsid w:val="00E64C95"/>
    <w:rsid w:val="00E658FB"/>
    <w:rsid w:val="00E65F65"/>
    <w:rsid w:val="00E662BC"/>
    <w:rsid w:val="00E66346"/>
    <w:rsid w:val="00E66392"/>
    <w:rsid w:val="00E66846"/>
    <w:rsid w:val="00E6689C"/>
    <w:rsid w:val="00E66A05"/>
    <w:rsid w:val="00E66BFA"/>
    <w:rsid w:val="00E6721A"/>
    <w:rsid w:val="00E67A77"/>
    <w:rsid w:val="00E67B73"/>
    <w:rsid w:val="00E703BA"/>
    <w:rsid w:val="00E70B79"/>
    <w:rsid w:val="00E70ED8"/>
    <w:rsid w:val="00E71A5B"/>
    <w:rsid w:val="00E72406"/>
    <w:rsid w:val="00E725C6"/>
    <w:rsid w:val="00E7307E"/>
    <w:rsid w:val="00E730EC"/>
    <w:rsid w:val="00E731E8"/>
    <w:rsid w:val="00E74335"/>
    <w:rsid w:val="00E74FB1"/>
    <w:rsid w:val="00E75376"/>
    <w:rsid w:val="00E7551D"/>
    <w:rsid w:val="00E756B5"/>
    <w:rsid w:val="00E7648C"/>
    <w:rsid w:val="00E77864"/>
    <w:rsid w:val="00E80248"/>
    <w:rsid w:val="00E80855"/>
    <w:rsid w:val="00E80AA3"/>
    <w:rsid w:val="00E80BB1"/>
    <w:rsid w:val="00E815BE"/>
    <w:rsid w:val="00E81637"/>
    <w:rsid w:val="00E8169A"/>
    <w:rsid w:val="00E81FF4"/>
    <w:rsid w:val="00E82402"/>
    <w:rsid w:val="00E8292F"/>
    <w:rsid w:val="00E82B53"/>
    <w:rsid w:val="00E82C4C"/>
    <w:rsid w:val="00E82CA4"/>
    <w:rsid w:val="00E82DDB"/>
    <w:rsid w:val="00E83041"/>
    <w:rsid w:val="00E831A5"/>
    <w:rsid w:val="00E833DC"/>
    <w:rsid w:val="00E83DA5"/>
    <w:rsid w:val="00E8479F"/>
    <w:rsid w:val="00E84A4B"/>
    <w:rsid w:val="00E84F24"/>
    <w:rsid w:val="00E852D1"/>
    <w:rsid w:val="00E85616"/>
    <w:rsid w:val="00E85766"/>
    <w:rsid w:val="00E85D9E"/>
    <w:rsid w:val="00E85E75"/>
    <w:rsid w:val="00E85F1A"/>
    <w:rsid w:val="00E86186"/>
    <w:rsid w:val="00E865D5"/>
    <w:rsid w:val="00E86833"/>
    <w:rsid w:val="00E8694B"/>
    <w:rsid w:val="00E86BA0"/>
    <w:rsid w:val="00E87484"/>
    <w:rsid w:val="00E877AB"/>
    <w:rsid w:val="00E87D4F"/>
    <w:rsid w:val="00E9001E"/>
    <w:rsid w:val="00E901D4"/>
    <w:rsid w:val="00E9065C"/>
    <w:rsid w:val="00E916AD"/>
    <w:rsid w:val="00E93038"/>
    <w:rsid w:val="00E939A5"/>
    <w:rsid w:val="00E94414"/>
    <w:rsid w:val="00E944EE"/>
    <w:rsid w:val="00E9462A"/>
    <w:rsid w:val="00E94B5D"/>
    <w:rsid w:val="00E94BF3"/>
    <w:rsid w:val="00E95811"/>
    <w:rsid w:val="00E95ED3"/>
    <w:rsid w:val="00E96597"/>
    <w:rsid w:val="00E96FC9"/>
    <w:rsid w:val="00E9736B"/>
    <w:rsid w:val="00E975FC"/>
    <w:rsid w:val="00E97C04"/>
    <w:rsid w:val="00EA0214"/>
    <w:rsid w:val="00EA0534"/>
    <w:rsid w:val="00EA1314"/>
    <w:rsid w:val="00EA15CD"/>
    <w:rsid w:val="00EA1AA3"/>
    <w:rsid w:val="00EA1BBE"/>
    <w:rsid w:val="00EA1C54"/>
    <w:rsid w:val="00EA23D8"/>
    <w:rsid w:val="00EA241C"/>
    <w:rsid w:val="00EA2859"/>
    <w:rsid w:val="00EA2A4C"/>
    <w:rsid w:val="00EA342D"/>
    <w:rsid w:val="00EA3BBF"/>
    <w:rsid w:val="00EA47ED"/>
    <w:rsid w:val="00EA4BAC"/>
    <w:rsid w:val="00EA4DB5"/>
    <w:rsid w:val="00EA5745"/>
    <w:rsid w:val="00EA5838"/>
    <w:rsid w:val="00EA59FC"/>
    <w:rsid w:val="00EA66D0"/>
    <w:rsid w:val="00EA6A15"/>
    <w:rsid w:val="00EA6F76"/>
    <w:rsid w:val="00EB0064"/>
    <w:rsid w:val="00EB00F6"/>
    <w:rsid w:val="00EB0437"/>
    <w:rsid w:val="00EB0493"/>
    <w:rsid w:val="00EB0A22"/>
    <w:rsid w:val="00EB0E0A"/>
    <w:rsid w:val="00EB122A"/>
    <w:rsid w:val="00EB12CC"/>
    <w:rsid w:val="00EB1748"/>
    <w:rsid w:val="00EB1766"/>
    <w:rsid w:val="00EB1F62"/>
    <w:rsid w:val="00EB22E2"/>
    <w:rsid w:val="00EB26AE"/>
    <w:rsid w:val="00EB2834"/>
    <w:rsid w:val="00EB34CB"/>
    <w:rsid w:val="00EB38BC"/>
    <w:rsid w:val="00EB43E0"/>
    <w:rsid w:val="00EB4CBD"/>
    <w:rsid w:val="00EB4DA6"/>
    <w:rsid w:val="00EB4DDE"/>
    <w:rsid w:val="00EB5A4C"/>
    <w:rsid w:val="00EB5D86"/>
    <w:rsid w:val="00EB688F"/>
    <w:rsid w:val="00EC0C0A"/>
    <w:rsid w:val="00EC13CC"/>
    <w:rsid w:val="00EC1ED9"/>
    <w:rsid w:val="00EC26C8"/>
    <w:rsid w:val="00EC28D3"/>
    <w:rsid w:val="00EC324F"/>
    <w:rsid w:val="00EC35BA"/>
    <w:rsid w:val="00EC380D"/>
    <w:rsid w:val="00EC390C"/>
    <w:rsid w:val="00EC428F"/>
    <w:rsid w:val="00EC42E9"/>
    <w:rsid w:val="00EC5790"/>
    <w:rsid w:val="00EC59CE"/>
    <w:rsid w:val="00EC5B45"/>
    <w:rsid w:val="00EC5BCA"/>
    <w:rsid w:val="00EC6089"/>
    <w:rsid w:val="00EC61CF"/>
    <w:rsid w:val="00EC63A5"/>
    <w:rsid w:val="00EC6886"/>
    <w:rsid w:val="00EC68FC"/>
    <w:rsid w:val="00EC6AAA"/>
    <w:rsid w:val="00EC6B54"/>
    <w:rsid w:val="00EC7494"/>
    <w:rsid w:val="00EC7FCE"/>
    <w:rsid w:val="00ED06E0"/>
    <w:rsid w:val="00ED187C"/>
    <w:rsid w:val="00ED18F5"/>
    <w:rsid w:val="00ED1FB1"/>
    <w:rsid w:val="00ED2353"/>
    <w:rsid w:val="00ED23A5"/>
    <w:rsid w:val="00ED25A5"/>
    <w:rsid w:val="00ED2621"/>
    <w:rsid w:val="00ED2796"/>
    <w:rsid w:val="00ED2D47"/>
    <w:rsid w:val="00ED2EB7"/>
    <w:rsid w:val="00ED36F5"/>
    <w:rsid w:val="00ED3725"/>
    <w:rsid w:val="00ED435E"/>
    <w:rsid w:val="00ED4921"/>
    <w:rsid w:val="00ED4958"/>
    <w:rsid w:val="00ED4C6F"/>
    <w:rsid w:val="00ED5285"/>
    <w:rsid w:val="00ED538D"/>
    <w:rsid w:val="00ED5463"/>
    <w:rsid w:val="00ED5A61"/>
    <w:rsid w:val="00ED710F"/>
    <w:rsid w:val="00ED77C3"/>
    <w:rsid w:val="00ED7F49"/>
    <w:rsid w:val="00EE0904"/>
    <w:rsid w:val="00EE1BF1"/>
    <w:rsid w:val="00EE2B51"/>
    <w:rsid w:val="00EE2C52"/>
    <w:rsid w:val="00EE2C8F"/>
    <w:rsid w:val="00EE2E1B"/>
    <w:rsid w:val="00EE4458"/>
    <w:rsid w:val="00EE483A"/>
    <w:rsid w:val="00EE4889"/>
    <w:rsid w:val="00EE57D9"/>
    <w:rsid w:val="00EE68D6"/>
    <w:rsid w:val="00EE6ABE"/>
    <w:rsid w:val="00EE7122"/>
    <w:rsid w:val="00EE7377"/>
    <w:rsid w:val="00EE74F5"/>
    <w:rsid w:val="00EE76F7"/>
    <w:rsid w:val="00EE789B"/>
    <w:rsid w:val="00EE7A2D"/>
    <w:rsid w:val="00EE7E13"/>
    <w:rsid w:val="00EF074C"/>
    <w:rsid w:val="00EF1065"/>
    <w:rsid w:val="00EF125B"/>
    <w:rsid w:val="00EF13E7"/>
    <w:rsid w:val="00EF16A7"/>
    <w:rsid w:val="00EF183F"/>
    <w:rsid w:val="00EF1C3F"/>
    <w:rsid w:val="00EF2DF0"/>
    <w:rsid w:val="00EF3072"/>
    <w:rsid w:val="00EF3708"/>
    <w:rsid w:val="00EF38E0"/>
    <w:rsid w:val="00EF3AA7"/>
    <w:rsid w:val="00EF4325"/>
    <w:rsid w:val="00EF437D"/>
    <w:rsid w:val="00EF473A"/>
    <w:rsid w:val="00EF47A7"/>
    <w:rsid w:val="00EF4BE8"/>
    <w:rsid w:val="00EF4BFF"/>
    <w:rsid w:val="00EF4D1F"/>
    <w:rsid w:val="00EF4D80"/>
    <w:rsid w:val="00EF533C"/>
    <w:rsid w:val="00EF5524"/>
    <w:rsid w:val="00EF6132"/>
    <w:rsid w:val="00EF6737"/>
    <w:rsid w:val="00EF6872"/>
    <w:rsid w:val="00EF69AC"/>
    <w:rsid w:val="00EF6BE8"/>
    <w:rsid w:val="00EF7261"/>
    <w:rsid w:val="00EF73C7"/>
    <w:rsid w:val="00EF77B5"/>
    <w:rsid w:val="00EF7AF5"/>
    <w:rsid w:val="00F00536"/>
    <w:rsid w:val="00F00A4A"/>
    <w:rsid w:val="00F00B0F"/>
    <w:rsid w:val="00F0151D"/>
    <w:rsid w:val="00F01D5F"/>
    <w:rsid w:val="00F01F46"/>
    <w:rsid w:val="00F022F4"/>
    <w:rsid w:val="00F027C8"/>
    <w:rsid w:val="00F02890"/>
    <w:rsid w:val="00F02A7A"/>
    <w:rsid w:val="00F02D7E"/>
    <w:rsid w:val="00F02E72"/>
    <w:rsid w:val="00F03188"/>
    <w:rsid w:val="00F03B11"/>
    <w:rsid w:val="00F03FED"/>
    <w:rsid w:val="00F04485"/>
    <w:rsid w:val="00F04594"/>
    <w:rsid w:val="00F04EE3"/>
    <w:rsid w:val="00F0573D"/>
    <w:rsid w:val="00F0581A"/>
    <w:rsid w:val="00F059D2"/>
    <w:rsid w:val="00F05CA4"/>
    <w:rsid w:val="00F05D5E"/>
    <w:rsid w:val="00F05D89"/>
    <w:rsid w:val="00F06299"/>
    <w:rsid w:val="00F06B3B"/>
    <w:rsid w:val="00F06C84"/>
    <w:rsid w:val="00F070F5"/>
    <w:rsid w:val="00F0716F"/>
    <w:rsid w:val="00F07737"/>
    <w:rsid w:val="00F07ECB"/>
    <w:rsid w:val="00F10408"/>
    <w:rsid w:val="00F10712"/>
    <w:rsid w:val="00F107F7"/>
    <w:rsid w:val="00F10EEB"/>
    <w:rsid w:val="00F11AD4"/>
    <w:rsid w:val="00F11D10"/>
    <w:rsid w:val="00F128A6"/>
    <w:rsid w:val="00F13469"/>
    <w:rsid w:val="00F1368E"/>
    <w:rsid w:val="00F1389C"/>
    <w:rsid w:val="00F13E69"/>
    <w:rsid w:val="00F13F60"/>
    <w:rsid w:val="00F14133"/>
    <w:rsid w:val="00F143AD"/>
    <w:rsid w:val="00F14CBF"/>
    <w:rsid w:val="00F14ECE"/>
    <w:rsid w:val="00F155B0"/>
    <w:rsid w:val="00F15618"/>
    <w:rsid w:val="00F157DA"/>
    <w:rsid w:val="00F15AD5"/>
    <w:rsid w:val="00F16ACA"/>
    <w:rsid w:val="00F16DF7"/>
    <w:rsid w:val="00F17277"/>
    <w:rsid w:val="00F17DDD"/>
    <w:rsid w:val="00F2035B"/>
    <w:rsid w:val="00F20438"/>
    <w:rsid w:val="00F2184D"/>
    <w:rsid w:val="00F21A48"/>
    <w:rsid w:val="00F21BC1"/>
    <w:rsid w:val="00F222B0"/>
    <w:rsid w:val="00F2302D"/>
    <w:rsid w:val="00F246EB"/>
    <w:rsid w:val="00F24A85"/>
    <w:rsid w:val="00F2583C"/>
    <w:rsid w:val="00F25EE8"/>
    <w:rsid w:val="00F2648E"/>
    <w:rsid w:val="00F266F4"/>
    <w:rsid w:val="00F26B0F"/>
    <w:rsid w:val="00F27C3A"/>
    <w:rsid w:val="00F27DE4"/>
    <w:rsid w:val="00F30514"/>
    <w:rsid w:val="00F30613"/>
    <w:rsid w:val="00F30666"/>
    <w:rsid w:val="00F306A6"/>
    <w:rsid w:val="00F30AEE"/>
    <w:rsid w:val="00F30E58"/>
    <w:rsid w:val="00F31590"/>
    <w:rsid w:val="00F31AD0"/>
    <w:rsid w:val="00F32C0D"/>
    <w:rsid w:val="00F3343E"/>
    <w:rsid w:val="00F337B6"/>
    <w:rsid w:val="00F338E2"/>
    <w:rsid w:val="00F34083"/>
    <w:rsid w:val="00F346AA"/>
    <w:rsid w:val="00F3495B"/>
    <w:rsid w:val="00F34A50"/>
    <w:rsid w:val="00F353DF"/>
    <w:rsid w:val="00F3551F"/>
    <w:rsid w:val="00F35709"/>
    <w:rsid w:val="00F35982"/>
    <w:rsid w:val="00F35F94"/>
    <w:rsid w:val="00F3614F"/>
    <w:rsid w:val="00F3654B"/>
    <w:rsid w:val="00F36732"/>
    <w:rsid w:val="00F36E01"/>
    <w:rsid w:val="00F37035"/>
    <w:rsid w:val="00F370FA"/>
    <w:rsid w:val="00F37414"/>
    <w:rsid w:val="00F378C3"/>
    <w:rsid w:val="00F37C5D"/>
    <w:rsid w:val="00F37E58"/>
    <w:rsid w:val="00F40015"/>
    <w:rsid w:val="00F401AE"/>
    <w:rsid w:val="00F404AC"/>
    <w:rsid w:val="00F40555"/>
    <w:rsid w:val="00F41146"/>
    <w:rsid w:val="00F412F8"/>
    <w:rsid w:val="00F41884"/>
    <w:rsid w:val="00F41AC6"/>
    <w:rsid w:val="00F41E59"/>
    <w:rsid w:val="00F42354"/>
    <w:rsid w:val="00F42377"/>
    <w:rsid w:val="00F423A8"/>
    <w:rsid w:val="00F43084"/>
    <w:rsid w:val="00F4322E"/>
    <w:rsid w:val="00F43603"/>
    <w:rsid w:val="00F4395E"/>
    <w:rsid w:val="00F43AF4"/>
    <w:rsid w:val="00F43C07"/>
    <w:rsid w:val="00F43F5F"/>
    <w:rsid w:val="00F4444A"/>
    <w:rsid w:val="00F44E1E"/>
    <w:rsid w:val="00F45C05"/>
    <w:rsid w:val="00F45EA1"/>
    <w:rsid w:val="00F46533"/>
    <w:rsid w:val="00F46643"/>
    <w:rsid w:val="00F4690F"/>
    <w:rsid w:val="00F46ADF"/>
    <w:rsid w:val="00F46E6E"/>
    <w:rsid w:val="00F472AC"/>
    <w:rsid w:val="00F4794E"/>
    <w:rsid w:val="00F5053E"/>
    <w:rsid w:val="00F50B50"/>
    <w:rsid w:val="00F50CB2"/>
    <w:rsid w:val="00F524F6"/>
    <w:rsid w:val="00F52C69"/>
    <w:rsid w:val="00F5326C"/>
    <w:rsid w:val="00F539D2"/>
    <w:rsid w:val="00F53B26"/>
    <w:rsid w:val="00F53F13"/>
    <w:rsid w:val="00F5457C"/>
    <w:rsid w:val="00F548A7"/>
    <w:rsid w:val="00F54912"/>
    <w:rsid w:val="00F55985"/>
    <w:rsid w:val="00F56175"/>
    <w:rsid w:val="00F56250"/>
    <w:rsid w:val="00F56338"/>
    <w:rsid w:val="00F56583"/>
    <w:rsid w:val="00F566B6"/>
    <w:rsid w:val="00F5678C"/>
    <w:rsid w:val="00F60130"/>
    <w:rsid w:val="00F60711"/>
    <w:rsid w:val="00F60F00"/>
    <w:rsid w:val="00F61738"/>
    <w:rsid w:val="00F624AD"/>
    <w:rsid w:val="00F62B80"/>
    <w:rsid w:val="00F6403E"/>
    <w:rsid w:val="00F6499C"/>
    <w:rsid w:val="00F64D05"/>
    <w:rsid w:val="00F64E5F"/>
    <w:rsid w:val="00F65041"/>
    <w:rsid w:val="00F65252"/>
    <w:rsid w:val="00F659EF"/>
    <w:rsid w:val="00F65D5E"/>
    <w:rsid w:val="00F660A2"/>
    <w:rsid w:val="00F66386"/>
    <w:rsid w:val="00F6669C"/>
    <w:rsid w:val="00F66EA1"/>
    <w:rsid w:val="00F6770C"/>
    <w:rsid w:val="00F6799B"/>
    <w:rsid w:val="00F67A91"/>
    <w:rsid w:val="00F70786"/>
    <w:rsid w:val="00F71123"/>
    <w:rsid w:val="00F71813"/>
    <w:rsid w:val="00F718F4"/>
    <w:rsid w:val="00F720FA"/>
    <w:rsid w:val="00F7228C"/>
    <w:rsid w:val="00F7265D"/>
    <w:rsid w:val="00F72692"/>
    <w:rsid w:val="00F729BA"/>
    <w:rsid w:val="00F72D07"/>
    <w:rsid w:val="00F72DF1"/>
    <w:rsid w:val="00F72F6D"/>
    <w:rsid w:val="00F73005"/>
    <w:rsid w:val="00F73BB1"/>
    <w:rsid w:val="00F73D2B"/>
    <w:rsid w:val="00F73E89"/>
    <w:rsid w:val="00F73EC4"/>
    <w:rsid w:val="00F73F9C"/>
    <w:rsid w:val="00F73FE2"/>
    <w:rsid w:val="00F7422C"/>
    <w:rsid w:val="00F745C0"/>
    <w:rsid w:val="00F74788"/>
    <w:rsid w:val="00F75005"/>
    <w:rsid w:val="00F753D9"/>
    <w:rsid w:val="00F75CE6"/>
    <w:rsid w:val="00F760A9"/>
    <w:rsid w:val="00F76121"/>
    <w:rsid w:val="00F7617D"/>
    <w:rsid w:val="00F762DE"/>
    <w:rsid w:val="00F76A79"/>
    <w:rsid w:val="00F76AEA"/>
    <w:rsid w:val="00F776F4"/>
    <w:rsid w:val="00F7798C"/>
    <w:rsid w:val="00F80137"/>
    <w:rsid w:val="00F80908"/>
    <w:rsid w:val="00F80DA7"/>
    <w:rsid w:val="00F81E5C"/>
    <w:rsid w:val="00F81F14"/>
    <w:rsid w:val="00F82162"/>
    <w:rsid w:val="00F8229C"/>
    <w:rsid w:val="00F823EC"/>
    <w:rsid w:val="00F8257B"/>
    <w:rsid w:val="00F82FC6"/>
    <w:rsid w:val="00F82FE4"/>
    <w:rsid w:val="00F83145"/>
    <w:rsid w:val="00F835B9"/>
    <w:rsid w:val="00F83761"/>
    <w:rsid w:val="00F83879"/>
    <w:rsid w:val="00F8403E"/>
    <w:rsid w:val="00F845C0"/>
    <w:rsid w:val="00F849EE"/>
    <w:rsid w:val="00F84F29"/>
    <w:rsid w:val="00F856FC"/>
    <w:rsid w:val="00F85AA5"/>
    <w:rsid w:val="00F85EC5"/>
    <w:rsid w:val="00F87025"/>
    <w:rsid w:val="00F872A4"/>
    <w:rsid w:val="00F878CA"/>
    <w:rsid w:val="00F87902"/>
    <w:rsid w:val="00F915F7"/>
    <w:rsid w:val="00F9165E"/>
    <w:rsid w:val="00F9181B"/>
    <w:rsid w:val="00F91D47"/>
    <w:rsid w:val="00F9202C"/>
    <w:rsid w:val="00F92320"/>
    <w:rsid w:val="00F9272A"/>
    <w:rsid w:val="00F929E3"/>
    <w:rsid w:val="00F92A34"/>
    <w:rsid w:val="00F94196"/>
    <w:rsid w:val="00F94262"/>
    <w:rsid w:val="00F94D34"/>
    <w:rsid w:val="00F94FFE"/>
    <w:rsid w:val="00F95417"/>
    <w:rsid w:val="00F95AC7"/>
    <w:rsid w:val="00F961CA"/>
    <w:rsid w:val="00F9660A"/>
    <w:rsid w:val="00F96D9B"/>
    <w:rsid w:val="00F96F4F"/>
    <w:rsid w:val="00F97073"/>
    <w:rsid w:val="00F97442"/>
    <w:rsid w:val="00F975BC"/>
    <w:rsid w:val="00F97A76"/>
    <w:rsid w:val="00F97E92"/>
    <w:rsid w:val="00FA0890"/>
    <w:rsid w:val="00FA2232"/>
    <w:rsid w:val="00FA28B2"/>
    <w:rsid w:val="00FA3678"/>
    <w:rsid w:val="00FA3FF8"/>
    <w:rsid w:val="00FA47ED"/>
    <w:rsid w:val="00FA58EA"/>
    <w:rsid w:val="00FA5E61"/>
    <w:rsid w:val="00FA60A7"/>
    <w:rsid w:val="00FA61F1"/>
    <w:rsid w:val="00FA6A4A"/>
    <w:rsid w:val="00FA6C2B"/>
    <w:rsid w:val="00FA6E83"/>
    <w:rsid w:val="00FA6ECB"/>
    <w:rsid w:val="00FA6F35"/>
    <w:rsid w:val="00FA72C5"/>
    <w:rsid w:val="00FA77DF"/>
    <w:rsid w:val="00FA7885"/>
    <w:rsid w:val="00FA7E87"/>
    <w:rsid w:val="00FA7F12"/>
    <w:rsid w:val="00FB08BA"/>
    <w:rsid w:val="00FB15CD"/>
    <w:rsid w:val="00FB19BC"/>
    <w:rsid w:val="00FB21B4"/>
    <w:rsid w:val="00FB2427"/>
    <w:rsid w:val="00FB2DCF"/>
    <w:rsid w:val="00FB2FD9"/>
    <w:rsid w:val="00FB3E18"/>
    <w:rsid w:val="00FB3E8C"/>
    <w:rsid w:val="00FB42A7"/>
    <w:rsid w:val="00FB491B"/>
    <w:rsid w:val="00FB544D"/>
    <w:rsid w:val="00FB6710"/>
    <w:rsid w:val="00FB6D31"/>
    <w:rsid w:val="00FB6DB4"/>
    <w:rsid w:val="00FB7322"/>
    <w:rsid w:val="00FB7E94"/>
    <w:rsid w:val="00FC1C5C"/>
    <w:rsid w:val="00FC1C7B"/>
    <w:rsid w:val="00FC205B"/>
    <w:rsid w:val="00FC26D5"/>
    <w:rsid w:val="00FC3214"/>
    <w:rsid w:val="00FC3808"/>
    <w:rsid w:val="00FC3908"/>
    <w:rsid w:val="00FC3AA8"/>
    <w:rsid w:val="00FC3BE1"/>
    <w:rsid w:val="00FC3C2D"/>
    <w:rsid w:val="00FC4B3A"/>
    <w:rsid w:val="00FC544B"/>
    <w:rsid w:val="00FC58EE"/>
    <w:rsid w:val="00FC5BE0"/>
    <w:rsid w:val="00FC6714"/>
    <w:rsid w:val="00FC67BD"/>
    <w:rsid w:val="00FC6F9C"/>
    <w:rsid w:val="00FC7059"/>
    <w:rsid w:val="00FD06AB"/>
    <w:rsid w:val="00FD1184"/>
    <w:rsid w:val="00FD1287"/>
    <w:rsid w:val="00FD1636"/>
    <w:rsid w:val="00FD1735"/>
    <w:rsid w:val="00FD19B6"/>
    <w:rsid w:val="00FD2C14"/>
    <w:rsid w:val="00FD2FA9"/>
    <w:rsid w:val="00FD333A"/>
    <w:rsid w:val="00FD359A"/>
    <w:rsid w:val="00FD3A1C"/>
    <w:rsid w:val="00FD3D59"/>
    <w:rsid w:val="00FD3DC9"/>
    <w:rsid w:val="00FD3E7E"/>
    <w:rsid w:val="00FD430C"/>
    <w:rsid w:val="00FD45A1"/>
    <w:rsid w:val="00FD4A81"/>
    <w:rsid w:val="00FD507E"/>
    <w:rsid w:val="00FD529A"/>
    <w:rsid w:val="00FD5540"/>
    <w:rsid w:val="00FD57E2"/>
    <w:rsid w:val="00FD5A20"/>
    <w:rsid w:val="00FD5AC1"/>
    <w:rsid w:val="00FD5EF6"/>
    <w:rsid w:val="00FD660E"/>
    <w:rsid w:val="00FD6C2F"/>
    <w:rsid w:val="00FD6CE5"/>
    <w:rsid w:val="00FD6DB4"/>
    <w:rsid w:val="00FE0456"/>
    <w:rsid w:val="00FE0651"/>
    <w:rsid w:val="00FE06F6"/>
    <w:rsid w:val="00FE078B"/>
    <w:rsid w:val="00FE0A63"/>
    <w:rsid w:val="00FE0E92"/>
    <w:rsid w:val="00FE1018"/>
    <w:rsid w:val="00FE11C8"/>
    <w:rsid w:val="00FE172C"/>
    <w:rsid w:val="00FE1793"/>
    <w:rsid w:val="00FE17A0"/>
    <w:rsid w:val="00FE1D14"/>
    <w:rsid w:val="00FE274C"/>
    <w:rsid w:val="00FE2767"/>
    <w:rsid w:val="00FE2DBB"/>
    <w:rsid w:val="00FE2DF9"/>
    <w:rsid w:val="00FE32C8"/>
    <w:rsid w:val="00FE3BB6"/>
    <w:rsid w:val="00FE4432"/>
    <w:rsid w:val="00FE54CE"/>
    <w:rsid w:val="00FE5988"/>
    <w:rsid w:val="00FE66D7"/>
    <w:rsid w:val="00FE7367"/>
    <w:rsid w:val="00FE798F"/>
    <w:rsid w:val="00FE7AD9"/>
    <w:rsid w:val="00FF01AE"/>
    <w:rsid w:val="00FF03D0"/>
    <w:rsid w:val="00FF083C"/>
    <w:rsid w:val="00FF101E"/>
    <w:rsid w:val="00FF13C4"/>
    <w:rsid w:val="00FF13FF"/>
    <w:rsid w:val="00FF1981"/>
    <w:rsid w:val="00FF1CF5"/>
    <w:rsid w:val="00FF298D"/>
    <w:rsid w:val="00FF2AF7"/>
    <w:rsid w:val="00FF3E56"/>
    <w:rsid w:val="00FF4708"/>
    <w:rsid w:val="00FF5070"/>
    <w:rsid w:val="00FF51FD"/>
    <w:rsid w:val="00FF620D"/>
    <w:rsid w:val="00FF6443"/>
    <w:rsid w:val="00FF6491"/>
    <w:rsid w:val="00FF6EB6"/>
    <w:rsid w:val="00FF73C5"/>
    <w:rsid w:val="00FF7701"/>
    <w:rsid w:val="00FF7892"/>
    <w:rsid w:val="00FF7AD0"/>
    <w:rsid w:val="00FF7E26"/>
    <w:rsid w:val="00FF7F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498E83A4"/>
  <w15:docId w15:val="{5D4553AC-4081-4A01-97D6-CCDEC757B6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3687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93687B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qFormat/>
    <w:rsid w:val="0093687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93687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rsid w:val="0093687B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93687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93687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30"/>
      <w:szCs w:val="30"/>
    </w:rPr>
  </w:style>
  <w:style w:type="paragraph" w:styleId="Heading7">
    <w:name w:val="heading 7"/>
    <w:basedOn w:val="Normal"/>
    <w:next w:val="Normal"/>
    <w:qFormat/>
    <w:rsid w:val="0093687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firstLine="1080"/>
      <w:outlineLvl w:val="6"/>
    </w:pPr>
    <w:rPr>
      <w:rFonts w:ascii="Times New Roman" w:hAnsi="Times New Roman"/>
      <w:b/>
      <w:bCs/>
      <w:sz w:val="30"/>
      <w:szCs w:val="30"/>
    </w:rPr>
  </w:style>
  <w:style w:type="paragraph" w:styleId="Heading8">
    <w:name w:val="heading 8"/>
    <w:basedOn w:val="Normal"/>
    <w:next w:val="Normal"/>
    <w:qFormat/>
    <w:rsid w:val="0093687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28"/>
      <w:szCs w:val="28"/>
    </w:rPr>
  </w:style>
  <w:style w:type="paragraph" w:styleId="Heading9">
    <w:name w:val="heading 9"/>
    <w:basedOn w:val="Normal"/>
    <w:next w:val="Normal"/>
    <w:qFormat/>
    <w:rsid w:val="0093687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93687B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93687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 w:bidi="th-TH"/>
    </w:rPr>
  </w:style>
  <w:style w:type="character" w:customStyle="1" w:styleId="AAReference">
    <w:name w:val="AA Reference"/>
    <w:rsid w:val="0093687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 w:bidi="th-TH"/>
    </w:rPr>
  </w:style>
  <w:style w:type="paragraph" w:styleId="Footer">
    <w:name w:val="footer"/>
    <w:basedOn w:val="Normal"/>
    <w:link w:val="FooterChar"/>
    <w:uiPriority w:val="99"/>
    <w:rsid w:val="0093687B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93687B"/>
    <w:rPr>
      <w:b/>
      <w:bCs/>
    </w:rPr>
  </w:style>
  <w:style w:type="paragraph" w:styleId="ListBullet">
    <w:name w:val="List Bullet"/>
    <w:basedOn w:val="Normal"/>
    <w:rsid w:val="0093687B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93687B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93687B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93687B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93687B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93687B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93687B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93687B"/>
    <w:pPr>
      <w:ind w:left="284"/>
    </w:pPr>
  </w:style>
  <w:style w:type="paragraph" w:customStyle="1" w:styleId="AAFrameAddress">
    <w:name w:val="AA Frame Address"/>
    <w:basedOn w:val="Heading1"/>
    <w:rsid w:val="0093687B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93687B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93687B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93687B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93687B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93687B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93687B"/>
    <w:pPr>
      <w:ind w:left="851" w:hanging="284"/>
    </w:pPr>
  </w:style>
  <w:style w:type="paragraph" w:styleId="Index4">
    <w:name w:val="index 4"/>
    <w:basedOn w:val="Normal"/>
    <w:next w:val="Normal"/>
    <w:semiHidden/>
    <w:rsid w:val="0093687B"/>
    <w:pPr>
      <w:ind w:left="1135" w:hanging="284"/>
    </w:pPr>
  </w:style>
  <w:style w:type="paragraph" w:styleId="Index6">
    <w:name w:val="index 6"/>
    <w:basedOn w:val="Normal"/>
    <w:next w:val="Normal"/>
    <w:semiHidden/>
    <w:rsid w:val="0093687B"/>
    <w:pPr>
      <w:ind w:left="1702" w:hanging="284"/>
    </w:pPr>
  </w:style>
  <w:style w:type="paragraph" w:styleId="Index5">
    <w:name w:val="index 5"/>
    <w:basedOn w:val="Normal"/>
    <w:next w:val="Normal"/>
    <w:semiHidden/>
    <w:rsid w:val="0093687B"/>
    <w:pPr>
      <w:ind w:left="1418" w:hanging="284"/>
    </w:pPr>
  </w:style>
  <w:style w:type="paragraph" w:styleId="Index7">
    <w:name w:val="index 7"/>
    <w:basedOn w:val="Normal"/>
    <w:next w:val="Normal"/>
    <w:semiHidden/>
    <w:rsid w:val="0093687B"/>
    <w:pPr>
      <w:ind w:left="1985" w:hanging="284"/>
    </w:pPr>
  </w:style>
  <w:style w:type="paragraph" w:styleId="Index8">
    <w:name w:val="index 8"/>
    <w:basedOn w:val="Normal"/>
    <w:next w:val="Normal"/>
    <w:semiHidden/>
    <w:rsid w:val="0093687B"/>
    <w:pPr>
      <w:ind w:left="2269" w:hanging="284"/>
    </w:pPr>
  </w:style>
  <w:style w:type="paragraph" w:styleId="Index9">
    <w:name w:val="index 9"/>
    <w:basedOn w:val="Normal"/>
    <w:next w:val="Normal"/>
    <w:semiHidden/>
    <w:rsid w:val="0093687B"/>
    <w:pPr>
      <w:ind w:left="2552" w:hanging="284"/>
    </w:pPr>
  </w:style>
  <w:style w:type="paragraph" w:styleId="TOC2">
    <w:name w:val="toc 2"/>
    <w:basedOn w:val="Normal"/>
    <w:next w:val="Normal"/>
    <w:semiHidden/>
    <w:rsid w:val="0093687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93687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93687B"/>
    <w:pPr>
      <w:ind w:left="851"/>
    </w:pPr>
  </w:style>
  <w:style w:type="paragraph" w:styleId="TOC5">
    <w:name w:val="toc 5"/>
    <w:basedOn w:val="Normal"/>
    <w:next w:val="Normal"/>
    <w:semiHidden/>
    <w:rsid w:val="0093687B"/>
    <w:pPr>
      <w:ind w:left="1134"/>
    </w:pPr>
  </w:style>
  <w:style w:type="paragraph" w:styleId="TOC6">
    <w:name w:val="toc 6"/>
    <w:basedOn w:val="Normal"/>
    <w:next w:val="Normal"/>
    <w:semiHidden/>
    <w:rsid w:val="0093687B"/>
    <w:pPr>
      <w:ind w:left="1418"/>
    </w:pPr>
  </w:style>
  <w:style w:type="paragraph" w:styleId="TOC7">
    <w:name w:val="toc 7"/>
    <w:basedOn w:val="Normal"/>
    <w:next w:val="Normal"/>
    <w:semiHidden/>
    <w:rsid w:val="0093687B"/>
    <w:pPr>
      <w:ind w:left="1701"/>
    </w:pPr>
  </w:style>
  <w:style w:type="paragraph" w:styleId="TOC8">
    <w:name w:val="toc 8"/>
    <w:basedOn w:val="Normal"/>
    <w:next w:val="Normal"/>
    <w:semiHidden/>
    <w:rsid w:val="0093687B"/>
    <w:pPr>
      <w:ind w:left="1985"/>
    </w:pPr>
  </w:style>
  <w:style w:type="paragraph" w:styleId="TOC9">
    <w:name w:val="toc 9"/>
    <w:basedOn w:val="Normal"/>
    <w:next w:val="Normal"/>
    <w:semiHidden/>
    <w:rsid w:val="0093687B"/>
    <w:pPr>
      <w:ind w:left="2268"/>
    </w:pPr>
  </w:style>
  <w:style w:type="paragraph" w:styleId="TableofFigures">
    <w:name w:val="table of figures"/>
    <w:basedOn w:val="Normal"/>
    <w:next w:val="Normal"/>
    <w:semiHidden/>
    <w:rsid w:val="0093687B"/>
    <w:pPr>
      <w:ind w:left="567" w:hanging="567"/>
    </w:pPr>
  </w:style>
  <w:style w:type="paragraph" w:styleId="ListBullet5">
    <w:name w:val="List Bullet 5"/>
    <w:basedOn w:val="Normal"/>
    <w:rsid w:val="0093687B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basedOn w:val="Normal"/>
    <w:rsid w:val="0093687B"/>
    <w:pPr>
      <w:spacing w:after="120"/>
    </w:pPr>
  </w:style>
  <w:style w:type="paragraph" w:styleId="BodyTextFirstIndent">
    <w:name w:val="Body Text First Indent"/>
    <w:basedOn w:val="BodyText"/>
    <w:rsid w:val="0093687B"/>
    <w:pPr>
      <w:ind w:firstLine="284"/>
    </w:pPr>
  </w:style>
  <w:style w:type="paragraph" w:styleId="BodyTextIndent">
    <w:name w:val="Body Text Indent"/>
    <w:basedOn w:val="Normal"/>
    <w:rsid w:val="0093687B"/>
    <w:pPr>
      <w:spacing w:after="120"/>
      <w:ind w:left="283"/>
    </w:pPr>
  </w:style>
  <w:style w:type="paragraph" w:styleId="BodyTextFirstIndent2">
    <w:name w:val="Body Text First Indent 2"/>
    <w:basedOn w:val="BodyTextIndent"/>
    <w:rsid w:val="0093687B"/>
    <w:pPr>
      <w:ind w:left="284" w:firstLine="284"/>
    </w:pPr>
  </w:style>
  <w:style w:type="character" w:styleId="Strong">
    <w:name w:val="Strong"/>
    <w:qFormat/>
    <w:rsid w:val="0093687B"/>
    <w:rPr>
      <w:rFonts w:cs="Times New Roman"/>
      <w:b/>
      <w:bCs/>
      <w:lang w:bidi="th-TH"/>
    </w:rPr>
  </w:style>
  <w:style w:type="paragraph" w:customStyle="1" w:styleId="AA1stlevelbullet">
    <w:name w:val="AA 1st level bullet"/>
    <w:basedOn w:val="Normal"/>
    <w:rsid w:val="0093687B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93687B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93687B"/>
    <w:rPr>
      <w:rFonts w:ascii="Arial" w:hAnsi="Arial"/>
      <w:sz w:val="13"/>
      <w:szCs w:val="13"/>
      <w:lang w:bidi="th-TH"/>
    </w:rPr>
  </w:style>
  <w:style w:type="paragraph" w:customStyle="1" w:styleId="AA2ndlevelbullet">
    <w:name w:val="AA 2nd level bullet"/>
    <w:basedOn w:val="AA1stlevelbullet"/>
    <w:rsid w:val="0093687B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93687B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93687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93687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93687B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93687B"/>
    <w:pPr>
      <w:framePr w:h="1054" w:wrap="around" w:y="5920"/>
    </w:pPr>
  </w:style>
  <w:style w:type="paragraph" w:customStyle="1" w:styleId="ReportHeading3">
    <w:name w:val="ReportHeading3"/>
    <w:basedOn w:val="ReportHeading2"/>
    <w:rsid w:val="0093687B"/>
    <w:pPr>
      <w:framePr w:h="443" w:wrap="around" w:y="8223"/>
    </w:pPr>
  </w:style>
  <w:style w:type="paragraph" w:customStyle="1" w:styleId="a">
    <w:name w:val="¢éÍ¤ÇÒÁ"/>
    <w:basedOn w:val="Normal"/>
    <w:rsid w:val="009368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93687B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93687B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93687B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93687B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93687B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93687B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9368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rsid w:val="0093687B"/>
  </w:style>
  <w:style w:type="paragraph" w:styleId="BodyText2">
    <w:name w:val="Body Text 2"/>
    <w:basedOn w:val="Normal"/>
    <w:link w:val="BodyText2Char"/>
    <w:rsid w:val="009368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link w:val="BodyText3Char"/>
    <w:rsid w:val="0093687B"/>
    <w:pPr>
      <w:jc w:val="both"/>
    </w:pPr>
    <w:rPr>
      <w:rFonts w:ascii="Angsana New" w:hAnsi="Angsana New"/>
      <w:sz w:val="30"/>
      <w:szCs w:val="30"/>
    </w:rPr>
  </w:style>
  <w:style w:type="paragraph" w:customStyle="1" w:styleId="a0">
    <w:name w:val="??"/>
    <w:basedOn w:val="Normal"/>
    <w:rsid w:val="009368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1">
    <w:name w:val="???"/>
    <w:basedOn w:val="Normal"/>
    <w:rsid w:val="009368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E">
    <w:name w:val="Å§ª×èÍ E"/>
    <w:basedOn w:val="Normal"/>
    <w:rsid w:val="009368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BalloonText">
    <w:name w:val="Balloon Text"/>
    <w:basedOn w:val="Normal"/>
    <w:semiHidden/>
    <w:rsid w:val="00F25EE8"/>
    <w:rPr>
      <w:rFonts w:ascii="Tahoma" w:hAnsi="Tahoma"/>
      <w:sz w:val="16"/>
    </w:rPr>
  </w:style>
  <w:style w:type="paragraph" w:styleId="HTMLPreformatted">
    <w:name w:val="HTML Preformatted"/>
    <w:basedOn w:val="Normal"/>
    <w:rsid w:val="003F2F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szCs w:val="20"/>
    </w:rPr>
  </w:style>
  <w:style w:type="table" w:styleId="TableGrid">
    <w:name w:val="Table Grid"/>
    <w:basedOn w:val="TableNormal"/>
    <w:rsid w:val="00B6159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">
    <w:name w:val="µÒÃÒ§3ªèÍ§"/>
    <w:basedOn w:val="Normal"/>
    <w:rsid w:val="0098745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???????"/>
    <w:basedOn w:val="Normal"/>
    <w:rsid w:val="00362F1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127D7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Åº"/>
    <w:basedOn w:val="Normal"/>
    <w:rsid w:val="00A46D8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Char">
    <w:name w:val="Char"/>
    <w:basedOn w:val="Normal"/>
    <w:rsid w:val="0015503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eading6Char">
    <w:name w:val="Heading 6 Char"/>
    <w:link w:val="Heading6"/>
    <w:rsid w:val="002E6DBF"/>
    <w:rPr>
      <w:rFonts w:cs="Angsana New"/>
      <w:b/>
      <w:bCs/>
      <w:sz w:val="30"/>
      <w:szCs w:val="30"/>
      <w:lang w:val="en-US" w:eastAsia="en-US" w:bidi="th-TH"/>
    </w:rPr>
  </w:style>
  <w:style w:type="paragraph" w:styleId="NoSpacing">
    <w:name w:val="No Spacing"/>
    <w:uiPriority w:val="1"/>
    <w:qFormat/>
    <w:rsid w:val="003B5C4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sz w:val="30"/>
      <w:szCs w:val="38"/>
    </w:rPr>
  </w:style>
  <w:style w:type="paragraph" w:styleId="ListParagraph">
    <w:name w:val="List Paragraph"/>
    <w:basedOn w:val="Normal"/>
    <w:uiPriority w:val="34"/>
    <w:qFormat/>
    <w:rsid w:val="0041563D"/>
    <w:pPr>
      <w:ind w:left="720"/>
    </w:pPr>
    <w:rPr>
      <w:szCs w:val="22"/>
    </w:rPr>
  </w:style>
  <w:style w:type="paragraph" w:customStyle="1" w:styleId="1">
    <w:name w:val="เนื้อเรื่อง1"/>
    <w:basedOn w:val="Normal"/>
    <w:rsid w:val="00200C9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color w:val="800080"/>
      <w:sz w:val="28"/>
      <w:szCs w:val="28"/>
    </w:rPr>
  </w:style>
  <w:style w:type="character" w:customStyle="1" w:styleId="BodyText3Char">
    <w:name w:val="Body Text 3 Char"/>
    <w:link w:val="BodyText3"/>
    <w:rsid w:val="00E6721A"/>
    <w:rPr>
      <w:rFonts w:ascii="Angsana New" w:hAnsi="Angsana New"/>
      <w:sz w:val="30"/>
      <w:szCs w:val="30"/>
    </w:rPr>
  </w:style>
  <w:style w:type="character" w:customStyle="1" w:styleId="Heading5Char">
    <w:name w:val="Heading 5 Char"/>
    <w:link w:val="Heading5"/>
    <w:rsid w:val="00C57839"/>
    <w:rPr>
      <w:b/>
      <w:bCs/>
      <w:sz w:val="32"/>
      <w:szCs w:val="32"/>
    </w:rPr>
  </w:style>
  <w:style w:type="character" w:customStyle="1" w:styleId="FooterChar">
    <w:name w:val="Footer Char"/>
    <w:link w:val="Footer"/>
    <w:uiPriority w:val="99"/>
    <w:rsid w:val="00363EB1"/>
    <w:rPr>
      <w:rFonts w:ascii="Arial" w:hAnsi="Arial"/>
      <w:sz w:val="18"/>
      <w:szCs w:val="18"/>
    </w:rPr>
  </w:style>
  <w:style w:type="paragraph" w:customStyle="1" w:styleId="Preformatted">
    <w:name w:val="Preformatted"/>
    <w:link w:val="PreformattedChar"/>
    <w:rsid w:val="004A7B36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eastAsia="Cordia New"/>
      <w:lang w:eastAsia="th-TH"/>
    </w:rPr>
  </w:style>
  <w:style w:type="character" w:customStyle="1" w:styleId="PreformattedChar">
    <w:name w:val="Preformatted Char"/>
    <w:link w:val="Preformatted"/>
    <w:rsid w:val="004A7B36"/>
    <w:rPr>
      <w:rFonts w:eastAsia="Cordia New"/>
      <w:lang w:eastAsia="th-TH" w:bidi="th-TH"/>
    </w:rPr>
  </w:style>
  <w:style w:type="paragraph" w:customStyle="1" w:styleId="ASSETS">
    <w:name w:val="ASSETS"/>
    <w:basedOn w:val="Normal"/>
    <w:rsid w:val="0019788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jern1">
    <w:name w:val="jern1"/>
    <w:basedOn w:val="Preformatted"/>
    <w:rsid w:val="00197887"/>
    <w:pPr>
      <w:pBdr>
        <w:bottom w:val="single" w:sz="4" w:space="1" w:color="auto"/>
      </w:pBdr>
      <w:tabs>
        <w:tab w:val="clear" w:pos="9590"/>
      </w:tabs>
      <w:jc w:val="right"/>
    </w:pPr>
    <w:rPr>
      <w:rFonts w:cs="Tms Rmn"/>
      <w:snapToGrid w:val="0"/>
      <w:sz w:val="28"/>
      <w:szCs w:val="28"/>
    </w:rPr>
  </w:style>
  <w:style w:type="paragraph" w:customStyle="1" w:styleId="jern3">
    <w:name w:val="jern3"/>
    <w:basedOn w:val="Normal"/>
    <w:rsid w:val="00197887"/>
    <w:pPr>
      <w:pBdr>
        <w:bottom w:val="doub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</w:tabs>
      <w:spacing w:line="240" w:lineRule="auto"/>
      <w:jc w:val="center"/>
    </w:pPr>
    <w:rPr>
      <w:rFonts w:ascii="Angsana New" w:hAnsi="Times New Roman"/>
      <w:sz w:val="28"/>
      <w:szCs w:val="28"/>
      <w:lang w:val="th-TH"/>
    </w:rPr>
  </w:style>
  <w:style w:type="character" w:customStyle="1" w:styleId="BodyText2Char">
    <w:name w:val="Body Text 2 Char"/>
    <w:link w:val="BodyText2"/>
    <w:rsid w:val="006E5EB5"/>
    <w:rPr>
      <w:rFonts w:ascii="Book Antiqua" w:hAnsi="Book Antiqua"/>
      <w:sz w:val="22"/>
      <w:szCs w:val="22"/>
    </w:rPr>
  </w:style>
  <w:style w:type="paragraph" w:styleId="EnvelopeReturn">
    <w:name w:val="envelope return"/>
    <w:basedOn w:val="Normal"/>
    <w:rsid w:val="00E877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rFonts w:cs="Times New Roman"/>
      <w:sz w:val="20"/>
      <w:szCs w:val="20"/>
    </w:rPr>
  </w:style>
  <w:style w:type="paragraph" w:customStyle="1" w:styleId="Default">
    <w:name w:val="Default"/>
    <w:rsid w:val="00E877AB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customStyle="1" w:styleId="E0">
    <w:name w:val="?????????? E"/>
    <w:basedOn w:val="Normal"/>
    <w:rsid w:val="00CA174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character" w:styleId="LineNumber">
    <w:name w:val="line number"/>
    <w:basedOn w:val="DefaultParagraphFont"/>
    <w:rsid w:val="00D37DD6"/>
  </w:style>
  <w:style w:type="paragraph" w:customStyle="1" w:styleId="E1">
    <w:name w:val="??E"/>
    <w:basedOn w:val="Normal"/>
    <w:rsid w:val="002822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acctfourfigures">
    <w:name w:val="acct four figures"/>
    <w:aliases w:val="a4"/>
    <w:basedOn w:val="Normal"/>
    <w:rsid w:val="00571E5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1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8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2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9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2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58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7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4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76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1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6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1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0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3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FDBC2E4-B670-4AFA-B6CB-4D69BCAE81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603</TotalTime>
  <Pages>1</Pages>
  <Words>3117</Words>
  <Characters>17771</Characters>
  <Application>Microsoft Office Word</Application>
  <DocSecurity>0</DocSecurity>
  <Lines>148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บางกอกโพลีเอททีลีน จำกัด (มหาชน)</vt:lpstr>
    </vt:vector>
  </TitlesOfParts>
  <Company>Microsoft Corporation</Company>
  <LinksUpToDate>false</LinksUpToDate>
  <CharactersWithSpaces>20847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บางกอกโพลีเอททีลีน จำกัด (มหาชน)</dc:title>
  <dc:creator>AA</dc:creator>
  <cp:lastModifiedBy>Gunyakorn Rujirachaowasit</cp:lastModifiedBy>
  <cp:revision>45</cp:revision>
  <cp:lastPrinted>2025-07-26T07:07:00Z</cp:lastPrinted>
  <dcterms:created xsi:type="dcterms:W3CDTF">2025-06-16T02:41:00Z</dcterms:created>
  <dcterms:modified xsi:type="dcterms:W3CDTF">2025-07-29T06:17:00Z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3e3c4234c77223fd9447ddde18c79e71fb6221bc54dc7ea7ed37bfe832cd3edc</vt:lpwstr>
  </property>
</Properties>
</file>