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985BB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p w14:paraId="459C2CCD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136F9475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3A9F1A21" w14:textId="659790E7" w:rsidR="00FB1617" w:rsidRPr="00CC1E79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04BA44BA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78EB33C9" w14:textId="77777777" w:rsidR="000F4AC2" w:rsidRPr="00CC1E79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5228FBB1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6873F32" w14:textId="32C258F1" w:rsidR="004E6751" w:rsidRDefault="004E6751" w:rsidP="004E67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</w:t>
      </w:r>
      <w:r w:rsidR="00C555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F6517E" w:rsidRPr="00F6517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และหกเดือนสิ้นสุดวันที่ </w:t>
      </w:r>
      <w:r w:rsidR="00284E62" w:rsidRPr="00284E62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F6517E" w:rsidRPr="00F6517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มิถุนายน</w:t>
      </w:r>
      <w:r w:rsidR="00F6517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31E9C" w:rsidRPr="00131E9C">
        <w:rPr>
          <w:rFonts w:ascii="Angsana New" w:hAnsi="Angsana New" w:cs="Angsana New" w:hint="cs"/>
          <w:b w:val="0"/>
          <w:bCs w:val="0"/>
          <w:sz w:val="32"/>
          <w:szCs w:val="32"/>
        </w:rPr>
        <w:t>2568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4D8C1F" w14:textId="761FDB21" w:rsidR="00620A24" w:rsidRDefault="00CC4A7C" w:rsidP="0013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D2AEB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F6517E" w:rsidRPr="00F6517E">
        <w:rPr>
          <w:rFonts w:asciiTheme="majorBidi" w:hAnsiTheme="majorBidi" w:cstheme="majorBidi"/>
          <w:sz w:val="30"/>
          <w:szCs w:val="30"/>
        </w:rPr>
        <w:t xml:space="preserve">30 </w:t>
      </w:r>
      <w:r w:rsidR="00F6517E" w:rsidRPr="00F6517E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C555B4">
        <w:rPr>
          <w:rFonts w:asciiTheme="majorBidi" w:hAnsiTheme="majorBidi" w:cstheme="majorBidi"/>
          <w:sz w:val="30"/>
          <w:szCs w:val="30"/>
        </w:rPr>
        <w:t>2568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งบกำไรขาดทุนรวม</w:t>
      </w:r>
      <w:r w:rsidRPr="0044765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F6517E" w:rsidRPr="00F6517E">
        <w:rPr>
          <w:rFonts w:asciiTheme="majorBidi" w:hAnsiTheme="majorBidi"/>
          <w:spacing w:val="-6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84E62" w:rsidRPr="00284E62">
        <w:rPr>
          <w:rFonts w:asciiTheme="majorBidi" w:hAnsiTheme="majorBidi"/>
          <w:spacing w:val="-6"/>
          <w:sz w:val="30"/>
          <w:szCs w:val="30"/>
        </w:rPr>
        <w:t>30</w:t>
      </w:r>
      <w:r w:rsidR="00F6517E" w:rsidRPr="00F6517E">
        <w:rPr>
          <w:rFonts w:asciiTheme="majorBidi" w:hAnsiTheme="majorBidi"/>
          <w:spacing w:val="-6"/>
          <w:sz w:val="30"/>
          <w:szCs w:val="30"/>
          <w:cs/>
        </w:rPr>
        <w:t xml:space="preserve"> มิถุนายน </w:t>
      </w:r>
      <w:r w:rsidR="00284E62" w:rsidRPr="00284E62">
        <w:rPr>
          <w:rFonts w:asciiTheme="majorBidi" w:hAnsiTheme="majorBidi"/>
          <w:spacing w:val="-6"/>
          <w:sz w:val="30"/>
          <w:szCs w:val="30"/>
        </w:rPr>
        <w:t>2568</w:t>
      </w:r>
      <w:r w:rsidR="00F6517E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F1787C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</w:t>
      </w:r>
      <w:r w:rsidR="0065403C">
        <w:rPr>
          <w:rFonts w:asciiTheme="majorBidi" w:hAnsiTheme="majorBidi" w:cstheme="majorBidi"/>
          <w:sz w:val="30"/>
          <w:szCs w:val="30"/>
        </w:rPr>
        <w:br/>
      </w:r>
      <w:r w:rsidRPr="00CD2AEB">
        <w:rPr>
          <w:rFonts w:asciiTheme="majorBidi" w:hAnsiTheme="majorBidi" w:cstheme="majorBidi"/>
          <w:sz w:val="30"/>
          <w:szCs w:val="30"/>
          <w:cs/>
        </w:rPr>
        <w:t>ผู้ถือหุ้นเฉพาะกิจการ และงบกระแสเงินสดรวมและง</w:t>
      </w:r>
      <w:r w:rsidR="00626070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CD2AEB">
        <w:rPr>
          <w:rFonts w:asciiTheme="majorBidi" w:hAnsiTheme="majorBidi" w:cstheme="majorBidi"/>
          <w:sz w:val="30"/>
          <w:szCs w:val="30"/>
          <w:cs/>
        </w:rPr>
        <w:t>กระแสเงิ</w:t>
      </w:r>
      <w:r w:rsidR="00626070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CD2AEB">
        <w:rPr>
          <w:rFonts w:asciiTheme="majorBidi" w:hAnsiTheme="majorBidi" w:cstheme="majorBidi"/>
          <w:sz w:val="30"/>
          <w:szCs w:val="30"/>
          <w:cs/>
        </w:rPr>
        <w:t>สดเฉพาะกิจการ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="00F6517E" w:rsidRPr="00F6517E">
        <w:rPr>
          <w:rFonts w:asciiTheme="majorBidi" w:hAnsiTheme="majorBidi"/>
          <w:spacing w:val="-6"/>
          <w:sz w:val="30"/>
          <w:szCs w:val="30"/>
          <w:cs/>
        </w:rPr>
        <w:t>งวดหกเดือนสิ้นสุดวันที่</w:t>
      </w:r>
      <w:r w:rsidR="0065403C">
        <w:rPr>
          <w:rFonts w:asciiTheme="majorBidi" w:hAnsiTheme="majorBidi"/>
          <w:spacing w:val="-6"/>
          <w:sz w:val="30"/>
          <w:szCs w:val="30"/>
        </w:rPr>
        <w:br/>
      </w:r>
      <w:r w:rsidR="00284E62" w:rsidRPr="00284E62">
        <w:rPr>
          <w:rFonts w:asciiTheme="majorBidi" w:hAnsiTheme="majorBidi"/>
          <w:spacing w:val="-6"/>
          <w:sz w:val="30"/>
          <w:szCs w:val="30"/>
        </w:rPr>
        <w:t>30</w:t>
      </w:r>
      <w:r w:rsidR="00F6517E" w:rsidRPr="00F6517E">
        <w:rPr>
          <w:rFonts w:asciiTheme="majorBidi" w:hAnsiTheme="majorBidi"/>
          <w:spacing w:val="-6"/>
          <w:sz w:val="30"/>
          <w:szCs w:val="30"/>
          <w:cs/>
        </w:rPr>
        <w:t xml:space="preserve"> มิถุนายน</w:t>
      </w:r>
      <w:r w:rsidR="0065403C">
        <w:rPr>
          <w:rFonts w:asciiTheme="majorBidi" w:hAnsiTheme="majorBidi"/>
          <w:spacing w:val="-6"/>
          <w:sz w:val="30"/>
          <w:szCs w:val="30"/>
        </w:rPr>
        <w:t xml:space="preserve"> </w:t>
      </w:r>
      <w:r w:rsidR="00C555B4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และหมายเหตุประกอบงบการเงินแบบย่อ (“ข้อมูลทางการเงินระหว่างกาล”)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ของบริษัท ซีลิค คอร์พ จำกัด </w:t>
      </w:r>
      <w:r w:rsidRPr="00447653">
        <w:rPr>
          <w:rFonts w:asciiTheme="majorBidi" w:hAnsiTheme="majorBidi" w:cstheme="majorBidi"/>
          <w:spacing w:val="-4"/>
          <w:sz w:val="30"/>
          <w:szCs w:val="30"/>
          <w:cs/>
        </w:rPr>
        <w:t>(มหาชน) และบริษัทย่อย และของเฉพาะบริษัท ซีลิค คอร์พ จำกัด (มหาชน) ตามลำดับ ซึ่งผู้บริหารของกิจการเป็นผู้รับผิดชอบ</w:t>
      </w:r>
      <w:r w:rsidRPr="003A581E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="00313A56" w:rsidRPr="003A58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Pr="00447653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CD2AEB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3D623C66" w14:textId="77777777" w:rsidR="001323C8" w:rsidRPr="00CD2AEB" w:rsidRDefault="001323C8" w:rsidP="00CC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4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6609E6" w14:textId="6F7FA08B" w:rsidR="005714DE" w:rsidRPr="00D6231C" w:rsidRDefault="005714DE" w:rsidP="00D6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b/>
          <w:i/>
          <w:iCs/>
          <w:sz w:val="30"/>
          <w:szCs w:val="30"/>
          <w:lang w:val="en-GB" w:eastAsia="x-none" w:bidi="ar-SA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3DD0A1B1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A0A1007" w14:textId="77777777" w:rsidR="00770B09" w:rsidRPr="007A2410" w:rsidRDefault="00770B09" w:rsidP="00770B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5D45BF" w14:textId="77777777" w:rsidR="00DF3132" w:rsidRPr="00AA6A16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2AB36C5" w14:textId="38CBD3C6" w:rsidR="00B72E44" w:rsidRDefault="007E468D" w:rsidP="00B72E44">
      <w:pPr>
        <w:rPr>
          <w:rFonts w:ascii="Angsana New" w:hAnsi="Angsana New"/>
          <w:sz w:val="30"/>
          <w:szCs w:val="30"/>
        </w:rPr>
      </w:pPr>
      <w:bookmarkStart w:id="1" w:name="_Hlk135412496"/>
      <w:r>
        <w:rPr>
          <w:rFonts w:ascii="Angsana New" w:hAnsi="Angsana New"/>
          <w:sz w:val="30"/>
          <w:szCs w:val="30"/>
        </w:rPr>
        <w:t>14</w:t>
      </w:r>
      <w:r w:rsidR="00395046" w:rsidRPr="00395046">
        <w:rPr>
          <w:rFonts w:ascii="Angsana New" w:hAnsi="Angsana New"/>
          <w:sz w:val="30"/>
          <w:szCs w:val="30"/>
        </w:rPr>
        <w:t xml:space="preserve"> </w:t>
      </w:r>
      <w:r w:rsidR="00395046" w:rsidRPr="00395046">
        <w:rPr>
          <w:rFonts w:ascii="Angsana New" w:hAnsi="Angsana New"/>
          <w:sz w:val="30"/>
          <w:szCs w:val="30"/>
          <w:cs/>
        </w:rPr>
        <w:t xml:space="preserve">สิงหาคม </w:t>
      </w:r>
      <w:r w:rsidR="00760EC4" w:rsidRPr="009C7E4F">
        <w:rPr>
          <w:rFonts w:ascii="Angsana New" w:hAnsi="Angsana New"/>
          <w:sz w:val="30"/>
          <w:szCs w:val="30"/>
        </w:rPr>
        <w:t>256</w:t>
      </w:r>
      <w:bookmarkEnd w:id="1"/>
      <w:r w:rsidR="00C555B4">
        <w:rPr>
          <w:rFonts w:ascii="Angsana New" w:hAnsi="Angsana New"/>
          <w:sz w:val="30"/>
          <w:szCs w:val="30"/>
        </w:rPr>
        <w:t>8</w:t>
      </w:r>
    </w:p>
    <w:sectPr w:rsidR="00B72E44" w:rsidSect="00C41644">
      <w:headerReference w:type="default" r:id="rId15"/>
      <w:footerReference w:type="default" r:id="rId16"/>
      <w:pgSz w:w="11909" w:h="16834" w:code="9"/>
      <w:pgMar w:top="691" w:right="1199" w:bottom="576" w:left="1152" w:header="720" w:footer="720" w:gutter="0"/>
      <w:paperSrc w:first="7" w:other="7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7B437" w14:textId="77777777" w:rsidR="00767CC7" w:rsidRDefault="00767CC7">
      <w:r>
        <w:separator/>
      </w:r>
    </w:p>
  </w:endnote>
  <w:endnote w:type="continuationSeparator" w:id="0">
    <w:p w14:paraId="5AF4585F" w14:textId="77777777" w:rsidR="00767CC7" w:rsidRDefault="00767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CC4D5" w14:textId="77777777" w:rsidR="00531916" w:rsidRDefault="00531916">
    <w:pPr>
      <w:pStyle w:val="Footer"/>
      <w:jc w:val="center"/>
    </w:pPr>
  </w:p>
  <w:p w14:paraId="67A80308" w14:textId="77777777" w:rsidR="00531916" w:rsidRDefault="0053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C185" w14:textId="77777777" w:rsidR="00531916" w:rsidRPr="003B35CB" w:rsidRDefault="00531916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7C50" w14:textId="350DF2B6" w:rsidR="00C41644" w:rsidRPr="003B35CB" w:rsidRDefault="00C41644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D83C0" w14:textId="77777777" w:rsidR="00767CC7" w:rsidRDefault="00767CC7">
      <w:r>
        <w:separator/>
      </w:r>
    </w:p>
  </w:footnote>
  <w:footnote w:type="continuationSeparator" w:id="0">
    <w:p w14:paraId="0FB6982D" w14:textId="77777777" w:rsidR="00767CC7" w:rsidRDefault="00767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E7706" w14:textId="77777777" w:rsidR="00531916" w:rsidRPr="00241A98" w:rsidRDefault="00531916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CF43" w14:textId="5651DA12" w:rsidR="00662236" w:rsidRPr="00CC1E79" w:rsidRDefault="00662236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27C174" w14:textId="19353B9C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3C998E" w14:textId="71DB93CE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1B360D" w14:textId="77777777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F9768" w14:textId="77777777" w:rsidR="00531916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63C159A5" w14:textId="77777777" w:rsidR="00013E38" w:rsidRDefault="0001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0768ACD4" w14:textId="77777777" w:rsidR="00013E38" w:rsidRDefault="0001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7F50E24E" w14:textId="77777777" w:rsidR="00013E38" w:rsidRPr="00241A98" w:rsidRDefault="0001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" w15:restartNumberingAfterBreak="0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673268743">
    <w:abstractNumId w:val="5"/>
  </w:num>
  <w:num w:numId="2" w16cid:durableId="1205369993">
    <w:abstractNumId w:val="2"/>
  </w:num>
  <w:num w:numId="3" w16cid:durableId="909269450">
    <w:abstractNumId w:val="8"/>
  </w:num>
  <w:num w:numId="4" w16cid:durableId="1209954045">
    <w:abstractNumId w:val="4"/>
  </w:num>
  <w:num w:numId="5" w16cid:durableId="266163247">
    <w:abstractNumId w:val="6"/>
  </w:num>
  <w:num w:numId="6" w16cid:durableId="564294472">
    <w:abstractNumId w:val="3"/>
  </w:num>
  <w:num w:numId="7" w16cid:durableId="2098136886">
    <w:abstractNumId w:val="9"/>
  </w:num>
  <w:num w:numId="8" w16cid:durableId="213379140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493022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786323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D8D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38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0F8"/>
    <w:rsid w:val="00027713"/>
    <w:rsid w:val="00027BE0"/>
    <w:rsid w:val="00027FA1"/>
    <w:rsid w:val="0003013C"/>
    <w:rsid w:val="000304F9"/>
    <w:rsid w:val="0003062D"/>
    <w:rsid w:val="00030B84"/>
    <w:rsid w:val="00030C88"/>
    <w:rsid w:val="00031363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E45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01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0B00"/>
    <w:rsid w:val="00061097"/>
    <w:rsid w:val="0006121E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4C4"/>
    <w:rsid w:val="000636D2"/>
    <w:rsid w:val="000637C2"/>
    <w:rsid w:val="00063CC0"/>
    <w:rsid w:val="00063EF1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2F7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5C3"/>
    <w:rsid w:val="000809DA"/>
    <w:rsid w:val="00080AD9"/>
    <w:rsid w:val="00080C4B"/>
    <w:rsid w:val="00080F11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50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21F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2CF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32A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05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3A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BED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54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33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1E9C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1F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9B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47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874"/>
    <w:rsid w:val="001829D6"/>
    <w:rsid w:val="00182A49"/>
    <w:rsid w:val="00182BFB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2D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D12"/>
    <w:rsid w:val="001C2EC7"/>
    <w:rsid w:val="001C326E"/>
    <w:rsid w:val="001C3706"/>
    <w:rsid w:val="001C3925"/>
    <w:rsid w:val="001C3D4C"/>
    <w:rsid w:val="001C3DA2"/>
    <w:rsid w:val="001C3F07"/>
    <w:rsid w:val="001C4011"/>
    <w:rsid w:val="001C4550"/>
    <w:rsid w:val="001C4680"/>
    <w:rsid w:val="001C4BAE"/>
    <w:rsid w:val="001C4BC1"/>
    <w:rsid w:val="001C516F"/>
    <w:rsid w:val="001C52B6"/>
    <w:rsid w:val="001C5514"/>
    <w:rsid w:val="001C55A5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53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2939"/>
    <w:rsid w:val="001D2CCB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95A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E9B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5B2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4C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0"/>
    <w:rsid w:val="002002BA"/>
    <w:rsid w:val="00200A54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07C6D"/>
    <w:rsid w:val="0021001C"/>
    <w:rsid w:val="0021011C"/>
    <w:rsid w:val="00210334"/>
    <w:rsid w:val="0021036C"/>
    <w:rsid w:val="0021078E"/>
    <w:rsid w:val="00210835"/>
    <w:rsid w:val="00210AC9"/>
    <w:rsid w:val="00210FB2"/>
    <w:rsid w:val="0021108B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3B9A"/>
    <w:rsid w:val="00213D47"/>
    <w:rsid w:val="00214146"/>
    <w:rsid w:val="00214358"/>
    <w:rsid w:val="00214482"/>
    <w:rsid w:val="002144C3"/>
    <w:rsid w:val="00214566"/>
    <w:rsid w:val="002146CE"/>
    <w:rsid w:val="00214BE3"/>
    <w:rsid w:val="00214E2A"/>
    <w:rsid w:val="00215195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2A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1F33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BE2"/>
    <w:rsid w:val="00253DBC"/>
    <w:rsid w:val="00254100"/>
    <w:rsid w:val="0025467D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6E8D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2A5"/>
    <w:rsid w:val="0027035E"/>
    <w:rsid w:val="00270A37"/>
    <w:rsid w:val="00270E4F"/>
    <w:rsid w:val="00270FCC"/>
    <w:rsid w:val="0027111F"/>
    <w:rsid w:val="0027118A"/>
    <w:rsid w:val="00271289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4E62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ACB"/>
    <w:rsid w:val="00296D32"/>
    <w:rsid w:val="00296F7D"/>
    <w:rsid w:val="00296FA6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5FBD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50E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6E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44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985"/>
    <w:rsid w:val="00306A27"/>
    <w:rsid w:val="00306DAF"/>
    <w:rsid w:val="00306ED3"/>
    <w:rsid w:val="00307012"/>
    <w:rsid w:val="00307506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1FDE"/>
    <w:rsid w:val="0031213C"/>
    <w:rsid w:val="00312982"/>
    <w:rsid w:val="00312A85"/>
    <w:rsid w:val="00312EF8"/>
    <w:rsid w:val="00312F24"/>
    <w:rsid w:val="003130B5"/>
    <w:rsid w:val="003130F5"/>
    <w:rsid w:val="0031317F"/>
    <w:rsid w:val="003131F5"/>
    <w:rsid w:val="003133E7"/>
    <w:rsid w:val="003134B2"/>
    <w:rsid w:val="003138A9"/>
    <w:rsid w:val="00313A56"/>
    <w:rsid w:val="00313BFA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5BE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27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307"/>
    <w:rsid w:val="0034055D"/>
    <w:rsid w:val="003409AE"/>
    <w:rsid w:val="0034145A"/>
    <w:rsid w:val="00341592"/>
    <w:rsid w:val="0034188B"/>
    <w:rsid w:val="00341B6A"/>
    <w:rsid w:val="00341CF4"/>
    <w:rsid w:val="00341F49"/>
    <w:rsid w:val="00342234"/>
    <w:rsid w:val="003424EC"/>
    <w:rsid w:val="00342CAD"/>
    <w:rsid w:val="00342DFC"/>
    <w:rsid w:val="00342E0A"/>
    <w:rsid w:val="00342F88"/>
    <w:rsid w:val="00343386"/>
    <w:rsid w:val="00343848"/>
    <w:rsid w:val="00343893"/>
    <w:rsid w:val="00343C88"/>
    <w:rsid w:val="00343FA1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64F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71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43C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046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758"/>
    <w:rsid w:val="003C09E3"/>
    <w:rsid w:val="003C09E4"/>
    <w:rsid w:val="003C0B1C"/>
    <w:rsid w:val="003C0C45"/>
    <w:rsid w:val="003C0E5B"/>
    <w:rsid w:val="003C1077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582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10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756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9E9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1B7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016"/>
    <w:rsid w:val="0043014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76F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3A"/>
    <w:rsid w:val="00443278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38"/>
    <w:rsid w:val="004464C8"/>
    <w:rsid w:val="00446932"/>
    <w:rsid w:val="00446AFC"/>
    <w:rsid w:val="0044753F"/>
    <w:rsid w:val="004475D2"/>
    <w:rsid w:val="00447653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55B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420"/>
    <w:rsid w:val="004626C0"/>
    <w:rsid w:val="00462979"/>
    <w:rsid w:val="00462B6A"/>
    <w:rsid w:val="00462B7E"/>
    <w:rsid w:val="00462D42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3D1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DB2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927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1DC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DBA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353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57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BC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33E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39D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321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8B2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B45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AB9"/>
    <w:rsid w:val="005A1832"/>
    <w:rsid w:val="005A1870"/>
    <w:rsid w:val="005A1EB4"/>
    <w:rsid w:val="005A22B8"/>
    <w:rsid w:val="005A2B7B"/>
    <w:rsid w:val="005A2E8D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4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3A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687"/>
    <w:rsid w:val="005C39D9"/>
    <w:rsid w:val="005C39E7"/>
    <w:rsid w:val="005C3B8C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3A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353"/>
    <w:rsid w:val="005D4585"/>
    <w:rsid w:val="005D470C"/>
    <w:rsid w:val="005D4930"/>
    <w:rsid w:val="005D4C5F"/>
    <w:rsid w:val="005D4EA1"/>
    <w:rsid w:val="005D5356"/>
    <w:rsid w:val="005D5A9E"/>
    <w:rsid w:val="005D6331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EAE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4E97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3F7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3AF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BB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3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070"/>
    <w:rsid w:val="006262B5"/>
    <w:rsid w:val="00626724"/>
    <w:rsid w:val="006269FB"/>
    <w:rsid w:val="00626A21"/>
    <w:rsid w:val="006274A9"/>
    <w:rsid w:val="006275A8"/>
    <w:rsid w:val="00627885"/>
    <w:rsid w:val="0062796E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744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9A6"/>
    <w:rsid w:val="00651CC3"/>
    <w:rsid w:val="00651EEB"/>
    <w:rsid w:val="0065214C"/>
    <w:rsid w:val="006523DA"/>
    <w:rsid w:val="00652454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03C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3A8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9ED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00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65F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D31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07A"/>
    <w:rsid w:val="006D12A8"/>
    <w:rsid w:val="006D19D7"/>
    <w:rsid w:val="006D1CFF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7CB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9A9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A50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7D5"/>
    <w:rsid w:val="006F38EC"/>
    <w:rsid w:val="006F3909"/>
    <w:rsid w:val="006F3DE3"/>
    <w:rsid w:val="006F413B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7C0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4AA8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1DD8"/>
    <w:rsid w:val="0072231B"/>
    <w:rsid w:val="007224B3"/>
    <w:rsid w:val="00722594"/>
    <w:rsid w:val="007227EE"/>
    <w:rsid w:val="007228C5"/>
    <w:rsid w:val="00722F21"/>
    <w:rsid w:val="00722FE9"/>
    <w:rsid w:val="007230F2"/>
    <w:rsid w:val="007233C4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2C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AA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4CB4"/>
    <w:rsid w:val="007652A8"/>
    <w:rsid w:val="00765569"/>
    <w:rsid w:val="007655C4"/>
    <w:rsid w:val="00765702"/>
    <w:rsid w:val="007658E4"/>
    <w:rsid w:val="00765AB0"/>
    <w:rsid w:val="00765B4E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67CC7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1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5A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270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6EBA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555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3E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72C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0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68D"/>
    <w:rsid w:val="007E4A55"/>
    <w:rsid w:val="007E4B1E"/>
    <w:rsid w:val="007E4B70"/>
    <w:rsid w:val="007E4C30"/>
    <w:rsid w:val="007E4C79"/>
    <w:rsid w:val="007E4C99"/>
    <w:rsid w:val="007E4CAC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E3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0D"/>
    <w:rsid w:val="00814030"/>
    <w:rsid w:val="00814139"/>
    <w:rsid w:val="00814343"/>
    <w:rsid w:val="008145FA"/>
    <w:rsid w:val="00814606"/>
    <w:rsid w:val="00815CA7"/>
    <w:rsid w:val="0081616A"/>
    <w:rsid w:val="0081640A"/>
    <w:rsid w:val="0081654B"/>
    <w:rsid w:val="008165FB"/>
    <w:rsid w:val="00816C34"/>
    <w:rsid w:val="00816C77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B2A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9E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978"/>
    <w:rsid w:val="00832DB8"/>
    <w:rsid w:val="00832EF9"/>
    <w:rsid w:val="008332AE"/>
    <w:rsid w:val="008333D3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BD2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4DF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16C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6D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896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2FA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5B6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3DC3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33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498E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48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128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6DFE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37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CD9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687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8E2"/>
    <w:rsid w:val="00970997"/>
    <w:rsid w:val="00970BA8"/>
    <w:rsid w:val="00970C9B"/>
    <w:rsid w:val="00970EB5"/>
    <w:rsid w:val="00971150"/>
    <w:rsid w:val="009722F9"/>
    <w:rsid w:val="0097242E"/>
    <w:rsid w:val="00972828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0D2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3ED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96"/>
    <w:rsid w:val="009A0DD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0F16"/>
    <w:rsid w:val="009D1342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8AE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824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0C5C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A39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C5B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7C5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AD0"/>
    <w:rsid w:val="00A57FA3"/>
    <w:rsid w:val="00A603AC"/>
    <w:rsid w:val="00A60540"/>
    <w:rsid w:val="00A608D7"/>
    <w:rsid w:val="00A60953"/>
    <w:rsid w:val="00A60ADF"/>
    <w:rsid w:val="00A60EC6"/>
    <w:rsid w:val="00A612A6"/>
    <w:rsid w:val="00A612D4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B4F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1F2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1DD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D97"/>
    <w:rsid w:val="00A80F97"/>
    <w:rsid w:val="00A81572"/>
    <w:rsid w:val="00A81DC7"/>
    <w:rsid w:val="00A81ED6"/>
    <w:rsid w:val="00A81F3B"/>
    <w:rsid w:val="00A8203E"/>
    <w:rsid w:val="00A821DB"/>
    <w:rsid w:val="00A822E2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D7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1D1"/>
    <w:rsid w:val="00AA1433"/>
    <w:rsid w:val="00AA177E"/>
    <w:rsid w:val="00AA1869"/>
    <w:rsid w:val="00AA1C78"/>
    <w:rsid w:val="00AA1E5D"/>
    <w:rsid w:val="00AA29F1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4ED2"/>
    <w:rsid w:val="00AA502C"/>
    <w:rsid w:val="00AA59E3"/>
    <w:rsid w:val="00AA5A61"/>
    <w:rsid w:val="00AA5F01"/>
    <w:rsid w:val="00AA5FFD"/>
    <w:rsid w:val="00AA616A"/>
    <w:rsid w:val="00AA634D"/>
    <w:rsid w:val="00AA654C"/>
    <w:rsid w:val="00AA66CE"/>
    <w:rsid w:val="00AA69F4"/>
    <w:rsid w:val="00AA6A16"/>
    <w:rsid w:val="00AA6AEB"/>
    <w:rsid w:val="00AA6B10"/>
    <w:rsid w:val="00AA6DBC"/>
    <w:rsid w:val="00AA7310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6D7"/>
    <w:rsid w:val="00AB4A0F"/>
    <w:rsid w:val="00AB508C"/>
    <w:rsid w:val="00AB533E"/>
    <w:rsid w:val="00AB54FB"/>
    <w:rsid w:val="00AB55D6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CC3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185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4DA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648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6D4"/>
    <w:rsid w:val="00B058FE"/>
    <w:rsid w:val="00B05CA8"/>
    <w:rsid w:val="00B05E07"/>
    <w:rsid w:val="00B06379"/>
    <w:rsid w:val="00B06462"/>
    <w:rsid w:val="00B06851"/>
    <w:rsid w:val="00B06CA7"/>
    <w:rsid w:val="00B06D25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AC6"/>
    <w:rsid w:val="00B12B5B"/>
    <w:rsid w:val="00B12C44"/>
    <w:rsid w:val="00B12C99"/>
    <w:rsid w:val="00B12E7F"/>
    <w:rsid w:val="00B13461"/>
    <w:rsid w:val="00B140D5"/>
    <w:rsid w:val="00B141CF"/>
    <w:rsid w:val="00B143C6"/>
    <w:rsid w:val="00B147DF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B58"/>
    <w:rsid w:val="00B21EB8"/>
    <w:rsid w:val="00B21FD5"/>
    <w:rsid w:val="00B22215"/>
    <w:rsid w:val="00B2235C"/>
    <w:rsid w:val="00B224E5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B16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36"/>
    <w:rsid w:val="00B266D1"/>
    <w:rsid w:val="00B267A1"/>
    <w:rsid w:val="00B26A14"/>
    <w:rsid w:val="00B27388"/>
    <w:rsid w:val="00B27776"/>
    <w:rsid w:val="00B27884"/>
    <w:rsid w:val="00B27A35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6CD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001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10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684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4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5E3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4FDE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80B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7B5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6E3"/>
    <w:rsid w:val="00BB0D6F"/>
    <w:rsid w:val="00BB134F"/>
    <w:rsid w:val="00BB139F"/>
    <w:rsid w:val="00BB13BF"/>
    <w:rsid w:val="00BB1F9C"/>
    <w:rsid w:val="00BB1FD5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25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2DB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A0C"/>
    <w:rsid w:val="00C05E05"/>
    <w:rsid w:val="00C05ED6"/>
    <w:rsid w:val="00C05F4B"/>
    <w:rsid w:val="00C061E3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32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478"/>
    <w:rsid w:val="00C32686"/>
    <w:rsid w:val="00C32D2C"/>
    <w:rsid w:val="00C32D91"/>
    <w:rsid w:val="00C32F1F"/>
    <w:rsid w:val="00C3307C"/>
    <w:rsid w:val="00C330CB"/>
    <w:rsid w:val="00C33313"/>
    <w:rsid w:val="00C33CCC"/>
    <w:rsid w:val="00C33D2E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644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03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5B4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18D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AA7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3D61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1E79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5F13"/>
    <w:rsid w:val="00CD602D"/>
    <w:rsid w:val="00CD61A6"/>
    <w:rsid w:val="00CD637C"/>
    <w:rsid w:val="00CD642A"/>
    <w:rsid w:val="00CD6618"/>
    <w:rsid w:val="00CD669A"/>
    <w:rsid w:val="00CD6D9E"/>
    <w:rsid w:val="00CD72F7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8A3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5AC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C01"/>
    <w:rsid w:val="00D06D7E"/>
    <w:rsid w:val="00D07064"/>
    <w:rsid w:val="00D071D5"/>
    <w:rsid w:val="00D07320"/>
    <w:rsid w:val="00D0749E"/>
    <w:rsid w:val="00D0773B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149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30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6EB7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DE5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957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6DF2"/>
    <w:rsid w:val="00D37648"/>
    <w:rsid w:val="00D376F4"/>
    <w:rsid w:val="00D3774C"/>
    <w:rsid w:val="00D37AB7"/>
    <w:rsid w:val="00D37BDA"/>
    <w:rsid w:val="00D40022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2DCB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0D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6FC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4F09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484"/>
    <w:rsid w:val="00DB5863"/>
    <w:rsid w:val="00DB592F"/>
    <w:rsid w:val="00DB5A08"/>
    <w:rsid w:val="00DB5E6F"/>
    <w:rsid w:val="00DB6313"/>
    <w:rsid w:val="00DB6588"/>
    <w:rsid w:val="00DB6590"/>
    <w:rsid w:val="00DB65DC"/>
    <w:rsid w:val="00DB65F7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0F1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2FB3"/>
    <w:rsid w:val="00DD35E5"/>
    <w:rsid w:val="00DD3640"/>
    <w:rsid w:val="00DD392D"/>
    <w:rsid w:val="00DD3A74"/>
    <w:rsid w:val="00DD3BA9"/>
    <w:rsid w:val="00DD3DF6"/>
    <w:rsid w:val="00DD40E7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0F0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7C3"/>
    <w:rsid w:val="00DE39E4"/>
    <w:rsid w:val="00DE3CDD"/>
    <w:rsid w:val="00DE3E88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36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C35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27AA9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1A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D16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1D5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1F40"/>
    <w:rsid w:val="00E62193"/>
    <w:rsid w:val="00E62345"/>
    <w:rsid w:val="00E628BF"/>
    <w:rsid w:val="00E629EA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354"/>
    <w:rsid w:val="00E6642E"/>
    <w:rsid w:val="00E6651F"/>
    <w:rsid w:val="00E66712"/>
    <w:rsid w:val="00E668D8"/>
    <w:rsid w:val="00E66B38"/>
    <w:rsid w:val="00E66BA2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AC4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24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967"/>
    <w:rsid w:val="00E83A3B"/>
    <w:rsid w:val="00E83C6D"/>
    <w:rsid w:val="00E83C85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C24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CA9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96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626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69C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907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5A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ABA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7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9F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3D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0D7"/>
    <w:rsid w:val="00F4428A"/>
    <w:rsid w:val="00F4442A"/>
    <w:rsid w:val="00F446D6"/>
    <w:rsid w:val="00F448FE"/>
    <w:rsid w:val="00F4498E"/>
    <w:rsid w:val="00F44CE3"/>
    <w:rsid w:val="00F44E52"/>
    <w:rsid w:val="00F4500A"/>
    <w:rsid w:val="00F4548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6F9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17E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BCC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50B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B54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D5F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5CF"/>
    <w:rsid w:val="00FB1617"/>
    <w:rsid w:val="00FB1AC8"/>
    <w:rsid w:val="00FB1B0D"/>
    <w:rsid w:val="00FB1DFD"/>
    <w:rsid w:val="00FB200C"/>
    <w:rsid w:val="00FB21B0"/>
    <w:rsid w:val="00FB232C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B7F91"/>
    <w:rsid w:val="00FC00B3"/>
    <w:rsid w:val="00FC01C5"/>
    <w:rsid w:val="00FC02D9"/>
    <w:rsid w:val="00FC04DD"/>
    <w:rsid w:val="00FC0503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63F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D26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3D1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0B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9D5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4113E2-D75D-4146-A3C2-FA20BB175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70539A-A981-460E-BBE0-3DFD4E7B9C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296</TotalTime>
  <Pages>3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Thonthan, Huengwattanakul</cp:lastModifiedBy>
  <cp:revision>123</cp:revision>
  <cp:lastPrinted>2025-05-10T14:24:00Z</cp:lastPrinted>
  <dcterms:created xsi:type="dcterms:W3CDTF">2025-04-02T03:07:00Z</dcterms:created>
  <dcterms:modified xsi:type="dcterms:W3CDTF">2025-07-30T08:11:00Z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  <property fmtid="{D5CDD505-2E9C-101B-9397-08002B2CF9AE}" pid="4" name="ContentTypeId">
    <vt:lpwstr>0x010100FC3C573FF70E394A86433F5E112C33AA</vt:lpwstr>
  </property>
</Properties>
</file>