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5518B" w14:textId="77777777" w:rsidR="00FB1617" w:rsidRPr="00401AF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1E2EC6D9" w:rsidR="00AE3212" w:rsidRDefault="00EB5726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34CFB6D2" w14:textId="4E693A61" w:rsidR="00210FB2" w:rsidRPr="007B473E" w:rsidRDefault="00210FB2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26950022" w14:textId="1494A2CA" w:rsidR="00741AD5" w:rsidRPr="004006BF" w:rsidRDefault="004006BF" w:rsidP="004006BF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642F7E28" w14:textId="370C7E0B" w:rsidR="004006BF" w:rsidRDefault="004006BF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4006BF">
        <w:rPr>
          <w:rFonts w:ascii="Angsana New" w:hAnsi="Angsana New"/>
          <w:sz w:val="30"/>
          <w:szCs w:val="30"/>
          <w:cs/>
        </w:rPr>
        <w:t>เงินกู้ยืมจากสถาบันการเงิน</w:t>
      </w:r>
    </w:p>
    <w:p w14:paraId="0E69AF6F" w14:textId="72348717" w:rsidR="00C11B4B" w:rsidRDefault="00506DC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21B2A" w:rsidRPr="007B473E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53E49585" w14:textId="1F1B3F61" w:rsidR="00DE708C" w:rsidRPr="007B473E" w:rsidRDefault="00DE708C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709BB614" w14:textId="48866964" w:rsidR="002B65B3" w:rsidRPr="007B473E" w:rsidRDefault="002B65B3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14FD165B" w14:textId="77777777" w:rsidR="00AA654C" w:rsidRPr="007B473E" w:rsidRDefault="009D4435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0BAF4BBC" w14:textId="00452B79" w:rsidR="00210FB2" w:rsidRPr="007B473E" w:rsidRDefault="00AA654C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7B473E">
        <w:rPr>
          <w:rFonts w:ascii="Angsana New" w:hAnsi="Angsana New"/>
          <w:sz w:val="30"/>
          <w:szCs w:val="30"/>
          <w:cs/>
        </w:rPr>
        <w:t>เหตุการณ์</w:t>
      </w:r>
      <w:r w:rsidR="00DF486F">
        <w:rPr>
          <w:rFonts w:ascii="Angsana New" w:hAnsi="Angsana New" w:hint="cs"/>
          <w:sz w:val="30"/>
          <w:szCs w:val="30"/>
          <w:cs/>
        </w:rPr>
        <w:t>ภาย</w:t>
      </w:r>
      <w:r w:rsidRPr="007B473E">
        <w:rPr>
          <w:rFonts w:ascii="Angsana New" w:hAnsi="Angsana New"/>
          <w:sz w:val="30"/>
          <w:szCs w:val="30"/>
          <w:cs/>
        </w:rPr>
        <w:t>หลังรอบระยะเวลารายงาน</w:t>
      </w:r>
    </w:p>
    <w:p w14:paraId="6FF06AB0" w14:textId="78ECA480" w:rsidR="00E629EA" w:rsidRPr="0045455B" w:rsidRDefault="00E629EA">
      <w:pPr>
        <w:widowControl w:val="0"/>
        <w:numPr>
          <w:ilvl w:val="0"/>
          <w:numId w:val="10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</w:t>
      </w:r>
    </w:p>
    <w:p w14:paraId="05BA011A" w14:textId="77777777" w:rsidR="00F437D5" w:rsidRPr="00B847D1" w:rsidRDefault="00E474E2" w:rsidP="00B93B6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1A5A2D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F42679F" w14:textId="0A3A17A8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684A1B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74537F">
        <w:rPr>
          <w:rFonts w:ascii="Angsana New" w:hAnsi="Angsana New" w:hint="cs"/>
          <w:sz w:val="30"/>
          <w:szCs w:val="30"/>
          <w:cs/>
        </w:rPr>
        <w:t>คณะกรรมการ</w:t>
      </w:r>
      <w:r w:rsidR="006473DF" w:rsidRPr="00BA72B1">
        <w:rPr>
          <w:rFonts w:ascii="Angsana New" w:hAnsi="Angsana New" w:hint="cs"/>
          <w:sz w:val="30"/>
          <w:szCs w:val="30"/>
          <w:cs/>
        </w:rPr>
        <w:t>บริษัท</w:t>
      </w:r>
      <w:r w:rsidR="00EF0F62" w:rsidRPr="00531916">
        <w:rPr>
          <w:rFonts w:ascii="Angsana New" w:hAnsi="Angsana New"/>
          <w:sz w:val="30"/>
          <w:szCs w:val="30"/>
          <w:cs/>
        </w:rPr>
        <w:t>เมื่อ</w:t>
      </w:r>
      <w:r w:rsidR="00EF0F62" w:rsidRPr="00D2038A">
        <w:rPr>
          <w:rFonts w:ascii="Angsana New" w:hAnsi="Angsana New"/>
          <w:sz w:val="30"/>
          <w:szCs w:val="30"/>
          <w:cs/>
        </w:rPr>
        <w:t>วันที่</w:t>
      </w:r>
      <w:r w:rsidR="00DD0A20">
        <w:rPr>
          <w:rFonts w:ascii="Angsana New" w:hAnsi="Angsana New" w:hint="cs"/>
          <w:sz w:val="30"/>
          <w:szCs w:val="30"/>
          <w:cs/>
        </w:rPr>
        <w:t xml:space="preserve"> </w:t>
      </w:r>
      <w:r w:rsidR="00F349C2">
        <w:rPr>
          <w:rFonts w:ascii="Angsana New" w:hAnsi="Angsana New"/>
          <w:sz w:val="30"/>
          <w:szCs w:val="30"/>
        </w:rPr>
        <w:t>14</w:t>
      </w:r>
      <w:r w:rsidR="007046FA" w:rsidRPr="007046FA">
        <w:rPr>
          <w:rFonts w:ascii="Angsana New" w:hAnsi="Angsana New"/>
          <w:sz w:val="30"/>
          <w:szCs w:val="30"/>
        </w:rPr>
        <w:t xml:space="preserve"> </w:t>
      </w:r>
      <w:r w:rsidR="007046FA" w:rsidRPr="007046FA">
        <w:rPr>
          <w:rFonts w:ascii="Angsana New" w:hAnsi="Angsana New"/>
          <w:sz w:val="30"/>
          <w:szCs w:val="30"/>
          <w:cs/>
        </w:rPr>
        <w:t xml:space="preserve">สิงหาคม </w:t>
      </w:r>
      <w:r w:rsidR="007D3765" w:rsidRPr="009C7E4F">
        <w:rPr>
          <w:rFonts w:ascii="Angsana New" w:hAnsi="Angsana New"/>
          <w:sz w:val="30"/>
          <w:szCs w:val="30"/>
        </w:rPr>
        <w:t>256</w:t>
      </w:r>
      <w:r w:rsidR="00C555B4">
        <w:rPr>
          <w:rFonts w:ascii="Angsana New" w:hAnsi="Angsana New"/>
          <w:sz w:val="30"/>
          <w:szCs w:val="30"/>
        </w:rPr>
        <w:t>8</w:t>
      </w:r>
    </w:p>
    <w:p w14:paraId="6F29ED1F" w14:textId="6FE01844" w:rsidR="0021348B" w:rsidRPr="001A5A2D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1A5A2D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D4A53" w14:textId="270D8763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C555B4">
        <w:rPr>
          <w:rFonts w:ascii="Angsana New" w:hAnsi="Angsana New"/>
          <w:sz w:val="30"/>
          <w:szCs w:val="30"/>
        </w:rPr>
        <w:t>7</w:t>
      </w:r>
    </w:p>
    <w:p w14:paraId="50C0A1CF" w14:textId="090C67A8" w:rsidR="0047556A" w:rsidRPr="001A5A2D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004059A5" w14:textId="6D257D89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C555B4">
        <w:rPr>
          <w:rFonts w:ascii="Angsana New" w:hAnsi="Angsana New"/>
          <w:sz w:val="30"/>
          <w:szCs w:val="30"/>
        </w:rPr>
        <w:t>7</w:t>
      </w:r>
    </w:p>
    <w:p w14:paraId="55598844" w14:textId="77777777" w:rsidR="00DD2FB3" w:rsidRDefault="00DD2FB3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01FF7CB8" w14:textId="7A2CBE1D" w:rsidR="00EF3FE4" w:rsidRPr="00BA2043" w:rsidRDefault="00560375" w:rsidP="0055439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BA2043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5F3C1904" w14:textId="3BD5A9CC" w:rsidR="008F3E5E" w:rsidRPr="0089516C" w:rsidRDefault="008F3E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BE0EA78" w14:textId="38305148" w:rsidR="00292E07" w:rsidRPr="00E307BE" w:rsidRDefault="00292E07" w:rsidP="00292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 w:rsidR="00A96341">
        <w:rPr>
          <w:rFonts w:ascii="Angsana New" w:hAnsi="Angsana New"/>
          <w:spacing w:val="-6"/>
          <w:sz w:val="30"/>
          <w:szCs w:val="30"/>
        </w:rPr>
        <w:t xml:space="preserve"> </w:t>
      </w:r>
      <w:r w:rsidR="00DD0A20"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อื่น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ที่เกี่ยวข้อง</w:t>
      </w:r>
      <w:r w:rsidR="005303D8" w:rsidRPr="008E7CE0">
        <w:rPr>
          <w:rFonts w:ascii="Angsana New" w:hAnsi="Angsana New" w:hint="cs"/>
          <w:spacing w:val="-6"/>
          <w:sz w:val="30"/>
          <w:szCs w:val="30"/>
          <w:cs/>
        </w:rPr>
        <w:t>กัน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 xml:space="preserve"> และนโยบาย</w:t>
      </w:r>
      <w:r w:rsidR="00A62CE4">
        <w:rPr>
          <w:rFonts w:ascii="Angsana New" w:hAnsi="Angsana New"/>
          <w:spacing w:val="-6"/>
          <w:sz w:val="30"/>
          <w:szCs w:val="30"/>
          <w:cs/>
        </w:rPr>
        <w:br/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>ไม่ได้มีการเปลี่ยนแปลงอย่างมีสาระสำคัญในระหว่างงวด</w:t>
      </w:r>
      <w:r w:rsidR="00E307BE"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5FEC679F" w14:textId="626DFA23" w:rsidR="00E0551B" w:rsidRPr="0089516C" w:rsidRDefault="00E055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6"/>
        <w:gridCol w:w="1083"/>
        <w:gridCol w:w="271"/>
        <w:gridCol w:w="1079"/>
        <w:gridCol w:w="271"/>
        <w:gridCol w:w="1079"/>
        <w:gridCol w:w="271"/>
        <w:gridCol w:w="1170"/>
      </w:tblGrid>
      <w:tr w:rsidR="00A72822" w:rsidRPr="00BA2043" w14:paraId="0D429484" w14:textId="77777777" w:rsidTr="009E726A">
        <w:trPr>
          <w:tblHeader/>
        </w:trPr>
        <w:tc>
          <w:tcPr>
            <w:tcW w:w="2183" w:type="pct"/>
          </w:tcPr>
          <w:p w14:paraId="03E8B6FA" w14:textId="43BC9DB9" w:rsidR="00A72822" w:rsidRPr="00D95413" w:rsidRDefault="007836FD" w:rsidP="00A72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D9541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1" w:type="pct"/>
            <w:gridSpan w:val="3"/>
          </w:tcPr>
          <w:p w14:paraId="11C053EA" w14:textId="4757B2DA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A5FE93D" w14:textId="77777777" w:rsidR="00A72822" w:rsidRPr="00BA2043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6C838999" w14:textId="5A53F96F" w:rsidR="00A72822" w:rsidRDefault="00A72822" w:rsidP="000A734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204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726A" w:rsidRPr="00BA2043" w14:paraId="7B7C1D14" w14:textId="77777777" w:rsidTr="009E726A">
        <w:trPr>
          <w:tblHeader/>
        </w:trPr>
        <w:tc>
          <w:tcPr>
            <w:tcW w:w="2183" w:type="pct"/>
          </w:tcPr>
          <w:p w14:paraId="0ABACFA2" w14:textId="00DD94AA" w:rsidR="00C555B4" w:rsidRPr="00C555B4" w:rsidRDefault="002E22C1" w:rsidP="00C555B4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หก</w:t>
            </w:r>
            <w:r w:rsidRPr="00CE662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</w:t>
            </w:r>
            <w:r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วันที่ </w:t>
            </w:r>
            <w:r w:rsidRPr="0081763F">
              <w:rPr>
                <w:rFonts w:asciiTheme="majorBidi" w:hAnsiTheme="majorBidi" w:cstheme="majorBidi"/>
                <w:b/>
                <w:bCs/>
                <w:i/>
                <w:iCs/>
              </w:rPr>
              <w:t>3</w:t>
            </w:r>
            <w:r w:rsidRPr="00313A56">
              <w:rPr>
                <w:rFonts w:asciiTheme="majorBidi" w:hAnsiTheme="majorBidi" w:cstheme="majorBidi" w:hint="cs"/>
                <w:b/>
                <w:bCs/>
                <w:i/>
                <w:iCs/>
                <w:lang w:val="en-US"/>
              </w:rPr>
              <w:t>0</w:t>
            </w:r>
            <w:r w:rsidRPr="0081763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ิถุนายน</w:t>
            </w:r>
          </w:p>
        </w:tc>
        <w:tc>
          <w:tcPr>
            <w:tcW w:w="584" w:type="pct"/>
            <w:vAlign w:val="bottom"/>
          </w:tcPr>
          <w:p w14:paraId="3BBC3425" w14:textId="11463B11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E29556B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BECBE0" w14:textId="3169E02C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7CA040B0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ADEAADB" w14:textId="20BA59FB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3B4D6468" w14:textId="77777777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1" w:type="pct"/>
          </w:tcPr>
          <w:p w14:paraId="2311C33F" w14:textId="68897415" w:rsidR="00C555B4" w:rsidRPr="00BA2043" w:rsidRDefault="00C555B4" w:rsidP="00C555B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A2236">
              <w:rPr>
                <w:rFonts w:ascii="Angsana New" w:hAnsi="Angsana New"/>
                <w:sz w:val="30"/>
                <w:szCs w:val="30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C555B4" w:rsidRPr="00BA2043" w14:paraId="71C5C7A9" w14:textId="77777777" w:rsidTr="009E726A">
        <w:trPr>
          <w:trHeight w:val="353"/>
          <w:tblHeader/>
        </w:trPr>
        <w:tc>
          <w:tcPr>
            <w:tcW w:w="2183" w:type="pct"/>
          </w:tcPr>
          <w:p w14:paraId="6374764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817" w:type="pct"/>
            <w:gridSpan w:val="7"/>
          </w:tcPr>
          <w:p w14:paraId="05E9B4B2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</w:t>
            </w:r>
            <w:r w:rsidRPr="00BA2043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</w:t>
            </w:r>
            <w:r w:rsidRPr="00BA204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บาท)</w:t>
            </w:r>
          </w:p>
        </w:tc>
      </w:tr>
      <w:tr w:rsidR="009E726A" w:rsidRPr="00BA2043" w14:paraId="151AB186" w14:textId="77777777" w:rsidTr="009E726A">
        <w:tc>
          <w:tcPr>
            <w:tcW w:w="2183" w:type="pct"/>
          </w:tcPr>
          <w:p w14:paraId="4B8984AC" w14:textId="77777777" w:rsidR="00C555B4" w:rsidRPr="00BA2043" w:rsidRDefault="00C555B4" w:rsidP="00C555B4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584" w:type="pct"/>
          </w:tcPr>
          <w:p w14:paraId="75B39213" w14:textId="77777777" w:rsidR="00C555B4" w:rsidRPr="00D32EDD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04F7C9B5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101E053" w14:textId="77777777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0079324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DA48E64" w14:textId="77777777" w:rsidR="00C555B4" w:rsidRPr="00603548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CF762A7" w14:textId="77777777" w:rsidR="00C555B4" w:rsidRPr="00BA204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9906FB7" w14:textId="66E85A3D" w:rsidR="00C555B4" w:rsidRPr="00BA2043" w:rsidDel="008D2C41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726A" w:rsidRPr="00BA2043" w14:paraId="5EC92F79" w14:textId="77777777" w:rsidTr="009E726A">
        <w:trPr>
          <w:trHeight w:val="435"/>
        </w:trPr>
        <w:tc>
          <w:tcPr>
            <w:tcW w:w="2183" w:type="pct"/>
          </w:tcPr>
          <w:p w14:paraId="3C1926B0" w14:textId="77777777" w:rsidR="002E22C1" w:rsidRPr="00BA2043" w:rsidRDefault="002E22C1" w:rsidP="002E22C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A2043">
              <w:rPr>
                <w:rFonts w:ascii="Angsana New" w:hAnsi="Angsana New" w:cs="Angsana New"/>
                <w:cs/>
                <w:lang w:val="en-US"/>
              </w:rPr>
              <w:t>รายได้จากการขาย</w:t>
            </w:r>
          </w:p>
        </w:tc>
        <w:tc>
          <w:tcPr>
            <w:tcW w:w="584" w:type="pct"/>
          </w:tcPr>
          <w:p w14:paraId="2BEE12F1" w14:textId="3832ED53" w:rsidR="002E22C1" w:rsidRPr="00603548" w:rsidDel="008D2C41" w:rsidRDefault="007E1620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7597BB1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EEB34D4" w14:textId="54F23888" w:rsidR="002E22C1" w:rsidRPr="00BA2043" w:rsidDel="008D2C4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05688B3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2C71338" w14:textId="0941C905" w:rsidR="002E22C1" w:rsidRPr="00603548" w:rsidDel="008D2C41" w:rsidRDefault="00B8385A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19,460</w:t>
            </w:r>
          </w:p>
        </w:tc>
        <w:tc>
          <w:tcPr>
            <w:tcW w:w="146" w:type="pct"/>
          </w:tcPr>
          <w:p w14:paraId="4A391D2A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C20BB96" w14:textId="6608CA08" w:rsidR="002E22C1" w:rsidRPr="00BA2043" w:rsidDel="008D2C4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2,353</w:t>
            </w:r>
          </w:p>
        </w:tc>
      </w:tr>
      <w:tr w:rsidR="009E726A" w:rsidRPr="00BA2043" w14:paraId="7A71D233" w14:textId="77777777" w:rsidTr="009E726A">
        <w:trPr>
          <w:trHeight w:val="435"/>
        </w:trPr>
        <w:tc>
          <w:tcPr>
            <w:tcW w:w="2183" w:type="pct"/>
          </w:tcPr>
          <w:p w14:paraId="0345DA6A" w14:textId="7CC2C548" w:rsidR="002E22C1" w:rsidRDefault="002E22C1" w:rsidP="002E22C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4" w:type="pct"/>
            <w:vAlign w:val="bottom"/>
          </w:tcPr>
          <w:p w14:paraId="29D8B9D3" w14:textId="14C74F10" w:rsidR="002E22C1" w:rsidRPr="00603548" w:rsidRDefault="007E1620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A5D98A9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3B68766" w14:textId="3250CA82" w:rsidR="002E22C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C754592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9FAD311" w14:textId="35D29EEC" w:rsidR="002E22C1" w:rsidRPr="00603548" w:rsidRDefault="00091ECE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24,889</w:t>
            </w:r>
          </w:p>
        </w:tc>
        <w:tc>
          <w:tcPr>
            <w:tcW w:w="146" w:type="pct"/>
          </w:tcPr>
          <w:p w14:paraId="26803BFF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08A7331" w14:textId="59DA1018" w:rsidR="002E22C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22,500</w:t>
            </w:r>
          </w:p>
        </w:tc>
      </w:tr>
      <w:tr w:rsidR="009E726A" w:rsidRPr="00BA2043" w14:paraId="5E67080E" w14:textId="77777777" w:rsidTr="009E726A">
        <w:trPr>
          <w:trHeight w:val="435"/>
        </w:trPr>
        <w:tc>
          <w:tcPr>
            <w:tcW w:w="2183" w:type="pct"/>
          </w:tcPr>
          <w:p w14:paraId="7F4F6678" w14:textId="31ACF108" w:rsidR="002E22C1" w:rsidRDefault="002E22C1" w:rsidP="002E22C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584" w:type="pct"/>
            <w:vAlign w:val="bottom"/>
          </w:tcPr>
          <w:p w14:paraId="241B0168" w14:textId="3D30DE59" w:rsidR="002E22C1" w:rsidRPr="00603548" w:rsidRDefault="007E1620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3B11B757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1B3662A" w14:textId="31D1F7F5" w:rsidR="002E22C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A631FC4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7C6791E" w14:textId="4BC34C4B" w:rsidR="002E22C1" w:rsidRPr="00603548" w:rsidRDefault="00E0212B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7,222</w:t>
            </w:r>
          </w:p>
        </w:tc>
        <w:tc>
          <w:tcPr>
            <w:tcW w:w="146" w:type="pct"/>
          </w:tcPr>
          <w:p w14:paraId="742168B5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40BAEEC6" w14:textId="5CFCA360" w:rsidR="002E22C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5,765</w:t>
            </w:r>
          </w:p>
        </w:tc>
      </w:tr>
      <w:tr w:rsidR="009E726A" w:rsidRPr="00BA2043" w14:paraId="6DD54B33" w14:textId="77777777" w:rsidTr="009E726A">
        <w:trPr>
          <w:trHeight w:val="435"/>
        </w:trPr>
        <w:tc>
          <w:tcPr>
            <w:tcW w:w="2183" w:type="pct"/>
          </w:tcPr>
          <w:p w14:paraId="4A3ED1EA" w14:textId="13E3D5B9" w:rsidR="002E22C1" w:rsidRPr="00BA2043" w:rsidRDefault="002E22C1" w:rsidP="002E22C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6707D320" w14:textId="28CE7824" w:rsidR="002E22C1" w:rsidRPr="00603548" w:rsidDel="008D2C4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3B59A7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29EB2C25" w14:textId="2EDE7F82" w:rsidR="002E22C1" w:rsidRPr="00BA2043" w:rsidDel="008D2C4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E093E11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039ED59E" w14:textId="1BF8B257" w:rsidR="002E22C1" w:rsidRPr="00603548" w:rsidDel="008D2C4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F75ADCA" w14:textId="77777777" w:rsidR="002E22C1" w:rsidRPr="00BA2043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09922B4" w14:textId="307F3A9F" w:rsidR="002E22C1" w:rsidRPr="00BA2043" w:rsidDel="008D2C41" w:rsidRDefault="002E22C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726A" w:rsidRPr="00BA2043" w14:paraId="22110141" w14:textId="77777777" w:rsidTr="009E726A">
        <w:trPr>
          <w:trHeight w:val="435"/>
        </w:trPr>
        <w:tc>
          <w:tcPr>
            <w:tcW w:w="2183" w:type="pct"/>
          </w:tcPr>
          <w:p w14:paraId="5EDD62DD" w14:textId="7D30B215" w:rsidR="006878A1" w:rsidRDefault="006878A1" w:rsidP="002E22C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6878A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lastRenderedPageBreak/>
              <w:t>บริษัทย่อย</w:t>
            </w:r>
          </w:p>
        </w:tc>
        <w:tc>
          <w:tcPr>
            <w:tcW w:w="584" w:type="pct"/>
            <w:vAlign w:val="bottom"/>
          </w:tcPr>
          <w:p w14:paraId="6E26A647" w14:textId="77777777" w:rsidR="006878A1" w:rsidRDefault="006878A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BC5E482" w14:textId="77777777" w:rsidR="006878A1" w:rsidRPr="00BA2043" w:rsidRDefault="006878A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1DC2CA9" w14:textId="77777777" w:rsidR="006878A1" w:rsidRPr="00F80322" w:rsidRDefault="006878A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06AA3CA5" w14:textId="77777777" w:rsidR="006878A1" w:rsidRPr="00BA2043" w:rsidRDefault="006878A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4BE532F9" w14:textId="77777777" w:rsidR="006878A1" w:rsidRDefault="006878A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E15AAB" w14:textId="77777777" w:rsidR="006878A1" w:rsidRPr="00BA2043" w:rsidRDefault="006878A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A600E4B" w14:textId="77777777" w:rsidR="006878A1" w:rsidRDefault="006878A1" w:rsidP="002E22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726A" w:rsidRPr="00BA2043" w14:paraId="6DC42A5F" w14:textId="77777777" w:rsidTr="009E726A">
        <w:trPr>
          <w:trHeight w:val="435"/>
        </w:trPr>
        <w:tc>
          <w:tcPr>
            <w:tcW w:w="2183" w:type="pct"/>
          </w:tcPr>
          <w:p w14:paraId="68FF29E7" w14:textId="5DE5D9EA" w:rsidR="006878A1" w:rsidRPr="006878A1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ซื้อสินค้า</w:t>
            </w:r>
          </w:p>
        </w:tc>
        <w:tc>
          <w:tcPr>
            <w:tcW w:w="584" w:type="pct"/>
            <w:vAlign w:val="bottom"/>
          </w:tcPr>
          <w:p w14:paraId="1FF774D0" w14:textId="55E5CC6F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34906A2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53906219" w14:textId="6BE0A3C6" w:rsidR="006878A1" w:rsidRPr="00F80322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5102CA0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88CE445" w14:textId="23F7E0E3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6" w:type="pct"/>
          </w:tcPr>
          <w:p w14:paraId="101E055C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AC0492D" w14:textId="777B24FA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9E726A" w:rsidRPr="00BA2043" w14:paraId="4BCAEF23" w14:textId="77777777" w:rsidTr="009E726A">
        <w:trPr>
          <w:trHeight w:val="435"/>
        </w:trPr>
        <w:tc>
          <w:tcPr>
            <w:tcW w:w="2183" w:type="pct"/>
          </w:tcPr>
          <w:p w14:paraId="0238B109" w14:textId="6A32C0E1" w:rsidR="006878A1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4" w:type="pct"/>
            <w:vAlign w:val="bottom"/>
          </w:tcPr>
          <w:p w14:paraId="53EC66A2" w14:textId="610F00E0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F2A2FD1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0079430A" w14:textId="381E734C" w:rsidR="006878A1" w:rsidRPr="00F80322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470D8F81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6E471C88" w14:textId="268AC91D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391E7C73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6199291C" w14:textId="0339F23F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E726A" w:rsidRPr="00BA2043" w14:paraId="453D9C7C" w14:textId="77777777" w:rsidTr="009E726A">
        <w:trPr>
          <w:trHeight w:val="435"/>
        </w:trPr>
        <w:tc>
          <w:tcPr>
            <w:tcW w:w="2183" w:type="pct"/>
          </w:tcPr>
          <w:p w14:paraId="7A862374" w14:textId="77777777" w:rsidR="006878A1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4" w:type="pct"/>
            <w:vAlign w:val="bottom"/>
          </w:tcPr>
          <w:p w14:paraId="070B2449" w14:textId="77777777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517BC3D5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1414AEE1" w14:textId="77777777" w:rsidR="006878A1" w:rsidRPr="00F80322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7885A1CF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vAlign w:val="bottom"/>
          </w:tcPr>
          <w:p w14:paraId="399D8B9E" w14:textId="77777777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C020B55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5799B0A" w14:textId="77777777" w:rsidR="006878A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726A" w:rsidRPr="00BA2043" w14:paraId="458E307F" w14:textId="77777777" w:rsidTr="009E726A">
        <w:tc>
          <w:tcPr>
            <w:tcW w:w="2183" w:type="pct"/>
          </w:tcPr>
          <w:p w14:paraId="723C6A5F" w14:textId="77777777" w:rsidR="006878A1" w:rsidRPr="00BA2043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84" w:type="pct"/>
          </w:tcPr>
          <w:p w14:paraId="12C9C59C" w14:textId="77777777" w:rsidR="006878A1" w:rsidRPr="006D78CC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61AEB854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6E2535F" w14:textId="17BB2D78" w:rsidR="006878A1" w:rsidRPr="00BA2043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3A529B8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23E5940" w14:textId="77777777" w:rsidR="006878A1" w:rsidRPr="006D78CC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0CF2CB30" w14:textId="77777777" w:rsidR="006878A1" w:rsidRPr="00BA204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969A93B" w14:textId="77777777" w:rsidR="006878A1" w:rsidRPr="00BA2043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726A" w:rsidRPr="00BA2043" w14:paraId="17F54DCF" w14:textId="77777777" w:rsidTr="009E726A">
        <w:tc>
          <w:tcPr>
            <w:tcW w:w="2183" w:type="pct"/>
          </w:tcPr>
          <w:p w14:paraId="2B79B075" w14:textId="2474E51E" w:rsidR="006878A1" w:rsidRPr="00B36D11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36D11">
              <w:rPr>
                <w:rFonts w:ascii="Angsana New" w:hAnsi="Angsana New" w:cs="Angsana New" w:hint="cs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767335DE" w14:textId="2D63D1CD" w:rsidR="006878A1" w:rsidRPr="006179C6" w:rsidRDefault="00A53E1A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3,297</w:t>
            </w:r>
          </w:p>
        </w:tc>
        <w:tc>
          <w:tcPr>
            <w:tcW w:w="146" w:type="pct"/>
          </w:tcPr>
          <w:p w14:paraId="3CE67CC9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14DFDAA" w14:textId="3C920F63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2,291</w:t>
            </w:r>
          </w:p>
        </w:tc>
        <w:tc>
          <w:tcPr>
            <w:tcW w:w="146" w:type="pct"/>
          </w:tcPr>
          <w:p w14:paraId="58094A02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7691440" w14:textId="5278F364" w:rsidR="006878A1" w:rsidRPr="006179C6" w:rsidRDefault="00A53E1A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1,398</w:t>
            </w:r>
          </w:p>
        </w:tc>
        <w:tc>
          <w:tcPr>
            <w:tcW w:w="146" w:type="pct"/>
          </w:tcPr>
          <w:p w14:paraId="153AE02D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0EB6DAD1" w14:textId="037A0489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765</w:t>
            </w:r>
          </w:p>
        </w:tc>
      </w:tr>
      <w:tr w:rsidR="009E726A" w:rsidRPr="00BA2043" w14:paraId="51E8D75F" w14:textId="77777777" w:rsidTr="009E726A">
        <w:tc>
          <w:tcPr>
            <w:tcW w:w="2183" w:type="pct"/>
          </w:tcPr>
          <w:p w14:paraId="456C04C3" w14:textId="6756D0C9" w:rsidR="006878A1" w:rsidRPr="00B36D11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B8080B">
              <w:rPr>
                <w:rFonts w:ascii="Angsana New" w:hAnsi="Angsana New" w:cs="Angsana New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4" w:type="pct"/>
          </w:tcPr>
          <w:p w14:paraId="5BFF8601" w14:textId="5BF662FE" w:rsidR="006878A1" w:rsidRPr="006179C6" w:rsidRDefault="00F80403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4C4B40B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93C087A" w14:textId="23823B31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105</w:t>
            </w:r>
          </w:p>
        </w:tc>
        <w:tc>
          <w:tcPr>
            <w:tcW w:w="146" w:type="pct"/>
          </w:tcPr>
          <w:p w14:paraId="4F1DFB2C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4C39B26E" w14:textId="16407F18" w:rsidR="006878A1" w:rsidRDefault="00F80403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C7F11EE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1DFCDDA" w14:textId="31528E0F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E726A" w:rsidRPr="00BA2043" w14:paraId="6C4387D3" w14:textId="77777777" w:rsidTr="009E726A">
        <w:tc>
          <w:tcPr>
            <w:tcW w:w="2183" w:type="pct"/>
          </w:tcPr>
          <w:p w14:paraId="5AEE01F8" w14:textId="77777777" w:rsidR="006878A1" w:rsidRPr="00DD2FB3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4" w:type="pct"/>
          </w:tcPr>
          <w:p w14:paraId="77CE64D3" w14:textId="77777777" w:rsidR="006878A1" w:rsidRPr="00DD2FB3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43FEFBC5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280D9DFE" w14:textId="77777777" w:rsidR="006878A1" w:rsidRPr="00DD2FB3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2D72E28E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2B6A2DCA" w14:textId="77777777" w:rsidR="006878A1" w:rsidRPr="00DD2FB3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236B6DCF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1" w:type="pct"/>
          </w:tcPr>
          <w:p w14:paraId="6B60665A" w14:textId="77777777" w:rsidR="006878A1" w:rsidRPr="00DD2FB3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E726A" w:rsidRPr="00BA2043" w14:paraId="269C4A9D" w14:textId="77777777" w:rsidTr="009E726A">
        <w:tc>
          <w:tcPr>
            <w:tcW w:w="2183" w:type="pct"/>
          </w:tcPr>
          <w:p w14:paraId="45CA1E57" w14:textId="77777777" w:rsidR="006878A1" w:rsidRPr="00BA2043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BA2043">
              <w:rPr>
                <w:rFonts w:ascii="Angsana New" w:hAnsi="Angsana New" w:cs="Angsana New" w:hint="cs"/>
                <w:b/>
                <w:bCs/>
                <w:cs/>
              </w:rPr>
              <w:t>ผู้บริหารสำคัญ</w:t>
            </w:r>
          </w:p>
        </w:tc>
        <w:tc>
          <w:tcPr>
            <w:tcW w:w="584" w:type="pct"/>
          </w:tcPr>
          <w:p w14:paraId="75FAD0B6" w14:textId="77777777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25BF8B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D3200D9" w14:textId="77777777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32577E5E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197A799" w14:textId="77777777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1205956A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7B41CE82" w14:textId="77777777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726A" w:rsidRPr="00BA2043" w14:paraId="06708BE9" w14:textId="77777777" w:rsidTr="009E726A">
        <w:tc>
          <w:tcPr>
            <w:tcW w:w="2183" w:type="pct"/>
          </w:tcPr>
          <w:p w14:paraId="54E72667" w14:textId="77777777" w:rsidR="006878A1" w:rsidRPr="00BA2043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84" w:type="pct"/>
          </w:tcPr>
          <w:p w14:paraId="42B90E31" w14:textId="18A4130D" w:rsidR="006878A1" w:rsidRPr="006179C6" w:rsidRDefault="00250F65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940</w:t>
            </w:r>
          </w:p>
        </w:tc>
        <w:tc>
          <w:tcPr>
            <w:tcW w:w="146" w:type="pct"/>
          </w:tcPr>
          <w:p w14:paraId="5062404C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64497CEC" w14:textId="5DA38E74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905</w:t>
            </w:r>
          </w:p>
        </w:tc>
        <w:tc>
          <w:tcPr>
            <w:tcW w:w="146" w:type="pct"/>
          </w:tcPr>
          <w:p w14:paraId="724A575A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9060DEF" w14:textId="1B2B57D9" w:rsidR="006878A1" w:rsidRPr="006179C6" w:rsidRDefault="00250F65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  <w:tc>
          <w:tcPr>
            <w:tcW w:w="146" w:type="pct"/>
          </w:tcPr>
          <w:p w14:paraId="68515593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34CDABF" w14:textId="09A5A8FC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856</w:t>
            </w:r>
          </w:p>
        </w:tc>
      </w:tr>
      <w:tr w:rsidR="009E726A" w:rsidRPr="00BA2043" w14:paraId="65A95C25" w14:textId="77777777" w:rsidTr="009E726A">
        <w:tc>
          <w:tcPr>
            <w:tcW w:w="2183" w:type="pct"/>
          </w:tcPr>
          <w:p w14:paraId="1F60DF91" w14:textId="77777777" w:rsidR="006878A1" w:rsidRPr="00DD2FB3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584" w:type="pct"/>
          </w:tcPr>
          <w:p w14:paraId="626D7B57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1D21A541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2ECD70A0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1A6684F1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2" w:type="pct"/>
          </w:tcPr>
          <w:p w14:paraId="6A06CAB8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6" w:type="pct"/>
          </w:tcPr>
          <w:p w14:paraId="219BE563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631" w:type="pct"/>
          </w:tcPr>
          <w:p w14:paraId="74BBDA0F" w14:textId="77777777" w:rsidR="006878A1" w:rsidRPr="00DD2FB3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9E726A" w:rsidRPr="00BA2043" w14:paraId="638758CB" w14:textId="77777777" w:rsidTr="009E726A">
        <w:tc>
          <w:tcPr>
            <w:tcW w:w="2183" w:type="pct"/>
          </w:tcPr>
          <w:p w14:paraId="26B417CD" w14:textId="77777777" w:rsidR="006878A1" w:rsidRPr="00BA2043" w:rsidRDefault="006878A1" w:rsidP="006878A1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584" w:type="pct"/>
          </w:tcPr>
          <w:p w14:paraId="6601E91D" w14:textId="77777777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258EEF9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8D4C6CF" w14:textId="5D2C054C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75DBD2E1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0D360038" w14:textId="77777777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6BB32F32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4267C9C" w14:textId="5DA35369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E726A" w:rsidRPr="00BA2043" w14:paraId="62020F0B" w14:textId="77777777" w:rsidTr="009E726A">
        <w:tc>
          <w:tcPr>
            <w:tcW w:w="2183" w:type="pct"/>
          </w:tcPr>
          <w:p w14:paraId="5A6641B4" w14:textId="77777777" w:rsidR="006878A1" w:rsidRPr="00BA2043" w:rsidRDefault="006878A1" w:rsidP="006878A1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584" w:type="pct"/>
          </w:tcPr>
          <w:p w14:paraId="1FF38E0E" w14:textId="47E8ED5E" w:rsidR="006878A1" w:rsidRPr="001D2CCB" w:rsidDel="008D2C41" w:rsidRDefault="008E5740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13,645</w:t>
            </w:r>
          </w:p>
        </w:tc>
        <w:tc>
          <w:tcPr>
            <w:tcW w:w="146" w:type="pct"/>
          </w:tcPr>
          <w:p w14:paraId="5D9D65A2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A50DAAE" w14:textId="01B5C816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29,443</w:t>
            </w:r>
          </w:p>
        </w:tc>
        <w:tc>
          <w:tcPr>
            <w:tcW w:w="146" w:type="pct"/>
          </w:tcPr>
          <w:p w14:paraId="0AE23575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232980E1" w14:textId="6CAA44BB" w:rsidR="006878A1" w:rsidRPr="006179C6" w:rsidDel="008D2C41" w:rsidRDefault="008E5740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5,552</w:t>
            </w:r>
          </w:p>
        </w:tc>
        <w:tc>
          <w:tcPr>
            <w:tcW w:w="146" w:type="pct"/>
          </w:tcPr>
          <w:p w14:paraId="0A41F422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1F3F7F44" w14:textId="64B5E608" w:rsidR="006878A1" w:rsidRPr="006179C6" w:rsidDel="008D2C41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8,700</w:t>
            </w:r>
          </w:p>
        </w:tc>
      </w:tr>
      <w:tr w:rsidR="009E726A" w:rsidRPr="00BA2043" w14:paraId="6C8D6549" w14:textId="77777777" w:rsidTr="009E726A">
        <w:tc>
          <w:tcPr>
            <w:tcW w:w="2183" w:type="pct"/>
          </w:tcPr>
          <w:p w14:paraId="5E043123" w14:textId="319B7336" w:rsidR="006878A1" w:rsidRPr="00BA2043" w:rsidRDefault="006878A1" w:rsidP="006878A1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BA204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61DDF00B" w14:textId="7D51F718" w:rsidR="006878A1" w:rsidRPr="001D2CCB" w:rsidDel="008D2C41" w:rsidRDefault="008E5740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1,495</w:t>
            </w:r>
          </w:p>
        </w:tc>
        <w:tc>
          <w:tcPr>
            <w:tcW w:w="146" w:type="pct"/>
          </w:tcPr>
          <w:p w14:paraId="1A4EB828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8FB880F" w14:textId="130B0534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1,489</w:t>
            </w:r>
          </w:p>
        </w:tc>
        <w:tc>
          <w:tcPr>
            <w:tcW w:w="146" w:type="pct"/>
          </w:tcPr>
          <w:p w14:paraId="449F83C3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368EA14A" w14:textId="7C64963B" w:rsidR="006878A1" w:rsidRPr="006179C6" w:rsidDel="008D2C41" w:rsidRDefault="008E5740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290</w:t>
            </w:r>
          </w:p>
        </w:tc>
        <w:tc>
          <w:tcPr>
            <w:tcW w:w="146" w:type="pct"/>
          </w:tcPr>
          <w:p w14:paraId="18CE585F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F20E8BD" w14:textId="7E467090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477</w:t>
            </w:r>
          </w:p>
        </w:tc>
      </w:tr>
      <w:tr w:rsidR="009E726A" w:rsidRPr="00BA2043" w14:paraId="774319CC" w14:textId="77777777" w:rsidTr="009E726A">
        <w:tc>
          <w:tcPr>
            <w:tcW w:w="2183" w:type="pct"/>
          </w:tcPr>
          <w:p w14:paraId="73E3C985" w14:textId="413977C1" w:rsidR="006878A1" w:rsidRPr="00BA2043" w:rsidRDefault="006878A1" w:rsidP="006878A1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ผลประโยชน์อื่น ๆ</w:t>
            </w:r>
          </w:p>
        </w:tc>
        <w:tc>
          <w:tcPr>
            <w:tcW w:w="584" w:type="pct"/>
          </w:tcPr>
          <w:p w14:paraId="04B6F9F7" w14:textId="4654EBE5" w:rsidR="006878A1" w:rsidRPr="001D2CCB" w:rsidDel="008D2C41" w:rsidRDefault="008E5740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1,780</w:t>
            </w:r>
          </w:p>
        </w:tc>
        <w:tc>
          <w:tcPr>
            <w:tcW w:w="146" w:type="pct"/>
          </w:tcPr>
          <w:p w14:paraId="7AA03BF0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02863C4" w14:textId="4F7E64F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2,336</w:t>
            </w:r>
          </w:p>
        </w:tc>
        <w:tc>
          <w:tcPr>
            <w:tcW w:w="146" w:type="pct"/>
          </w:tcPr>
          <w:p w14:paraId="58884086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7E204B4A" w14:textId="42187C20" w:rsidR="006878A1" w:rsidRPr="006179C6" w:rsidDel="008D2C41" w:rsidRDefault="008E5740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906</w:t>
            </w:r>
          </w:p>
        </w:tc>
        <w:tc>
          <w:tcPr>
            <w:tcW w:w="146" w:type="pct"/>
          </w:tcPr>
          <w:p w14:paraId="37F54454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74B1A77" w14:textId="4C814653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1,440</w:t>
            </w:r>
          </w:p>
        </w:tc>
      </w:tr>
      <w:tr w:rsidR="009E726A" w:rsidRPr="00004074" w14:paraId="1A2D1009" w14:textId="77777777" w:rsidTr="009E726A">
        <w:trPr>
          <w:trHeight w:val="280"/>
        </w:trPr>
        <w:tc>
          <w:tcPr>
            <w:tcW w:w="2183" w:type="pct"/>
          </w:tcPr>
          <w:p w14:paraId="714909C8" w14:textId="77777777" w:rsidR="006878A1" w:rsidRPr="001C2EC7" w:rsidRDefault="006878A1" w:rsidP="006878A1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cs/>
              </w:rPr>
            </w:pPr>
            <w:r w:rsidRPr="001C2EC7">
              <w:rPr>
                <w:rFonts w:ascii="Angsana New" w:hAnsi="Angsana New" w:cs="Angsana New" w:hint="cs"/>
                <w:cs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A093ECC" w14:textId="2F3DC10E" w:rsidR="006878A1" w:rsidRPr="001D2CCB" w:rsidRDefault="008E5740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16,920</w:t>
            </w:r>
          </w:p>
        </w:tc>
        <w:tc>
          <w:tcPr>
            <w:tcW w:w="146" w:type="pct"/>
          </w:tcPr>
          <w:p w14:paraId="6FBAE103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F57262D" w14:textId="382A2AB4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D2CCB">
              <w:rPr>
                <w:rFonts w:ascii="Angsana New" w:hAnsi="Angsana New"/>
                <w:sz w:val="30"/>
                <w:szCs w:val="30"/>
                <w:lang w:val="en-US" w:eastAsia="en-US"/>
              </w:rPr>
              <w:t>33,268</w:t>
            </w:r>
          </w:p>
        </w:tc>
        <w:tc>
          <w:tcPr>
            <w:tcW w:w="146" w:type="pct"/>
          </w:tcPr>
          <w:p w14:paraId="7D607060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7C3FF98" w14:textId="3892B363" w:rsidR="006878A1" w:rsidRPr="006179C6" w:rsidRDefault="008E5740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6,748</w:t>
            </w:r>
          </w:p>
        </w:tc>
        <w:tc>
          <w:tcPr>
            <w:tcW w:w="146" w:type="pct"/>
          </w:tcPr>
          <w:p w14:paraId="353159A3" w14:textId="77777777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41489FF3" w14:textId="7351BB51" w:rsidR="006878A1" w:rsidRPr="006179C6" w:rsidRDefault="006878A1" w:rsidP="006878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10,617</w:t>
            </w:r>
          </w:p>
        </w:tc>
      </w:tr>
    </w:tbl>
    <w:p w14:paraId="32984275" w14:textId="46E7D7A8" w:rsidR="0089516C" w:rsidRPr="00DD2FB3" w:rsidRDefault="008951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79"/>
        <w:gridCol w:w="271"/>
        <w:gridCol w:w="1079"/>
        <w:gridCol w:w="271"/>
        <w:gridCol w:w="1079"/>
        <w:gridCol w:w="271"/>
        <w:gridCol w:w="1172"/>
      </w:tblGrid>
      <w:tr w:rsidR="003E5233" w:rsidRPr="00BA2043" w14:paraId="2953045A" w14:textId="77777777" w:rsidTr="00266E46">
        <w:trPr>
          <w:trHeight w:val="182"/>
          <w:tblHeader/>
        </w:trPr>
        <w:tc>
          <w:tcPr>
            <w:tcW w:w="2184" w:type="pct"/>
          </w:tcPr>
          <w:p w14:paraId="26204697" w14:textId="21D555D8" w:rsidR="003E5233" w:rsidRPr="00DD2FB3" w:rsidRDefault="000E6CAD" w:rsidP="00C35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0" w:type="pct"/>
            <w:gridSpan w:val="3"/>
          </w:tcPr>
          <w:p w14:paraId="3F40CA20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3396FB1A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422BE73E" w14:textId="77777777" w:rsidR="003E5233" w:rsidRPr="00DD2FB3" w:rsidRDefault="003E523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66E46" w:rsidRPr="00BA2043" w14:paraId="55251CEC" w14:textId="77777777" w:rsidTr="00266E46">
        <w:trPr>
          <w:trHeight w:val="64"/>
          <w:tblHeader/>
        </w:trPr>
        <w:tc>
          <w:tcPr>
            <w:tcW w:w="2184" w:type="pct"/>
          </w:tcPr>
          <w:p w14:paraId="0F5777F8" w14:textId="2A60E78C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2" w:type="pct"/>
          </w:tcPr>
          <w:p w14:paraId="29A222C3" w14:textId="490AE5DE" w:rsidR="00C555B4" w:rsidRPr="00DD2FB3" w:rsidRDefault="00C5632D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4C1C591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693E2A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226A620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3F8613" w14:textId="2EC138BE" w:rsidR="00C555B4" w:rsidRPr="00DD2FB3" w:rsidRDefault="00C5632D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653AB6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6" w:type="pct"/>
          </w:tcPr>
          <w:p w14:paraId="2E07777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F7E2382" w14:textId="67395A9B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6E46" w:rsidRPr="00BA2043" w14:paraId="72C62240" w14:textId="77777777" w:rsidTr="00266E46">
        <w:trPr>
          <w:trHeight w:val="110"/>
          <w:tblHeader/>
        </w:trPr>
        <w:tc>
          <w:tcPr>
            <w:tcW w:w="2184" w:type="pct"/>
          </w:tcPr>
          <w:p w14:paraId="4B65A49F" w14:textId="1D144BB8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2" w:type="pct"/>
          </w:tcPr>
          <w:p w14:paraId="15693D8F" w14:textId="17E864F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016B499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BF36AB2" w14:textId="2A3D7BB4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1450E8A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EFA70FF" w14:textId="5CDBA34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68CDE7C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E418633" w14:textId="74C440A5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555B4" w:rsidRPr="00BA2043" w14:paraId="0A2D3085" w14:textId="77777777" w:rsidTr="00266E46">
        <w:trPr>
          <w:trHeight w:val="164"/>
          <w:tblHeader/>
        </w:trPr>
        <w:tc>
          <w:tcPr>
            <w:tcW w:w="2184" w:type="pct"/>
          </w:tcPr>
          <w:p w14:paraId="0B2EF184" w14:textId="06FD9F98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6" w:type="pct"/>
            <w:gridSpan w:val="7"/>
          </w:tcPr>
          <w:p w14:paraId="22F41DEF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55B4" w:rsidRPr="00BA2043" w14:paraId="16A78F74" w14:textId="77777777" w:rsidTr="00266E46">
        <w:trPr>
          <w:trHeight w:val="146"/>
        </w:trPr>
        <w:tc>
          <w:tcPr>
            <w:tcW w:w="2184" w:type="pct"/>
          </w:tcPr>
          <w:p w14:paraId="26427780" w14:textId="2CC8C6DC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16" w:type="pct"/>
            <w:gridSpan w:val="7"/>
          </w:tcPr>
          <w:p w14:paraId="5EEF1FE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66E46" w:rsidRPr="00BA2043" w14:paraId="4AB26EE1" w14:textId="77777777" w:rsidTr="00266E46">
        <w:trPr>
          <w:trHeight w:val="110"/>
        </w:trPr>
        <w:tc>
          <w:tcPr>
            <w:tcW w:w="2184" w:type="pct"/>
          </w:tcPr>
          <w:p w14:paraId="78BF3FF0" w14:textId="6D33AB26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5C04E56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2E1A411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55FFF7C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ED913B0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D50008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E6F1C7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7A471E7" w14:textId="77777777" w:rsidR="00C555B4" w:rsidRPr="00DD2FB3" w:rsidRDefault="00C555B4" w:rsidP="00C555B4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6E46" w:rsidRPr="00BA2043" w14:paraId="50C84944" w14:textId="77777777" w:rsidTr="00266E46">
        <w:trPr>
          <w:trHeight w:val="64"/>
        </w:trPr>
        <w:tc>
          <w:tcPr>
            <w:tcW w:w="2184" w:type="pct"/>
          </w:tcPr>
          <w:p w14:paraId="32653E05" w14:textId="1B3B3382" w:rsidR="00C555B4" w:rsidRPr="00DD2FB3" w:rsidRDefault="00C555B4" w:rsidP="00C5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82" w:type="pct"/>
          </w:tcPr>
          <w:p w14:paraId="71092280" w14:textId="6FB8E670" w:rsidR="00C555B4" w:rsidRPr="00DD2FB3" w:rsidRDefault="00444B8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067D7CCB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72927A1" w14:textId="1DA65FC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0E2019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963B6E1" w14:textId="626C5155" w:rsidR="00C555B4" w:rsidRPr="00DD2FB3" w:rsidRDefault="00444B8E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8,591</w:t>
            </w:r>
          </w:p>
        </w:tc>
        <w:tc>
          <w:tcPr>
            <w:tcW w:w="146" w:type="pct"/>
          </w:tcPr>
          <w:p w14:paraId="216B91FC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6CC2586" w14:textId="45C24360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3,949</w:t>
            </w:r>
          </w:p>
        </w:tc>
      </w:tr>
      <w:tr w:rsidR="00266E46" w:rsidRPr="00BA2043" w14:paraId="7601254E" w14:textId="77777777" w:rsidTr="00266E46">
        <w:trPr>
          <w:trHeight w:val="89"/>
        </w:trPr>
        <w:tc>
          <w:tcPr>
            <w:tcW w:w="2184" w:type="pct"/>
          </w:tcPr>
          <w:p w14:paraId="526DE9A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2" w:type="pct"/>
          </w:tcPr>
          <w:p w14:paraId="5DA9F825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6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5CA19807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</w:tcPr>
          <w:p w14:paraId="3E5236A9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7307BD5E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</w:tcPr>
          <w:p w14:paraId="0AF8C666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6" w:type="pct"/>
          </w:tcPr>
          <w:p w14:paraId="04DFE54A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1" w:type="pct"/>
          </w:tcPr>
          <w:p w14:paraId="1C6BFE22" w14:textId="77777777" w:rsidR="00C555B4" w:rsidRPr="00DD2FB3" w:rsidRDefault="00C555B4" w:rsidP="00C55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</w:tr>
      <w:tr w:rsidR="00266E46" w:rsidRPr="00BA2043" w14:paraId="4A79B064" w14:textId="77777777" w:rsidTr="00266E46">
        <w:trPr>
          <w:trHeight w:val="258"/>
        </w:trPr>
        <w:tc>
          <w:tcPr>
            <w:tcW w:w="2184" w:type="pct"/>
          </w:tcPr>
          <w:p w14:paraId="5F047B71" w14:textId="49918146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2" w:type="pct"/>
          </w:tcPr>
          <w:p w14:paraId="4A008813" w14:textId="5E3D0BCD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1711B92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3B5B46" w14:textId="22D1E8AA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F295ED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128A38B" w14:textId="5F83AD02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16D6F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40FEBF" w14:textId="5DA8765E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E46" w:rsidRPr="00BA2043" w14:paraId="7B936563" w14:textId="77777777" w:rsidTr="00266E46">
        <w:trPr>
          <w:trHeight w:val="258"/>
        </w:trPr>
        <w:tc>
          <w:tcPr>
            <w:tcW w:w="2184" w:type="pct"/>
          </w:tcPr>
          <w:p w14:paraId="46A14014" w14:textId="6E194221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3241D4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B84EB3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415BF4" w14:textId="77777777" w:rsidR="00A25F09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7715C7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F5C768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9EFA9C2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A507487" w14:textId="77777777" w:rsidR="00A25F09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6E46" w:rsidRPr="00BA2043" w14:paraId="7DE3A1A8" w14:textId="77777777" w:rsidTr="00266E46">
        <w:trPr>
          <w:trHeight w:val="258"/>
        </w:trPr>
        <w:tc>
          <w:tcPr>
            <w:tcW w:w="2184" w:type="pct"/>
          </w:tcPr>
          <w:p w14:paraId="6BB10687" w14:textId="4B5763B4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</w:rPr>
              <w:t>Selic Australia Pty Ltd</w:t>
            </w:r>
          </w:p>
        </w:tc>
        <w:tc>
          <w:tcPr>
            <w:tcW w:w="582" w:type="pct"/>
          </w:tcPr>
          <w:p w14:paraId="015462E1" w14:textId="335AF1B0" w:rsidR="00A25F09" w:rsidRPr="00DD2FB3" w:rsidRDefault="00844BF1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D6212B4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6744960" w14:textId="7298C475" w:rsidR="00A25F09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62FBFE1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E0EE5C" w14:textId="1F40552C" w:rsidR="00A25F09" w:rsidRPr="00DD2FB3" w:rsidRDefault="00844BF1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3,736</w:t>
            </w:r>
          </w:p>
        </w:tc>
        <w:tc>
          <w:tcPr>
            <w:tcW w:w="146" w:type="pct"/>
          </w:tcPr>
          <w:p w14:paraId="40250E2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89D8426" w14:textId="69B5B510" w:rsidR="00A25F09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3,718</w:t>
            </w:r>
          </w:p>
        </w:tc>
      </w:tr>
      <w:tr w:rsidR="00266E46" w:rsidRPr="00BA2043" w14:paraId="0F0607D1" w14:textId="77777777" w:rsidTr="00266E46">
        <w:trPr>
          <w:trHeight w:val="258"/>
        </w:trPr>
        <w:tc>
          <w:tcPr>
            <w:tcW w:w="2184" w:type="pct"/>
          </w:tcPr>
          <w:p w14:paraId="576728CD" w14:textId="17394E30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582" w:type="pct"/>
          </w:tcPr>
          <w:p w14:paraId="2B95178A" w14:textId="42F6C0B5" w:rsidR="00A25F09" w:rsidRPr="00DD2FB3" w:rsidRDefault="00844BF1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11B4E586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3D5F7BB" w14:textId="4A62CCF5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28DA7A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F65D95C" w14:textId="65AABFEC" w:rsidR="00A25F09" w:rsidRPr="00DD2FB3" w:rsidRDefault="00844BF1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3,159</w:t>
            </w:r>
          </w:p>
        </w:tc>
        <w:tc>
          <w:tcPr>
            <w:tcW w:w="146" w:type="pct"/>
          </w:tcPr>
          <w:p w14:paraId="71506587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53D458" w14:textId="62C85722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1,284</w:t>
            </w:r>
          </w:p>
        </w:tc>
      </w:tr>
      <w:tr w:rsidR="00266E46" w:rsidRPr="00BA2043" w14:paraId="1B237C27" w14:textId="77777777" w:rsidTr="00266E46">
        <w:trPr>
          <w:trHeight w:val="258"/>
        </w:trPr>
        <w:tc>
          <w:tcPr>
            <w:tcW w:w="2184" w:type="pct"/>
          </w:tcPr>
          <w:p w14:paraId="66242731" w14:textId="2B708111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ดีวีเค เฮลท์แคร์ จำกัด</w:t>
            </w:r>
          </w:p>
        </w:tc>
        <w:tc>
          <w:tcPr>
            <w:tcW w:w="582" w:type="pct"/>
          </w:tcPr>
          <w:p w14:paraId="14005ED1" w14:textId="0F4BBC72" w:rsidR="00A25F09" w:rsidRPr="00DD2FB3" w:rsidRDefault="00844BF1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D422D7F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ED85C79" w14:textId="3AC391C3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D6040D5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0A41208" w14:textId="7CE4D956" w:rsidR="00A25F09" w:rsidRPr="00DD2FB3" w:rsidRDefault="00844BF1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607</w:t>
            </w:r>
          </w:p>
        </w:tc>
        <w:tc>
          <w:tcPr>
            <w:tcW w:w="146" w:type="pct"/>
          </w:tcPr>
          <w:p w14:paraId="5154910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4D78E3" w14:textId="6BF1D0AD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657</w:t>
            </w:r>
          </w:p>
        </w:tc>
      </w:tr>
      <w:tr w:rsidR="00266E46" w:rsidRPr="00BA2043" w14:paraId="7BD7C6B7" w14:textId="77777777" w:rsidTr="00266E46">
        <w:trPr>
          <w:trHeight w:val="389"/>
        </w:trPr>
        <w:tc>
          <w:tcPr>
            <w:tcW w:w="2184" w:type="pct"/>
          </w:tcPr>
          <w:p w14:paraId="3D94F960" w14:textId="32A8822A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582" w:type="pct"/>
          </w:tcPr>
          <w:p w14:paraId="172F9A0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8353406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C197B1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894AC1B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9B2D7F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3E2D48F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A55E24E" w14:textId="77777777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E46" w:rsidRPr="00BA2043" w14:paraId="42721ABC" w14:textId="77777777" w:rsidTr="00266E46">
        <w:trPr>
          <w:trHeight w:val="173"/>
        </w:trPr>
        <w:tc>
          <w:tcPr>
            <w:tcW w:w="2184" w:type="pct"/>
          </w:tcPr>
          <w:p w14:paraId="1FEF4867" w14:textId="521A85D3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39B95CE1" w14:textId="3703CE1A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72CE5D4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079B16F" w14:textId="78357CDB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798CAB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A67F37" w14:textId="66A2376F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4D6B308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328DAE" w14:textId="3BA5E72B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6E46" w:rsidRPr="00BA2043" w14:paraId="0BDCFBE2" w14:textId="77777777" w:rsidTr="00266E46">
        <w:trPr>
          <w:trHeight w:val="173"/>
        </w:trPr>
        <w:tc>
          <w:tcPr>
            <w:tcW w:w="2184" w:type="pct"/>
          </w:tcPr>
          <w:p w14:paraId="323B1CC3" w14:textId="2CE1760D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เบลิค อินโนเทค จำกัด</w:t>
            </w:r>
          </w:p>
        </w:tc>
        <w:tc>
          <w:tcPr>
            <w:tcW w:w="582" w:type="pct"/>
          </w:tcPr>
          <w:p w14:paraId="20CB3BC2" w14:textId="2992960B" w:rsidR="00A25F09" w:rsidRDefault="00CE27F2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46" w:type="pct"/>
          </w:tcPr>
          <w:p w14:paraId="2FC04FE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FC717C0" w14:textId="2256C106" w:rsidR="00A25F09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6" w:type="pct"/>
          </w:tcPr>
          <w:p w14:paraId="13E72D18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B9AD70" w14:textId="5C351704" w:rsidR="00A25F09" w:rsidRDefault="00CE27F2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146" w:type="pct"/>
          </w:tcPr>
          <w:p w14:paraId="3C3F729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91CAB1A" w14:textId="07CC1748" w:rsidR="00A25F09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</w:tr>
      <w:tr w:rsidR="00266E46" w:rsidRPr="00BA2043" w14:paraId="1A9106DB" w14:textId="77777777" w:rsidTr="00266E46">
        <w:trPr>
          <w:trHeight w:val="173"/>
        </w:trPr>
        <w:tc>
          <w:tcPr>
            <w:tcW w:w="2184" w:type="pct"/>
          </w:tcPr>
          <w:p w14:paraId="270FAB3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F28DF6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E0F84F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6D4FC0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0994600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1F5240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A362C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E122E8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6E46" w:rsidRPr="00BA2043" w14:paraId="0E905301" w14:textId="77777777" w:rsidTr="00266E46">
        <w:trPr>
          <w:trHeight w:val="173"/>
        </w:trPr>
        <w:tc>
          <w:tcPr>
            <w:tcW w:w="2184" w:type="pct"/>
          </w:tcPr>
          <w:p w14:paraId="2FB76ACB" w14:textId="4A651174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2A88AFC2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8CB804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05766B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69CB10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4112D1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F7BC6B2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A8294B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6E46" w:rsidRPr="00BA2043" w14:paraId="4F868A7A" w14:textId="77777777" w:rsidTr="00266E46">
        <w:trPr>
          <w:trHeight w:val="173"/>
        </w:trPr>
        <w:tc>
          <w:tcPr>
            <w:tcW w:w="2184" w:type="pct"/>
          </w:tcPr>
          <w:p w14:paraId="04625042" w14:textId="225B793E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8A6">
              <w:rPr>
                <w:rFonts w:ascii="Angsana New" w:hAnsi="Angsana New"/>
                <w:sz w:val="30"/>
                <w:szCs w:val="30"/>
                <w:cs/>
              </w:rPr>
              <w:t xml:space="preserve">บริษัท ฮิวแมนิก้า จำกัด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B008A6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582" w:type="pct"/>
          </w:tcPr>
          <w:p w14:paraId="4AAD9ADD" w14:textId="53FC94C1" w:rsidR="00A25F09" w:rsidRPr="00DD2FB3" w:rsidRDefault="00575F53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276</w:t>
            </w:r>
          </w:p>
        </w:tc>
        <w:tc>
          <w:tcPr>
            <w:tcW w:w="146" w:type="pct"/>
          </w:tcPr>
          <w:p w14:paraId="011AF48B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2242D53" w14:textId="1FE29CE1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67B1">
              <w:rPr>
                <w:rFonts w:ascii="Angsana New" w:hAnsi="Angsana New"/>
                <w:sz w:val="30"/>
                <w:szCs w:val="30"/>
                <w:lang w:val="en-US"/>
              </w:rPr>
              <w:t>457</w:t>
            </w:r>
          </w:p>
        </w:tc>
        <w:tc>
          <w:tcPr>
            <w:tcW w:w="146" w:type="pct"/>
          </w:tcPr>
          <w:p w14:paraId="40EB7EC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6C65E9" w14:textId="7E9187E5" w:rsidR="00A25F09" w:rsidRPr="00DD2FB3" w:rsidRDefault="00575F53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A8E684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443FE7B" w14:textId="1B732D8E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7B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66E46" w:rsidRPr="00BA2043" w14:paraId="178E7011" w14:textId="77777777" w:rsidTr="00266E46">
        <w:trPr>
          <w:trHeight w:val="128"/>
        </w:trPr>
        <w:tc>
          <w:tcPr>
            <w:tcW w:w="2184" w:type="pct"/>
          </w:tcPr>
          <w:p w14:paraId="62AB35A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D36EB36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EA6DC1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281579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70AD4F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599B52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4C80280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8148DBE" w14:textId="77777777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E46" w:rsidRPr="00BA2043" w14:paraId="47206F1C" w14:textId="77777777" w:rsidTr="00266E46">
        <w:trPr>
          <w:trHeight w:val="101"/>
        </w:trPr>
        <w:tc>
          <w:tcPr>
            <w:tcW w:w="2184" w:type="pct"/>
          </w:tcPr>
          <w:p w14:paraId="7B2EA1BC" w14:textId="46F579CE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6FFA7B3" w14:textId="01CBB75A" w:rsidR="00A25F09" w:rsidRPr="00DD2FB3" w:rsidRDefault="00575F53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46" w:type="pct"/>
          </w:tcPr>
          <w:p w14:paraId="58D1685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9D14DE" w14:textId="2CA77375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  <w:tc>
          <w:tcPr>
            <w:tcW w:w="146" w:type="pct"/>
          </w:tcPr>
          <w:p w14:paraId="49367020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8784F9F" w14:textId="308AB43A" w:rsidR="00A25F09" w:rsidRPr="00DD2FB3" w:rsidRDefault="00575F53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  <w:tc>
          <w:tcPr>
            <w:tcW w:w="146" w:type="pct"/>
          </w:tcPr>
          <w:p w14:paraId="4A9351F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10BD3ED7" w14:textId="7374AD9F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266E46" w:rsidRPr="00BA2043" w14:paraId="0CA5B2F9" w14:textId="77777777" w:rsidTr="00266E46">
        <w:trPr>
          <w:trHeight w:val="258"/>
        </w:trPr>
        <w:tc>
          <w:tcPr>
            <w:tcW w:w="2184" w:type="pct"/>
          </w:tcPr>
          <w:p w14:paraId="7CB981B7" w14:textId="46822D8D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3B2341A" w14:textId="6F90143E" w:rsidR="00A25F09" w:rsidRPr="00DD2FB3" w:rsidRDefault="00575F53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384</w:t>
            </w:r>
          </w:p>
        </w:tc>
        <w:tc>
          <w:tcPr>
            <w:tcW w:w="146" w:type="pct"/>
          </w:tcPr>
          <w:p w14:paraId="1685B592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29359B7" w14:textId="5E35A4DF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787</w:t>
            </w:r>
          </w:p>
        </w:tc>
        <w:tc>
          <w:tcPr>
            <w:tcW w:w="146" w:type="pct"/>
          </w:tcPr>
          <w:p w14:paraId="09E5736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884F64" w14:textId="331A702A" w:rsidR="00A25F09" w:rsidRPr="00DD2FB3" w:rsidRDefault="00575F53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7,610</w:t>
            </w:r>
          </w:p>
        </w:tc>
        <w:tc>
          <w:tcPr>
            <w:tcW w:w="146" w:type="pct"/>
          </w:tcPr>
          <w:p w14:paraId="025A928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67B45820" w14:textId="4842E97C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5,989</w:t>
            </w:r>
          </w:p>
        </w:tc>
      </w:tr>
      <w:tr w:rsidR="00266E46" w:rsidRPr="00BA2043" w14:paraId="656EA3BD" w14:textId="77777777" w:rsidTr="00266E46">
        <w:trPr>
          <w:trHeight w:val="258"/>
        </w:trPr>
        <w:tc>
          <w:tcPr>
            <w:tcW w:w="2184" w:type="pct"/>
          </w:tcPr>
          <w:p w14:paraId="055F40DF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32486828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ED08267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02761E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1E4263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689A445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013CF1A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A0FA661" w14:textId="77777777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E46" w:rsidRPr="00BA2043" w14:paraId="4A80DB7E" w14:textId="77777777" w:rsidTr="00266E46">
        <w:trPr>
          <w:tblHeader/>
        </w:trPr>
        <w:tc>
          <w:tcPr>
            <w:tcW w:w="2184" w:type="pct"/>
          </w:tcPr>
          <w:p w14:paraId="2AB1A321" w14:textId="37486240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7BCBF796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E62F96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BBC79E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89DD97B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AAD047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A925A8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BA8819B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6E46" w:rsidRPr="00BA2043" w14:paraId="6647E045" w14:textId="77777777" w:rsidTr="00266E46">
        <w:trPr>
          <w:tblHeader/>
        </w:trPr>
        <w:tc>
          <w:tcPr>
            <w:tcW w:w="2184" w:type="pct"/>
          </w:tcPr>
          <w:p w14:paraId="01945334" w14:textId="51722883" w:rsidR="00A25F09" w:rsidRPr="00DD2FB3" w:rsidRDefault="00A25F09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24895EF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5ACB377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6D9FB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19498D1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B752A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7FEBC55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2FF46B2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6E46" w:rsidRPr="00BA2043" w14:paraId="0DC9FAC0" w14:textId="77777777" w:rsidTr="00266E46">
        <w:trPr>
          <w:tblHeader/>
        </w:trPr>
        <w:tc>
          <w:tcPr>
            <w:tcW w:w="2184" w:type="pct"/>
          </w:tcPr>
          <w:p w14:paraId="5592C7BE" w14:textId="42002E15" w:rsidR="00A25F09" w:rsidRPr="00DD2FB3" w:rsidRDefault="00A25F09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left="162" w:right="-19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 พีเอ็มซี เลเบิล แมททีเรียลส์ จำกัด (มหาชน)</w:t>
            </w:r>
          </w:p>
        </w:tc>
        <w:tc>
          <w:tcPr>
            <w:tcW w:w="582" w:type="pct"/>
          </w:tcPr>
          <w:p w14:paraId="7B0598B0" w14:textId="2FF52E8D" w:rsidR="00A25F09" w:rsidRPr="00DD2FB3" w:rsidRDefault="009C7562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20BFA1E2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2B21E02" w14:textId="31425C00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36363AC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97A788D" w14:textId="338FD543" w:rsidR="00A25F09" w:rsidRPr="00DD2FB3" w:rsidRDefault="009C7562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46" w:type="pct"/>
          </w:tcPr>
          <w:p w14:paraId="4A6FAE4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97D0F8A" w14:textId="59D03906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</w:tr>
      <w:tr w:rsidR="00266E46" w:rsidRPr="00BA2043" w14:paraId="1C2C40AC" w14:textId="77777777" w:rsidTr="00266E46">
        <w:trPr>
          <w:tblHeader/>
        </w:trPr>
        <w:tc>
          <w:tcPr>
            <w:tcW w:w="2184" w:type="pct"/>
          </w:tcPr>
          <w:p w14:paraId="6B19C3CD" w14:textId="77777777" w:rsidR="00A25F09" w:rsidRPr="00DD2FB3" w:rsidRDefault="00A25F09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6797C6B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DA6F2E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8C1868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35381A7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5A1A08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9787F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4473E41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6E46" w:rsidRPr="00BA2043" w14:paraId="082762F4" w14:textId="77777777" w:rsidTr="00266E46">
        <w:trPr>
          <w:trHeight w:val="164"/>
          <w:tblHeader/>
        </w:trPr>
        <w:tc>
          <w:tcPr>
            <w:tcW w:w="2184" w:type="pct"/>
          </w:tcPr>
          <w:p w14:paraId="39C20849" w14:textId="5044BB4C" w:rsidR="00A25F09" w:rsidRPr="00DD2FB3" w:rsidRDefault="00A25F09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2" w:type="pct"/>
          </w:tcPr>
          <w:p w14:paraId="63C4A89E" w14:textId="6A228A31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A8595E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1D4BD52" w14:textId="04D49346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96FDD0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37F91D6" w14:textId="20C6C732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00AAA58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4359F27" w14:textId="3B46A8CE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6E46" w:rsidRPr="00BA2043" w14:paraId="0F5931EC" w14:textId="77777777" w:rsidTr="00266E46">
        <w:trPr>
          <w:trHeight w:val="164"/>
          <w:tblHeader/>
        </w:trPr>
        <w:tc>
          <w:tcPr>
            <w:tcW w:w="2184" w:type="pct"/>
          </w:tcPr>
          <w:p w14:paraId="766AE8DD" w14:textId="119382D2" w:rsidR="00DF3BEF" w:rsidRPr="00DD2FB3" w:rsidRDefault="00DF3BEF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7E746057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51A0E5C3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9B42EE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73637D2C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C60396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9845C0C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5CC07EF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6E46" w:rsidRPr="00BA2043" w14:paraId="7989E685" w14:textId="77777777" w:rsidTr="00266E46">
        <w:trPr>
          <w:trHeight w:val="164"/>
          <w:tblHeader/>
        </w:trPr>
        <w:tc>
          <w:tcPr>
            <w:tcW w:w="2184" w:type="pct"/>
          </w:tcPr>
          <w:p w14:paraId="25D425E2" w14:textId="0434D3F6" w:rsidR="00DF3BEF" w:rsidRPr="00DD2FB3" w:rsidRDefault="00DF3BEF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เทวกรรมโอสถ จำกัด</w:t>
            </w:r>
          </w:p>
        </w:tc>
        <w:tc>
          <w:tcPr>
            <w:tcW w:w="582" w:type="pct"/>
          </w:tcPr>
          <w:p w14:paraId="56BE1263" w14:textId="79B42E53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54D43E26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D611E01" w14:textId="10621B91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1C90346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78F7875" w14:textId="068228F1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</w:p>
        </w:tc>
        <w:tc>
          <w:tcPr>
            <w:tcW w:w="146" w:type="pct"/>
          </w:tcPr>
          <w:p w14:paraId="360D0D27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DBE532E" w14:textId="4A696012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66E46" w:rsidRPr="00BA2043" w14:paraId="0D104E43" w14:textId="77777777" w:rsidTr="00266E46">
        <w:trPr>
          <w:trHeight w:val="164"/>
          <w:tblHeader/>
        </w:trPr>
        <w:tc>
          <w:tcPr>
            <w:tcW w:w="2184" w:type="pct"/>
          </w:tcPr>
          <w:p w14:paraId="0B27CAAA" w14:textId="77777777" w:rsidR="00DF3BEF" w:rsidRPr="00DD2FB3" w:rsidRDefault="00DF3BEF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1096A4BE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7E3ABD59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E7F059B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A06D1F7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B1D595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0B5BA1B4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557316F" w14:textId="77777777" w:rsidR="00DF3BEF" w:rsidRPr="00DD2FB3" w:rsidRDefault="00DF3BEF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66E46" w:rsidRPr="00BA2043" w14:paraId="66753F95" w14:textId="77777777" w:rsidTr="00266E46">
        <w:trPr>
          <w:trHeight w:val="258"/>
        </w:trPr>
        <w:tc>
          <w:tcPr>
            <w:tcW w:w="2184" w:type="pct"/>
          </w:tcPr>
          <w:p w14:paraId="526EFC77" w14:textId="33A5B8E4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06D851C7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3C5EC07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FC8CE1" w14:textId="77777777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56064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A3FAF3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8310D51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CD8DBCE" w14:textId="77777777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66E46" w:rsidRPr="00BA2043" w14:paraId="00AC32B3" w14:textId="77777777" w:rsidTr="00266E46">
        <w:trPr>
          <w:trHeight w:val="258"/>
        </w:trPr>
        <w:tc>
          <w:tcPr>
            <w:tcW w:w="2184" w:type="pct"/>
          </w:tcPr>
          <w:p w14:paraId="3B15177D" w14:textId="4A2FF410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82" w:type="pct"/>
          </w:tcPr>
          <w:p w14:paraId="3332E084" w14:textId="7A81F66B" w:rsidR="00A25F09" w:rsidRPr="00DD2FB3" w:rsidRDefault="004B3C1A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319</w:t>
            </w:r>
          </w:p>
        </w:tc>
        <w:tc>
          <w:tcPr>
            <w:tcW w:w="146" w:type="pct"/>
          </w:tcPr>
          <w:p w14:paraId="41DBF415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E2F9216" w14:textId="0029B5D8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  <w:tc>
          <w:tcPr>
            <w:tcW w:w="146" w:type="pct"/>
          </w:tcPr>
          <w:p w14:paraId="72042244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3A38776" w14:textId="6E38B110" w:rsidR="00A25F09" w:rsidRPr="00DD2FB3" w:rsidRDefault="004B3C1A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46" w:type="pct"/>
          </w:tcPr>
          <w:p w14:paraId="53907DFA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93DBDEE" w14:textId="1F823618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266E46" w:rsidRPr="00BA2043" w14:paraId="15E8CB0C" w14:textId="77777777" w:rsidTr="00266E46">
        <w:trPr>
          <w:trHeight w:val="155"/>
        </w:trPr>
        <w:tc>
          <w:tcPr>
            <w:tcW w:w="2184" w:type="pct"/>
          </w:tcPr>
          <w:p w14:paraId="3CB06680" w14:textId="0D5B88A6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82" w:type="pct"/>
          </w:tcPr>
          <w:p w14:paraId="5659028F" w14:textId="3D4304BF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2FC4126C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0039759" w14:textId="0B96113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4D1EA3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12A190" w14:textId="69363EB5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6" w:type="pct"/>
          </w:tcPr>
          <w:p w14:paraId="49CCCEA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121B9FC" w14:textId="171F1FD8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E46" w:rsidRPr="00BA2043" w14:paraId="4D01B7FF" w14:textId="77777777" w:rsidTr="00266E46">
        <w:trPr>
          <w:trHeight w:val="258"/>
        </w:trPr>
        <w:tc>
          <w:tcPr>
            <w:tcW w:w="2184" w:type="pct"/>
          </w:tcPr>
          <w:p w14:paraId="1EC23E50" w14:textId="71217EB6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2" w:type="pct"/>
          </w:tcPr>
          <w:p w14:paraId="1CDD4A52" w14:textId="75C3E315" w:rsidR="00A25F09" w:rsidRPr="00DD2FB3" w:rsidRDefault="004A07E0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683</w:t>
            </w:r>
          </w:p>
        </w:tc>
        <w:tc>
          <w:tcPr>
            <w:tcW w:w="146" w:type="pct"/>
          </w:tcPr>
          <w:p w14:paraId="7078FBA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C5B745C" w14:textId="0B4B7370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146" w:type="pct"/>
          </w:tcPr>
          <w:p w14:paraId="0B8BD1E7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0054BA" w14:textId="00FEAEEB" w:rsidR="00A25F09" w:rsidRPr="00DD2FB3" w:rsidRDefault="004A07E0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683</w:t>
            </w:r>
          </w:p>
        </w:tc>
        <w:tc>
          <w:tcPr>
            <w:tcW w:w="146" w:type="pct"/>
          </w:tcPr>
          <w:p w14:paraId="3DBF13D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66685E97" w14:textId="360D4025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</w:tr>
      <w:tr w:rsidR="00266E46" w:rsidRPr="00BA2043" w14:paraId="1594BFD9" w14:textId="77777777" w:rsidTr="00266E46">
        <w:trPr>
          <w:trHeight w:val="199"/>
        </w:trPr>
        <w:tc>
          <w:tcPr>
            <w:tcW w:w="2184" w:type="pct"/>
          </w:tcPr>
          <w:p w14:paraId="4792F055" w14:textId="42F85663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B1AD926" w14:textId="1A5031A5" w:rsidR="00A25F09" w:rsidRPr="00DD2FB3" w:rsidRDefault="002C7566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1,002</w:t>
            </w:r>
          </w:p>
        </w:tc>
        <w:tc>
          <w:tcPr>
            <w:tcW w:w="146" w:type="pct"/>
          </w:tcPr>
          <w:p w14:paraId="000972B5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5822C73" w14:textId="3562941F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630</w:t>
            </w:r>
          </w:p>
        </w:tc>
        <w:tc>
          <w:tcPr>
            <w:tcW w:w="146" w:type="pct"/>
          </w:tcPr>
          <w:p w14:paraId="6DEFEF1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8B39559" w14:textId="33C93FF5" w:rsidR="00A25F09" w:rsidRPr="00DD2FB3" w:rsidRDefault="002C7566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792</w:t>
            </w:r>
          </w:p>
        </w:tc>
        <w:tc>
          <w:tcPr>
            <w:tcW w:w="146" w:type="pct"/>
          </w:tcPr>
          <w:p w14:paraId="0C7538E6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8148090" w14:textId="2809C172" w:rsidR="00A25F09" w:rsidRPr="00DD2FB3" w:rsidRDefault="00A25F09" w:rsidP="00A25F0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</w:p>
        </w:tc>
      </w:tr>
      <w:tr w:rsidR="00266E46" w:rsidRPr="00BA2043" w14:paraId="503DF8AC" w14:textId="77777777" w:rsidTr="00266E46">
        <w:trPr>
          <w:trHeight w:val="258"/>
        </w:trPr>
        <w:tc>
          <w:tcPr>
            <w:tcW w:w="2184" w:type="pct"/>
          </w:tcPr>
          <w:p w14:paraId="43B2FC9B" w14:textId="77777777" w:rsidR="00A25F09" w:rsidRPr="00DD2FB3" w:rsidRDefault="00A25F09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4919163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1F835CF5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D91DC41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2FBB5466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40A19C08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2EBA39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4F0AD87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66E46" w:rsidRPr="00BA2043" w14:paraId="6577E226" w14:textId="77777777" w:rsidTr="00266E46">
        <w:trPr>
          <w:trHeight w:val="258"/>
        </w:trPr>
        <w:tc>
          <w:tcPr>
            <w:tcW w:w="2184" w:type="pct"/>
          </w:tcPr>
          <w:p w14:paraId="0724C231" w14:textId="2629FBC7" w:rsidR="00A25F09" w:rsidRPr="00DD2FB3" w:rsidRDefault="00A25F09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D2F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2" w:type="pct"/>
          </w:tcPr>
          <w:p w14:paraId="283A7B9D" w14:textId="4D845824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66A4F725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1AA40B9" w14:textId="33ACC328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B81E3D4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10E2810" w14:textId="5DD57B4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3723C4CE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7241E840" w14:textId="05C7A269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266E46" w:rsidRPr="00BA2043" w14:paraId="7AEBE011" w14:textId="77777777" w:rsidTr="00266E46">
        <w:trPr>
          <w:tblHeader/>
        </w:trPr>
        <w:tc>
          <w:tcPr>
            <w:tcW w:w="2184" w:type="pct"/>
          </w:tcPr>
          <w:p w14:paraId="618A43B8" w14:textId="56AE578E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1054C64F" w14:textId="018CEEC4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F487DB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B0BDE73" w14:textId="352257BE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161BD1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DA0EB7C" w14:textId="301BCA08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1176C7BF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4D999BF" w14:textId="5846D30F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66E46" w:rsidRPr="006C45EA" w14:paraId="5B12CBBB" w14:textId="77777777" w:rsidTr="00266E46">
        <w:trPr>
          <w:trHeight w:val="427"/>
          <w:tblHeader/>
        </w:trPr>
        <w:tc>
          <w:tcPr>
            <w:tcW w:w="2184" w:type="pct"/>
          </w:tcPr>
          <w:p w14:paraId="45FFE868" w14:textId="38D0AD61" w:rsidR="00A25F09" w:rsidRPr="00DD2FB3" w:rsidRDefault="00A25F09" w:rsidP="00A25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FB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ณรงค์วงศ์ กรุ๊ป จำกัด</w:t>
            </w:r>
          </w:p>
        </w:tc>
        <w:tc>
          <w:tcPr>
            <w:tcW w:w="582" w:type="pct"/>
          </w:tcPr>
          <w:p w14:paraId="0583BDEB" w14:textId="40370E20" w:rsidR="00A25F09" w:rsidRPr="00DD2FB3" w:rsidRDefault="00072808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14,747</w:t>
            </w:r>
          </w:p>
        </w:tc>
        <w:tc>
          <w:tcPr>
            <w:tcW w:w="146" w:type="pct"/>
          </w:tcPr>
          <w:p w14:paraId="2A199592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8BDA88" w14:textId="1176AC89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  <w:tc>
          <w:tcPr>
            <w:tcW w:w="146" w:type="pct"/>
          </w:tcPr>
          <w:p w14:paraId="3A4B5ABD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77E4DB80" w14:textId="1CDE2363" w:rsidR="00A25F09" w:rsidRPr="00DD2FB3" w:rsidRDefault="00072808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14,747</w:t>
            </w:r>
          </w:p>
        </w:tc>
        <w:tc>
          <w:tcPr>
            <w:tcW w:w="146" w:type="pct"/>
          </w:tcPr>
          <w:p w14:paraId="21C5AB59" w14:textId="77777777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74B33E6" w14:textId="0DB76AAE" w:rsidR="00A25F09" w:rsidRPr="00DD2FB3" w:rsidRDefault="00A25F09" w:rsidP="00A25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15,824</w:t>
            </w:r>
          </w:p>
        </w:tc>
      </w:tr>
    </w:tbl>
    <w:p w14:paraId="4B54306B" w14:textId="77777777" w:rsidR="00473B7B" w:rsidRDefault="00473B7B" w:rsidP="000221EA">
      <w:pPr>
        <w:rPr>
          <w:highlight w:val="cyan"/>
          <w:lang w:eastAsia="x-none"/>
        </w:rPr>
      </w:pPr>
    </w:p>
    <w:p w14:paraId="09097F44" w14:textId="77777777" w:rsidR="006F52D5" w:rsidRPr="00B224E5" w:rsidRDefault="006F52D5" w:rsidP="006F5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224E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</w:t>
      </w:r>
      <w:r w:rsidRPr="00B224E5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ให้บริการ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บุคลากร</w:t>
      </w:r>
    </w:p>
    <w:p w14:paraId="4C63F99E" w14:textId="77777777" w:rsidR="006F52D5" w:rsidRPr="009D48AE" w:rsidRDefault="006F52D5" w:rsidP="006F5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24"/>
          <w:szCs w:val="24"/>
        </w:rPr>
      </w:pPr>
    </w:p>
    <w:p w14:paraId="326BF8CB" w14:textId="2148DC38" w:rsidR="006F52D5" w:rsidRDefault="002F31B4" w:rsidP="006F52D5">
      <w:pPr>
        <w:pStyle w:val="a"/>
        <w:widowControl w:val="0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spacing w:val="-6"/>
          <w:lang w:val="en-US"/>
        </w:rPr>
      </w:pPr>
      <w:r>
        <w:rPr>
          <w:rFonts w:ascii="Angsana New" w:hAnsi="Angsana New" w:cs="Angsana New" w:hint="cs"/>
          <w:spacing w:val="-6"/>
          <w:cs/>
          <w:lang w:val="en-US"/>
        </w:rPr>
        <w:t xml:space="preserve">ในเดือนเมษายน </w:t>
      </w:r>
      <w:r>
        <w:rPr>
          <w:rFonts w:ascii="Angsana New" w:hAnsi="Angsana New" w:cs="Angsana New"/>
          <w:spacing w:val="-6"/>
          <w:lang w:val="en-US"/>
        </w:rPr>
        <w:t xml:space="preserve">2568 </w:t>
      </w:r>
      <w:r>
        <w:rPr>
          <w:rFonts w:ascii="Angsana New" w:hAnsi="Angsana New" w:cs="Angsana New" w:hint="cs"/>
          <w:spacing w:val="-6"/>
          <w:cs/>
          <w:lang w:val="en-US"/>
        </w:rPr>
        <w:t>บริษัทได้ทำ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>สัญญาให้บริการบุคลากรกับ</w:t>
      </w:r>
      <w:r>
        <w:rPr>
          <w:rFonts w:ascii="Angsana New" w:hAnsi="Angsana New" w:cs="Angsana New" w:hint="cs"/>
          <w:spacing w:val="-6"/>
          <w:cs/>
          <w:lang w:val="en-US"/>
        </w:rPr>
        <w:t>บริษัท เทวกรรมโอสถ จำกัด ซึ่งเป็น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>บริษัทย่อย ซึ่งมีผลบังคับใช้ตั้งแต่วันที่ที่กำหนดในสัญญา โดยบริษัทจะเรียกเก็บค่าบริ</w:t>
      </w:r>
      <w:r w:rsidR="006F52D5">
        <w:rPr>
          <w:rFonts w:ascii="Angsana New" w:hAnsi="Angsana New" w:cs="Angsana New" w:hint="cs"/>
          <w:spacing w:val="-6"/>
          <w:cs/>
          <w:lang w:val="en-US"/>
        </w:rPr>
        <w:t>หารจัดการ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ดังกล่าวตามอัตราที่ระบุไว้ และสัญญาดังกล่าวมีระยะเวลา </w:t>
      </w:r>
      <w:r w:rsidR="006F52D5">
        <w:rPr>
          <w:rFonts w:ascii="Angsana New" w:hAnsi="Angsana New" w:cs="Angsana New"/>
          <w:spacing w:val="-6"/>
          <w:lang w:val="en-US"/>
        </w:rPr>
        <w:t>1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 ปี ซึ่งจะต่ออายุสัญญาโดยอัตโนมัติคราวละ </w:t>
      </w:r>
      <w:r w:rsidR="006F52D5" w:rsidRPr="00307506">
        <w:rPr>
          <w:rFonts w:ascii="Angsana New" w:hAnsi="Angsana New" w:cs="Angsana New"/>
          <w:spacing w:val="-6"/>
          <w:lang w:val="en-US"/>
        </w:rPr>
        <w:t>1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 ปี เว้นแต่จะถูกยกเลิกโดยฝ่ายใดฝ่ายหนึ่งได้แจ้งเป็นลายลักษณ์อักษรให้อีกฝ่ายทราบล่วงหน้าเป็นระยะเวลาอย่างน้อย </w:t>
      </w:r>
      <w:r w:rsidR="006F52D5" w:rsidRPr="00307506">
        <w:rPr>
          <w:rFonts w:ascii="Angsana New" w:hAnsi="Angsana New" w:cs="Angsana New"/>
          <w:spacing w:val="-6"/>
          <w:lang w:val="en-US"/>
        </w:rPr>
        <w:t>90</w:t>
      </w:r>
      <w:r w:rsidR="006F52D5" w:rsidRPr="00BB06E3">
        <w:rPr>
          <w:rFonts w:ascii="Angsana New" w:hAnsi="Angsana New" w:cs="Angsana New"/>
          <w:spacing w:val="-6"/>
          <w:cs/>
          <w:lang w:val="en-US"/>
        </w:rPr>
        <w:t xml:space="preserve"> วัน</w:t>
      </w:r>
    </w:p>
    <w:p w14:paraId="70ECA4A0" w14:textId="77777777" w:rsidR="009A5AF1" w:rsidRPr="009A5AF1" w:rsidRDefault="009A5AF1" w:rsidP="009A5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41748377" w14:textId="727CCB93" w:rsidR="009A5AF1" w:rsidRPr="007D4011" w:rsidRDefault="009A5AF1" w:rsidP="009A5AF1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7D4011">
        <w:rPr>
          <w:rFonts w:ascii="Angsana New" w:hAnsi="Angsana New" w:hint="cs"/>
          <w:sz w:val="30"/>
          <w:szCs w:val="30"/>
          <w:u w:val="none"/>
          <w:cs/>
          <w:lang w:val="en-US"/>
        </w:rPr>
        <w:t>ที่ดิน อาคารและอุปกรณ์</w:t>
      </w:r>
    </w:p>
    <w:p w14:paraId="2DE43117" w14:textId="77777777" w:rsidR="009A5AF1" w:rsidRPr="009A5AF1" w:rsidRDefault="009A5AF1" w:rsidP="009A5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263C166D" w14:textId="0A559CD9" w:rsidR="009A5AF1" w:rsidRDefault="009A5AF1" w:rsidP="009A5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ในระหว่างงวดหกเดือนสิ้นสุดวันที่ </w:t>
      </w:r>
      <w:r>
        <w:rPr>
          <w:rFonts w:asciiTheme="majorBidi" w:hAnsiTheme="majorBidi"/>
          <w:spacing w:val="-4"/>
          <w:sz w:val="30"/>
          <w:szCs w:val="30"/>
          <w:lang w:eastAsia="x-none"/>
        </w:rPr>
        <w:t xml:space="preserve">30 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มิถุนายน </w:t>
      </w:r>
      <w:r>
        <w:rPr>
          <w:rFonts w:asciiTheme="majorBidi" w:hAnsiTheme="majorBidi"/>
          <w:spacing w:val="-4"/>
          <w:sz w:val="30"/>
          <w:szCs w:val="30"/>
          <w:lang w:eastAsia="x-none"/>
        </w:rPr>
        <w:t xml:space="preserve">2568 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สินทรัพย์สิทธิการใช้ของกลุ่ม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บริษัทเพิ่มขึ้นเป็นจำนวน </w:t>
      </w:r>
      <w:r>
        <w:rPr>
          <w:rFonts w:asciiTheme="majorBidi" w:hAnsiTheme="majorBidi"/>
          <w:spacing w:val="-4"/>
          <w:sz w:val="30"/>
          <w:szCs w:val="30"/>
          <w:lang w:eastAsia="x-none"/>
        </w:rPr>
        <w:t>24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ล้านบาท โดยกลุ่มบริษัทได้ทำสัญญาเช่าระบบผลิตไฟฟ้าจากพลังงานแสงอาทิตย์บนหลังคา (</w:t>
      </w:r>
      <w:r w:rsidRPr="00AD4DA1">
        <w:rPr>
          <w:rFonts w:asciiTheme="majorBidi" w:hAnsiTheme="majorBidi"/>
          <w:spacing w:val="-4"/>
          <w:sz w:val="30"/>
          <w:szCs w:val="30"/>
          <w:lang w:eastAsia="x-none"/>
        </w:rPr>
        <w:t xml:space="preserve">Solar Rooftop) 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ซึ่งมีระยะเวลา </w:t>
      </w:r>
      <w:r w:rsidRPr="00131E9C">
        <w:rPr>
          <w:rFonts w:asciiTheme="majorBidi" w:hAnsiTheme="majorBidi"/>
          <w:spacing w:val="-4"/>
          <w:sz w:val="30"/>
          <w:szCs w:val="30"/>
          <w:lang w:eastAsia="x-none"/>
        </w:rPr>
        <w:t>20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ปี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นับจากวันเริ่มต้นสัญญา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ซึ่งมีกำหนดชำระตามค่าไฟฟ้าที่ใช้จริงเป็นรายเดือน โดยมีอัตราการชำระ</w:t>
      </w:r>
      <w:r w:rsidR="00D85FB7">
        <w:rPr>
          <w:rFonts w:asciiTheme="majorBidi" w:hAnsiTheme="majorBidi"/>
          <w:spacing w:val="-4"/>
          <w:sz w:val="30"/>
          <w:szCs w:val="30"/>
          <w:lang w:eastAsia="x-none"/>
        </w:rPr>
        <w:br/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ค่าไฟฟ้าขั้นต่ำที่ระบุไว้ในสัญญา ซึ่งเมื่อสิ้นสุดสัญญา </w:t>
      </w:r>
      <w:r w:rsidRPr="00AD4DA1">
        <w:rPr>
          <w:rFonts w:asciiTheme="majorBidi" w:hAnsiTheme="majorBidi"/>
          <w:spacing w:val="-4"/>
          <w:sz w:val="30"/>
          <w:szCs w:val="30"/>
          <w:lang w:eastAsia="x-none"/>
        </w:rPr>
        <w:t xml:space="preserve">Solar Rooftop 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>ดังกล่าวจะถูกโอนเป็นกรรมสิทธิ์ให้</w:t>
      </w:r>
      <w:r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กลุ่ม</w:t>
      </w:r>
      <w:r w:rsidRPr="00AD4DA1">
        <w:rPr>
          <w:rFonts w:asciiTheme="majorBidi" w:hAnsiTheme="majorBidi"/>
          <w:spacing w:val="-4"/>
          <w:sz w:val="30"/>
          <w:szCs w:val="30"/>
          <w:cs/>
          <w:lang w:eastAsia="x-none"/>
        </w:rPr>
        <w:t>บริษัท</w:t>
      </w:r>
    </w:p>
    <w:p w14:paraId="7AF889DC" w14:textId="77777777" w:rsidR="00A73C43" w:rsidRPr="00A73C43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1D4B8DE6" w14:textId="73828B2E" w:rsidR="00A73C43" w:rsidRPr="007D4011" w:rsidRDefault="00A73C43" w:rsidP="00A73C4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en-US"/>
        </w:rPr>
      </w:pPr>
      <w:r w:rsidRPr="007D4011">
        <w:rPr>
          <w:rFonts w:ascii="Angsana New" w:hAnsi="Angsana New" w:hint="cs"/>
          <w:sz w:val="30"/>
          <w:szCs w:val="30"/>
          <w:u w:val="none"/>
          <w:cs/>
          <w:lang w:val="en-US"/>
        </w:rPr>
        <w:t>เงินกู้ยืมจากสถาบันการเงิน</w:t>
      </w:r>
    </w:p>
    <w:p w14:paraId="768F64DA" w14:textId="77777777" w:rsidR="00A73C43" w:rsidRPr="009A5AF1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722E9BB1" w14:textId="77777777" w:rsidR="00A73C43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0117C745" w14:textId="77777777" w:rsidR="00A73C43" w:rsidRPr="0052041E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446030" w14:textId="77777777" w:rsidR="00A73C43" w:rsidRDefault="00A73C43" w:rsidP="00A73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และบริษัทจำนวน </w:t>
      </w:r>
      <w:r>
        <w:rPr>
          <w:rFonts w:ascii="Angsana New" w:hAnsi="Angsana New"/>
          <w:sz w:val="30"/>
          <w:szCs w:val="30"/>
        </w:rPr>
        <w:t>164.2</w:t>
      </w:r>
      <w:r w:rsidRPr="004D5970">
        <w:rPr>
          <w:rFonts w:ascii="Angsana New" w:hAnsi="Angsana New"/>
          <w:sz w:val="30"/>
          <w:szCs w:val="30"/>
        </w:rPr>
        <w:t xml:space="preserve"> </w:t>
      </w:r>
      <w:r w:rsidRPr="004D59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>
        <w:rPr>
          <w:rFonts w:ascii="Angsana New" w:hAnsi="Angsana New"/>
          <w:spacing w:val="-2"/>
          <w:sz w:val="30"/>
          <w:szCs w:val="30"/>
        </w:rPr>
        <w:t>25</w:t>
      </w:r>
      <w:r w:rsidRPr="004D5970">
        <w:rPr>
          <w:rFonts w:ascii="Angsana New" w:hAnsi="Angsana New"/>
          <w:spacing w:val="-2"/>
          <w:sz w:val="30"/>
          <w:szCs w:val="30"/>
        </w:rPr>
        <w:t xml:space="preserve"> </w:t>
      </w:r>
      <w:r w:rsidRPr="004D5970">
        <w:rPr>
          <w:rFonts w:ascii="Angsana New" w:hAnsi="Angsana New" w:hint="cs"/>
          <w:spacing w:val="-2"/>
          <w:sz w:val="30"/>
          <w:szCs w:val="30"/>
          <w:cs/>
        </w:rPr>
        <w:t>ล้านบาท ต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ามลำดับ </w:t>
      </w:r>
      <w:r>
        <w:rPr>
          <w:rFonts w:ascii="Angsana New" w:hAnsi="Angsana New"/>
          <w:spacing w:val="-2"/>
          <w:sz w:val="30"/>
          <w:szCs w:val="30"/>
        </w:rPr>
        <w:br/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256</w:t>
      </w:r>
      <w:r>
        <w:rPr>
          <w:rFonts w:ascii="Angsana New" w:hAnsi="Angsana New"/>
          <w:i/>
          <w:iCs/>
          <w:spacing w:val="-2"/>
          <w:sz w:val="30"/>
          <w:szCs w:val="30"/>
        </w:rPr>
        <w:t>7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pacing w:val="-2"/>
          <w:sz w:val="30"/>
          <w:szCs w:val="30"/>
        </w:rPr>
        <w:t>204.4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Pr="005D4353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842FC0">
        <w:rPr>
          <w:rFonts w:ascii="Angsana New" w:hAnsi="Angsana New" w:hint="cs"/>
          <w:spacing w:val="-2"/>
          <w:sz w:val="30"/>
          <w:szCs w:val="30"/>
          <w:cs/>
        </w:rPr>
        <w:t>ประกอบด้วย</w:t>
      </w:r>
      <w:r w:rsidRPr="006C3A54">
        <w:rPr>
          <w:rFonts w:ascii="Angsana New" w:hAnsi="Angsana New" w:hint="cs"/>
          <w:sz w:val="30"/>
          <w:szCs w:val="30"/>
          <w:cs/>
        </w:rPr>
        <w:t>ตั๋วสัญญาใช้เงินและเจ้าหนี้ทรัสรีซีท</w:t>
      </w:r>
      <w:r w:rsidRPr="009D48AE">
        <w:rPr>
          <w:rFonts w:ascii="Angsana New" w:hAnsi="Angsana New" w:hint="cs"/>
          <w:spacing w:val="-2"/>
          <w:sz w:val="30"/>
          <w:szCs w:val="30"/>
          <w:cs/>
        </w:rPr>
        <w:t>ซึ่งมีอัตราดอกเบี้ยต่อปีเป็นอัตราคงที่ตามที่ระบุในสัญญา และมีกำหนดชำระคืนตั้งแต่เดือน</w:t>
      </w:r>
      <w:r w:rsidRPr="0096513C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96513C">
        <w:rPr>
          <w:rFonts w:ascii="Angsana New" w:hAnsi="Angsana New"/>
          <w:spacing w:val="-2"/>
          <w:sz w:val="30"/>
          <w:szCs w:val="30"/>
        </w:rPr>
        <w:t xml:space="preserve"> 2568 </w:t>
      </w:r>
      <w:r w:rsidRPr="0096513C">
        <w:rPr>
          <w:rFonts w:ascii="Angsana New" w:hAnsi="Angsana New" w:hint="cs"/>
          <w:spacing w:val="-2"/>
          <w:sz w:val="30"/>
          <w:szCs w:val="30"/>
          <w:cs/>
        </w:rPr>
        <w:t xml:space="preserve">ถึงตุลาคม </w:t>
      </w:r>
      <w:r w:rsidRPr="0096513C">
        <w:rPr>
          <w:rFonts w:ascii="Angsana New" w:hAnsi="Angsana New"/>
          <w:spacing w:val="-2"/>
          <w:sz w:val="30"/>
          <w:szCs w:val="30"/>
        </w:rPr>
        <w:t>2568</w:t>
      </w:r>
    </w:p>
    <w:p w14:paraId="3DF6384B" w14:textId="77777777" w:rsidR="00A73C43" w:rsidRPr="00380173" w:rsidRDefault="00A73C43" w:rsidP="003801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tbl>
      <w:tblPr>
        <w:tblW w:w="90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4"/>
        <w:gridCol w:w="1188"/>
        <w:gridCol w:w="272"/>
        <w:gridCol w:w="1150"/>
        <w:gridCol w:w="272"/>
        <w:gridCol w:w="1168"/>
        <w:gridCol w:w="250"/>
        <w:gridCol w:w="1186"/>
      </w:tblGrid>
      <w:tr w:rsidR="00A73C43" w:rsidRPr="004F1406" w14:paraId="5D725808" w14:textId="77777777" w:rsidTr="00266E46">
        <w:trPr>
          <w:tblHeader/>
        </w:trPr>
        <w:tc>
          <w:tcPr>
            <w:tcW w:w="1975" w:type="pct"/>
          </w:tcPr>
          <w:p w14:paraId="29DA76E1" w14:textId="77777777" w:rsidR="00A73C43" w:rsidRPr="004F1406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วงเงินกู้ยืมจากสถาบันการเงิน</w:t>
            </w:r>
          </w:p>
        </w:tc>
        <w:tc>
          <w:tcPr>
            <w:tcW w:w="1439" w:type="pct"/>
            <w:gridSpan w:val="3"/>
          </w:tcPr>
          <w:p w14:paraId="3D0F6337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125E07C8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7" w:type="pct"/>
            <w:gridSpan w:val="3"/>
          </w:tcPr>
          <w:p w14:paraId="3C5D2C1E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A73C43" w:rsidRPr="004F1406" w14:paraId="21E811E2" w14:textId="77777777" w:rsidTr="00266E46">
        <w:trPr>
          <w:trHeight w:val="74"/>
          <w:tblHeader/>
        </w:trPr>
        <w:tc>
          <w:tcPr>
            <w:tcW w:w="1975" w:type="pct"/>
          </w:tcPr>
          <w:p w14:paraId="06A822A5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ที่ยังไม่ได้เบิกใช้ ณ วันที่</w:t>
            </w:r>
          </w:p>
        </w:tc>
        <w:tc>
          <w:tcPr>
            <w:tcW w:w="655" w:type="pct"/>
          </w:tcPr>
          <w:p w14:paraId="7B45D174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 w:rsidRPr="00652454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Pr="00652454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50" w:type="pct"/>
          </w:tcPr>
          <w:p w14:paraId="40815437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3C888C3C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50" w:type="pct"/>
          </w:tcPr>
          <w:p w14:paraId="5D78B3DC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A98E57F" w14:textId="77777777" w:rsidR="00A73C43" w:rsidRPr="006D1CFF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eastAsia="Calibri" w:hAnsi="Angsana New"/>
                <w:bCs/>
                <w:spacing w:val="-4"/>
                <w:sz w:val="30"/>
                <w:szCs w:val="30"/>
                <w:cs/>
                <w:lang w:val="en-US"/>
              </w:rPr>
            </w:pPr>
            <w:r w:rsidRPr="00652454"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 w:rsidRPr="00652454"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" w:type="pct"/>
          </w:tcPr>
          <w:p w14:paraId="56A92C86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</w:tcPr>
          <w:p w14:paraId="331E0665" w14:textId="77777777" w:rsidR="00A73C43" w:rsidRPr="00652454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  <w:r w:rsidRPr="00652454">
              <w:rPr>
                <w:rFonts w:ascii="Angsana New" w:hAnsi="Angsana New" w:hint="cs"/>
                <w:bCs/>
                <w:sz w:val="30"/>
                <w:szCs w:val="30"/>
                <w:lang w:val="en-US" w:eastAsia="en-US"/>
              </w:rPr>
              <w:t>31</w:t>
            </w:r>
            <w:r w:rsidRPr="00652454">
              <w:rPr>
                <w:rFonts w:ascii="Angsana New" w:hAnsi="Angsana New" w:hint="cs"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A73C43" w:rsidRPr="004F1406" w14:paraId="021A10AD" w14:textId="77777777" w:rsidTr="00266E46">
        <w:trPr>
          <w:trHeight w:val="74"/>
          <w:tblHeader/>
        </w:trPr>
        <w:tc>
          <w:tcPr>
            <w:tcW w:w="1975" w:type="pct"/>
          </w:tcPr>
          <w:p w14:paraId="5F02BFA0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55" w:type="pct"/>
          </w:tcPr>
          <w:p w14:paraId="077E43A1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50" w:type="pct"/>
          </w:tcPr>
          <w:p w14:paraId="11F53D8D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0846F755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50" w:type="pct"/>
          </w:tcPr>
          <w:p w14:paraId="258B38B2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690ABCB5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8" w:type="pct"/>
          </w:tcPr>
          <w:p w14:paraId="5BF666DC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</w:tcPr>
          <w:p w14:paraId="16D4F079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A73C43" w:rsidRPr="004F1406" w14:paraId="5222242F" w14:textId="77777777" w:rsidTr="00266E46">
        <w:trPr>
          <w:tblHeader/>
        </w:trPr>
        <w:tc>
          <w:tcPr>
            <w:tcW w:w="1975" w:type="pct"/>
          </w:tcPr>
          <w:p w14:paraId="3CFE7199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25" w:type="pct"/>
            <w:gridSpan w:val="7"/>
          </w:tcPr>
          <w:p w14:paraId="0858CFA2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A73C43" w14:paraId="3DA323B1" w14:textId="77777777" w:rsidTr="00266E46">
        <w:tc>
          <w:tcPr>
            <w:tcW w:w="1975" w:type="pct"/>
          </w:tcPr>
          <w:p w14:paraId="02D310F8" w14:textId="77777777" w:rsidR="00A73C43" w:rsidRPr="00EA7D5C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วงเงินกู้ระยะสั้น</w:t>
            </w:r>
          </w:p>
        </w:tc>
        <w:tc>
          <w:tcPr>
            <w:tcW w:w="655" w:type="pct"/>
          </w:tcPr>
          <w:p w14:paraId="763EB12A" w14:textId="77777777" w:rsidR="00A73C43" w:rsidRPr="00B06D2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825,874</w:t>
            </w:r>
          </w:p>
        </w:tc>
        <w:tc>
          <w:tcPr>
            <w:tcW w:w="150" w:type="pct"/>
          </w:tcPr>
          <w:p w14:paraId="5E1F8581" w14:textId="77777777" w:rsidR="00A73C43" w:rsidRPr="00B06D2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7A519055" w14:textId="77777777" w:rsidR="00A73C43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786,920</w:t>
            </w:r>
          </w:p>
        </w:tc>
        <w:tc>
          <w:tcPr>
            <w:tcW w:w="150" w:type="pct"/>
          </w:tcPr>
          <w:p w14:paraId="261B115B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777588ED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400,741</w:t>
            </w:r>
          </w:p>
        </w:tc>
        <w:tc>
          <w:tcPr>
            <w:tcW w:w="138" w:type="pct"/>
          </w:tcPr>
          <w:p w14:paraId="7312E721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</w:tcPr>
          <w:p w14:paraId="3739C0B8" w14:textId="77777777" w:rsidR="00A73C43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400,263</w:t>
            </w:r>
          </w:p>
        </w:tc>
      </w:tr>
      <w:tr w:rsidR="00A73C43" w14:paraId="3494637A" w14:textId="77777777" w:rsidTr="00266E46">
        <w:tc>
          <w:tcPr>
            <w:tcW w:w="1975" w:type="pct"/>
          </w:tcPr>
          <w:p w14:paraId="369D16C4" w14:textId="77777777" w:rsidR="00A73C43" w:rsidRPr="004F1406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</w:t>
            </w:r>
          </w:p>
        </w:tc>
        <w:tc>
          <w:tcPr>
            <w:tcW w:w="655" w:type="pct"/>
          </w:tcPr>
          <w:p w14:paraId="437F3266" w14:textId="77777777" w:rsidR="00A73C43" w:rsidRPr="00FA1FFE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220,749</w:t>
            </w:r>
          </w:p>
        </w:tc>
        <w:tc>
          <w:tcPr>
            <w:tcW w:w="150" w:type="pct"/>
          </w:tcPr>
          <w:p w14:paraId="01BD3AB1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</w:tcPr>
          <w:p w14:paraId="53813E4A" w14:textId="77777777" w:rsidR="00A73C43" w:rsidRPr="00B47D9C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47D9C">
              <w:rPr>
                <w:rFonts w:ascii="Angsana New" w:hAnsi="Angsana New"/>
                <w:sz w:val="30"/>
                <w:szCs w:val="30"/>
                <w:lang w:val="en-US" w:eastAsia="en-US"/>
              </w:rPr>
              <w:t>220,749</w:t>
            </w:r>
          </w:p>
        </w:tc>
        <w:tc>
          <w:tcPr>
            <w:tcW w:w="150" w:type="pct"/>
          </w:tcPr>
          <w:p w14:paraId="203F7A40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</w:tcPr>
          <w:p w14:paraId="3E4199CE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8" w:type="pct"/>
          </w:tcPr>
          <w:p w14:paraId="75B64248" w14:textId="77777777" w:rsidR="00A73C43" w:rsidRPr="004F1406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</w:tcPr>
          <w:p w14:paraId="6C19CB2D" w14:textId="77777777" w:rsidR="00A73C43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A73C43" w14:paraId="55D9B215" w14:textId="77777777" w:rsidTr="00266E46">
        <w:tc>
          <w:tcPr>
            <w:tcW w:w="1975" w:type="pct"/>
          </w:tcPr>
          <w:p w14:paraId="3BB908FA" w14:textId="77777777" w:rsidR="00A73C43" w:rsidRPr="00226545" w:rsidRDefault="00A73C43" w:rsidP="00294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</w:tcPr>
          <w:p w14:paraId="449A2780" w14:textId="77777777" w:rsidR="00A73C43" w:rsidRPr="00FA1FFE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1,046,623</w:t>
            </w:r>
          </w:p>
        </w:tc>
        <w:tc>
          <w:tcPr>
            <w:tcW w:w="150" w:type="pct"/>
          </w:tcPr>
          <w:p w14:paraId="68EA3AAE" w14:textId="77777777" w:rsidR="00A73C43" w:rsidRPr="0022654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7CDA159A" w14:textId="77777777" w:rsidR="00A73C43" w:rsidRPr="00DE00F0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1,007,669</w:t>
            </w:r>
          </w:p>
        </w:tc>
        <w:tc>
          <w:tcPr>
            <w:tcW w:w="150" w:type="pct"/>
          </w:tcPr>
          <w:p w14:paraId="557BA077" w14:textId="77777777" w:rsidR="00A73C43" w:rsidRPr="0022654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2C7E840" w14:textId="77777777" w:rsidR="00A73C43" w:rsidRPr="005D0D3A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600,741</w:t>
            </w:r>
          </w:p>
        </w:tc>
        <w:tc>
          <w:tcPr>
            <w:tcW w:w="138" w:type="pct"/>
          </w:tcPr>
          <w:p w14:paraId="4A258BC2" w14:textId="77777777" w:rsidR="00A73C43" w:rsidRPr="00226545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D6F6746" w14:textId="77777777" w:rsidR="00A73C43" w:rsidRPr="00DE00F0" w:rsidRDefault="00A73C43" w:rsidP="002940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E00F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600,263</w:t>
            </w:r>
          </w:p>
        </w:tc>
      </w:tr>
    </w:tbl>
    <w:p w14:paraId="5E9270B9" w14:textId="1B65E108" w:rsidR="00A73C43" w:rsidRPr="00A73C43" w:rsidRDefault="00A73C43" w:rsidP="00A73C43">
      <w:pPr>
        <w:pStyle w:val="Heading1"/>
        <w:keepNext w:val="0"/>
        <w:widowControl w:val="0"/>
        <w:numPr>
          <w:ilvl w:val="0"/>
          <w:numId w:val="0"/>
        </w:numPr>
        <w:shd w:val="clear" w:color="auto" w:fill="auto"/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  <w:u w:val="none"/>
          <w:lang w:val="en-US"/>
        </w:rPr>
        <w:sectPr w:rsidR="00A73C43" w:rsidRPr="00A73C43" w:rsidSect="00920B96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6"/>
          <w:cols w:space="720"/>
          <w:docGrid w:linePitch="360"/>
        </w:sectPr>
      </w:pPr>
    </w:p>
    <w:p w14:paraId="295D3FCD" w14:textId="25B7403B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  <w:bookmarkStart w:id="13" w:name="_Hlk135299396"/>
      <w:r w:rsidRPr="00D24205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A540B1">
        <w:rPr>
          <w:rFonts w:ascii="Angsana New" w:hAnsi="Angsana New"/>
          <w:sz w:val="30"/>
          <w:szCs w:val="30"/>
        </w:rPr>
        <w:t xml:space="preserve">30 </w:t>
      </w:r>
      <w:r w:rsidR="00A540B1">
        <w:rPr>
          <w:rFonts w:ascii="Angsana New" w:hAnsi="Angsana New" w:hint="cs"/>
          <w:sz w:val="30"/>
          <w:szCs w:val="30"/>
          <w:cs/>
        </w:rPr>
        <w:t>มิถุนายน</w:t>
      </w:r>
      <w:r w:rsidR="00A540B1" w:rsidRPr="00D24205">
        <w:rPr>
          <w:rFonts w:ascii="Angsana New" w:hAnsi="Angsana New"/>
          <w:sz w:val="30"/>
          <w:szCs w:val="30"/>
          <w:cs/>
        </w:rPr>
        <w:t xml:space="preserve"> </w:t>
      </w:r>
      <w:r w:rsidR="00C555B4">
        <w:rPr>
          <w:rFonts w:ascii="Angsana New" w:hAnsi="Angsana New"/>
          <w:sz w:val="30"/>
          <w:szCs w:val="30"/>
        </w:rPr>
        <w:t>2568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57FF8AC3" w14:textId="77777777" w:rsidR="00BB06E3" w:rsidRDefault="00BB06E3" w:rsidP="00BB0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197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888"/>
        <w:gridCol w:w="987"/>
        <w:gridCol w:w="256"/>
        <w:gridCol w:w="1721"/>
        <w:gridCol w:w="256"/>
        <w:gridCol w:w="1085"/>
        <w:gridCol w:w="236"/>
        <w:gridCol w:w="6164"/>
        <w:gridCol w:w="256"/>
        <w:gridCol w:w="2348"/>
      </w:tblGrid>
      <w:tr w:rsidR="00BB06E3" w14:paraId="7819AC32" w14:textId="77777777" w:rsidTr="00266E46">
        <w:trPr>
          <w:trHeight w:val="189"/>
        </w:trPr>
        <w:tc>
          <w:tcPr>
            <w:tcW w:w="313" w:type="pct"/>
          </w:tcPr>
          <w:p w14:paraId="375F4AB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A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348" w:type="pct"/>
          </w:tcPr>
          <w:p w14:paraId="5DC150F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ยอดคงเหลือ</w:t>
            </w:r>
          </w:p>
        </w:tc>
        <w:tc>
          <w:tcPr>
            <w:tcW w:w="90" w:type="pct"/>
          </w:tcPr>
          <w:p w14:paraId="5C4C5724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77B7F57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90" w:type="pct"/>
          </w:tcPr>
          <w:p w14:paraId="6751AE7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39E5D4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3" w:type="pct"/>
          </w:tcPr>
          <w:p w14:paraId="2D6E1F8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74BD301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90" w:type="pct"/>
          </w:tcPr>
          <w:p w14:paraId="18EC158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28" w:type="pct"/>
          </w:tcPr>
          <w:p w14:paraId="340327C6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เงื่อนไข</w:t>
            </w:r>
          </w:p>
        </w:tc>
      </w:tr>
      <w:tr w:rsidR="00BB06E3" w14:paraId="009444D7" w14:textId="77777777" w:rsidTr="00266E46">
        <w:tc>
          <w:tcPr>
            <w:tcW w:w="313" w:type="pct"/>
          </w:tcPr>
          <w:p w14:paraId="0BEFEF21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8" w:type="pct"/>
          </w:tcPr>
          <w:p w14:paraId="0EB58D4C" w14:textId="77777777" w:rsidR="00BB06E3" w:rsidRPr="00841233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ล้าน</w:t>
            </w: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บาท)</w:t>
            </w:r>
          </w:p>
        </w:tc>
        <w:tc>
          <w:tcPr>
            <w:tcW w:w="90" w:type="pct"/>
          </w:tcPr>
          <w:p w14:paraId="65FA5AF3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507FFAE9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pct"/>
          </w:tcPr>
          <w:p w14:paraId="58C9A64B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AFD696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3" w:type="pct"/>
          </w:tcPr>
          <w:p w14:paraId="76C2872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1FC826C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pct"/>
          </w:tcPr>
          <w:p w14:paraId="5C8590D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0B135AE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B06E3" w14:paraId="7E9F1E0E" w14:textId="77777777" w:rsidTr="00266E46">
        <w:tc>
          <w:tcPr>
            <w:tcW w:w="313" w:type="pct"/>
          </w:tcPr>
          <w:p w14:paraId="5321A0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Selic</w:t>
            </w:r>
          </w:p>
        </w:tc>
        <w:tc>
          <w:tcPr>
            <w:tcW w:w="348" w:type="pct"/>
          </w:tcPr>
          <w:p w14:paraId="4C19471F" w14:textId="546D00FF" w:rsidR="00BB06E3" w:rsidRPr="003E6B10" w:rsidRDefault="002D6014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39.26</w:t>
            </w:r>
          </w:p>
        </w:tc>
        <w:tc>
          <w:tcPr>
            <w:tcW w:w="90" w:type="pct"/>
          </w:tcPr>
          <w:p w14:paraId="00CA45E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6AE8A05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90" w:type="pct"/>
          </w:tcPr>
          <w:p w14:paraId="795CC36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76C17E5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7819B349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0D000151" w14:textId="24A0A66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 สินค้าของบริษ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 และสิทธิเรียกร้องที่จะได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รับชำระจากลูกหนี้ของบริษัทและหุ้นของ 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90" w:type="pct"/>
          </w:tcPr>
          <w:p w14:paraId="543F3566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17F0740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653C3870" w14:textId="77777777" w:rsidTr="00266E46">
        <w:tc>
          <w:tcPr>
            <w:tcW w:w="313" w:type="pct"/>
          </w:tcPr>
          <w:p w14:paraId="3950FB2B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PMC</w:t>
            </w:r>
          </w:p>
        </w:tc>
        <w:tc>
          <w:tcPr>
            <w:tcW w:w="348" w:type="pct"/>
          </w:tcPr>
          <w:p w14:paraId="72C072AA" w14:textId="791A7F79" w:rsidR="00BB06E3" w:rsidRPr="003E6B10" w:rsidRDefault="002D6014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120.76</w:t>
            </w:r>
          </w:p>
        </w:tc>
        <w:tc>
          <w:tcPr>
            <w:tcW w:w="90" w:type="pct"/>
          </w:tcPr>
          <w:p w14:paraId="5BFBDFFD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68CCCD0A" w14:textId="44D7F10E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F4BED">
              <w:rPr>
                <w:rFonts w:ascii="Angsana New" w:hAnsi="Angsana New" w:hint="cs"/>
                <w:sz w:val="24"/>
                <w:szCs w:val="24"/>
                <w:cs/>
              </w:rPr>
              <w:t>การปรับปรุงอาคารโรงงาน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และการซื้อเครื่องจักร</w:t>
            </w:r>
          </w:p>
        </w:tc>
        <w:tc>
          <w:tcPr>
            <w:tcW w:w="90" w:type="pct"/>
          </w:tcPr>
          <w:p w14:paraId="13E2FA9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05B3187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42BD6E6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78407C71" w14:textId="5D35D6B9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และเครื่องจักร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FC0">
              <w:rPr>
                <w:rFonts w:ascii="Angsana New" w:hAnsi="Angsana New"/>
                <w:sz w:val="24"/>
                <w:szCs w:val="24"/>
                <w:cs/>
              </w:rPr>
              <w:t>สินค้า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และสิทธิเรียกร้องที่จะได้รับชำระจากลูกหนี้ของ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และหุ้นของ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90" w:type="pct"/>
          </w:tcPr>
          <w:p w14:paraId="5CF2E8E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6DDD7E1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BB06E3" w14:paraId="418231C8" w14:textId="77777777" w:rsidTr="00266E46">
        <w:tc>
          <w:tcPr>
            <w:tcW w:w="313" w:type="pct"/>
          </w:tcPr>
          <w:p w14:paraId="524DFE1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DVK</w:t>
            </w:r>
          </w:p>
        </w:tc>
        <w:tc>
          <w:tcPr>
            <w:tcW w:w="348" w:type="pct"/>
          </w:tcPr>
          <w:p w14:paraId="151AD883" w14:textId="1B7C9FF3" w:rsidR="00BB06E3" w:rsidRPr="003E6B10" w:rsidRDefault="003804CB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1.83</w:t>
            </w:r>
          </w:p>
        </w:tc>
        <w:tc>
          <w:tcPr>
            <w:tcW w:w="90" w:type="pct"/>
          </w:tcPr>
          <w:p w14:paraId="41F0C69F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4D00A1F8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90" w:type="pct"/>
          </w:tcPr>
          <w:p w14:paraId="2C5289A0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7576937E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อัตราคงที่ และ</w:t>
            </w: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610536D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2015CF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65E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อสังหาริมทรัพย์เพื่อการลงทุนและที่ดินพร้อมสิ่งปลูกสร้าง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7465E">
              <w:rPr>
                <w:rFonts w:ascii="Angsana New" w:hAnsi="Angsana New"/>
                <w:sz w:val="24"/>
                <w:szCs w:val="24"/>
                <w:cs/>
              </w:rPr>
              <w:t>และมีบรรษัทสินเชื่ออุตสาหกรรมขนาดย่อม (บสย.) เป็นผู้ค้ำประกัน</w:t>
            </w:r>
          </w:p>
        </w:tc>
        <w:tc>
          <w:tcPr>
            <w:tcW w:w="90" w:type="pct"/>
          </w:tcPr>
          <w:p w14:paraId="7FD4317D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0A7B914F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B06E3" w14:paraId="700971B2" w14:textId="77777777" w:rsidTr="00266E46">
        <w:tc>
          <w:tcPr>
            <w:tcW w:w="313" w:type="pct"/>
          </w:tcPr>
          <w:p w14:paraId="3ABC9455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DHC</w:t>
            </w:r>
          </w:p>
        </w:tc>
        <w:tc>
          <w:tcPr>
            <w:tcW w:w="348" w:type="pct"/>
          </w:tcPr>
          <w:p w14:paraId="6F935013" w14:textId="75D74496" w:rsidR="00BB06E3" w:rsidRPr="003E6B10" w:rsidRDefault="003804CB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>
              <w:rPr>
                <w:rFonts w:ascii="Angsana New" w:hAnsi="Angsana New"/>
                <w:sz w:val="24"/>
                <w:szCs w:val="24"/>
                <w:lang w:val="en-US" w:eastAsia="en-US"/>
              </w:rPr>
              <w:t>308.14</w:t>
            </w:r>
          </w:p>
        </w:tc>
        <w:tc>
          <w:tcPr>
            <w:tcW w:w="90" w:type="pct"/>
          </w:tcPr>
          <w:p w14:paraId="0173E8E2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6" w:type="pct"/>
          </w:tcPr>
          <w:p w14:paraId="56B9E2D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เงินทุนสำหรับการซื้อกลุ่มสินทรัพย์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และใช้หมุนเวียน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90" w:type="pct"/>
          </w:tcPr>
          <w:p w14:paraId="34414467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82" w:type="pct"/>
          </w:tcPr>
          <w:p w14:paraId="46E9FBFC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3" w:type="pct"/>
          </w:tcPr>
          <w:p w14:paraId="1974C0DA" w14:textId="77777777" w:rsidR="00BB06E3" w:rsidRPr="00313A70" w:rsidRDefault="00BB06E3" w:rsidP="007615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71" w:type="pct"/>
          </w:tcPr>
          <w:p w14:paraId="2F17178E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>ค้ำประกันโดยบริษัทและ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DVK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DHC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จำนวน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200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23EF6A72" w14:textId="77777777" w:rsidR="00BB06E3" w:rsidRPr="00313A70" w:rsidRDefault="00BB06E3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8" w:type="pct"/>
          </w:tcPr>
          <w:p w14:paraId="32D3524F" w14:textId="7B3C4FCA" w:rsidR="00BB06E3" w:rsidRPr="00313A70" w:rsidRDefault="006D107A" w:rsidP="007615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</w:tbl>
    <w:p w14:paraId="19D3E710" w14:textId="77777777" w:rsidR="00EB3907" w:rsidRDefault="00EB3907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0B81A6BD" w14:textId="77777777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z w:val="30"/>
          <w:szCs w:val="30"/>
        </w:rPr>
      </w:pPr>
    </w:p>
    <w:p w14:paraId="20DBC379" w14:textId="08E4C3EE" w:rsidR="0044076F" w:rsidRDefault="0044076F" w:rsidP="00EB3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jc w:val="thaiDistribute"/>
        <w:rPr>
          <w:rFonts w:ascii="Angsana New" w:hAnsi="Angsana New"/>
          <w:spacing w:val="-4"/>
          <w:sz w:val="30"/>
          <w:szCs w:val="30"/>
          <w:cs/>
        </w:rPr>
        <w:sectPr w:rsidR="0044076F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505CE613" w14:textId="6AE861B7" w:rsidR="00473B7B" w:rsidRDefault="00473B7B" w:rsidP="00DA6963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D938EC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  <w:r w:rsidR="00BB06E3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และการจำแนกรายได</w:t>
      </w:r>
      <w:r w:rsidR="00861BD2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้</w:t>
      </w:r>
    </w:p>
    <w:p w14:paraId="0ACD8643" w14:textId="77777777" w:rsidR="00166394" w:rsidRPr="00166394" w:rsidRDefault="00166394" w:rsidP="00166394">
      <w:pPr>
        <w:rPr>
          <w:rFonts w:asciiTheme="majorBidi" w:eastAsia="Calibri" w:hAnsiTheme="majorBidi" w:cstheme="majorBidi"/>
          <w:sz w:val="22"/>
          <w:szCs w:val="22"/>
          <w:lang w:eastAsia="x-none"/>
        </w:rPr>
      </w:pPr>
    </w:p>
    <w:bookmarkEnd w:id="13"/>
    <w:tbl>
      <w:tblPr>
        <w:tblW w:w="14051" w:type="dxa"/>
        <w:tblInd w:w="10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31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3118DE" w:rsidRPr="00756E6F" w14:paraId="5CCE1F80" w14:textId="77777777" w:rsidTr="00266E46">
        <w:trPr>
          <w:cantSplit/>
          <w:trHeight w:val="99"/>
          <w:tblHeader/>
        </w:trPr>
        <w:tc>
          <w:tcPr>
            <w:tcW w:w="3431" w:type="dxa"/>
          </w:tcPr>
          <w:p w14:paraId="4D805DA9" w14:textId="77777777" w:rsidR="003118DE" w:rsidRPr="00756E6F" w:rsidRDefault="003118DE" w:rsidP="00A977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5095FB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24E8E3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57BC9E5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szCs w:val="22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48FD19C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0D2BAFD" w14:textId="0943D4EF" w:rsidR="003118DE" w:rsidRPr="00756E6F" w:rsidRDefault="005A5AFF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1F5C51A1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3B45F89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29C1E0A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D3AD34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CA84B28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F57F7E7" w14:textId="77777777" w:rsidR="003118DE" w:rsidRPr="00756E6F" w:rsidRDefault="003118DE" w:rsidP="00A9773E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 xml:space="preserve">รวม </w:t>
            </w:r>
          </w:p>
        </w:tc>
      </w:tr>
      <w:tr w:rsidR="00B675E3" w:rsidRPr="00756E6F" w14:paraId="0E8FD686" w14:textId="77777777" w:rsidTr="00266E46">
        <w:trPr>
          <w:cantSplit/>
          <w:trHeight w:val="302"/>
        </w:trPr>
        <w:tc>
          <w:tcPr>
            <w:tcW w:w="3431" w:type="dxa"/>
          </w:tcPr>
          <w:p w14:paraId="6A9B4F62" w14:textId="522CC942" w:rsidR="00B675E3" w:rsidRPr="00F065F0" w:rsidRDefault="00740D22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หก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720" w:type="dxa"/>
            <w:vAlign w:val="bottom"/>
          </w:tcPr>
          <w:p w14:paraId="6341534B" w14:textId="136ABF9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5C254547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DF9740" w14:textId="3039D7EA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8BA3FA7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C28B57F" w14:textId="10113692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0C79C1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4BBAE63" w14:textId="337FF55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F1E073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7E7E8" w14:textId="0069B0D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0586CB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B4FCCF3" w14:textId="4FCBAE9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F7654A7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9A645C" w14:textId="3D6EA69C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0308E12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6B29D2B" w14:textId="204524E4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D4421B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9CF1317" w14:textId="5732B7E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81C0FDB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79927D5" w14:textId="63E85583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999D46B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D76F5FF" w14:textId="4FD5E638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67C80B68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06A7179" w14:textId="4E9F0326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</w:tr>
      <w:tr w:rsidR="00B675E3" w:rsidRPr="00756E6F" w14:paraId="52B3CBA3" w14:textId="77777777" w:rsidTr="00266E46">
        <w:trPr>
          <w:cantSplit/>
          <w:trHeight w:val="302"/>
        </w:trPr>
        <w:tc>
          <w:tcPr>
            <w:tcW w:w="3431" w:type="dxa"/>
          </w:tcPr>
          <w:p w14:paraId="3F25828F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1D0E8FE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(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พันบาท</w:t>
            </w:r>
            <w:r w:rsidRPr="00756E6F">
              <w:rPr>
                <w:rFonts w:ascii="Angsana New" w:hAnsi="Angsana New" w:cs="Angsana New" w:hint="cs"/>
                <w:i/>
                <w:iCs/>
                <w:szCs w:val="22"/>
              </w:rPr>
              <w:t>)</w:t>
            </w:r>
          </w:p>
        </w:tc>
      </w:tr>
      <w:tr w:rsidR="00B675E3" w:rsidRPr="00756E6F" w14:paraId="0B44611C" w14:textId="77777777" w:rsidTr="00266E46">
        <w:trPr>
          <w:cantSplit/>
          <w:trHeight w:val="302"/>
        </w:trPr>
        <w:tc>
          <w:tcPr>
            <w:tcW w:w="3431" w:type="dxa"/>
          </w:tcPr>
          <w:p w14:paraId="56981EEE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24E76DD3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D6CF791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624D31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2E3830A3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AE9CE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C632E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B9B4105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0E1A681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618C76D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FA75E7E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2E0BC9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2B0159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8394428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7F88780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731297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D9D0392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B9ED44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47427246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5B26B02F" w14:textId="77777777" w:rsidR="00B675E3" w:rsidRPr="00756E6F" w:rsidRDefault="00B675E3" w:rsidP="00B675E3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641E339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8B6EDF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7CD47BCA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E9DEAC4" w14:textId="77777777" w:rsidR="00B675E3" w:rsidRPr="00756E6F" w:rsidRDefault="00B675E3" w:rsidP="00B675E3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7D028C" w:rsidRPr="00B32390" w14:paraId="660EC6C2" w14:textId="77777777" w:rsidTr="00266E46">
        <w:trPr>
          <w:cantSplit/>
          <w:trHeight w:val="302"/>
        </w:trPr>
        <w:tc>
          <w:tcPr>
            <w:tcW w:w="3431" w:type="dxa"/>
          </w:tcPr>
          <w:p w14:paraId="594E250B" w14:textId="77777777" w:rsidR="007D028C" w:rsidRPr="00756E6F" w:rsidRDefault="007D028C" w:rsidP="007D02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25F007D7" w14:textId="7EBD51B3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54,003</w:t>
            </w:r>
          </w:p>
        </w:tc>
        <w:tc>
          <w:tcPr>
            <w:tcW w:w="178" w:type="dxa"/>
            <w:vAlign w:val="bottom"/>
          </w:tcPr>
          <w:p w14:paraId="04698BB7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0219F54" w14:textId="7664449B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50,404</w:t>
            </w:r>
          </w:p>
        </w:tc>
        <w:tc>
          <w:tcPr>
            <w:tcW w:w="180" w:type="dxa"/>
            <w:vAlign w:val="bottom"/>
          </w:tcPr>
          <w:p w14:paraId="04EA4E08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C04DB1" w14:textId="4ECAF832" w:rsidR="007D028C" w:rsidRPr="00923ECA" w:rsidRDefault="00B74520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93,427</w:t>
            </w:r>
          </w:p>
        </w:tc>
        <w:tc>
          <w:tcPr>
            <w:tcW w:w="180" w:type="dxa"/>
            <w:vAlign w:val="bottom"/>
          </w:tcPr>
          <w:p w14:paraId="0B714F67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FDC91" w14:textId="528802C2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118,074</w:t>
            </w:r>
          </w:p>
        </w:tc>
        <w:tc>
          <w:tcPr>
            <w:tcW w:w="180" w:type="dxa"/>
            <w:vAlign w:val="bottom"/>
          </w:tcPr>
          <w:p w14:paraId="36BD585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8F35EF2" w14:textId="1B1D906E" w:rsidR="007D028C" w:rsidRPr="00923ECA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57,707</w:t>
            </w:r>
          </w:p>
        </w:tc>
        <w:tc>
          <w:tcPr>
            <w:tcW w:w="180" w:type="dxa"/>
          </w:tcPr>
          <w:p w14:paraId="4B8E331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94BF17F" w14:textId="1CD01D65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46,117</w:t>
            </w:r>
          </w:p>
        </w:tc>
        <w:tc>
          <w:tcPr>
            <w:tcW w:w="180" w:type="dxa"/>
          </w:tcPr>
          <w:p w14:paraId="617C68A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CC8C95A" w14:textId="361B264E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E1825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526587" w14:textId="3B11511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70DB3AC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3B2C034" w14:textId="3C9E13E8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B8441E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BE087BE" w14:textId="51FE517D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C45B8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AF89CF8" w14:textId="78C8042E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205,137</w:t>
            </w:r>
          </w:p>
        </w:tc>
        <w:tc>
          <w:tcPr>
            <w:tcW w:w="178" w:type="dxa"/>
          </w:tcPr>
          <w:p w14:paraId="7EAA95C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4102A1" w14:textId="557B88A2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214,595</w:t>
            </w:r>
          </w:p>
        </w:tc>
      </w:tr>
      <w:tr w:rsidR="007D028C" w:rsidRPr="00B32390" w14:paraId="1B6A1918" w14:textId="77777777" w:rsidTr="00266E46">
        <w:trPr>
          <w:cantSplit/>
          <w:trHeight w:val="302"/>
        </w:trPr>
        <w:tc>
          <w:tcPr>
            <w:tcW w:w="3431" w:type="dxa"/>
          </w:tcPr>
          <w:p w14:paraId="5FEBEC72" w14:textId="77777777" w:rsidR="007D028C" w:rsidRPr="00756E6F" w:rsidRDefault="007D028C" w:rsidP="007D02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78DAC7CC" w14:textId="23750211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35,632</w:t>
            </w:r>
          </w:p>
        </w:tc>
        <w:tc>
          <w:tcPr>
            <w:tcW w:w="178" w:type="dxa"/>
            <w:vAlign w:val="bottom"/>
          </w:tcPr>
          <w:p w14:paraId="7C2FDD02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33E9853" w14:textId="0AC817E6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48,498</w:t>
            </w:r>
          </w:p>
        </w:tc>
        <w:tc>
          <w:tcPr>
            <w:tcW w:w="180" w:type="dxa"/>
            <w:vAlign w:val="bottom"/>
          </w:tcPr>
          <w:p w14:paraId="23669912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0B171D" w14:textId="73B3024E" w:rsidR="007D028C" w:rsidRPr="00923ECA" w:rsidRDefault="00B74520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10,986</w:t>
            </w:r>
          </w:p>
        </w:tc>
        <w:tc>
          <w:tcPr>
            <w:tcW w:w="180" w:type="dxa"/>
            <w:vAlign w:val="bottom"/>
          </w:tcPr>
          <w:p w14:paraId="6E8289A0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0E6B404" w14:textId="69FD9C4C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16,855</w:t>
            </w:r>
          </w:p>
        </w:tc>
        <w:tc>
          <w:tcPr>
            <w:tcW w:w="180" w:type="dxa"/>
            <w:vAlign w:val="bottom"/>
          </w:tcPr>
          <w:p w14:paraId="4D94BEB7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E655456" w14:textId="583A9803" w:rsidR="007D028C" w:rsidRPr="00923ECA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61499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52458E" w14:textId="0113C025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2434EE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36A021" w14:textId="38E78D5F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12,981</w:t>
            </w:r>
          </w:p>
        </w:tc>
        <w:tc>
          <w:tcPr>
            <w:tcW w:w="180" w:type="dxa"/>
          </w:tcPr>
          <w:p w14:paraId="19A9CC0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2062C86" w14:textId="7ED1048B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14,023</w:t>
            </w:r>
          </w:p>
        </w:tc>
        <w:tc>
          <w:tcPr>
            <w:tcW w:w="180" w:type="dxa"/>
          </w:tcPr>
          <w:p w14:paraId="61E6D8A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13A0C4" w14:textId="176E6DAC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0B6E5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D942804" w14:textId="38A391DA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CFEE5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F6F44A" w14:textId="6FDC0707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59,599</w:t>
            </w:r>
          </w:p>
        </w:tc>
        <w:tc>
          <w:tcPr>
            <w:tcW w:w="178" w:type="dxa"/>
          </w:tcPr>
          <w:p w14:paraId="4306AAA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1CE88FC" w14:textId="46CEFD2F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79,376</w:t>
            </w:r>
          </w:p>
        </w:tc>
      </w:tr>
      <w:tr w:rsidR="007D028C" w:rsidRPr="00B32390" w14:paraId="0E1CAC99" w14:textId="77777777" w:rsidTr="00266E46">
        <w:trPr>
          <w:cantSplit/>
          <w:trHeight w:val="302"/>
        </w:trPr>
        <w:tc>
          <w:tcPr>
            <w:tcW w:w="3431" w:type="dxa"/>
          </w:tcPr>
          <w:p w14:paraId="505176C6" w14:textId="77777777" w:rsidR="007D028C" w:rsidRPr="00756E6F" w:rsidRDefault="007D028C" w:rsidP="007D02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60466797" w14:textId="7AC04608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28,430</w:t>
            </w:r>
          </w:p>
        </w:tc>
        <w:tc>
          <w:tcPr>
            <w:tcW w:w="178" w:type="dxa"/>
            <w:vAlign w:val="bottom"/>
          </w:tcPr>
          <w:p w14:paraId="0800E7A5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5C36BFA" w14:textId="53C1BCEC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19,963</w:t>
            </w:r>
          </w:p>
        </w:tc>
        <w:tc>
          <w:tcPr>
            <w:tcW w:w="180" w:type="dxa"/>
            <w:vAlign w:val="bottom"/>
          </w:tcPr>
          <w:p w14:paraId="551210CA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11AED5A" w14:textId="144416C7" w:rsidR="007D028C" w:rsidRPr="00923ECA" w:rsidRDefault="00B74520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2,228</w:t>
            </w:r>
          </w:p>
        </w:tc>
        <w:tc>
          <w:tcPr>
            <w:tcW w:w="180" w:type="dxa"/>
            <w:vAlign w:val="bottom"/>
          </w:tcPr>
          <w:p w14:paraId="7110529C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A3E1E5D" w14:textId="68A6C003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6,676</w:t>
            </w:r>
          </w:p>
        </w:tc>
        <w:tc>
          <w:tcPr>
            <w:tcW w:w="180" w:type="dxa"/>
            <w:vAlign w:val="bottom"/>
          </w:tcPr>
          <w:p w14:paraId="5C1F9AA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7C8302" w14:textId="5AE692F0" w:rsidR="007D028C" w:rsidRPr="00923ECA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BAC01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968F0F4" w14:textId="5500FB21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F0810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1DE54" w14:textId="26275546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0B03A0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696D311" w14:textId="56ACB2CB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32BE0A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55670B0" w14:textId="0272106B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02DD9B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A0724A3" w14:textId="24B5A19E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F15808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F0478E" w14:textId="591AFDEF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30,658</w:t>
            </w:r>
          </w:p>
        </w:tc>
        <w:tc>
          <w:tcPr>
            <w:tcW w:w="178" w:type="dxa"/>
          </w:tcPr>
          <w:p w14:paraId="7AF5F94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6A4D1A" w14:textId="1219557A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26,639</w:t>
            </w:r>
          </w:p>
        </w:tc>
      </w:tr>
      <w:tr w:rsidR="007D028C" w:rsidRPr="00B32390" w14:paraId="6F059570" w14:textId="77777777" w:rsidTr="00266E46">
        <w:trPr>
          <w:cantSplit/>
          <w:trHeight w:val="302"/>
        </w:trPr>
        <w:tc>
          <w:tcPr>
            <w:tcW w:w="3431" w:type="dxa"/>
          </w:tcPr>
          <w:p w14:paraId="7D162E5D" w14:textId="77777777" w:rsidR="007D028C" w:rsidRPr="00756E6F" w:rsidRDefault="007D028C" w:rsidP="007D028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56FD9C3F" w14:textId="443F46EE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6,301</w:t>
            </w:r>
          </w:p>
        </w:tc>
        <w:tc>
          <w:tcPr>
            <w:tcW w:w="178" w:type="dxa"/>
            <w:vAlign w:val="bottom"/>
          </w:tcPr>
          <w:p w14:paraId="5A5FFD78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F8BC39B" w14:textId="3612098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8,190</w:t>
            </w:r>
          </w:p>
        </w:tc>
        <w:tc>
          <w:tcPr>
            <w:tcW w:w="180" w:type="dxa"/>
            <w:vAlign w:val="bottom"/>
          </w:tcPr>
          <w:p w14:paraId="1FDBD113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EF08F7B" w14:textId="132A88DE" w:rsidR="007D028C" w:rsidRPr="00923ECA" w:rsidRDefault="00B74520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DBD49C1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1C37CC7" w14:textId="6F83D1EC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96CE50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759BBE" w14:textId="5A9FF7F3" w:rsidR="007D028C" w:rsidRPr="00923ECA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E4A93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3C205B" w14:textId="4F63B980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B2358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CBD2AAD" w14:textId="4DFF1726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B217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E08EF4" w14:textId="456DCD60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D8F89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EC66DEF" w14:textId="6CEC7D6F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744DE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1DE70B7" w14:textId="6A1489E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96DA5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4449B4" w14:textId="0E5C8C2E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6,301</w:t>
            </w:r>
          </w:p>
        </w:tc>
        <w:tc>
          <w:tcPr>
            <w:tcW w:w="178" w:type="dxa"/>
          </w:tcPr>
          <w:p w14:paraId="69CC4B0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D67B7DE" w14:textId="625C1AE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8,190</w:t>
            </w:r>
          </w:p>
        </w:tc>
      </w:tr>
      <w:tr w:rsidR="007D028C" w:rsidRPr="00B32390" w14:paraId="7F6D99AD" w14:textId="77777777" w:rsidTr="00266E46">
        <w:trPr>
          <w:cantSplit/>
          <w:trHeight w:val="302"/>
        </w:trPr>
        <w:tc>
          <w:tcPr>
            <w:tcW w:w="3431" w:type="dxa"/>
          </w:tcPr>
          <w:p w14:paraId="4442E911" w14:textId="77777777" w:rsidR="007D028C" w:rsidRPr="00756E6F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5F402EC" w14:textId="04F5781D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124,366</w:t>
            </w:r>
          </w:p>
        </w:tc>
        <w:tc>
          <w:tcPr>
            <w:tcW w:w="178" w:type="dxa"/>
            <w:vAlign w:val="bottom"/>
          </w:tcPr>
          <w:p w14:paraId="0D20F818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44DA7AD3" w14:textId="0C9392D3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127,055</w:t>
            </w:r>
          </w:p>
        </w:tc>
        <w:tc>
          <w:tcPr>
            <w:tcW w:w="180" w:type="dxa"/>
            <w:vAlign w:val="bottom"/>
          </w:tcPr>
          <w:p w14:paraId="0CA6BCC8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A50D1C" w14:textId="5AACB95A" w:rsidR="007D028C" w:rsidRPr="00923ECA" w:rsidRDefault="00B74520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106,641</w:t>
            </w:r>
          </w:p>
        </w:tc>
        <w:tc>
          <w:tcPr>
            <w:tcW w:w="180" w:type="dxa"/>
            <w:vAlign w:val="bottom"/>
          </w:tcPr>
          <w:p w14:paraId="1DF4DDD1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5EE4B1B" w14:textId="0A6EE09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141,605</w:t>
            </w:r>
          </w:p>
        </w:tc>
        <w:tc>
          <w:tcPr>
            <w:tcW w:w="180" w:type="dxa"/>
            <w:vAlign w:val="bottom"/>
          </w:tcPr>
          <w:p w14:paraId="31C41CC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B90F38E" w14:textId="6DC70A5F" w:rsidR="007D028C" w:rsidRPr="00C22D32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57,707</w:t>
            </w:r>
          </w:p>
        </w:tc>
        <w:tc>
          <w:tcPr>
            <w:tcW w:w="180" w:type="dxa"/>
          </w:tcPr>
          <w:p w14:paraId="12DC72B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E28BD8E" w14:textId="20715D35" w:rsidR="007D028C" w:rsidRPr="00923ECA" w:rsidRDefault="00CF41F7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46,117</w:t>
            </w:r>
          </w:p>
        </w:tc>
        <w:tc>
          <w:tcPr>
            <w:tcW w:w="180" w:type="dxa"/>
          </w:tcPr>
          <w:p w14:paraId="6BFCAE7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7BE5982" w14:textId="1F452676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12,981</w:t>
            </w:r>
          </w:p>
        </w:tc>
        <w:tc>
          <w:tcPr>
            <w:tcW w:w="180" w:type="dxa"/>
          </w:tcPr>
          <w:p w14:paraId="3C7CAC50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5EB5BF9" w14:textId="49E4273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14,023</w:t>
            </w:r>
          </w:p>
        </w:tc>
        <w:tc>
          <w:tcPr>
            <w:tcW w:w="180" w:type="dxa"/>
          </w:tcPr>
          <w:p w14:paraId="013409F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46E3C04" w14:textId="39D73A84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4013AA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E33C566" w14:textId="1A41ABFE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328C4C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E10ECC4" w14:textId="424E5692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301,695</w:t>
            </w:r>
          </w:p>
        </w:tc>
        <w:tc>
          <w:tcPr>
            <w:tcW w:w="178" w:type="dxa"/>
          </w:tcPr>
          <w:p w14:paraId="2A57EE1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0A5524B3" w14:textId="1BF816F8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FC0539">
              <w:rPr>
                <w:rFonts w:asciiTheme="majorBidi" w:hAnsiTheme="majorBidi" w:cstheme="majorBidi"/>
                <w:szCs w:val="22"/>
                <w:lang w:val="en-US" w:bidi="th-TH"/>
              </w:rPr>
              <w:t>28,800</w:t>
            </w:r>
          </w:p>
        </w:tc>
      </w:tr>
      <w:tr w:rsidR="007D028C" w:rsidRPr="00B32390" w14:paraId="5084A5EB" w14:textId="77777777" w:rsidTr="00266E46">
        <w:trPr>
          <w:cantSplit/>
          <w:trHeight w:val="302"/>
        </w:trPr>
        <w:tc>
          <w:tcPr>
            <w:tcW w:w="3431" w:type="dxa"/>
          </w:tcPr>
          <w:p w14:paraId="2AAD79F6" w14:textId="77777777" w:rsidR="007D028C" w:rsidRPr="00756E6F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5C2C8C6F" w14:textId="60838530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158,679</w:t>
            </w:r>
          </w:p>
        </w:tc>
        <w:tc>
          <w:tcPr>
            <w:tcW w:w="178" w:type="dxa"/>
            <w:vAlign w:val="bottom"/>
          </w:tcPr>
          <w:p w14:paraId="341475C3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F681D9" w14:textId="4EABD36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150,101</w:t>
            </w:r>
          </w:p>
        </w:tc>
        <w:tc>
          <w:tcPr>
            <w:tcW w:w="180" w:type="dxa"/>
            <w:vAlign w:val="bottom"/>
          </w:tcPr>
          <w:p w14:paraId="7EE02AA9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8D18483" w14:textId="3E078B78" w:rsidR="007D028C" w:rsidRPr="00923ECA" w:rsidRDefault="00B74520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279,920</w:t>
            </w:r>
          </w:p>
        </w:tc>
        <w:tc>
          <w:tcPr>
            <w:tcW w:w="180" w:type="dxa"/>
            <w:vAlign w:val="bottom"/>
          </w:tcPr>
          <w:p w14:paraId="18D57DD1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4887E0" w14:textId="6065031A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281,031</w:t>
            </w:r>
          </w:p>
        </w:tc>
        <w:tc>
          <w:tcPr>
            <w:tcW w:w="180" w:type="dxa"/>
            <w:vAlign w:val="bottom"/>
          </w:tcPr>
          <w:p w14:paraId="66918B1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892E991" w14:textId="249C5C4A" w:rsidR="007D028C" w:rsidRPr="00C22D32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301,347</w:t>
            </w:r>
          </w:p>
        </w:tc>
        <w:tc>
          <w:tcPr>
            <w:tcW w:w="180" w:type="dxa"/>
          </w:tcPr>
          <w:p w14:paraId="3717608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6DFEB40" w14:textId="615032DE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299,706</w:t>
            </w:r>
          </w:p>
        </w:tc>
        <w:tc>
          <w:tcPr>
            <w:tcW w:w="180" w:type="dxa"/>
          </w:tcPr>
          <w:p w14:paraId="2750AA8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ABB4D1" w14:textId="3AE14BEB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44AEB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FEF4E76" w14:textId="2BD2495D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A1F69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27E8E2C" w14:textId="10ECA14A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20FD2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89DCDB0" w14:textId="3271DBE6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E8BC1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383BDED" w14:textId="75CF16EB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739,946</w:t>
            </w:r>
          </w:p>
        </w:tc>
        <w:tc>
          <w:tcPr>
            <w:tcW w:w="178" w:type="dxa"/>
          </w:tcPr>
          <w:p w14:paraId="001A209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5600AA2" w14:textId="5734432E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730,838</w:t>
            </w:r>
          </w:p>
        </w:tc>
      </w:tr>
      <w:tr w:rsidR="007D028C" w:rsidRPr="00B32390" w14:paraId="1DD9A11D" w14:textId="77777777" w:rsidTr="00266E46">
        <w:trPr>
          <w:cantSplit/>
          <w:trHeight w:val="302"/>
        </w:trPr>
        <w:tc>
          <w:tcPr>
            <w:tcW w:w="3431" w:type="dxa"/>
          </w:tcPr>
          <w:p w14:paraId="0BDE1202" w14:textId="77777777" w:rsidR="007D028C" w:rsidRPr="00756E6F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1659E0E" w14:textId="6B1DF510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16,118</w:t>
            </w:r>
          </w:p>
        </w:tc>
        <w:tc>
          <w:tcPr>
            <w:tcW w:w="178" w:type="dxa"/>
            <w:vAlign w:val="bottom"/>
          </w:tcPr>
          <w:p w14:paraId="126D7C4B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0D4610BB" w14:textId="3FFABA5D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FC9459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D3FFF0" w14:textId="44A61385" w:rsidR="007D028C" w:rsidRPr="00923ECA" w:rsidRDefault="00B74520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32,466</w:t>
            </w:r>
          </w:p>
        </w:tc>
        <w:tc>
          <w:tcPr>
            <w:tcW w:w="180" w:type="dxa"/>
            <w:vAlign w:val="bottom"/>
          </w:tcPr>
          <w:p w14:paraId="2F0E595A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486B041" w14:textId="704C0F4E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9,518</w:t>
            </w:r>
          </w:p>
        </w:tc>
        <w:tc>
          <w:tcPr>
            <w:tcW w:w="180" w:type="dxa"/>
            <w:vAlign w:val="bottom"/>
          </w:tcPr>
          <w:p w14:paraId="4E24904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BC06F8D" w14:textId="1D8D566E" w:rsidR="007D028C" w:rsidRPr="00C22D32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845A0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07F78DF" w14:textId="4140B20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54CB5D0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E7CC3F" w14:textId="702A420C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993708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84FDE53" w14:textId="07D699EE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1111B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48E13AD3" w14:textId="5F8C6707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(48,584)</w:t>
            </w:r>
          </w:p>
        </w:tc>
        <w:tc>
          <w:tcPr>
            <w:tcW w:w="178" w:type="dxa"/>
          </w:tcPr>
          <w:p w14:paraId="039A83F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C5C0B2" w14:textId="0E9D48EE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(9,518)</w:t>
            </w:r>
          </w:p>
        </w:tc>
        <w:tc>
          <w:tcPr>
            <w:tcW w:w="180" w:type="dxa"/>
          </w:tcPr>
          <w:p w14:paraId="127E535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34F1E6C" w14:textId="24AF3A4C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D4EE07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3605F6CB" w14:textId="6C0CBC5B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7D028C" w:rsidRPr="00B32390" w14:paraId="1AAC87C1" w14:textId="77777777" w:rsidTr="00266E46">
        <w:trPr>
          <w:cantSplit/>
          <w:trHeight w:val="302"/>
        </w:trPr>
        <w:tc>
          <w:tcPr>
            <w:tcW w:w="3431" w:type="dxa"/>
          </w:tcPr>
          <w:p w14:paraId="4106A76F" w14:textId="77777777" w:rsidR="007D028C" w:rsidRPr="00756E6F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21542" w14:textId="58AA31A8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299,163</w:t>
            </w:r>
          </w:p>
        </w:tc>
        <w:tc>
          <w:tcPr>
            <w:tcW w:w="178" w:type="dxa"/>
            <w:vAlign w:val="bottom"/>
          </w:tcPr>
          <w:p w14:paraId="630646D6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872FC" w14:textId="0C95E746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277,156</w:t>
            </w:r>
          </w:p>
        </w:tc>
        <w:tc>
          <w:tcPr>
            <w:tcW w:w="180" w:type="dxa"/>
            <w:vAlign w:val="bottom"/>
          </w:tcPr>
          <w:p w14:paraId="44BFEEF6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1CCD" w14:textId="00C9712B" w:rsidR="007D028C" w:rsidRPr="00923ECA" w:rsidRDefault="00B74520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419,027</w:t>
            </w:r>
          </w:p>
        </w:tc>
        <w:tc>
          <w:tcPr>
            <w:tcW w:w="180" w:type="dxa"/>
            <w:vAlign w:val="bottom"/>
          </w:tcPr>
          <w:p w14:paraId="1A40AF41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900EBB" w14:textId="1D77DFC0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432,154</w:t>
            </w:r>
          </w:p>
        </w:tc>
        <w:tc>
          <w:tcPr>
            <w:tcW w:w="180" w:type="dxa"/>
            <w:vAlign w:val="bottom"/>
          </w:tcPr>
          <w:p w14:paraId="3791E5A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47A67" w14:textId="00F21E7B" w:rsidR="007D028C" w:rsidRPr="00C22D32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359,054</w:t>
            </w:r>
          </w:p>
        </w:tc>
        <w:tc>
          <w:tcPr>
            <w:tcW w:w="180" w:type="dxa"/>
          </w:tcPr>
          <w:p w14:paraId="5978C4D7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45D07" w14:textId="75F63F8F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6A6AC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45,823</w:t>
            </w:r>
          </w:p>
        </w:tc>
        <w:tc>
          <w:tcPr>
            <w:tcW w:w="180" w:type="dxa"/>
          </w:tcPr>
          <w:p w14:paraId="53117EC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388834" w14:textId="5D7DB7D8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12,981</w:t>
            </w:r>
          </w:p>
        </w:tc>
        <w:tc>
          <w:tcPr>
            <w:tcW w:w="180" w:type="dxa"/>
          </w:tcPr>
          <w:p w14:paraId="50CE27C7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D8E4EC" w14:textId="64C4CCB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14,023</w:t>
            </w:r>
          </w:p>
        </w:tc>
        <w:tc>
          <w:tcPr>
            <w:tcW w:w="180" w:type="dxa"/>
          </w:tcPr>
          <w:p w14:paraId="0ED2ED3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3AC73" w14:textId="449E2893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(48,584)</w:t>
            </w:r>
          </w:p>
        </w:tc>
        <w:tc>
          <w:tcPr>
            <w:tcW w:w="178" w:type="dxa"/>
          </w:tcPr>
          <w:p w14:paraId="555BA49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37C56B5A" w14:textId="799AB554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(9,518)</w:t>
            </w:r>
          </w:p>
        </w:tc>
        <w:tc>
          <w:tcPr>
            <w:tcW w:w="180" w:type="dxa"/>
          </w:tcPr>
          <w:p w14:paraId="2BB42E4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5FC6FD" w14:textId="0D4BB084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1,041,641</w:t>
            </w:r>
          </w:p>
        </w:tc>
        <w:tc>
          <w:tcPr>
            <w:tcW w:w="178" w:type="dxa"/>
            <w:shd w:val="clear" w:color="auto" w:fill="auto"/>
          </w:tcPr>
          <w:p w14:paraId="07619B0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685EB9C" w14:textId="47C6FDB8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1,0</w:t>
            </w:r>
            <w:r w:rsidR="00C90B7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59,638</w:t>
            </w:r>
          </w:p>
        </w:tc>
      </w:tr>
      <w:tr w:rsidR="007D028C" w:rsidRPr="00B32390" w14:paraId="3122BD9C" w14:textId="77777777" w:rsidTr="00266E46">
        <w:trPr>
          <w:cantSplit/>
        </w:trPr>
        <w:tc>
          <w:tcPr>
            <w:tcW w:w="3431" w:type="dxa"/>
          </w:tcPr>
          <w:p w14:paraId="67E0C6E9" w14:textId="77777777" w:rsidR="007D028C" w:rsidRPr="00756E6F" w:rsidRDefault="007D028C" w:rsidP="007D028C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53BC3A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0CD531A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6FF9F53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405674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641918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7FB40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EE839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3C152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050BA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E9C06B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2BB660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A465E4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89ACE8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5F23F5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974400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C8FD1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8A2768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BAA202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389FCBA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54F047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0692C47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788AA1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60F1A3B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D028C" w:rsidRPr="00B32390" w14:paraId="23352625" w14:textId="77777777" w:rsidTr="00266E46">
        <w:trPr>
          <w:cantSplit/>
        </w:trPr>
        <w:tc>
          <w:tcPr>
            <w:tcW w:w="3431" w:type="dxa"/>
          </w:tcPr>
          <w:p w14:paraId="1CD0D580" w14:textId="4408306A" w:rsidR="007D028C" w:rsidRPr="00756E6F" w:rsidRDefault="007D028C" w:rsidP="007D028C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ค่าใช้จ่าย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720" w:type="dxa"/>
            <w:vAlign w:val="bottom"/>
          </w:tcPr>
          <w:p w14:paraId="129B627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1C8C2C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83A6F3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4CA6FB8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52CC9A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240BD0C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8A143D0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B33CD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32838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D00D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467C1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A146B5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C666D0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071748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B8FD70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838F0AC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B75DB1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363BF3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4AAF54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D91426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ADEC9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35A685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E62E69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D028C" w:rsidRPr="00B32390" w14:paraId="73F2FF5A" w14:textId="77777777" w:rsidTr="00266E46">
        <w:trPr>
          <w:cantSplit/>
        </w:trPr>
        <w:tc>
          <w:tcPr>
            <w:tcW w:w="3431" w:type="dxa"/>
          </w:tcPr>
          <w:p w14:paraId="49051383" w14:textId="77777777" w:rsidR="007D028C" w:rsidRPr="00756E6F" w:rsidRDefault="007D028C" w:rsidP="007D028C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2CA59A9" w14:textId="14206C95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77,181</w:t>
            </w:r>
          </w:p>
        </w:tc>
        <w:tc>
          <w:tcPr>
            <w:tcW w:w="178" w:type="dxa"/>
            <w:vAlign w:val="bottom"/>
          </w:tcPr>
          <w:p w14:paraId="07DE96C5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14AA60A" w14:textId="48A35458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58,594</w:t>
            </w:r>
          </w:p>
        </w:tc>
        <w:tc>
          <w:tcPr>
            <w:tcW w:w="180" w:type="dxa"/>
            <w:vAlign w:val="bottom"/>
          </w:tcPr>
          <w:p w14:paraId="27D07007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667E56" w14:textId="4CF69DEC" w:rsidR="007D028C" w:rsidRPr="00923ECA" w:rsidRDefault="00201A55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52,687</w:t>
            </w:r>
          </w:p>
        </w:tc>
        <w:tc>
          <w:tcPr>
            <w:tcW w:w="180" w:type="dxa"/>
            <w:vAlign w:val="bottom"/>
          </w:tcPr>
          <w:p w14:paraId="3109544A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DF36F11" w14:textId="2587271D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50,276</w:t>
            </w:r>
          </w:p>
        </w:tc>
        <w:tc>
          <w:tcPr>
            <w:tcW w:w="180" w:type="dxa"/>
            <w:vAlign w:val="bottom"/>
          </w:tcPr>
          <w:p w14:paraId="0EF8BFA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DD04A4" w14:textId="309889EA" w:rsidR="007D028C" w:rsidRPr="00923ECA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92,672</w:t>
            </w:r>
          </w:p>
        </w:tc>
        <w:tc>
          <w:tcPr>
            <w:tcW w:w="180" w:type="dxa"/>
          </w:tcPr>
          <w:p w14:paraId="7507F06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9E7DC1" w14:textId="231DB060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117,616</w:t>
            </w:r>
          </w:p>
        </w:tc>
        <w:tc>
          <w:tcPr>
            <w:tcW w:w="180" w:type="dxa"/>
          </w:tcPr>
          <w:p w14:paraId="774B22F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8892D02" w14:textId="76E7515B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(54)</w:t>
            </w:r>
          </w:p>
        </w:tc>
        <w:tc>
          <w:tcPr>
            <w:tcW w:w="180" w:type="dxa"/>
            <w:vAlign w:val="center"/>
          </w:tcPr>
          <w:p w14:paraId="6190601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AC365A9" w14:textId="1E75D1BD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</w:t>
            </w:r>
          </w:p>
        </w:tc>
        <w:tc>
          <w:tcPr>
            <w:tcW w:w="180" w:type="dxa"/>
          </w:tcPr>
          <w:p w14:paraId="352008A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8F86C59" w14:textId="56C957A5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(53,260)</w:t>
            </w:r>
          </w:p>
        </w:tc>
        <w:tc>
          <w:tcPr>
            <w:tcW w:w="178" w:type="dxa"/>
            <w:vAlign w:val="center"/>
          </w:tcPr>
          <w:p w14:paraId="5D6153F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79DF2F6D" w14:textId="7E215062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(24,698)</w:t>
            </w:r>
          </w:p>
        </w:tc>
        <w:tc>
          <w:tcPr>
            <w:tcW w:w="180" w:type="dxa"/>
          </w:tcPr>
          <w:p w14:paraId="022B5CB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491871D" w14:textId="28CC0588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169,226</w:t>
            </w:r>
          </w:p>
        </w:tc>
        <w:tc>
          <w:tcPr>
            <w:tcW w:w="178" w:type="dxa"/>
          </w:tcPr>
          <w:p w14:paraId="6DF9562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16BE9BF" w14:textId="6FED6F66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201,809</w:t>
            </w:r>
          </w:p>
        </w:tc>
      </w:tr>
      <w:tr w:rsidR="007D028C" w:rsidRPr="00B32390" w14:paraId="609D5527" w14:textId="77777777" w:rsidTr="00266E46">
        <w:trPr>
          <w:cantSplit/>
        </w:trPr>
        <w:tc>
          <w:tcPr>
            <w:tcW w:w="3431" w:type="dxa"/>
          </w:tcPr>
          <w:p w14:paraId="4C3B1E06" w14:textId="7DEC400E" w:rsidR="007D028C" w:rsidRPr="00756E6F" w:rsidRDefault="007D028C" w:rsidP="007D02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2FBAF9D" w14:textId="616824CE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65,841</w:t>
            </w:r>
          </w:p>
        </w:tc>
        <w:tc>
          <w:tcPr>
            <w:tcW w:w="178" w:type="dxa"/>
            <w:vAlign w:val="bottom"/>
          </w:tcPr>
          <w:p w14:paraId="5C8CCEEF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0EB89CF" w14:textId="18EA9EE0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45,512</w:t>
            </w:r>
          </w:p>
        </w:tc>
        <w:tc>
          <w:tcPr>
            <w:tcW w:w="180" w:type="dxa"/>
            <w:vAlign w:val="bottom"/>
          </w:tcPr>
          <w:p w14:paraId="07127BA8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B1E8B02" w14:textId="02EEB9A5" w:rsidR="007D028C" w:rsidRPr="00923ECA" w:rsidRDefault="00201A55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33,754</w:t>
            </w:r>
          </w:p>
        </w:tc>
        <w:tc>
          <w:tcPr>
            <w:tcW w:w="180" w:type="dxa"/>
            <w:vAlign w:val="bottom"/>
          </w:tcPr>
          <w:p w14:paraId="0DC7C7A9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44362A7" w14:textId="53AC74B2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29,723</w:t>
            </w:r>
          </w:p>
        </w:tc>
        <w:tc>
          <w:tcPr>
            <w:tcW w:w="180" w:type="dxa"/>
            <w:vAlign w:val="bottom"/>
          </w:tcPr>
          <w:p w14:paraId="682C8CB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1F1F7A" w14:textId="3258183D" w:rsidR="007D028C" w:rsidRPr="00923ECA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71,834</w:t>
            </w:r>
          </w:p>
        </w:tc>
        <w:tc>
          <w:tcPr>
            <w:tcW w:w="180" w:type="dxa"/>
          </w:tcPr>
          <w:p w14:paraId="15073A6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575169" w14:textId="48D8C0D2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93,779</w:t>
            </w:r>
          </w:p>
        </w:tc>
        <w:tc>
          <w:tcPr>
            <w:tcW w:w="180" w:type="dxa"/>
          </w:tcPr>
          <w:p w14:paraId="1DDB0F80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7EE599E" w14:textId="7909BE3E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(861)</w:t>
            </w:r>
          </w:p>
        </w:tc>
        <w:tc>
          <w:tcPr>
            <w:tcW w:w="180" w:type="dxa"/>
            <w:vAlign w:val="center"/>
          </w:tcPr>
          <w:p w14:paraId="0DF1047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2457C62" w14:textId="649FD7E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(877)</w:t>
            </w:r>
          </w:p>
        </w:tc>
        <w:tc>
          <w:tcPr>
            <w:tcW w:w="180" w:type="dxa"/>
          </w:tcPr>
          <w:p w14:paraId="6EC1A10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4C6DD4" w14:textId="7045146F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(57,206)</w:t>
            </w:r>
          </w:p>
        </w:tc>
        <w:tc>
          <w:tcPr>
            <w:tcW w:w="178" w:type="dxa"/>
            <w:vAlign w:val="center"/>
          </w:tcPr>
          <w:p w14:paraId="301E2C7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109CB1E4" w14:textId="5D165A11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(30,204)</w:t>
            </w:r>
          </w:p>
        </w:tc>
        <w:tc>
          <w:tcPr>
            <w:tcW w:w="180" w:type="dxa"/>
          </w:tcPr>
          <w:p w14:paraId="6661377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A98CC0F" w14:textId="4CA74CBE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113,362</w:t>
            </w:r>
          </w:p>
        </w:tc>
        <w:tc>
          <w:tcPr>
            <w:tcW w:w="178" w:type="dxa"/>
          </w:tcPr>
          <w:p w14:paraId="12D9256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7CC4F9" w14:textId="25083C5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137,933</w:t>
            </w:r>
          </w:p>
        </w:tc>
      </w:tr>
      <w:tr w:rsidR="007D028C" w:rsidRPr="00B32390" w14:paraId="6C66C432" w14:textId="77777777" w:rsidTr="00266E46">
        <w:trPr>
          <w:cantSplit/>
        </w:trPr>
        <w:tc>
          <w:tcPr>
            <w:tcW w:w="3431" w:type="dxa"/>
          </w:tcPr>
          <w:p w14:paraId="0ED8AB10" w14:textId="77777777" w:rsidR="007D028C" w:rsidRPr="00756E6F" w:rsidRDefault="007D028C" w:rsidP="007D02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29273BE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313A58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8983BB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382EC7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D676AD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379F505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8B9AEE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770DC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58B14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9517A0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B84F7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0CE21A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EEE3387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3B818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E42C4C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8431C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277A6A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340D6B1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29791A79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5F95A18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A01FEC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99894C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1D915B42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7D028C" w:rsidRPr="00612F48" w14:paraId="7025D1AE" w14:textId="77777777" w:rsidTr="00266E46">
        <w:trPr>
          <w:cantSplit/>
        </w:trPr>
        <w:tc>
          <w:tcPr>
            <w:tcW w:w="3431" w:type="dxa"/>
          </w:tcPr>
          <w:p w14:paraId="3D81AE78" w14:textId="6F777F0D" w:rsidR="007D028C" w:rsidRPr="00B02FCA" w:rsidRDefault="007D028C" w:rsidP="007D02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330F189F" w14:textId="1831D7CC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1,793,177</w:t>
            </w:r>
          </w:p>
        </w:tc>
        <w:tc>
          <w:tcPr>
            <w:tcW w:w="178" w:type="dxa"/>
            <w:vAlign w:val="bottom"/>
          </w:tcPr>
          <w:p w14:paraId="65305C3C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4F46C9" w14:textId="40653975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1,770,952</w:t>
            </w:r>
          </w:p>
        </w:tc>
        <w:tc>
          <w:tcPr>
            <w:tcW w:w="180" w:type="dxa"/>
            <w:vAlign w:val="bottom"/>
          </w:tcPr>
          <w:p w14:paraId="7B5B5074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92A5E42" w14:textId="459761A3" w:rsidR="007D028C" w:rsidRPr="00923ECA" w:rsidRDefault="00201A55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1,593,838</w:t>
            </w:r>
          </w:p>
        </w:tc>
        <w:tc>
          <w:tcPr>
            <w:tcW w:w="180" w:type="dxa"/>
            <w:vAlign w:val="bottom"/>
          </w:tcPr>
          <w:p w14:paraId="696F0E5F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4875137" w14:textId="49219DEF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1,624,243</w:t>
            </w:r>
          </w:p>
        </w:tc>
        <w:tc>
          <w:tcPr>
            <w:tcW w:w="180" w:type="dxa"/>
          </w:tcPr>
          <w:p w14:paraId="36438AB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E53BE" w14:textId="59782BF1" w:rsidR="007D028C" w:rsidRPr="00923ECA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1,249,827</w:t>
            </w:r>
          </w:p>
        </w:tc>
        <w:tc>
          <w:tcPr>
            <w:tcW w:w="180" w:type="dxa"/>
          </w:tcPr>
          <w:p w14:paraId="044F8D1F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AE5A3B8" w14:textId="14B94E4B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1,272,889</w:t>
            </w:r>
          </w:p>
        </w:tc>
        <w:tc>
          <w:tcPr>
            <w:tcW w:w="180" w:type="dxa"/>
            <w:vAlign w:val="bottom"/>
          </w:tcPr>
          <w:p w14:paraId="56C6B24B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FB2C92E" w14:textId="6B85CC84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21,236</w:t>
            </w:r>
          </w:p>
        </w:tc>
        <w:tc>
          <w:tcPr>
            <w:tcW w:w="180" w:type="dxa"/>
          </w:tcPr>
          <w:p w14:paraId="28DCACB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4DA1157" w14:textId="49B9946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21,478</w:t>
            </w:r>
          </w:p>
        </w:tc>
        <w:tc>
          <w:tcPr>
            <w:tcW w:w="180" w:type="dxa"/>
            <w:vAlign w:val="bottom"/>
          </w:tcPr>
          <w:p w14:paraId="2CD806E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68EA782" w14:textId="46590010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(1,429,062)</w:t>
            </w:r>
          </w:p>
        </w:tc>
        <w:tc>
          <w:tcPr>
            <w:tcW w:w="178" w:type="dxa"/>
          </w:tcPr>
          <w:p w14:paraId="59BD1844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4658D43A" w14:textId="01EB7E66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(1,425,400)</w:t>
            </w:r>
          </w:p>
        </w:tc>
        <w:tc>
          <w:tcPr>
            <w:tcW w:w="180" w:type="dxa"/>
          </w:tcPr>
          <w:p w14:paraId="58D281A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EC48936" w14:textId="41EF731C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3,229,016</w:t>
            </w:r>
          </w:p>
        </w:tc>
        <w:tc>
          <w:tcPr>
            <w:tcW w:w="178" w:type="dxa"/>
          </w:tcPr>
          <w:p w14:paraId="74D0902A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0379A44" w14:textId="7A2FBDA2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3,264,162</w:t>
            </w:r>
          </w:p>
        </w:tc>
      </w:tr>
      <w:tr w:rsidR="007D028C" w:rsidRPr="00612F48" w14:paraId="0F147F2F" w14:textId="77777777" w:rsidTr="00266E46">
        <w:trPr>
          <w:cantSplit/>
        </w:trPr>
        <w:tc>
          <w:tcPr>
            <w:tcW w:w="3431" w:type="dxa"/>
          </w:tcPr>
          <w:p w14:paraId="75E9FC24" w14:textId="3E91C37A" w:rsidR="007D028C" w:rsidRPr="00756E6F" w:rsidRDefault="007D028C" w:rsidP="007D028C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2C7AE9F0" w14:textId="106FBC41" w:rsidR="007D028C" w:rsidRPr="00923ECA" w:rsidRDefault="008501E8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431,538</w:t>
            </w:r>
          </w:p>
        </w:tc>
        <w:tc>
          <w:tcPr>
            <w:tcW w:w="178" w:type="dxa"/>
            <w:vAlign w:val="bottom"/>
          </w:tcPr>
          <w:p w14:paraId="026D7595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C447CFE" w14:textId="148AD6A8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441,353</w:t>
            </w:r>
          </w:p>
        </w:tc>
        <w:tc>
          <w:tcPr>
            <w:tcW w:w="180" w:type="dxa"/>
            <w:vAlign w:val="bottom"/>
          </w:tcPr>
          <w:p w14:paraId="2A7BE808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E813785" w14:textId="7CA9B671" w:rsidR="007D028C" w:rsidRPr="00923ECA" w:rsidRDefault="00201A55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531,769</w:t>
            </w:r>
          </w:p>
        </w:tc>
        <w:tc>
          <w:tcPr>
            <w:tcW w:w="180" w:type="dxa"/>
            <w:vAlign w:val="bottom"/>
          </w:tcPr>
          <w:p w14:paraId="6E3BE77E" w14:textId="77777777" w:rsidR="007D028C" w:rsidRPr="00923ECA" w:rsidRDefault="007D028C" w:rsidP="007D028C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B2CC87C" w14:textId="635924EE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586,014</w:t>
            </w:r>
          </w:p>
        </w:tc>
        <w:tc>
          <w:tcPr>
            <w:tcW w:w="180" w:type="dxa"/>
          </w:tcPr>
          <w:p w14:paraId="5013EC5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75E1D98" w14:textId="6CA760D8" w:rsidR="007D028C" w:rsidRPr="00923ECA" w:rsidRDefault="00AD24AE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540,960</w:t>
            </w:r>
          </w:p>
        </w:tc>
        <w:tc>
          <w:tcPr>
            <w:tcW w:w="180" w:type="dxa"/>
          </w:tcPr>
          <w:p w14:paraId="60A22A35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83A12DD" w14:textId="5E1ABA09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550,164</w:t>
            </w:r>
          </w:p>
        </w:tc>
        <w:tc>
          <w:tcPr>
            <w:tcW w:w="180" w:type="dxa"/>
            <w:vAlign w:val="bottom"/>
          </w:tcPr>
          <w:p w14:paraId="76F2796E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F29664C" w14:textId="0AFE124A" w:rsidR="007D028C" w:rsidRPr="00923ECA" w:rsidRDefault="0069045F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16,997</w:t>
            </w:r>
          </w:p>
        </w:tc>
        <w:tc>
          <w:tcPr>
            <w:tcW w:w="180" w:type="dxa"/>
          </w:tcPr>
          <w:p w14:paraId="02465CD6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0642E72" w14:textId="733B6540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16,399</w:t>
            </w:r>
          </w:p>
        </w:tc>
        <w:tc>
          <w:tcPr>
            <w:tcW w:w="180" w:type="dxa"/>
            <w:vAlign w:val="bottom"/>
          </w:tcPr>
          <w:p w14:paraId="7E56A7C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D7052E4" w14:textId="4252EDDF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(30,369)</w:t>
            </w:r>
          </w:p>
        </w:tc>
        <w:tc>
          <w:tcPr>
            <w:tcW w:w="178" w:type="dxa"/>
          </w:tcPr>
          <w:p w14:paraId="3928D290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E22C111" w14:textId="77D13FD6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(27,894)</w:t>
            </w:r>
          </w:p>
        </w:tc>
        <w:tc>
          <w:tcPr>
            <w:tcW w:w="180" w:type="dxa"/>
          </w:tcPr>
          <w:p w14:paraId="46559273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E0278F" w14:textId="19AE49F9" w:rsidR="007D028C" w:rsidRPr="00923ECA" w:rsidRDefault="000500D2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1,490,895</w:t>
            </w:r>
          </w:p>
        </w:tc>
        <w:tc>
          <w:tcPr>
            <w:tcW w:w="178" w:type="dxa"/>
          </w:tcPr>
          <w:p w14:paraId="415A745D" w14:textId="77777777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62EDE57" w14:textId="3B149763" w:rsidR="007D028C" w:rsidRPr="00923ECA" w:rsidRDefault="007D028C" w:rsidP="007D028C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1,566,036</w:t>
            </w:r>
          </w:p>
        </w:tc>
      </w:tr>
    </w:tbl>
    <w:p w14:paraId="62D4C486" w14:textId="77777777" w:rsidR="00473B7B" w:rsidRPr="003C6ED1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22"/>
          <w:szCs w:val="22"/>
          <w:cs/>
        </w:rPr>
      </w:pPr>
    </w:p>
    <w:p w14:paraId="6BC40F8C" w14:textId="74DC361F" w:rsidR="00E93689" w:rsidRDefault="00473B7B" w:rsidP="00202447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rPr>
          <w:rFonts w:ascii="Angsana New" w:hAnsi="Angsana New"/>
          <w:sz w:val="30"/>
          <w:szCs w:val="30"/>
          <w:cs/>
        </w:rPr>
        <w:sectPr w:rsidR="00E93689" w:rsidSect="00B95D00">
          <w:headerReference w:type="default" r:id="rId14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</w:t>
      </w:r>
      <w:r w:rsidR="00065F7E" w:rsidRPr="00065F7E">
        <w:rPr>
          <w:rFonts w:ascii="Angsana New" w:hAnsi="Angsana New"/>
          <w:sz w:val="30"/>
          <w:szCs w:val="30"/>
          <w:cs/>
        </w:rPr>
        <w:t>มื่อมีการส่งมอบสินค้าให้กับลูกค้</w:t>
      </w:r>
      <w:r w:rsidR="00E93689">
        <w:rPr>
          <w:rFonts w:ascii="Angsana New" w:hAnsi="Angsana New" w:hint="cs"/>
          <w:sz w:val="30"/>
          <w:szCs w:val="30"/>
          <w:cs/>
        </w:rPr>
        <w:t>า</w:t>
      </w:r>
    </w:p>
    <w:p w14:paraId="5C6E92EF" w14:textId="14FAA07C" w:rsidR="00E93689" w:rsidRPr="00E93689" w:rsidRDefault="00E93689" w:rsidP="00E93689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E9368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เงินปันผล</w:t>
      </w:r>
    </w:p>
    <w:p w14:paraId="1907B50A" w14:textId="77777777" w:rsidR="00E93689" w:rsidRPr="00E93689" w:rsidRDefault="00E93689" w:rsidP="00E9368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rPr>
          <w:rFonts w:ascii="Angsana New" w:hAnsi="Angsana New"/>
          <w:sz w:val="30"/>
          <w:szCs w:val="30"/>
        </w:rPr>
      </w:pPr>
    </w:p>
    <w:p w14:paraId="43514E86" w14:textId="22765125" w:rsidR="00E93689" w:rsidRPr="00DB65F7" w:rsidRDefault="00E93689" w:rsidP="00E93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bookmarkStart w:id="14" w:name="_Hlk135655823"/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ในการประชุมสามัญผู้ถือหุ้นเมื่อวันที่ </w:t>
      </w:r>
      <w:r w:rsidRPr="00FF3BD4">
        <w:rPr>
          <w:rFonts w:ascii="Angsana New" w:hAnsi="Angsana New"/>
          <w:sz w:val="30"/>
          <w:szCs w:val="30"/>
          <w:lang w:eastAsia="x-none"/>
        </w:rPr>
        <w:t>2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8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FF3BD4">
        <w:rPr>
          <w:rFonts w:ascii="Angsana New" w:hAnsi="Angsana New"/>
          <w:sz w:val="30"/>
          <w:szCs w:val="30"/>
          <w:lang w:eastAsia="x-none"/>
        </w:rPr>
        <w:t>256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8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ผู้ถือหุ้นมีมติอนุมัติการจ่ายปันผลเป็นเงินสด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 xml:space="preserve">จากกำไรสุทธิของบริษัทสำหรับปี </w:t>
      </w:r>
      <w:r w:rsidRPr="00FF3BD4">
        <w:rPr>
          <w:rFonts w:ascii="Angsana New" w:hAnsi="Angsana New"/>
          <w:sz w:val="30"/>
          <w:szCs w:val="30"/>
          <w:lang w:eastAsia="x-none"/>
        </w:rPr>
        <w:t>256</w:t>
      </w:r>
      <w:r w:rsidR="00F85A8D" w:rsidRPr="00FF3BD4">
        <w:rPr>
          <w:rFonts w:ascii="Angsana New" w:hAnsi="Angsana New"/>
          <w:sz w:val="30"/>
          <w:szCs w:val="30"/>
          <w:lang w:eastAsia="x-none"/>
        </w:rPr>
        <w:t>7</w:t>
      </w:r>
      <w:r w:rsidRPr="00FF3BD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 w:rsidRPr="00FF3BD4">
        <w:rPr>
          <w:rFonts w:ascii="Angsana New" w:hAnsi="Angsana New"/>
          <w:sz w:val="30"/>
          <w:szCs w:val="30"/>
          <w:lang w:eastAsia="x-none"/>
        </w:rPr>
        <w:t>0.0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38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 xml:space="preserve">หรือคิดเป็นจำนวนเงิน </w:t>
      </w:r>
      <w:r w:rsidRPr="00FF3BD4">
        <w:rPr>
          <w:rFonts w:ascii="Angsana New" w:hAnsi="Angsana New"/>
          <w:sz w:val="30"/>
          <w:szCs w:val="30"/>
          <w:lang w:eastAsia="x-none"/>
        </w:rPr>
        <w:t>2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3.22</w:t>
      </w:r>
      <w:r w:rsidRPr="00FF3BD4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FF3BD4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>ได้จ่ายแก่</w:t>
      </w:r>
      <w:r w:rsidRPr="00FF3BD4">
        <w:rPr>
          <w:rFonts w:ascii="Angsana New" w:hAnsi="Angsana New"/>
          <w:sz w:val="30"/>
          <w:szCs w:val="30"/>
          <w:lang w:eastAsia="x-none"/>
        </w:rPr>
        <w:br/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ผู้ถือหุ้นแล้วในวันที่ </w:t>
      </w:r>
      <w:r w:rsidRPr="00FF3BD4">
        <w:rPr>
          <w:rFonts w:ascii="Angsana New" w:hAnsi="Angsana New"/>
          <w:sz w:val="30"/>
          <w:szCs w:val="30"/>
          <w:lang w:eastAsia="x-none"/>
        </w:rPr>
        <w:t>2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3</w:t>
      </w:r>
      <w:r w:rsidRPr="00FF3BD4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FF3BD4">
        <w:rPr>
          <w:rFonts w:ascii="Angsana New" w:hAnsi="Angsana New"/>
          <w:sz w:val="30"/>
          <w:szCs w:val="30"/>
          <w:lang w:eastAsia="x-none"/>
        </w:rPr>
        <w:t>256</w:t>
      </w:r>
      <w:r w:rsidR="00AC4800" w:rsidRPr="00FF3BD4">
        <w:rPr>
          <w:rFonts w:ascii="Angsana New" w:hAnsi="Angsana New"/>
          <w:sz w:val="30"/>
          <w:szCs w:val="30"/>
          <w:lang w:eastAsia="x-none"/>
        </w:rPr>
        <w:t>8</w:t>
      </w:r>
    </w:p>
    <w:p w14:paraId="213E5621" w14:textId="77777777" w:rsidR="00E93689" w:rsidRPr="00070DFB" w:rsidRDefault="00E93689" w:rsidP="00E93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lang w:eastAsia="x-none"/>
        </w:rPr>
      </w:pPr>
    </w:p>
    <w:bookmarkEnd w:id="14"/>
    <w:p w14:paraId="3F24C12D" w14:textId="77777777" w:rsidR="00DE2B7F" w:rsidRPr="00DB65F7" w:rsidRDefault="00DE2B7F" w:rsidP="00DE2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4C73A8">
        <w:rPr>
          <w:rFonts w:ascii="Angsana New" w:hAnsi="Angsana New"/>
          <w:sz w:val="30"/>
          <w:szCs w:val="30"/>
          <w:cs/>
          <w:lang w:eastAsia="x-none"/>
        </w:rPr>
        <w:t>ในการประชุมสามัญผู้ถือหุ้น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เมื่อวันที่ </w:t>
      </w:r>
      <w:r w:rsidRPr="00B27A35">
        <w:rPr>
          <w:rFonts w:ascii="Angsana New" w:hAnsi="Angsana New"/>
          <w:sz w:val="30"/>
          <w:szCs w:val="30"/>
          <w:lang w:eastAsia="x-none"/>
        </w:rPr>
        <w:t>26</w:t>
      </w:r>
      <w:r w:rsidRPr="00B27A35">
        <w:rPr>
          <w:rFonts w:ascii="Angsana New" w:hAnsi="Angsana New"/>
          <w:sz w:val="30"/>
          <w:szCs w:val="30"/>
          <w:cs/>
          <w:lang w:eastAsia="x-none"/>
        </w:rPr>
        <w:t xml:space="preserve"> เมษายน </w:t>
      </w:r>
      <w:r w:rsidRPr="00B27A35">
        <w:rPr>
          <w:rFonts w:ascii="Angsana New" w:hAnsi="Angsana New"/>
          <w:sz w:val="30"/>
          <w:szCs w:val="30"/>
          <w:lang w:eastAsia="x-none"/>
        </w:rPr>
        <w:t>2567</w:t>
      </w:r>
      <w:r w:rsidRPr="004C73A8">
        <w:rPr>
          <w:rFonts w:ascii="Angsana New" w:hAnsi="Angsana New"/>
          <w:sz w:val="30"/>
          <w:szCs w:val="30"/>
          <w:cs/>
          <w:lang w:eastAsia="x-none"/>
        </w:rPr>
        <w:t xml:space="preserve"> ผู้ถือหุ้นมีมติอนุมัติการจ่ายปันผลเป็นเงินสด</w:t>
      </w:r>
      <w:r>
        <w:rPr>
          <w:rFonts w:ascii="Angsana New" w:hAnsi="Angsana New" w:hint="cs"/>
          <w:sz w:val="30"/>
          <w:szCs w:val="30"/>
          <w:cs/>
          <w:lang w:eastAsia="x-none"/>
        </w:rPr>
        <w:t>จากกำไรสุทธิ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ของบริษัทสำหรับปี </w:t>
      </w:r>
      <w:r w:rsidRPr="00DB65F7">
        <w:rPr>
          <w:rFonts w:ascii="Angsana New" w:hAnsi="Angsana New"/>
          <w:sz w:val="30"/>
          <w:szCs w:val="30"/>
          <w:lang w:eastAsia="x-none"/>
        </w:rPr>
        <w:t xml:space="preserve">2566 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ในอัตราหุ้นละ </w:t>
      </w:r>
      <w:r w:rsidRPr="00DB65F7">
        <w:rPr>
          <w:rFonts w:ascii="Angsana New" w:hAnsi="Angsana New"/>
          <w:sz w:val="30"/>
          <w:szCs w:val="30"/>
          <w:lang w:eastAsia="x-none"/>
        </w:rPr>
        <w:t>0.03273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บาท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หรือคิดเป็นจำนวนเงิน </w:t>
      </w:r>
      <w:r w:rsidRPr="00DB65F7">
        <w:rPr>
          <w:rFonts w:ascii="Angsana New" w:hAnsi="Angsana New"/>
          <w:sz w:val="30"/>
          <w:szCs w:val="30"/>
          <w:lang w:eastAsia="x-none"/>
        </w:rPr>
        <w:t xml:space="preserve">20 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โดย</w:t>
      </w:r>
      <w:r w:rsidRPr="00DB65F7">
        <w:rPr>
          <w:rFonts w:ascii="Angsana New" w:hAnsi="Angsana New" w:hint="cs"/>
          <w:sz w:val="30"/>
          <w:szCs w:val="30"/>
          <w:cs/>
          <w:lang w:eastAsia="x-none"/>
        </w:rPr>
        <w:t>บริษัท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>ได้จ่ายแก่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ผู้ถือหุ้นแล้วในวันที่ </w:t>
      </w:r>
      <w:r w:rsidRPr="00DB65F7">
        <w:rPr>
          <w:rFonts w:ascii="Angsana New" w:hAnsi="Angsana New"/>
          <w:sz w:val="30"/>
          <w:szCs w:val="30"/>
          <w:lang w:eastAsia="x-none"/>
        </w:rPr>
        <w:t>24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พฤษภาคม </w:t>
      </w:r>
      <w:r w:rsidRPr="00DB65F7">
        <w:rPr>
          <w:rFonts w:ascii="Angsana New" w:hAnsi="Angsana New"/>
          <w:sz w:val="30"/>
          <w:szCs w:val="30"/>
          <w:lang w:eastAsia="x-none"/>
        </w:rPr>
        <w:t>2567</w:t>
      </w:r>
      <w:r w:rsidRPr="00DB65F7">
        <w:rPr>
          <w:rFonts w:ascii="Angsana New" w:hAnsi="Angsana New"/>
          <w:sz w:val="30"/>
          <w:szCs w:val="30"/>
          <w:cs/>
          <w:lang w:eastAsia="x-none"/>
        </w:rPr>
        <w:t xml:space="preserve"> </w:t>
      </w:r>
    </w:p>
    <w:p w14:paraId="5B2CBE9B" w14:textId="77777777" w:rsidR="00E93689" w:rsidRPr="00070DFB" w:rsidRDefault="00E93689" w:rsidP="00E93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4CA5E403" w14:textId="10D53D96" w:rsidR="00E93689" w:rsidRPr="00E93689" w:rsidRDefault="00E93689" w:rsidP="00E93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rPr>
          <w:rFonts w:asciiTheme="majorBidi" w:hAnsiTheme="majorBidi"/>
          <w:spacing w:val="-4"/>
          <w:sz w:val="30"/>
          <w:szCs w:val="30"/>
          <w:cs/>
          <w:lang w:eastAsia="x-none"/>
        </w:rPr>
        <w:sectPr w:rsidR="00E93689" w:rsidRPr="00E93689" w:rsidSect="00E93689">
          <w:head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5AA74BDD" w14:textId="482587BD" w:rsidR="004024DD" w:rsidRPr="004024DD" w:rsidRDefault="0020500A" w:rsidP="0082389E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500DC" w:rsidRDefault="002050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298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3042"/>
        <w:gridCol w:w="378"/>
        <w:gridCol w:w="1530"/>
        <w:gridCol w:w="270"/>
        <w:gridCol w:w="144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158"/>
      </w:tblGrid>
      <w:tr w:rsidR="0020500A" w:rsidRPr="0090475A" w14:paraId="3936F36A" w14:textId="77777777" w:rsidTr="00775513">
        <w:trPr>
          <w:trHeight w:val="261"/>
          <w:tblHeader/>
        </w:trPr>
        <w:tc>
          <w:tcPr>
            <w:tcW w:w="3042" w:type="dxa"/>
            <w:shd w:val="clear" w:color="auto" w:fill="auto"/>
            <w:vAlign w:val="bottom"/>
          </w:tcPr>
          <w:p w14:paraId="3AE64EFB" w14:textId="77777777" w:rsidR="0020500A" w:rsidRPr="00D45AF8" w:rsidRDefault="0020500A" w:rsidP="00A465DA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" w:type="dxa"/>
          </w:tcPr>
          <w:p w14:paraId="3070CF32" w14:textId="77777777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78" w:type="dxa"/>
            <w:gridSpan w:val="13"/>
          </w:tcPr>
          <w:p w14:paraId="72C98D19" w14:textId="7DDD88A9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775513">
        <w:trPr>
          <w:trHeight w:val="261"/>
          <w:tblHeader/>
        </w:trPr>
        <w:tc>
          <w:tcPr>
            <w:tcW w:w="3042" w:type="dxa"/>
            <w:shd w:val="clear" w:color="auto" w:fill="auto"/>
            <w:vAlign w:val="bottom"/>
          </w:tcPr>
          <w:p w14:paraId="5F094F37" w14:textId="77777777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38372BE7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0" w:type="dxa"/>
            <w:gridSpan w:val="7"/>
          </w:tcPr>
          <w:p w14:paraId="0330E952" w14:textId="0B672A4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06739754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218" w:type="dxa"/>
            <w:gridSpan w:val="5"/>
            <w:shd w:val="clear" w:color="auto" w:fill="auto"/>
            <w:vAlign w:val="bottom"/>
          </w:tcPr>
          <w:p w14:paraId="4A1B2111" w14:textId="653B727C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03AFD" w:rsidRPr="00C733F2" w14:paraId="44EB444A" w14:textId="77777777" w:rsidTr="00775513">
        <w:trPr>
          <w:trHeight w:val="261"/>
          <w:tblHeader/>
        </w:trPr>
        <w:tc>
          <w:tcPr>
            <w:tcW w:w="3042" w:type="dxa"/>
            <w:shd w:val="clear" w:color="auto" w:fill="auto"/>
            <w:vAlign w:val="bottom"/>
          </w:tcPr>
          <w:p w14:paraId="36D845B8" w14:textId="77777777" w:rsidR="00603AFD" w:rsidRPr="00D45AF8" w:rsidRDefault="00603AFD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21F76555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1E6E394" w14:textId="5CC1C226" w:rsidR="00603AFD" w:rsidRPr="00D45AF8" w:rsidRDefault="00603AFD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B54BF5" w14:textId="77777777" w:rsidR="00603AFD" w:rsidRPr="00D45AF8" w:rsidRDefault="00603AFD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FA967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682DC7E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517BDA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2094F3D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317FFF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083342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0DA31863" w14:textId="77777777" w:rsidR="00603AFD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2BAE9B64" w14:textId="0DD05F32" w:rsidTr="00775513">
        <w:trPr>
          <w:trHeight w:val="261"/>
          <w:tblHeader/>
        </w:trPr>
        <w:tc>
          <w:tcPr>
            <w:tcW w:w="3042" w:type="dxa"/>
            <w:shd w:val="clear" w:color="auto" w:fill="auto"/>
            <w:vAlign w:val="bottom"/>
          </w:tcPr>
          <w:p w14:paraId="5D2CE5A5" w14:textId="199DFC03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7A1662A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68CACE" w14:textId="7B9ECACD" w:rsidR="00282091" w:rsidRPr="00D45AF8" w:rsidRDefault="00D51A66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0AC7" w14:textId="15D70EB0" w:rsidR="00282091" w:rsidRPr="00D45AF8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05240F3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2E94" w14:textId="765B4549" w:rsidR="00282091" w:rsidRPr="00D45AF8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A1B584" w14:textId="77777777" w:rsidR="00282091" w:rsidRPr="00D45AF8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1BD42F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34BE2E6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0631B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6FEDC3FB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3D9B8F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42FC4C6B" w:rsidR="00282091" w:rsidRPr="00D45AF8" w:rsidRDefault="00603AFD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34EFFB1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1545015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13353A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0D9D7EB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775513">
        <w:trPr>
          <w:tblHeader/>
        </w:trPr>
        <w:tc>
          <w:tcPr>
            <w:tcW w:w="3042" w:type="dxa"/>
            <w:shd w:val="clear" w:color="auto" w:fill="auto"/>
            <w:vAlign w:val="bottom"/>
          </w:tcPr>
          <w:p w14:paraId="648C17AE" w14:textId="77777777" w:rsidR="00A66B35" w:rsidRPr="00D45AF8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78" w:type="dxa"/>
          </w:tcPr>
          <w:p w14:paraId="2AB5FCA8" w14:textId="77777777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878" w:type="dxa"/>
            <w:gridSpan w:val="13"/>
          </w:tcPr>
          <w:p w14:paraId="0CB25057" w14:textId="689B26C1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775513">
        <w:trPr>
          <w:trHeight w:val="261"/>
        </w:trPr>
        <w:tc>
          <w:tcPr>
            <w:tcW w:w="3042" w:type="dxa"/>
            <w:shd w:val="clear" w:color="auto" w:fill="auto"/>
          </w:tcPr>
          <w:p w14:paraId="4CAD4469" w14:textId="5DCB20E8" w:rsidR="00A66B35" w:rsidRPr="00D45AF8" w:rsidRDefault="00EC6388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C555B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378" w:type="dxa"/>
          </w:tcPr>
          <w:p w14:paraId="2E264E7B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9D927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75059B0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8D9393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6331AF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760B1F" w14:textId="77777777" w:rsidR="00A66B35" w:rsidRPr="00D45AF8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5958A89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F0A7A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5C6B2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A85F2E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8D8126D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5AF8" w:rsidRPr="00C733F2" w14:paraId="63DF8463" w14:textId="7191ABC2" w:rsidTr="00775513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62260CFF" w14:textId="7BEDD358" w:rsidR="00D45AF8" w:rsidRPr="00D45AF8" w:rsidRDefault="00D45AF8" w:rsidP="00D45AF8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ทางการเงินและหนี้สินทางการเงิน</w:t>
            </w:r>
          </w:p>
        </w:tc>
        <w:tc>
          <w:tcPr>
            <w:tcW w:w="1530" w:type="dxa"/>
          </w:tcPr>
          <w:p w14:paraId="1BA0EE76" w14:textId="6E5230C6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048C87A" w14:textId="60C963A1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3FB417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DECCEA6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C0BB4E" w14:textId="77777777" w:rsidR="00D45AF8" w:rsidRPr="00D45AF8" w:rsidRDefault="00D45AF8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CDE62B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7D2BD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06D329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C9E7B8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7C7715A7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666FC" w:rsidRPr="00AA29F1" w14:paraId="5BC1C8A2" w14:textId="1A874201" w:rsidTr="00775513">
        <w:trPr>
          <w:trHeight w:val="261"/>
        </w:trPr>
        <w:tc>
          <w:tcPr>
            <w:tcW w:w="3042" w:type="dxa"/>
            <w:shd w:val="clear" w:color="auto" w:fill="auto"/>
          </w:tcPr>
          <w:p w14:paraId="72A46C41" w14:textId="4D83F9D9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378" w:type="dxa"/>
          </w:tcPr>
          <w:p w14:paraId="1DA17B0E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6A9B7A" w14:textId="22E31FEB" w:rsidR="00D666FC" w:rsidRPr="00AA29F1" w:rsidRDefault="00502A8A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FB8FDC" w14:textId="20328024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D9DE9E" w14:textId="2809856B" w:rsidR="00D666FC" w:rsidRPr="00AA29F1" w:rsidRDefault="00502A8A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73,737</w:t>
            </w:r>
          </w:p>
        </w:tc>
        <w:tc>
          <w:tcPr>
            <w:tcW w:w="270" w:type="dxa"/>
            <w:shd w:val="clear" w:color="auto" w:fill="auto"/>
          </w:tcPr>
          <w:p w14:paraId="493E278B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07FD8A8" w14:textId="1C1E9656" w:rsidR="00D666FC" w:rsidRPr="00AA29F1" w:rsidRDefault="00502A8A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3A7AB13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5AF676" w14:textId="6825D495" w:rsidR="00D666FC" w:rsidRPr="00AA29F1" w:rsidRDefault="00502A8A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73,737</w:t>
            </w:r>
          </w:p>
        </w:tc>
        <w:tc>
          <w:tcPr>
            <w:tcW w:w="270" w:type="dxa"/>
            <w:shd w:val="clear" w:color="auto" w:fill="auto"/>
          </w:tcPr>
          <w:p w14:paraId="76ADB866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1880F5B" w14:textId="79722D64" w:rsidR="00D666FC" w:rsidRPr="00AA29F1" w:rsidRDefault="00502A8A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598B943" w14:textId="7C80706D" w:rsidR="00D666FC" w:rsidRPr="00AA29F1" w:rsidRDefault="00502A8A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73,737</w:t>
            </w:r>
          </w:p>
        </w:tc>
        <w:tc>
          <w:tcPr>
            <w:tcW w:w="270" w:type="dxa"/>
          </w:tcPr>
          <w:p w14:paraId="71BABFE4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51FBD5C9" w14:textId="11403B14" w:rsidR="00D666FC" w:rsidRPr="00AA29F1" w:rsidRDefault="00502A8A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73,737</w:t>
            </w:r>
          </w:p>
        </w:tc>
      </w:tr>
      <w:tr w:rsidR="00D666FC" w:rsidRPr="00AA29F1" w14:paraId="66A7ABE1" w14:textId="45456D6A" w:rsidTr="00775513">
        <w:trPr>
          <w:trHeight w:val="261"/>
        </w:trPr>
        <w:tc>
          <w:tcPr>
            <w:tcW w:w="3042" w:type="dxa"/>
            <w:shd w:val="clear" w:color="auto" w:fill="auto"/>
          </w:tcPr>
          <w:p w14:paraId="343ADFFF" w14:textId="48DB413A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378" w:type="dxa"/>
          </w:tcPr>
          <w:p w14:paraId="64CA394F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6CD34C19" w14:textId="7E4C4BE4" w:rsidR="00D666FC" w:rsidRPr="00AA29F1" w:rsidRDefault="00502A8A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41239D" w14:textId="30DB6C3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1B00337" w14:textId="1050131F" w:rsidR="00D666FC" w:rsidRPr="00AA29F1" w:rsidRDefault="00502A8A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83D0E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CB2763" w14:textId="05022106" w:rsidR="00D666FC" w:rsidRPr="00AA29F1" w:rsidRDefault="00502A8A" w:rsidP="00D666FC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(469,991)</w:t>
            </w:r>
          </w:p>
        </w:tc>
        <w:tc>
          <w:tcPr>
            <w:tcW w:w="270" w:type="dxa"/>
            <w:shd w:val="clear" w:color="auto" w:fill="auto"/>
          </w:tcPr>
          <w:p w14:paraId="77B2F0FB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6D3BC3B" w14:textId="04E3846F" w:rsidR="00D666FC" w:rsidRPr="00AA29F1" w:rsidRDefault="00502A8A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(469,991)</w:t>
            </w:r>
          </w:p>
        </w:tc>
        <w:tc>
          <w:tcPr>
            <w:tcW w:w="270" w:type="dxa"/>
            <w:shd w:val="clear" w:color="auto" w:fill="auto"/>
          </w:tcPr>
          <w:p w14:paraId="23E8DE67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7A8ED62" w14:textId="50B54538" w:rsidR="00D666FC" w:rsidRPr="00AA29F1" w:rsidRDefault="00502A8A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(463,113)</w:t>
            </w:r>
          </w:p>
        </w:tc>
        <w:tc>
          <w:tcPr>
            <w:tcW w:w="270" w:type="dxa"/>
          </w:tcPr>
          <w:p w14:paraId="66D8B231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4AB06D" w14:textId="6666069F" w:rsidR="00D666FC" w:rsidRPr="00AA29F1" w:rsidRDefault="00502A8A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3835CD8" w14:textId="558D7D4B" w:rsidR="00D666FC" w:rsidRPr="00AA29F1" w:rsidRDefault="00502A8A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(463,113)</w:t>
            </w:r>
          </w:p>
        </w:tc>
      </w:tr>
      <w:tr w:rsidR="00D666FC" w:rsidRPr="00C733F2" w14:paraId="2433F2C3" w14:textId="77777777" w:rsidTr="00775513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332C734" w14:textId="540974E4" w:rsidR="00D666FC" w:rsidRPr="00AA29F1" w:rsidRDefault="00D666FC" w:rsidP="00D666FC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AA29F1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</w:tcPr>
          <w:p w14:paraId="0E10DD60" w14:textId="698CA066" w:rsidR="00D666FC" w:rsidRPr="00AA29F1" w:rsidRDefault="00502A8A" w:rsidP="00D666FC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(841)</w:t>
            </w:r>
          </w:p>
        </w:tc>
        <w:tc>
          <w:tcPr>
            <w:tcW w:w="270" w:type="dxa"/>
          </w:tcPr>
          <w:p w14:paraId="38096A4B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C3F7E7C" w14:textId="6AFA370B" w:rsidR="00D666FC" w:rsidRPr="00AA29F1" w:rsidRDefault="00502A8A" w:rsidP="00D666FC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E44094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18E25F6" w14:textId="3DB9A14C" w:rsidR="00D666FC" w:rsidRPr="00AA29F1" w:rsidRDefault="00502A8A" w:rsidP="00AA29F1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53310B" w14:textId="77777777" w:rsidR="00D666FC" w:rsidRPr="00AA29F1" w:rsidRDefault="00D666FC" w:rsidP="00D666F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38D7BBE" w14:textId="53C2F65D" w:rsidR="00D666FC" w:rsidRPr="00AA29F1" w:rsidRDefault="00502A8A" w:rsidP="00D666FC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(841)</w:t>
            </w:r>
          </w:p>
        </w:tc>
        <w:tc>
          <w:tcPr>
            <w:tcW w:w="270" w:type="dxa"/>
            <w:shd w:val="clear" w:color="auto" w:fill="auto"/>
          </w:tcPr>
          <w:p w14:paraId="35D0EE88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5BAE53" w14:textId="7FB88D09" w:rsidR="00D666FC" w:rsidRPr="00AA29F1" w:rsidRDefault="00502A8A" w:rsidP="00D666FC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(841)</w:t>
            </w:r>
          </w:p>
        </w:tc>
        <w:tc>
          <w:tcPr>
            <w:tcW w:w="270" w:type="dxa"/>
          </w:tcPr>
          <w:p w14:paraId="773B7499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F5189A" w14:textId="7318F9DE" w:rsidR="00D666FC" w:rsidRPr="00AA29F1" w:rsidRDefault="00502A8A" w:rsidP="00D666FC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BDB212" w14:textId="77777777" w:rsidR="00D666FC" w:rsidRPr="00AA29F1" w:rsidRDefault="00D666FC" w:rsidP="00D666FC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58" w:type="dxa"/>
          </w:tcPr>
          <w:p w14:paraId="17654C7C" w14:textId="415C8291" w:rsidR="00D666FC" w:rsidRPr="00AA29F1" w:rsidRDefault="00502A8A" w:rsidP="00D666FC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(841)</w:t>
            </w:r>
          </w:p>
        </w:tc>
      </w:tr>
    </w:tbl>
    <w:p w14:paraId="1F4B5475" w14:textId="77777777" w:rsidR="00193CA4" w:rsidRDefault="00193CA4">
      <w:r>
        <w:br w:type="page"/>
      </w: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3244E3" w:rsidRPr="0090475A" w14:paraId="13D7EBD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78B25A6F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443F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6EF04D71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44E3" w:rsidRPr="00C733F2" w14:paraId="5AACD0E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7FD127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79F89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6D00007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41FC4A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1C9180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11FDE" w:rsidRPr="00C733F2" w14:paraId="1D4D56A7" w14:textId="77777777" w:rsidTr="00311FDE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12F2CB69" w14:textId="77777777" w:rsidR="00311FDE" w:rsidRPr="00D45AF8" w:rsidRDefault="00311FDE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722F2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190DFCD5" w14:textId="4DAAFBE9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A94322" w14:textId="77777777" w:rsidR="00311FDE" w:rsidRPr="00D45AF8" w:rsidRDefault="00311FDE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0813B55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CDE667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0CAB93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371EFC0C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AB82370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3459AD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4612176" w14:textId="77777777" w:rsidR="00311FDE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44E3" w:rsidRPr="00C733F2" w14:paraId="6C48B49D" w14:textId="77777777" w:rsidTr="00311FDE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2D77634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E708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F9109" w14:textId="359D9E4B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BBD44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8BFFB" w14:textId="5D92D7FA" w:rsidR="003244E3" w:rsidRPr="00D45AF8" w:rsidRDefault="003244E3" w:rsidP="00D262C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C9D7B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4CDDD" w14:textId="65747506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A56FA" w14:textId="77777777" w:rsidR="003244E3" w:rsidRPr="00D45AF8" w:rsidRDefault="003244E3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27776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E1DA32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091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248EE1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2E3D928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BED885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5A908D" w14:textId="5EC5D558" w:rsidR="003244E3" w:rsidRPr="00D45AF8" w:rsidRDefault="00311FDE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F686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F277D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5DA55B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ED865F" w14:textId="3485215C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44E3" w:rsidRPr="00C733F2" w14:paraId="1A928F5B" w14:textId="77777777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834F1F8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33B49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34A4350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82091" w:rsidRPr="00C733F2" w14:paraId="7B9F0238" w14:textId="2095C29E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10C402C0" w14:textId="196629E3" w:rsidR="00282091" w:rsidRPr="00D45AF8" w:rsidRDefault="00282091" w:rsidP="00840F2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131E9C" w:rsidRPr="00131E9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75A074B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6650987" w14:textId="2EFE283A" w:rsidR="00282091" w:rsidRPr="00D45AF8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AAA29C9" w14:textId="549863A6" w:rsidR="00282091" w:rsidRPr="00D45AF8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0E67931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D45AF8" w:rsidRDefault="00282091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40FD566D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448E5A8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E08DB3E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2C57EC42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45AF8" w:rsidRPr="00C733F2" w14:paraId="6F5D371B" w14:textId="440F770B" w:rsidTr="000B65CB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FB84DC3" w14:textId="795978CE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052ADD66" w14:textId="03D6BA5E" w:rsidR="00D45AF8" w:rsidRPr="00D45AF8" w:rsidRDefault="00D45AF8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43F2486" w14:textId="5AA9CF6A" w:rsidR="00D45AF8" w:rsidRPr="00D45AF8" w:rsidRDefault="00D45AF8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63C94E3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D45AF8" w:rsidRPr="00D45AF8" w:rsidRDefault="00D45AF8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3CD00606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45BC9998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AFC2F2F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56BD63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D6140D" w:rsidRPr="00C733F2" w14:paraId="2C577702" w14:textId="305AB8AD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4B529530" w14:textId="495C9F49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D6140D" w:rsidRPr="00D45AF8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6E5E429" w14:textId="3A4023EE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475E4" w14:textId="09E45036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A323B1D" w14:textId="49AF3BAD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4858A1F9" w14:textId="629129FF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47E198B9" w14:textId="760506C8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5A2A9C2" w14:textId="39E21D1E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0F23E7" w14:textId="3283E87B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  <w:tc>
          <w:tcPr>
            <w:tcW w:w="270" w:type="dxa"/>
          </w:tcPr>
          <w:p w14:paraId="6154F0A1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6B8C1B" w14:textId="097A95B2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73,131</w:t>
            </w:r>
          </w:p>
        </w:tc>
      </w:tr>
      <w:tr w:rsidR="00D6140D" w:rsidRPr="00C733F2" w14:paraId="12BE52E3" w14:textId="77777777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723CBAFD" w14:textId="01578725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D6140D" w:rsidRPr="00D45AF8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1E63EF" w14:textId="3ECD8D6E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CB9DD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BA33EA8" w14:textId="6EB77E8A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8806569" w14:textId="107E5C36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(548,241)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ABBC209" w14:textId="5AA442A1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(548,241)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95064B8" w14:textId="6A9D1179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(538,983)</w:t>
            </w:r>
          </w:p>
        </w:tc>
        <w:tc>
          <w:tcPr>
            <w:tcW w:w="270" w:type="dxa"/>
          </w:tcPr>
          <w:p w14:paraId="5C34A868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2D7525" w14:textId="26B439E2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F404B3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653566" w14:textId="6B1D4E4B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(538,983)</w:t>
            </w:r>
          </w:p>
        </w:tc>
      </w:tr>
      <w:tr w:rsidR="00D6140D" w:rsidRPr="00C733F2" w14:paraId="20F5D75A" w14:textId="77777777" w:rsidTr="00EA7AE7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2CD7BBD" w14:textId="34D81594" w:rsidR="00D6140D" w:rsidRPr="00D45AF8" w:rsidRDefault="00D6140D" w:rsidP="00D6140D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</w:rPr>
              <w:t>ศ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</w:tcPr>
          <w:p w14:paraId="1010E099" w14:textId="43C41079" w:rsidR="00D6140D" w:rsidRPr="00070DFA" w:rsidRDefault="00D6140D" w:rsidP="00D6140D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72850660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45284F0" w14:textId="53B8C068" w:rsidR="00D6140D" w:rsidRPr="00070DFA" w:rsidRDefault="00D6140D" w:rsidP="00D6140D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2D2F7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924173B" w14:textId="71BA3670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C39E7" w14:textId="77777777" w:rsidR="00D6140D" w:rsidRPr="00070DFA" w:rsidRDefault="00D6140D" w:rsidP="00D6140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C663C58" w14:textId="0FC74CAB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36" w:type="dxa"/>
            <w:shd w:val="clear" w:color="auto" w:fill="auto"/>
          </w:tcPr>
          <w:p w14:paraId="1925C55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590FD452" w14:textId="6BD4F7D6" w:rsidR="00D6140D" w:rsidRPr="00070DFA" w:rsidRDefault="00D6140D" w:rsidP="00D6140D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4F513F7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FC3408" w14:textId="6434C40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651084" w14:textId="77777777" w:rsidR="00D6140D" w:rsidRPr="00070DFA" w:rsidRDefault="00D6140D" w:rsidP="00D6140D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376A4D" w14:textId="575120F9" w:rsidR="00D6140D" w:rsidRPr="00070DFA" w:rsidRDefault="00D6140D" w:rsidP="00D6140D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498</w:t>
            </w:r>
          </w:p>
        </w:tc>
      </w:tr>
    </w:tbl>
    <w:p w14:paraId="4BC4EC03" w14:textId="77777777" w:rsidR="003244E3" w:rsidRDefault="003244E3">
      <w:r>
        <w:br w:type="page"/>
      </w:r>
    </w:p>
    <w:tbl>
      <w:tblPr>
        <w:tblW w:w="146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270"/>
        <w:gridCol w:w="162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260"/>
      </w:tblGrid>
      <w:tr w:rsidR="00125735" w:rsidRPr="00282091" w14:paraId="5D2BC712" w14:textId="77777777" w:rsidTr="00BA4AD2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5F6A123B" w14:textId="3BBFE51A" w:rsidR="00125735" w:rsidRPr="00032591" w:rsidRDefault="00125735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25735" w:rsidRPr="00282091" w14:paraId="64543E92" w14:textId="77777777" w:rsidTr="00BA4AD2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7380D86D" w14:textId="77777777" w:rsidR="00125735" w:rsidRPr="00032591" w:rsidRDefault="00125735" w:rsidP="001B283F">
            <w:pPr>
              <w:ind w:left="180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43390F8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</w:tcPr>
          <w:p w14:paraId="7F149B5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500" w:type="dxa"/>
            <w:gridSpan w:val="5"/>
            <w:shd w:val="clear" w:color="auto" w:fill="auto"/>
            <w:vAlign w:val="bottom"/>
          </w:tcPr>
          <w:p w14:paraId="5497F30E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25735" w:rsidRPr="00282091" w14:paraId="5D1FAF8C" w14:textId="77777777" w:rsidTr="00BA4AD2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32D7786B" w14:textId="77777777" w:rsidR="00125735" w:rsidRPr="00032591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022F4E85" w14:textId="79CB8EDB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E3F2FF" w14:textId="77777777" w:rsidR="00125735" w:rsidRPr="00032591" w:rsidRDefault="00125735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EE00B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9D9857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E9F5C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985D72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E9B3473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3381EB5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AFED43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7149EA" w:rsidRPr="00282091" w14:paraId="7225942F" w14:textId="77777777" w:rsidTr="00BA4AD2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0EF142C1" w14:textId="77777777" w:rsidR="00125735" w:rsidRPr="00032591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E5F1CD" w14:textId="5E979F6A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59E" w14:textId="04777199" w:rsidR="00125735" w:rsidRPr="00032591" w:rsidRDefault="00125735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A44C9F8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F215" w14:textId="754DBD7D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7D1F1" w14:textId="77777777" w:rsidR="00125735" w:rsidRPr="00032591" w:rsidRDefault="00125735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CDDAE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452926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EC82B47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0405287B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2C94BFF5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783C92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DF739D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25735" w:rsidRPr="00282091" w14:paraId="33F4EC81" w14:textId="77777777" w:rsidTr="00BA4AD2">
        <w:trPr>
          <w:trHeight w:val="261"/>
        </w:trPr>
        <w:tc>
          <w:tcPr>
            <w:tcW w:w="3510" w:type="dxa"/>
            <w:shd w:val="clear" w:color="auto" w:fill="auto"/>
            <w:vAlign w:val="bottom"/>
          </w:tcPr>
          <w:p w14:paraId="26B2C22A" w14:textId="77777777" w:rsidR="00125735" w:rsidRPr="009912B7" w:rsidRDefault="00125735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125735" w:rsidRPr="00032591" w:rsidRDefault="00125735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149EA" w:rsidRPr="00282091" w14:paraId="22C37A5B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5621DF16" w14:textId="21806464" w:rsidR="00125735" w:rsidRPr="00D45AF8" w:rsidRDefault="00125735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350" w:type="dxa"/>
          </w:tcPr>
          <w:p w14:paraId="5C669B2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496B133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418BEE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4617C4B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9F5D4" w14:textId="77777777" w:rsidR="00125735" w:rsidRPr="009912B7" w:rsidRDefault="00125735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C88A2C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D98130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3DE0A2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E9DB207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149EA" w:rsidRPr="00282091" w14:paraId="57D40849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4039B74C" w14:textId="77777777" w:rsidR="00125735" w:rsidRPr="00D45AF8" w:rsidRDefault="00125735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350" w:type="dxa"/>
          </w:tcPr>
          <w:p w14:paraId="1BED81E7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99BCCB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90A508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BC135C5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38ACC5" w14:textId="77777777" w:rsidR="00125735" w:rsidRPr="009912B7" w:rsidRDefault="00125735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F48D21C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7B1867E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814F3C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87190FD" w14:textId="77777777" w:rsidR="00125735" w:rsidRPr="009912B7" w:rsidRDefault="00125735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149EA" w:rsidRPr="00282091" w14:paraId="146F2D14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71C0AA65" w14:textId="01616457" w:rsidR="00125735" w:rsidRPr="00D45AF8" w:rsidRDefault="00125735" w:rsidP="006D77CB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01D9CC2E" w14:textId="1509BF62" w:rsidR="00125735" w:rsidRPr="002E4042" w:rsidRDefault="00125735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ABBC2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E81BA0D" w14:textId="20FA8F6A" w:rsidR="00125735" w:rsidRDefault="00125735" w:rsidP="006D77C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29,478</w:t>
            </w:r>
          </w:p>
        </w:tc>
        <w:tc>
          <w:tcPr>
            <w:tcW w:w="270" w:type="dxa"/>
            <w:shd w:val="clear" w:color="auto" w:fill="auto"/>
          </w:tcPr>
          <w:p w14:paraId="61CB5485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0765D50" w14:textId="778BC4ED" w:rsidR="00125735" w:rsidRPr="008E1633" w:rsidRDefault="00125735" w:rsidP="006D77C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E6AE96" w14:textId="77777777" w:rsidR="00125735" w:rsidRPr="009912B7" w:rsidRDefault="00125735" w:rsidP="006D77C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7C4993F" w14:textId="4CA5005F" w:rsidR="00125735" w:rsidRDefault="00125735" w:rsidP="006D77CB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29,478</w:t>
            </w:r>
          </w:p>
        </w:tc>
        <w:tc>
          <w:tcPr>
            <w:tcW w:w="270" w:type="dxa"/>
            <w:shd w:val="clear" w:color="auto" w:fill="auto"/>
          </w:tcPr>
          <w:p w14:paraId="6C37B6D0" w14:textId="77777777" w:rsidR="00125735" w:rsidRPr="007149EA" w:rsidRDefault="00125735" w:rsidP="006D77C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06D3ADB" w14:textId="5F1D2CAF" w:rsidR="00125735" w:rsidRPr="002E4042" w:rsidRDefault="00125735" w:rsidP="006D77CB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977AF9C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F98DB86" w14:textId="413222E9" w:rsidR="00125735" w:rsidRDefault="00125735" w:rsidP="006D77C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29,478</w:t>
            </w:r>
          </w:p>
        </w:tc>
        <w:tc>
          <w:tcPr>
            <w:tcW w:w="270" w:type="dxa"/>
          </w:tcPr>
          <w:p w14:paraId="162A7415" w14:textId="77777777" w:rsidR="00125735" w:rsidRPr="009912B7" w:rsidRDefault="00125735" w:rsidP="006D77CB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5B3F948" w14:textId="0B260FAD" w:rsidR="00125735" w:rsidRDefault="00125735" w:rsidP="006D77C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29,478</w:t>
            </w:r>
          </w:p>
        </w:tc>
      </w:tr>
      <w:tr w:rsidR="007149EA" w:rsidRPr="00282091" w14:paraId="36D9233B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1526D733" w14:textId="22048628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28D1927E" w14:textId="31FFC9C0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C47A649" w14:textId="475C9AAB" w:rsidR="00125735" w:rsidRPr="00E90CA9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3344F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BA82DB" w14:textId="21D66A63" w:rsidR="00125735" w:rsidRPr="00E90CA9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(39,260)</w:t>
            </w:r>
          </w:p>
        </w:tc>
        <w:tc>
          <w:tcPr>
            <w:tcW w:w="270" w:type="dxa"/>
            <w:shd w:val="clear" w:color="auto" w:fill="auto"/>
          </w:tcPr>
          <w:p w14:paraId="383AE254" w14:textId="77777777" w:rsidR="00125735" w:rsidRPr="00E90CA9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6097107" w14:textId="7FB2FA16" w:rsidR="00125735" w:rsidRPr="00E90CA9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(39,260)</w:t>
            </w:r>
          </w:p>
        </w:tc>
        <w:tc>
          <w:tcPr>
            <w:tcW w:w="270" w:type="dxa"/>
            <w:shd w:val="clear" w:color="auto" w:fill="auto"/>
          </w:tcPr>
          <w:p w14:paraId="73420271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6648E47" w14:textId="26B6BE28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(39,294)</w:t>
            </w:r>
          </w:p>
        </w:tc>
        <w:tc>
          <w:tcPr>
            <w:tcW w:w="270" w:type="dxa"/>
          </w:tcPr>
          <w:p w14:paraId="1AB322EC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54F6524" w14:textId="3B72139F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1E7F2C4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A591721" w14:textId="084E52AE" w:rsidR="00125735" w:rsidRPr="00E90CA9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(39,294)</w:t>
            </w:r>
          </w:p>
        </w:tc>
      </w:tr>
      <w:tr w:rsidR="007149EA" w:rsidRPr="00282091" w14:paraId="67BB6CB0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581DF1DE" w14:textId="20F2E2CB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EEE731F" w14:textId="4C204A1B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(61)</w:t>
            </w:r>
          </w:p>
        </w:tc>
        <w:tc>
          <w:tcPr>
            <w:tcW w:w="270" w:type="dxa"/>
          </w:tcPr>
          <w:p w14:paraId="4CC34FEA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DDB452" w14:textId="46A65EB3" w:rsidR="00125735" w:rsidRPr="00E90CA9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5BB8B6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0C9C899" w14:textId="39BC1076" w:rsidR="00125735" w:rsidRPr="00E90CA9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21956A" w14:textId="77777777" w:rsidR="00125735" w:rsidRPr="00E90CA9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6DB27E" w14:textId="58DADB55" w:rsidR="00125735" w:rsidRPr="00E90CA9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(61)</w:t>
            </w:r>
          </w:p>
        </w:tc>
        <w:tc>
          <w:tcPr>
            <w:tcW w:w="270" w:type="dxa"/>
            <w:shd w:val="clear" w:color="auto" w:fill="auto"/>
          </w:tcPr>
          <w:p w14:paraId="0A653AFB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94734B" w14:textId="6BB06F0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(61)</w:t>
            </w:r>
          </w:p>
        </w:tc>
        <w:tc>
          <w:tcPr>
            <w:tcW w:w="270" w:type="dxa"/>
          </w:tcPr>
          <w:p w14:paraId="2217E25C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09539C4C" w14:textId="22677F79" w:rsidR="00125735" w:rsidRPr="00E90CA9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9FBDEA" w14:textId="77777777" w:rsidR="00125735" w:rsidRPr="00E90CA9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6459D96" w14:textId="3DC02F72" w:rsidR="00125735" w:rsidRPr="00E90CA9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(61)</w:t>
            </w:r>
          </w:p>
        </w:tc>
      </w:tr>
      <w:tr w:rsidR="007149EA" w:rsidRPr="00282091" w14:paraId="23257DBE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3059DF7C" w14:textId="77777777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</w:tcPr>
          <w:p w14:paraId="4F43C41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7359608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DA166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379A6022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866D5B7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5C218D65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3A333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9CB581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6E9D49CF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7149EA" w:rsidRPr="00282091" w14:paraId="60D435BD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70559918" w14:textId="25A21ECC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01A4946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00F11D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2C482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6D92BA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46D8382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585AEF2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94F48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747668B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1F2F60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7149EA" w:rsidRPr="00282091" w14:paraId="6C7E7AD6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481E8867" w14:textId="77777777" w:rsidR="00125735" w:rsidRPr="00D45AF8" w:rsidRDefault="00125735" w:rsidP="00AA731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350" w:type="dxa"/>
          </w:tcPr>
          <w:p w14:paraId="4740FD6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F4C67EA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3B6E32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3FFF6D7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51797B8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352442BD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211EC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0A6BB7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D2DAE24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7149EA" w:rsidRPr="00282091" w14:paraId="1FD737C9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4B3B42D3" w14:textId="4CAB1DFC" w:rsidR="00125735" w:rsidRPr="00D45AF8" w:rsidRDefault="00125735" w:rsidP="00AA7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263DBC15" w14:textId="7BA0CF75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652F9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9DFBC60" w14:textId="03095463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30,789</w:t>
            </w:r>
          </w:p>
        </w:tc>
        <w:tc>
          <w:tcPr>
            <w:tcW w:w="270" w:type="dxa"/>
            <w:shd w:val="clear" w:color="auto" w:fill="auto"/>
          </w:tcPr>
          <w:p w14:paraId="074A86C5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120E984" w14:textId="13819BE0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AB3E66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285B9E8" w14:textId="54AAB38F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30,789</w:t>
            </w:r>
          </w:p>
        </w:tc>
        <w:tc>
          <w:tcPr>
            <w:tcW w:w="270" w:type="dxa"/>
            <w:shd w:val="clear" w:color="auto" w:fill="auto"/>
          </w:tcPr>
          <w:p w14:paraId="7F39ADA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2C7DE98" w14:textId="1939D9DC" w:rsidR="00125735" w:rsidRPr="008E1633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B3620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0D1AE38F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30,789</w:t>
            </w:r>
          </w:p>
        </w:tc>
        <w:tc>
          <w:tcPr>
            <w:tcW w:w="270" w:type="dxa"/>
          </w:tcPr>
          <w:p w14:paraId="0843534B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19DF1FE4" w14:textId="3FFE8748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30,789</w:t>
            </w:r>
          </w:p>
        </w:tc>
      </w:tr>
      <w:tr w:rsidR="007149EA" w:rsidRPr="00282091" w14:paraId="631FFF32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1B30328F" w14:textId="2AB78851" w:rsidR="00125735" w:rsidRPr="00D45AF8" w:rsidRDefault="00125735" w:rsidP="00AA731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43DF7E1F" w14:textId="34529665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570A9981" w14:textId="31DD4A39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FBE02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D192BE5" w14:textId="4718A618" w:rsidR="00125735" w:rsidRPr="0044323A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(52,577)</w:t>
            </w:r>
          </w:p>
        </w:tc>
        <w:tc>
          <w:tcPr>
            <w:tcW w:w="270" w:type="dxa"/>
            <w:shd w:val="clear" w:color="auto" w:fill="auto"/>
          </w:tcPr>
          <w:p w14:paraId="19B5A984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6934DEB4" w14:textId="78A54A23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(52,577)</w:t>
            </w:r>
          </w:p>
        </w:tc>
        <w:tc>
          <w:tcPr>
            <w:tcW w:w="270" w:type="dxa"/>
            <w:shd w:val="clear" w:color="auto" w:fill="auto"/>
          </w:tcPr>
          <w:p w14:paraId="2C50909C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29C875C2" w14:textId="6798512F" w:rsidR="00125735" w:rsidRPr="008E1633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(52,559)</w:t>
            </w:r>
          </w:p>
        </w:tc>
        <w:tc>
          <w:tcPr>
            <w:tcW w:w="270" w:type="dxa"/>
          </w:tcPr>
          <w:p w14:paraId="0A5A5917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21389D88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B47FFF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A9F0F70" w14:textId="1E48D4F6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(52,559)</w:t>
            </w:r>
          </w:p>
        </w:tc>
      </w:tr>
      <w:tr w:rsidR="007149EA" w:rsidRPr="00282091" w14:paraId="5266F19A" w14:textId="77777777" w:rsidTr="00BA4AD2">
        <w:trPr>
          <w:trHeight w:val="261"/>
        </w:trPr>
        <w:tc>
          <w:tcPr>
            <w:tcW w:w="3510" w:type="dxa"/>
            <w:shd w:val="clear" w:color="auto" w:fill="auto"/>
          </w:tcPr>
          <w:p w14:paraId="1E83D836" w14:textId="29CA986C" w:rsidR="00125735" w:rsidRPr="00D45AF8" w:rsidRDefault="00125735" w:rsidP="00AA731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001DCEF5" w14:textId="5322FA8A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12994414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CD57A27" w14:textId="7AA7CBEA" w:rsidR="00125735" w:rsidRPr="009912B7" w:rsidRDefault="00125735" w:rsidP="00AA731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BBE591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7762CEF4" w14:textId="0E7B4241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AA5A55" w14:textId="77777777" w:rsidR="00125735" w:rsidRPr="009912B7" w:rsidRDefault="00125735" w:rsidP="00AA731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365833BD" w14:textId="70FA983F" w:rsidR="00125735" w:rsidRPr="008E1633" w:rsidRDefault="00125735" w:rsidP="00AA731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70C5B0B9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6B19ABF4" w14:textId="48D14E72" w:rsidR="00125735" w:rsidRPr="008E1633" w:rsidRDefault="00125735" w:rsidP="00AA731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  <w:tc>
          <w:tcPr>
            <w:tcW w:w="270" w:type="dxa"/>
          </w:tcPr>
          <w:p w14:paraId="52E6AE7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5A8F0BBE" w:rsidR="00125735" w:rsidRPr="009912B7" w:rsidRDefault="00125735" w:rsidP="00AA731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FE834E" w14:textId="77777777" w:rsidR="00125735" w:rsidRPr="009912B7" w:rsidRDefault="00125735" w:rsidP="00AA731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000310F" w14:textId="2209A670" w:rsidR="00125735" w:rsidRPr="009912B7" w:rsidRDefault="00125735" w:rsidP="00AA731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14</w:t>
            </w:r>
          </w:p>
        </w:tc>
      </w:tr>
    </w:tbl>
    <w:p w14:paraId="23587834" w14:textId="77777777" w:rsidR="00BA67B5" w:rsidRDefault="00BA67B5" w:rsidP="00BA67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0" w:lineRule="atLeast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</w:p>
    <w:p w14:paraId="2B9FD5DB" w14:textId="6CC7C257" w:rsidR="00B336CD" w:rsidRPr="00BA67B5" w:rsidRDefault="00BA67B5" w:rsidP="000B78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0" w:lineRule="atLeast"/>
        <w:ind w:left="450" w:firstLine="90"/>
        <w:rPr>
          <w:rFonts w:ascii="Angsana New" w:hAnsi="Angsana New"/>
          <w:sz w:val="28"/>
          <w:szCs w:val="28"/>
          <w:cs/>
          <w:lang w:eastAsia="x-none"/>
        </w:rPr>
        <w:sectPr w:rsidR="00B336CD" w:rsidRPr="00BA67B5" w:rsidSect="007477A6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B336CD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สัญญาซื้อขายเงินตราต่างประเทศล่วงหน้าวัดมูลค่าด้วยมูลค่ายุติธรรมในงบฐานะการเงินด้วยราคาตลาด</w:t>
      </w:r>
    </w:p>
    <w:p w14:paraId="70273622" w14:textId="4C97B184" w:rsidR="0089682B" w:rsidRPr="00B546AD" w:rsidRDefault="000A6C2D" w:rsidP="006B38E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lastRenderedPageBreak/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A80D97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8"/>
        <w:gridCol w:w="1190"/>
        <w:gridCol w:w="270"/>
        <w:gridCol w:w="1155"/>
        <w:gridCol w:w="270"/>
        <w:gridCol w:w="1166"/>
        <w:gridCol w:w="250"/>
        <w:gridCol w:w="1190"/>
      </w:tblGrid>
      <w:tr w:rsidR="001D6E9E" w:rsidRPr="006A35D3" w14:paraId="24CB09D3" w14:textId="77777777" w:rsidTr="006B5D14">
        <w:trPr>
          <w:tblHeader/>
        </w:trPr>
        <w:tc>
          <w:tcPr>
            <w:tcW w:w="1972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37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D6140D" w:rsidRPr="006A35D3" w14:paraId="41AB3BF1" w14:textId="77777777" w:rsidTr="006B5D14">
        <w:trPr>
          <w:tblHeader/>
        </w:trPr>
        <w:tc>
          <w:tcPr>
            <w:tcW w:w="1972" w:type="pct"/>
          </w:tcPr>
          <w:p w14:paraId="1C449C13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</w:tcPr>
          <w:p w14:paraId="0F245621" w14:textId="15701559" w:rsidR="00D6140D" w:rsidRPr="000A743B" w:rsidRDefault="00A563EF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9" w:type="pct"/>
          </w:tcPr>
          <w:p w14:paraId="0008DF92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6F75A4A0" w14:textId="17CC6C44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9" w:type="pct"/>
          </w:tcPr>
          <w:p w14:paraId="0F397DFF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</w:tcPr>
          <w:p w14:paraId="2BA36818" w14:textId="66784784" w:rsidR="00D6140D" w:rsidRPr="00A66C0D" w:rsidRDefault="00A563EF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bCs/>
                <w:spacing w:val="-4"/>
                <w:sz w:val="30"/>
                <w:szCs w:val="30"/>
                <w:lang w:val="en-US"/>
              </w:rPr>
              <w:t>0</w:t>
            </w: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8" w:type="pct"/>
          </w:tcPr>
          <w:p w14:paraId="36DD2CFF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</w:tcPr>
          <w:p w14:paraId="5E140907" w14:textId="093CEA3C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D6140D" w:rsidRPr="006A35D3" w14:paraId="0DEA3899" w14:textId="77777777" w:rsidTr="006B5D14">
        <w:trPr>
          <w:tblHeader/>
        </w:trPr>
        <w:tc>
          <w:tcPr>
            <w:tcW w:w="1972" w:type="pct"/>
          </w:tcPr>
          <w:p w14:paraId="612763B1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</w:tcPr>
          <w:p w14:paraId="3F2860A8" w14:textId="3A92C408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9" w:type="pct"/>
          </w:tcPr>
          <w:p w14:paraId="0B10E154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1A11441" w14:textId="633E0823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9" w:type="pct"/>
          </w:tcPr>
          <w:p w14:paraId="3B92D90E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</w:tcPr>
          <w:p w14:paraId="0B9DC6F4" w14:textId="17C53F0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38" w:type="pct"/>
          </w:tcPr>
          <w:p w14:paraId="3EE64273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</w:tcPr>
          <w:p w14:paraId="22901E61" w14:textId="53173445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131E9C" w:rsidRPr="00131E9C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7</w:t>
            </w:r>
          </w:p>
        </w:tc>
      </w:tr>
      <w:tr w:rsidR="00D6140D" w:rsidRPr="006A35D3" w14:paraId="7ABF5C74" w14:textId="77777777" w:rsidTr="006B5D14">
        <w:trPr>
          <w:tblHeader/>
        </w:trPr>
        <w:tc>
          <w:tcPr>
            <w:tcW w:w="1972" w:type="pct"/>
          </w:tcPr>
          <w:p w14:paraId="6D89F263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028" w:type="pct"/>
            <w:gridSpan w:val="7"/>
          </w:tcPr>
          <w:p w14:paraId="6024B1A1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6140D" w:rsidRPr="006A35D3" w14:paraId="739946C1" w14:textId="77777777" w:rsidTr="006B5D14">
        <w:tc>
          <w:tcPr>
            <w:tcW w:w="1972" w:type="pct"/>
          </w:tcPr>
          <w:p w14:paraId="1A4ACEB8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6" w:type="pct"/>
          </w:tcPr>
          <w:p w14:paraId="42E936FE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07EF996D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0DDD9456" w14:textId="77777777" w:rsidR="00D6140D" w:rsidRPr="00092909" w:rsidRDefault="00D6140D" w:rsidP="00D6140D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08906164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</w:tcPr>
          <w:p w14:paraId="25F4EB02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3FE86F9D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</w:tcPr>
          <w:p w14:paraId="530EA33D" w14:textId="77777777" w:rsidR="00D6140D" w:rsidRPr="00092909" w:rsidRDefault="00D6140D" w:rsidP="00D6140D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6140D" w:rsidRPr="006A35D3" w14:paraId="6D1D6F5B" w14:textId="77777777" w:rsidTr="006B5D14">
        <w:tc>
          <w:tcPr>
            <w:tcW w:w="1972" w:type="pct"/>
          </w:tcPr>
          <w:p w14:paraId="56CABB93" w14:textId="77777777" w:rsidR="00D6140D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58AE458D" w:rsidR="00D6140D" w:rsidRPr="009B7115" w:rsidRDefault="0055054C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15,877</w:t>
            </w:r>
          </w:p>
        </w:tc>
        <w:tc>
          <w:tcPr>
            <w:tcW w:w="149" w:type="pct"/>
            <w:shd w:val="clear" w:color="auto" w:fill="auto"/>
          </w:tcPr>
          <w:p w14:paraId="4F1B98B1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70BD8C5C" w14:textId="508EE9B8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2,764</w:t>
            </w:r>
          </w:p>
        </w:tc>
        <w:tc>
          <w:tcPr>
            <w:tcW w:w="149" w:type="pct"/>
            <w:shd w:val="clear" w:color="auto" w:fill="auto"/>
          </w:tcPr>
          <w:p w14:paraId="32BEA494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46F943E7" w:rsidR="00D6140D" w:rsidRPr="009B7115" w:rsidRDefault="0055054C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1,842</w:t>
            </w:r>
          </w:p>
        </w:tc>
        <w:tc>
          <w:tcPr>
            <w:tcW w:w="138" w:type="pct"/>
            <w:vAlign w:val="bottom"/>
          </w:tcPr>
          <w:p w14:paraId="1854CCE7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  <w:vAlign w:val="bottom"/>
          </w:tcPr>
          <w:p w14:paraId="08457EC8" w14:textId="12EFCE8D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568</w:t>
            </w:r>
          </w:p>
        </w:tc>
      </w:tr>
      <w:tr w:rsidR="00D6140D" w:rsidRPr="006A35D3" w14:paraId="20845E9D" w14:textId="77777777" w:rsidTr="006B5D14">
        <w:tc>
          <w:tcPr>
            <w:tcW w:w="1972" w:type="pct"/>
          </w:tcPr>
          <w:p w14:paraId="1D45F8D0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42FDAAC3" w:rsidR="00D6140D" w:rsidRPr="009B7115" w:rsidRDefault="0055054C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15,877</w:t>
            </w:r>
          </w:p>
        </w:tc>
        <w:tc>
          <w:tcPr>
            <w:tcW w:w="149" w:type="pct"/>
            <w:shd w:val="clear" w:color="auto" w:fill="auto"/>
          </w:tcPr>
          <w:p w14:paraId="28EC4EA2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9173B2" w14:textId="02C77280" w:rsidR="00D6140D" w:rsidRP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14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2,764</w:t>
            </w:r>
          </w:p>
        </w:tc>
        <w:tc>
          <w:tcPr>
            <w:tcW w:w="149" w:type="pct"/>
            <w:shd w:val="clear" w:color="auto" w:fill="auto"/>
          </w:tcPr>
          <w:p w14:paraId="43103B25" w14:textId="77777777" w:rsidR="00D6140D" w:rsidRP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62102953" w:rsidR="00D6140D" w:rsidRPr="00D6140D" w:rsidRDefault="0055054C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1,842</w:t>
            </w:r>
          </w:p>
        </w:tc>
        <w:tc>
          <w:tcPr>
            <w:tcW w:w="138" w:type="pct"/>
            <w:vAlign w:val="bottom"/>
          </w:tcPr>
          <w:p w14:paraId="55B54CF2" w14:textId="77777777" w:rsidR="00D6140D" w:rsidRP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5C572" w14:textId="2B125CF7" w:rsidR="00D6140D" w:rsidRP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6140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568</w:t>
            </w:r>
          </w:p>
        </w:tc>
      </w:tr>
      <w:tr w:rsidR="00D6140D" w:rsidRPr="006A35D3" w14:paraId="6CCF6D79" w14:textId="77777777" w:rsidTr="006B5D14">
        <w:tc>
          <w:tcPr>
            <w:tcW w:w="1972" w:type="pct"/>
          </w:tcPr>
          <w:p w14:paraId="112E695B" w14:textId="77777777" w:rsidR="00D6140D" w:rsidRPr="00A80D97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C8C8400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75B0D9D3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D6140D" w:rsidRPr="00A80D97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78091456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0F5E18FD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27F14B33" w14:textId="77777777" w:rsidR="00D6140D" w:rsidRPr="00A80D97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56" w:type="pct"/>
            <w:tcBorders>
              <w:top w:val="single" w:sz="2" w:space="0" w:color="auto"/>
            </w:tcBorders>
          </w:tcPr>
          <w:p w14:paraId="6EDE9A39" w14:textId="77777777" w:rsidR="00D6140D" w:rsidRPr="00A80D97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140D" w:rsidRPr="006A35D3" w14:paraId="3B64B65E" w14:textId="77777777" w:rsidTr="006B5D14">
        <w:tc>
          <w:tcPr>
            <w:tcW w:w="1972" w:type="pct"/>
          </w:tcPr>
          <w:p w14:paraId="6CA7A308" w14:textId="295BF6FF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56" w:type="pct"/>
          </w:tcPr>
          <w:p w14:paraId="76264F48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9" w:type="pct"/>
          </w:tcPr>
          <w:p w14:paraId="36BC7438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76C353F2" w14:textId="77777777" w:rsidR="00D6140D" w:rsidRPr="009B7115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3E784F52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</w:tcPr>
          <w:p w14:paraId="2887BF8D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8" w:type="pct"/>
          </w:tcPr>
          <w:p w14:paraId="7ACC57FD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</w:tcPr>
          <w:p w14:paraId="0C5887F7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140D" w:rsidRPr="006A35D3" w14:paraId="60A30EE5" w14:textId="77777777" w:rsidTr="006B5D14">
        <w:tc>
          <w:tcPr>
            <w:tcW w:w="1972" w:type="pct"/>
          </w:tcPr>
          <w:p w14:paraId="21B5115D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56" w:type="pct"/>
          </w:tcPr>
          <w:p w14:paraId="43BC132A" w14:textId="77777777" w:rsidR="00926DFE" w:rsidRDefault="00926DFE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1A65B5F8" w:rsidR="0054698D" w:rsidRPr="009B7115" w:rsidRDefault="0054698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18,694</w:t>
            </w:r>
          </w:p>
        </w:tc>
        <w:tc>
          <w:tcPr>
            <w:tcW w:w="149" w:type="pct"/>
          </w:tcPr>
          <w:p w14:paraId="699542AA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1A16B458" w14:textId="77777777" w:rsid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74114A70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22,432</w:t>
            </w:r>
          </w:p>
        </w:tc>
        <w:tc>
          <w:tcPr>
            <w:tcW w:w="149" w:type="pct"/>
          </w:tcPr>
          <w:p w14:paraId="14F5BCE8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</w:tcPr>
          <w:p w14:paraId="56398881" w14:textId="77777777" w:rsidR="00E66354" w:rsidRDefault="00E66354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199AC41A" w:rsidR="0054698D" w:rsidRPr="009B7115" w:rsidRDefault="0054698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8,059</w:t>
            </w:r>
          </w:p>
        </w:tc>
        <w:tc>
          <w:tcPr>
            <w:tcW w:w="138" w:type="pct"/>
          </w:tcPr>
          <w:p w14:paraId="5FCF8EC0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</w:tcPr>
          <w:p w14:paraId="593CF8AD" w14:textId="77777777" w:rsidR="00D6140D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131CFB76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8,537</w:t>
            </w:r>
          </w:p>
        </w:tc>
      </w:tr>
      <w:tr w:rsidR="00D6140D" w:rsidRPr="006A35D3" w14:paraId="3C8E27F8" w14:textId="77777777" w:rsidTr="006B5D14">
        <w:tc>
          <w:tcPr>
            <w:tcW w:w="1972" w:type="pct"/>
          </w:tcPr>
          <w:p w14:paraId="6A7F3FC1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EBDC3C7" w14:textId="43795A40" w:rsidR="00D6140D" w:rsidRPr="009B7115" w:rsidRDefault="0054698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5,360</w:t>
            </w:r>
          </w:p>
        </w:tc>
        <w:tc>
          <w:tcPr>
            <w:tcW w:w="149" w:type="pct"/>
          </w:tcPr>
          <w:p w14:paraId="410C7C04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16FE6D50" w14:textId="59E7A5F2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5,364</w:t>
            </w:r>
          </w:p>
        </w:tc>
        <w:tc>
          <w:tcPr>
            <w:tcW w:w="149" w:type="pct"/>
          </w:tcPr>
          <w:p w14:paraId="39B450F5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5929800" w14:textId="168DD831" w:rsidR="00D6140D" w:rsidRPr="009B7115" w:rsidRDefault="0054698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1,222</w:t>
            </w:r>
          </w:p>
        </w:tc>
        <w:tc>
          <w:tcPr>
            <w:tcW w:w="138" w:type="pct"/>
          </w:tcPr>
          <w:p w14:paraId="73DE1F66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2B677F5F" w14:textId="013F62E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1,226</w:t>
            </w:r>
          </w:p>
        </w:tc>
      </w:tr>
      <w:tr w:rsidR="00D6140D" w:rsidRPr="006A35D3" w14:paraId="36CA7754" w14:textId="77777777" w:rsidTr="006B5D14">
        <w:tc>
          <w:tcPr>
            <w:tcW w:w="1972" w:type="pct"/>
          </w:tcPr>
          <w:p w14:paraId="34A0215F" w14:textId="77777777" w:rsidR="00D6140D" w:rsidRPr="00092909" w:rsidRDefault="00D6140D" w:rsidP="00D61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4DF04B2A" w:rsidR="00D6140D" w:rsidRPr="009B7115" w:rsidRDefault="0054698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24,054</w:t>
            </w:r>
          </w:p>
        </w:tc>
        <w:tc>
          <w:tcPr>
            <w:tcW w:w="149" w:type="pct"/>
          </w:tcPr>
          <w:p w14:paraId="21C7FB51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7C1FA14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27,796</w:t>
            </w:r>
          </w:p>
        </w:tc>
        <w:tc>
          <w:tcPr>
            <w:tcW w:w="149" w:type="pct"/>
          </w:tcPr>
          <w:p w14:paraId="17A48309" w14:textId="77777777" w:rsidR="00D6140D" w:rsidRPr="009B7115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44898A14" w:rsidR="00D6140D" w:rsidRPr="009B7115" w:rsidRDefault="0054698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9,281</w:t>
            </w:r>
          </w:p>
        </w:tc>
        <w:tc>
          <w:tcPr>
            <w:tcW w:w="138" w:type="pct"/>
          </w:tcPr>
          <w:p w14:paraId="4618F1A1" w14:textId="77777777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0F240E49" w:rsidR="00D6140D" w:rsidRPr="00092909" w:rsidRDefault="00D6140D" w:rsidP="00D61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9,763</w:t>
            </w:r>
          </w:p>
        </w:tc>
      </w:tr>
    </w:tbl>
    <w:p w14:paraId="1F7BE5C4" w14:textId="77777777" w:rsidR="00086AF8" w:rsidRPr="00A80D97" w:rsidRDefault="00086AF8" w:rsidP="008F21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0FDB4C2" w14:textId="32B089BC" w:rsidR="0069665F" w:rsidRDefault="0069665F" w:rsidP="006B38E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bookmarkStart w:id="15" w:name="_Hlk181629122"/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</w:t>
      </w:r>
      <w:r w:rsidR="00681480">
        <w:rPr>
          <w:rFonts w:ascii="Angsana New" w:hAnsi="Angsana New" w:hint="cs"/>
          <w:sz w:val="30"/>
          <w:szCs w:val="30"/>
          <w:u w:val="none"/>
          <w:cs/>
          <w:lang w:val="en-US"/>
        </w:rPr>
        <w:t>ภาย</w:t>
      </w:r>
      <w:r>
        <w:rPr>
          <w:rFonts w:ascii="Angsana New" w:hAnsi="Angsana New" w:hint="cs"/>
          <w:sz w:val="30"/>
          <w:szCs w:val="30"/>
          <w:u w:val="none"/>
          <w:cs/>
          <w:lang w:val="en-US"/>
        </w:rPr>
        <w:t>หลังรอบระยะเวลารายงาน</w:t>
      </w:r>
    </w:p>
    <w:p w14:paraId="7BACE495" w14:textId="77777777" w:rsidR="0069665F" w:rsidRPr="00A80D97" w:rsidRDefault="0069665F" w:rsidP="0069665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16AD163F" w14:textId="2FE7708B" w:rsidR="0069665F" w:rsidRDefault="005D6433" w:rsidP="00F5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เมื่อวันที่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1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กรกฎาคม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2568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บริษัทได้จัดตั้งบริษัท ซีลิค โกลบอล เวนเจอร์ จำกัด (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 xml:space="preserve">SGV) 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>ในประเทศไทย ซึ่งมี</w:t>
      </w:r>
      <w:r w:rsidR="006B42BF"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>ทุ</w:t>
      </w:r>
      <w:r w:rsidR="006B42BF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น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จดทะเบียนจำนวน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1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ล้านบาท โดยมีวัตถุประสงค์เพื่อรองรับการขยายธุรกิจในอนาคต ซึ่งบริษัทถือหุ้นในสัดส่วน</w:t>
      </w:r>
      <w:r w:rsidR="00F549BA">
        <w:rPr>
          <w:rFonts w:asciiTheme="majorBidi" w:hAnsiTheme="majorBidi"/>
          <w:spacing w:val="-4"/>
          <w:sz w:val="30"/>
          <w:szCs w:val="30"/>
          <w:cs/>
          <w:lang w:eastAsia="x-none"/>
        </w:rPr>
        <w:br/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ร้อยละ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99.98</w:t>
      </w:r>
      <w:r w:rsidRPr="005D6433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และเมื่อวันที่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23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กรกฎาคม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2568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บริษัทลงทุนเพิ่มในหุ้นสามัญของบริษัท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 xml:space="preserve">SGV 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เป็นจำนวน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2.82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ล้านหุ้น ซึ่งมีมูลค่าที่ตราไว้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100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บาทต่อหุ้น เป็นจำนวนรวมทั้งสิ้น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282.50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ล้านบาท ทำให้สัดส่วนความเป็นเจ้าของเพิ่มขึ้นจากร้อยละ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 xml:space="preserve">99.98 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เป็นร้อยละ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100</w:t>
      </w:r>
    </w:p>
    <w:p w14:paraId="76198C8A" w14:textId="77777777" w:rsidR="005D6433" w:rsidRDefault="005D6433" w:rsidP="005D6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36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</w:p>
    <w:p w14:paraId="5EE34F38" w14:textId="27654A6D" w:rsidR="005D6433" w:rsidRPr="005D6433" w:rsidRDefault="005D6433" w:rsidP="00F549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54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เมื่อวันที่ </w:t>
      </w:r>
      <w:r w:rsidR="002B434B" w:rsidRPr="002B434B">
        <w:rPr>
          <w:rFonts w:asciiTheme="majorBidi" w:hAnsiTheme="majorBidi"/>
          <w:spacing w:val="-4"/>
          <w:sz w:val="30"/>
          <w:szCs w:val="30"/>
          <w:lang w:eastAsia="x-none"/>
        </w:rPr>
        <w:t>22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กรกฎาคม </w:t>
      </w:r>
      <w:r w:rsidR="002B434B" w:rsidRPr="002B434B">
        <w:rPr>
          <w:rFonts w:asciiTheme="majorBidi" w:hAnsiTheme="majorBidi"/>
          <w:spacing w:val="-4"/>
          <w:sz w:val="30"/>
          <w:szCs w:val="30"/>
          <w:lang w:eastAsia="x-none"/>
        </w:rPr>
        <w:t>2568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บริษัทได้ทำสัญญาขายหุ้นสามัญทั้งหมดของบริษัท ซีลิค เฮลท์แคร์ จำกัด ซึ่งเป็นบริษัทย่อยของบริษัท จำนวน </w:t>
      </w:r>
      <w:r w:rsidR="002B434B" w:rsidRPr="002B434B">
        <w:rPr>
          <w:rFonts w:asciiTheme="majorBidi" w:hAnsiTheme="majorBidi"/>
          <w:spacing w:val="-4"/>
          <w:sz w:val="30"/>
          <w:szCs w:val="30"/>
          <w:lang w:eastAsia="x-none"/>
        </w:rPr>
        <w:t>2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>.</w:t>
      </w:r>
      <w:r w:rsidR="002B434B" w:rsidRPr="002B434B">
        <w:rPr>
          <w:rFonts w:asciiTheme="majorBidi" w:hAnsiTheme="majorBidi"/>
          <w:spacing w:val="-4"/>
          <w:sz w:val="30"/>
          <w:szCs w:val="30"/>
          <w:lang w:eastAsia="x-none"/>
        </w:rPr>
        <w:t>82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ล้านหุ้น (ร้อยละ </w:t>
      </w:r>
      <w:r w:rsidR="002B434B" w:rsidRPr="002B434B">
        <w:rPr>
          <w:rFonts w:asciiTheme="majorBidi" w:hAnsiTheme="majorBidi"/>
          <w:spacing w:val="-4"/>
          <w:sz w:val="30"/>
          <w:szCs w:val="30"/>
          <w:lang w:eastAsia="x-none"/>
        </w:rPr>
        <w:t>100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) เป็นเงินจำนวน </w:t>
      </w:r>
      <w:r w:rsidR="002B434B" w:rsidRPr="002B434B">
        <w:rPr>
          <w:rFonts w:asciiTheme="majorBidi" w:hAnsiTheme="majorBidi"/>
          <w:spacing w:val="-4"/>
          <w:sz w:val="30"/>
          <w:szCs w:val="30"/>
          <w:lang w:eastAsia="x-none"/>
        </w:rPr>
        <w:t>282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>.</w:t>
      </w:r>
      <w:r w:rsidR="002B434B" w:rsidRPr="002B434B">
        <w:rPr>
          <w:rFonts w:asciiTheme="majorBidi" w:hAnsiTheme="majorBidi"/>
          <w:spacing w:val="-4"/>
          <w:sz w:val="30"/>
          <w:szCs w:val="30"/>
          <w:lang w:eastAsia="x-none"/>
        </w:rPr>
        <w:t>50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ล้านบาทให้กับบริษัท </w:t>
      </w:r>
      <w:r w:rsidRPr="005D6433">
        <w:rPr>
          <w:rFonts w:asciiTheme="majorBidi" w:hAnsiTheme="majorBidi"/>
          <w:spacing w:val="-4"/>
          <w:sz w:val="30"/>
          <w:szCs w:val="30"/>
          <w:lang w:eastAsia="x-none"/>
        </w:rPr>
        <w:t>SGV</w:t>
      </w:r>
      <w:r w:rsidR="00750909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 xml:space="preserve"> </w:t>
      </w:r>
      <w:r w:rsidRPr="005D6433">
        <w:rPr>
          <w:rFonts w:asciiTheme="majorBidi" w:hAnsiTheme="majorBidi"/>
          <w:spacing w:val="-4"/>
          <w:sz w:val="30"/>
          <w:szCs w:val="30"/>
          <w:cs/>
          <w:lang w:eastAsia="x-none"/>
        </w:rPr>
        <w:t>โดยมีวัตถุประสงค์เพื่อปรับโครงสร้างกลุ่มธุรกิจในกลุ่มบริษัท</w:t>
      </w:r>
    </w:p>
    <w:p w14:paraId="7CE3219C" w14:textId="77777777" w:rsidR="005D6433" w:rsidRPr="005D6433" w:rsidRDefault="005D6433" w:rsidP="005D6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ind w:left="360"/>
        <w:jc w:val="thaiDistribute"/>
        <w:rPr>
          <w:rFonts w:asciiTheme="majorBidi" w:hAnsiTheme="majorBidi"/>
          <w:spacing w:val="-4"/>
          <w:sz w:val="30"/>
          <w:szCs w:val="30"/>
          <w:lang w:eastAsia="x-none"/>
        </w:rPr>
      </w:pPr>
    </w:p>
    <w:p w14:paraId="67ABB8D8" w14:textId="77777777" w:rsidR="0054533E" w:rsidRDefault="0054533E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6C45EDB4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09888B3F" w14:textId="77777777" w:rsidR="00B336CD" w:rsidRDefault="00B336CD" w:rsidP="00182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" w:lineRule="atLeast"/>
        <w:jc w:val="thaiDistribute"/>
        <w:rPr>
          <w:rFonts w:ascii="Angsana New" w:hAnsi="Angsana New"/>
          <w:sz w:val="30"/>
          <w:szCs w:val="30"/>
        </w:rPr>
      </w:pPr>
    </w:p>
    <w:p w14:paraId="37354D4F" w14:textId="38F6B3C9" w:rsidR="00182874" w:rsidRPr="00B336CE" w:rsidRDefault="00182874" w:rsidP="006B38E0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B336CE"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การจัดประเภทรายการใหม่</w:t>
      </w:r>
    </w:p>
    <w:p w14:paraId="3EA971C3" w14:textId="77777777" w:rsidR="0054533E" w:rsidRPr="00B336CE" w:rsidRDefault="0054533E" w:rsidP="0054533E">
      <w:pPr>
        <w:rPr>
          <w:lang w:eastAsia="x-none"/>
        </w:rPr>
      </w:pPr>
    </w:p>
    <w:p w14:paraId="5959967F" w14:textId="644107AC" w:rsidR="0054533E" w:rsidRPr="00B336CE" w:rsidRDefault="0054533E" w:rsidP="006B3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B336CE">
        <w:rPr>
          <w:rFonts w:asciiTheme="majorBidi" w:hAnsiTheme="majorBidi"/>
          <w:spacing w:val="-2"/>
          <w:sz w:val="30"/>
          <w:szCs w:val="30"/>
          <w:cs/>
          <w:lang w:eastAsia="x-none"/>
        </w:rPr>
        <w:t>รายการบางรายการใน</w:t>
      </w:r>
      <w:r w:rsidRPr="00B336CE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งบกำไรขาดทุนรวมสำหรับงวดสามเดือน</w:t>
      </w:r>
      <w:r w:rsidR="004A45DF" w:rsidRPr="00B336CE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และหกเดือน</w:t>
      </w:r>
      <w:r w:rsidRPr="00B336CE">
        <w:rPr>
          <w:rFonts w:asciiTheme="majorBidi" w:hAnsiTheme="majorBidi" w:hint="cs"/>
          <w:sz w:val="30"/>
          <w:szCs w:val="30"/>
          <w:cs/>
          <w:lang w:eastAsia="x-none"/>
        </w:rPr>
        <w:t xml:space="preserve">สิ้นสุดวันที่ </w:t>
      </w:r>
      <w:r w:rsidRPr="00B336CE">
        <w:rPr>
          <w:rFonts w:asciiTheme="majorBidi" w:hAnsiTheme="majorBidi"/>
          <w:sz w:val="30"/>
          <w:szCs w:val="30"/>
          <w:lang w:eastAsia="x-none"/>
        </w:rPr>
        <w:t>3</w:t>
      </w:r>
      <w:r w:rsidR="004A45DF" w:rsidRPr="00B336CE">
        <w:rPr>
          <w:rFonts w:asciiTheme="majorBidi" w:hAnsiTheme="majorBidi"/>
          <w:sz w:val="30"/>
          <w:szCs w:val="30"/>
          <w:lang w:eastAsia="x-none"/>
        </w:rPr>
        <w:t xml:space="preserve">0 </w:t>
      </w:r>
      <w:r w:rsidR="004A45DF" w:rsidRPr="00B336CE">
        <w:rPr>
          <w:rFonts w:asciiTheme="majorBidi" w:hAnsiTheme="majorBidi" w:hint="cs"/>
          <w:sz w:val="30"/>
          <w:szCs w:val="30"/>
          <w:cs/>
          <w:lang w:eastAsia="x-none"/>
        </w:rPr>
        <w:t>มิถุนายน</w:t>
      </w:r>
      <w:r w:rsidRPr="00B336CE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Pr="00B336CE">
        <w:rPr>
          <w:rFonts w:asciiTheme="majorBidi" w:hAnsiTheme="majorBidi"/>
          <w:sz w:val="30"/>
          <w:szCs w:val="30"/>
          <w:lang w:eastAsia="x-none"/>
        </w:rPr>
        <w:t>256</w:t>
      </w:r>
      <w:r w:rsidR="00462420" w:rsidRPr="00B336CE">
        <w:rPr>
          <w:rFonts w:asciiTheme="majorBidi" w:hAnsiTheme="majorBidi"/>
          <w:sz w:val="30"/>
          <w:szCs w:val="30"/>
          <w:lang w:eastAsia="x-none"/>
        </w:rPr>
        <w:t>7</w:t>
      </w:r>
      <w:r w:rsidR="006B38E0">
        <w:rPr>
          <w:rFonts w:asciiTheme="majorBidi" w:hAnsiTheme="majorBidi"/>
          <w:sz w:val="30"/>
          <w:szCs w:val="30"/>
          <w:cs/>
          <w:lang w:eastAsia="x-none"/>
        </w:rPr>
        <w:br/>
      </w:r>
      <w:r w:rsidRPr="00B336CE">
        <w:rPr>
          <w:rFonts w:asciiTheme="majorBidi" w:hAnsiTheme="majorBidi"/>
          <w:sz w:val="30"/>
          <w:szCs w:val="30"/>
          <w:cs/>
          <w:lang w:eastAsia="x-none"/>
        </w:rPr>
        <w:t>ซึ่งรวมอยู่ในงบการเงินระหว่างกาลนี้ เพื่อวัตถุประสงค์ในการเปรียบเทียบได้มีการจัดประเภทรายการใหม่เพื่อให้สอดคล้องกับการนำเสนองบการเงินระหว่างกาลนี้ ดังนี้</w:t>
      </w:r>
    </w:p>
    <w:p w14:paraId="5CEF62B6" w14:textId="77777777" w:rsidR="0054533E" w:rsidRPr="00A563EF" w:rsidRDefault="0054533E" w:rsidP="005453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highlight w:val="yellow"/>
          <w:lang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842"/>
        <w:gridCol w:w="270"/>
        <w:gridCol w:w="1080"/>
        <w:gridCol w:w="270"/>
        <w:gridCol w:w="1170"/>
        <w:gridCol w:w="270"/>
        <w:gridCol w:w="1170"/>
      </w:tblGrid>
      <w:tr w:rsidR="0054533E" w:rsidRPr="00A563EF" w14:paraId="02C4B7E8" w14:textId="77777777" w:rsidTr="00AE7795">
        <w:trPr>
          <w:tblHeader/>
        </w:trPr>
        <w:tc>
          <w:tcPr>
            <w:tcW w:w="4842" w:type="dxa"/>
            <w:vAlign w:val="bottom"/>
          </w:tcPr>
          <w:p w14:paraId="66AAB6BB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1233D" w14:textId="77777777" w:rsidR="0054533E" w:rsidRPr="00705D18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7E21A5EF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D18">
              <w:rPr>
                <w:rFonts w:asciiTheme="majorBid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BE7CCAA" w14:textId="77777777" w:rsidR="0054533E" w:rsidRPr="00705D18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A385ED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D1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A55ABCA" w14:textId="77777777" w:rsidR="0054533E" w:rsidRPr="00705D18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3AC444C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D18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4533E" w:rsidRPr="00A563EF" w14:paraId="710F0F91" w14:textId="77777777" w:rsidTr="00AE7795">
        <w:tc>
          <w:tcPr>
            <w:tcW w:w="4842" w:type="dxa"/>
          </w:tcPr>
          <w:p w14:paraId="4FCFFDC5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475B23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60" w:type="dxa"/>
            <w:gridSpan w:val="5"/>
          </w:tcPr>
          <w:p w14:paraId="41804620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5D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533E" w:rsidRPr="00A563EF" w14:paraId="719C3D3C" w14:textId="77777777" w:rsidTr="00AE7795">
        <w:trPr>
          <w:cantSplit/>
        </w:trPr>
        <w:tc>
          <w:tcPr>
            <w:tcW w:w="4842" w:type="dxa"/>
          </w:tcPr>
          <w:p w14:paraId="69D514A0" w14:textId="1BB9AD2C" w:rsidR="0054533E" w:rsidRPr="00705D18" w:rsidRDefault="004A45DF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05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</w:t>
            </w:r>
            <w:r w:rsidR="006B38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="006B38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B38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6B38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E852E25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80A1F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4B92871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16771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FA4592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BE4FA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4533E" w:rsidRPr="00A563EF" w14:paraId="439921EB" w14:textId="77777777" w:rsidTr="00AE7795">
        <w:trPr>
          <w:cantSplit/>
        </w:trPr>
        <w:tc>
          <w:tcPr>
            <w:tcW w:w="4842" w:type="dxa"/>
          </w:tcPr>
          <w:p w14:paraId="17E0E90E" w14:textId="3D3135ED" w:rsidR="0054533E" w:rsidRPr="00705D18" w:rsidRDefault="0054533E" w:rsidP="00545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5D1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2A5974A3" w14:textId="77777777" w:rsidR="0054533E" w:rsidRPr="00A563EF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4DC64AF" w14:textId="4933A8EB" w:rsidR="0054533E" w:rsidRPr="00705D18" w:rsidRDefault="00705D18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5D18">
              <w:rPr>
                <w:rFonts w:ascii="Angsana New" w:hAnsi="Angsana New"/>
                <w:sz w:val="30"/>
                <w:szCs w:val="30"/>
                <w:lang w:val="en-US"/>
              </w:rPr>
              <w:t>504,721</w:t>
            </w:r>
          </w:p>
        </w:tc>
        <w:tc>
          <w:tcPr>
            <w:tcW w:w="270" w:type="dxa"/>
          </w:tcPr>
          <w:p w14:paraId="560F74C0" w14:textId="77777777" w:rsidR="0054533E" w:rsidRPr="00A563EF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29FEC829" w14:textId="4B7D3183" w:rsidR="0054533E" w:rsidRPr="00BB51C8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="00AD46C2" w:rsidRPr="00BB51C8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51A1A4" w14:textId="77777777" w:rsidR="0054533E" w:rsidRPr="00BB51C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B2D4C4" w14:textId="6E966C6F" w:rsidR="0054533E" w:rsidRPr="00BB51C8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D46C2" w:rsidRPr="00BB51C8">
              <w:rPr>
                <w:rFonts w:ascii="Angsana New" w:hAnsi="Angsana New"/>
                <w:sz w:val="30"/>
                <w:szCs w:val="30"/>
                <w:lang w:val="en-US"/>
              </w:rPr>
              <w:t>01,978</w:t>
            </w:r>
          </w:p>
        </w:tc>
      </w:tr>
      <w:tr w:rsidR="0054533E" w:rsidRPr="00A563EF" w14:paraId="57617D87" w14:textId="77777777" w:rsidTr="00AE7795">
        <w:trPr>
          <w:cantSplit/>
        </w:trPr>
        <w:tc>
          <w:tcPr>
            <w:tcW w:w="4842" w:type="dxa"/>
          </w:tcPr>
          <w:p w14:paraId="64B70F7B" w14:textId="4EE34C62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5D18"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270" w:type="dxa"/>
          </w:tcPr>
          <w:p w14:paraId="5DD9DD17" w14:textId="77777777" w:rsidR="0054533E" w:rsidRPr="00A563EF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A039B6B" w14:textId="53225862" w:rsidR="0054533E" w:rsidRPr="00705D18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05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76E061A" w14:textId="77777777" w:rsidR="0054533E" w:rsidRPr="00A563EF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ECF00E" w14:textId="2897ED7A" w:rsidR="0054533E" w:rsidRPr="00BB51C8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AD46C2" w:rsidRPr="00BB51C8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270" w:type="dxa"/>
          </w:tcPr>
          <w:p w14:paraId="36C23668" w14:textId="77777777" w:rsidR="0054533E" w:rsidRPr="00BB51C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AE0E25" w14:textId="27186DD6" w:rsidR="0054533E" w:rsidRPr="00BB51C8" w:rsidRDefault="008D15B6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AD46C2" w:rsidRPr="00BB51C8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</w:tr>
      <w:tr w:rsidR="0054533E" w:rsidRPr="00DE24D3" w14:paraId="1148FAA5" w14:textId="77777777" w:rsidTr="00AE7795">
        <w:tc>
          <w:tcPr>
            <w:tcW w:w="4842" w:type="dxa"/>
          </w:tcPr>
          <w:p w14:paraId="521986F3" w14:textId="77777777" w:rsidR="0054533E" w:rsidRPr="00705D18" w:rsidRDefault="0054533E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5AE920" w14:textId="77777777" w:rsidR="0054533E" w:rsidRPr="00A563EF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2AE4A18" w14:textId="77777777" w:rsidR="0054533E" w:rsidRPr="00705D1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5D298D" w14:textId="77777777" w:rsidR="0054533E" w:rsidRPr="00A563EF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FCDDA" w14:textId="77777777" w:rsidR="0054533E" w:rsidRPr="00BB51C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5916E9" w14:textId="77777777" w:rsidR="0054533E" w:rsidRPr="00BB51C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1D0C602" w14:textId="77777777" w:rsidR="0054533E" w:rsidRPr="00BB51C8" w:rsidRDefault="0054533E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5DF" w:rsidRPr="00DE24D3" w14:paraId="1B69FA71" w14:textId="77777777" w:rsidTr="00AE7795">
        <w:tc>
          <w:tcPr>
            <w:tcW w:w="4842" w:type="dxa"/>
          </w:tcPr>
          <w:p w14:paraId="2A1806BC" w14:textId="77777777" w:rsidR="004A45DF" w:rsidRPr="00705D18" w:rsidRDefault="004A45DF" w:rsidP="00E3408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7132A" w14:textId="77777777" w:rsidR="004A45DF" w:rsidRPr="00A563EF" w:rsidRDefault="004A45DF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E372D4A" w14:textId="77777777" w:rsidR="004A45DF" w:rsidRPr="00705D18" w:rsidRDefault="004A45DF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1539D" w14:textId="77777777" w:rsidR="004A45DF" w:rsidRPr="00A563EF" w:rsidRDefault="004A45DF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A817ECF" w14:textId="77777777" w:rsidR="004A45DF" w:rsidRPr="00A563EF" w:rsidRDefault="004A45DF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14EA9DB3" w14:textId="77777777" w:rsidR="004A45DF" w:rsidRPr="000E6CAD" w:rsidRDefault="004A45DF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08EFB" w14:textId="77777777" w:rsidR="004A45DF" w:rsidRPr="000E6CAD" w:rsidRDefault="004A45DF" w:rsidP="00E3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5DF" w:rsidRPr="00DE24D3" w14:paraId="2CE45D16" w14:textId="77777777" w:rsidTr="00AE7795">
        <w:tc>
          <w:tcPr>
            <w:tcW w:w="4842" w:type="dxa"/>
          </w:tcPr>
          <w:p w14:paraId="41628DFD" w14:textId="46486400" w:rsidR="004A45DF" w:rsidRPr="00705D18" w:rsidRDefault="004A45DF" w:rsidP="004A45D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5D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สำหรับงวดหกเดือน</w:t>
            </w:r>
            <w:r w:rsidR="006B38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="006B38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6B38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 w:rsidR="006B38E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CEDF88D" w14:textId="77777777" w:rsidR="004A45DF" w:rsidRPr="00A563EF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0652AAA" w14:textId="77777777" w:rsidR="004A45DF" w:rsidRPr="00705D1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295E5" w14:textId="77777777" w:rsidR="004A45DF" w:rsidRPr="00A563EF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DD5FBC" w14:textId="77777777" w:rsidR="004A45DF" w:rsidRPr="00A563EF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40AE9E91" w14:textId="77777777" w:rsidR="004A45DF" w:rsidRPr="000E6CAD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5F067" w14:textId="77777777" w:rsidR="004A45DF" w:rsidRPr="000E6CAD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45DF" w:rsidRPr="00BB51C8" w14:paraId="72DE6E6B" w14:textId="77777777" w:rsidTr="00AE7795">
        <w:tc>
          <w:tcPr>
            <w:tcW w:w="4842" w:type="dxa"/>
          </w:tcPr>
          <w:p w14:paraId="50B58553" w14:textId="5A3EF5A2" w:rsidR="004A45DF" w:rsidRPr="00705D18" w:rsidRDefault="004A45DF" w:rsidP="004A45D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05D18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70" w:type="dxa"/>
          </w:tcPr>
          <w:p w14:paraId="5EC8AC26" w14:textId="77777777" w:rsidR="004A45DF" w:rsidRPr="00A563EF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3811654" w14:textId="157CF901" w:rsidR="004A45DF" w:rsidRPr="00705D18" w:rsidRDefault="00705D18" w:rsidP="00705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5D18">
              <w:rPr>
                <w:rFonts w:ascii="Angsana New" w:hAnsi="Angsana New"/>
                <w:sz w:val="30"/>
                <w:szCs w:val="30"/>
                <w:lang w:val="en-US"/>
              </w:rPr>
              <w:t>1,064,782</w:t>
            </w:r>
          </w:p>
        </w:tc>
        <w:tc>
          <w:tcPr>
            <w:tcW w:w="270" w:type="dxa"/>
          </w:tcPr>
          <w:p w14:paraId="1A427D45" w14:textId="77777777" w:rsidR="004A45DF" w:rsidRPr="00705D18" w:rsidRDefault="004A45DF" w:rsidP="00705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3CC7100" w14:textId="2D3E0CA7" w:rsidR="004A45DF" w:rsidRPr="00BB51C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B51C8" w:rsidRPr="00BB51C8">
              <w:rPr>
                <w:rFonts w:ascii="Angsana New" w:hAnsi="Angsana New"/>
                <w:sz w:val="30"/>
                <w:szCs w:val="30"/>
                <w:lang w:val="en-US"/>
              </w:rPr>
              <w:t>5,144</w:t>
            </w: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517B190" w14:textId="77777777" w:rsidR="004A45DF" w:rsidRPr="00BB51C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03D3BB" w14:textId="3950298A" w:rsidR="004A45DF" w:rsidRPr="00BB51C8" w:rsidRDefault="00BB51C8" w:rsidP="00BB5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1,059,638</w:t>
            </w:r>
          </w:p>
        </w:tc>
      </w:tr>
      <w:tr w:rsidR="004A45DF" w:rsidRPr="00BB51C8" w14:paraId="0702CC59" w14:textId="77777777" w:rsidTr="00AE7795">
        <w:tc>
          <w:tcPr>
            <w:tcW w:w="4842" w:type="dxa"/>
          </w:tcPr>
          <w:p w14:paraId="26EEBD21" w14:textId="11661806" w:rsidR="004A45DF" w:rsidRPr="00705D18" w:rsidRDefault="004A45DF" w:rsidP="004A45D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05D18">
              <w:rPr>
                <w:rFonts w:ascii="Angsana New" w:hAnsi="Angsana New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270" w:type="dxa"/>
          </w:tcPr>
          <w:p w14:paraId="2FDA6312" w14:textId="77777777" w:rsidR="004A45DF" w:rsidRPr="00A563EF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8177956" w14:textId="14B45FAC" w:rsidR="004A45DF" w:rsidRPr="00705D1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</w:rPr>
            </w:pPr>
            <w:r w:rsidRPr="00705D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96C33D" w14:textId="77777777" w:rsidR="004A45DF" w:rsidRPr="00A563EF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DCCE3B0" w14:textId="7D06E0C9" w:rsidR="004A45DF" w:rsidRPr="00BB51C8" w:rsidRDefault="00BB51C8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90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5,144</w:t>
            </w:r>
          </w:p>
        </w:tc>
        <w:tc>
          <w:tcPr>
            <w:tcW w:w="270" w:type="dxa"/>
          </w:tcPr>
          <w:p w14:paraId="58479953" w14:textId="77777777" w:rsidR="004A45DF" w:rsidRPr="00BB51C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40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DD1DC71" w14:textId="01075DBC" w:rsidR="004A45DF" w:rsidRPr="00BB51C8" w:rsidRDefault="00BB51C8" w:rsidP="00BB51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51C8">
              <w:rPr>
                <w:rFonts w:ascii="Angsana New" w:hAnsi="Angsana New"/>
                <w:sz w:val="30"/>
                <w:szCs w:val="30"/>
                <w:lang w:val="en-US"/>
              </w:rPr>
              <w:t>5,144</w:t>
            </w:r>
          </w:p>
        </w:tc>
      </w:tr>
      <w:tr w:rsidR="004A45DF" w:rsidRPr="00DE24D3" w14:paraId="339D20E3" w14:textId="77777777" w:rsidTr="00AE7795">
        <w:tc>
          <w:tcPr>
            <w:tcW w:w="4842" w:type="dxa"/>
          </w:tcPr>
          <w:p w14:paraId="38BE5540" w14:textId="77777777" w:rsidR="004A45DF" w:rsidRPr="00A563EF" w:rsidRDefault="004A45DF" w:rsidP="004A45D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78D94366" w14:textId="77777777" w:rsidR="004A45DF" w:rsidRPr="00A563EF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1FBA760" w14:textId="77777777" w:rsidR="004A45DF" w:rsidRPr="00705D1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5" w:right="-105" w:hanging="1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50E983" w14:textId="77777777" w:rsidR="004A45DF" w:rsidRPr="00A563EF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B260D" w14:textId="2E038353" w:rsidR="004A45DF" w:rsidRPr="00BB51C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51C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8F8414" w14:textId="77777777" w:rsidR="004A45DF" w:rsidRPr="00BB51C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CAFEC9" w14:textId="77777777" w:rsidR="004A45DF" w:rsidRPr="00BB51C8" w:rsidRDefault="004A45DF" w:rsidP="004A45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05"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53895CC3" w14:textId="77777777" w:rsidR="0054533E" w:rsidRPr="0054533E" w:rsidRDefault="0054533E" w:rsidP="0054533E">
      <w:pPr>
        <w:rPr>
          <w:lang w:eastAsia="x-none"/>
        </w:rPr>
      </w:pPr>
    </w:p>
    <w:p w14:paraId="271C85E1" w14:textId="77777777" w:rsidR="0054533E" w:rsidRPr="0054533E" w:rsidRDefault="0054533E" w:rsidP="0054533E">
      <w:pPr>
        <w:rPr>
          <w:lang w:eastAsia="x-none"/>
        </w:rPr>
      </w:pPr>
    </w:p>
    <w:bookmarkEnd w:id="15"/>
    <w:p w14:paraId="10185B07" w14:textId="71F76C89" w:rsidR="0069665F" w:rsidRDefault="00696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eastAsia="x-none"/>
        </w:rPr>
      </w:pPr>
    </w:p>
    <w:sectPr w:rsidR="0069665F" w:rsidSect="00D83DE3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A188A4" w14:textId="77777777" w:rsidR="00EC3E95" w:rsidRDefault="00EC3E95">
      <w:r>
        <w:separator/>
      </w:r>
    </w:p>
  </w:endnote>
  <w:endnote w:type="continuationSeparator" w:id="0">
    <w:p w14:paraId="48001F7F" w14:textId="77777777" w:rsidR="00EC3E95" w:rsidRDefault="00EC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0B7891">
          <w:rPr>
            <w:rFonts w:ascii="Angsana New" w:hAnsi="Angsana New"/>
            <w:noProof/>
            <w:sz w:val="30"/>
            <w:szCs w:val="30"/>
          </w:rPr>
          <w:t>2</w:t>
        </w:r>
        <w:r w:rsidR="000B7891">
          <w:rPr>
            <w:rFonts w:ascii="Angsana New" w:hAnsi="Angsana New"/>
            <w:noProof/>
            <w:sz w:val="30"/>
            <w:szCs w:val="30"/>
          </w:rPr>
          <w:t>4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13DE2" w14:textId="77777777" w:rsidR="00EC3E95" w:rsidRDefault="00EC3E95">
      <w:r>
        <w:separator/>
      </w:r>
    </w:p>
  </w:footnote>
  <w:footnote w:type="continuationSeparator" w:id="0">
    <w:p w14:paraId="660EB7D4" w14:textId="77777777" w:rsidR="00EC3E95" w:rsidRDefault="00EC3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46DB474B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A84663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2B434B" w:rsidRPr="002B434B">
      <w:rPr>
        <w:rFonts w:asciiTheme="majorBidi" w:hAnsiTheme="majorBidi" w:cs="Angsana New"/>
        <w:bCs/>
        <w:sz w:val="32"/>
        <w:szCs w:val="32"/>
        <w:lang w:val="en-US" w:bidi="th-TH"/>
      </w:rPr>
      <w:t>30</w:t>
    </w:r>
    <w:r w:rsidR="00A84663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 มิถุนายน </w:t>
    </w:r>
    <w:r w:rsidR="00C555B4">
      <w:rPr>
        <w:rFonts w:asciiTheme="majorBidi" w:hAnsiTheme="majorBidi" w:cstheme="majorBidi"/>
        <w:bCs/>
        <w:sz w:val="32"/>
        <w:szCs w:val="32"/>
      </w:rPr>
      <w:t>2568</w:t>
    </w:r>
    <w:bookmarkStart w:id="12" w:name="_Hlk104556905"/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C9D94" w14:textId="77777777" w:rsidR="00BB06E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FC61759" w14:textId="77777777" w:rsidR="00BB06E3" w:rsidRPr="00A443A3" w:rsidRDefault="00BB06E3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D7A9057" w14:textId="06D88043" w:rsidR="00BB06E3" w:rsidRPr="007D68D9" w:rsidRDefault="00BB06E3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</w:t>
    </w:r>
    <w:r w:rsidR="00C555B4">
      <w:rPr>
        <w:rFonts w:ascii="Angsana New" w:hAnsi="Angsana New" w:cs="Angsana New" w:hint="cs"/>
        <w:bCs/>
        <w:sz w:val="32"/>
        <w:szCs w:val="32"/>
        <w:cs/>
        <w:lang w:bidi="th-TH"/>
      </w:rPr>
      <w:t>สามเดือน</w:t>
    </w:r>
    <w:r w:rsidR="000D7B8C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2B434B" w:rsidRPr="002B434B">
      <w:rPr>
        <w:rFonts w:asciiTheme="majorBidi" w:hAnsiTheme="majorBidi" w:cs="Angsana New"/>
        <w:bCs/>
        <w:sz w:val="32"/>
        <w:szCs w:val="32"/>
        <w:lang w:val="en-US" w:bidi="th-TH"/>
      </w:rPr>
      <w:t>30</w:t>
    </w:r>
    <w:r w:rsidR="000D7B8C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 มิถุนายน </w:t>
    </w:r>
    <w:r w:rsidR="00241F33">
      <w:rPr>
        <w:rFonts w:asciiTheme="majorBidi" w:hAnsiTheme="majorBidi" w:cstheme="majorBidi"/>
        <w:bCs/>
        <w:sz w:val="32"/>
        <w:szCs w:val="32"/>
      </w:rPr>
      <w:t>2568</w:t>
    </w:r>
    <w:r w:rsidR="00241F33"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2003FBC" w14:textId="77777777" w:rsidR="00BB06E3" w:rsidRPr="00241A98" w:rsidRDefault="00BB06E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91D09" w14:textId="77777777" w:rsidR="00A10DB2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4BA2DC" w14:textId="77777777" w:rsidR="00A10DB2" w:rsidRPr="00A443A3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FB39B6E" w14:textId="12F8B971" w:rsidR="00A10DB2" w:rsidRPr="00E93689" w:rsidRDefault="00A10DB2" w:rsidP="007641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rtl/>
        <w:cs/>
      </w:rPr>
    </w:pPr>
    <w:r w:rsidRPr="00E93689">
      <w:rPr>
        <w:rFonts w:ascii="Angsana New" w:hAnsi="Angsana New"/>
        <w:b/>
        <w:bCs/>
        <w:sz w:val="32"/>
        <w:szCs w:val="32"/>
        <w:cs/>
      </w:rPr>
      <w:t>สำหรับ</w:t>
    </w:r>
    <w:r w:rsidRPr="00E93689">
      <w:rPr>
        <w:rFonts w:ascii="Angsana New" w:hAnsi="Angsana New" w:hint="cs"/>
        <w:b/>
        <w:bCs/>
        <w:sz w:val="32"/>
        <w:szCs w:val="32"/>
        <w:cs/>
      </w:rPr>
      <w:t>งวด</w:t>
    </w:r>
    <w:r w:rsidR="00C555B4" w:rsidRPr="00E93689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43377E" w:rsidRPr="00E93689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="002B434B" w:rsidRPr="002B434B">
      <w:rPr>
        <w:rFonts w:ascii="Angsana New" w:hAnsi="Angsana New"/>
        <w:b/>
        <w:bCs/>
        <w:sz w:val="32"/>
        <w:szCs w:val="32"/>
      </w:rPr>
      <w:t>30</w:t>
    </w:r>
    <w:r w:rsidR="0043377E" w:rsidRPr="00E93689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="00FB15CF" w:rsidRPr="00E93689">
      <w:rPr>
        <w:rFonts w:ascii="Angsana New" w:hAnsi="Angsana New"/>
        <w:b/>
        <w:bCs/>
        <w:sz w:val="32"/>
        <w:szCs w:val="32"/>
      </w:rPr>
      <w:t>2568</w:t>
    </w:r>
    <w:r w:rsidR="00FB15CF" w:rsidRPr="00E93689">
      <w:rPr>
        <w:rFonts w:ascii="Angsana New" w:hAnsi="Angsana New"/>
        <w:b/>
        <w:bCs/>
        <w:sz w:val="32"/>
        <w:szCs w:val="32"/>
        <w:rtl/>
        <w:cs/>
      </w:rPr>
      <w:t xml:space="preserve"> </w:t>
    </w:r>
    <w:r w:rsidRPr="00E936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5E85B4" w14:textId="77777777" w:rsidR="00A10DB2" w:rsidRPr="00241A98" w:rsidRDefault="00A10D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6304A" w14:textId="77777777" w:rsidR="00FE4E8D" w:rsidRDefault="00FE4E8D" w:rsidP="00FE4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B177123" w14:textId="77777777" w:rsidR="00FE4E8D" w:rsidRPr="00A443A3" w:rsidRDefault="00FE4E8D" w:rsidP="00FE4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D5C05A2" w14:textId="77777777" w:rsidR="00FE4E8D" w:rsidRPr="00E93689" w:rsidRDefault="00FE4E8D" w:rsidP="00FE4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rtl/>
        <w:cs/>
      </w:rPr>
    </w:pPr>
    <w:r w:rsidRPr="00E93689">
      <w:rPr>
        <w:rFonts w:ascii="Angsana New" w:hAnsi="Angsana New"/>
        <w:b/>
        <w:bCs/>
        <w:sz w:val="32"/>
        <w:szCs w:val="32"/>
        <w:cs/>
      </w:rPr>
      <w:t>สำหรับ</w:t>
    </w:r>
    <w:r w:rsidRPr="00E93689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E93689">
      <w:rPr>
        <w:rFonts w:ascii="Angsana New" w:hAnsi="Angsana New"/>
        <w:b/>
        <w:bCs/>
        <w:sz w:val="32"/>
        <w:szCs w:val="32"/>
        <w:cs/>
      </w:rPr>
      <w:t xml:space="preserve">และหกเดือนสิ้นสุดวันที่ </w:t>
    </w:r>
    <w:r w:rsidRPr="002B434B">
      <w:rPr>
        <w:rFonts w:ascii="Angsana New" w:hAnsi="Angsana New"/>
        <w:b/>
        <w:bCs/>
        <w:sz w:val="32"/>
        <w:szCs w:val="32"/>
      </w:rPr>
      <w:t>30</w:t>
    </w:r>
    <w:r w:rsidRPr="00E93689">
      <w:rPr>
        <w:rFonts w:ascii="Angsana New" w:hAnsi="Angsana New"/>
        <w:b/>
        <w:bCs/>
        <w:sz w:val="32"/>
        <w:szCs w:val="32"/>
        <w:cs/>
      </w:rPr>
      <w:t xml:space="preserve"> มิถุนายน </w:t>
    </w:r>
    <w:r w:rsidRPr="00E93689">
      <w:rPr>
        <w:rFonts w:ascii="Angsana New" w:hAnsi="Angsana New"/>
        <w:b/>
        <w:bCs/>
        <w:sz w:val="32"/>
        <w:szCs w:val="32"/>
      </w:rPr>
      <w:t>2568</w:t>
    </w:r>
    <w:r w:rsidRPr="00E93689">
      <w:rPr>
        <w:rFonts w:ascii="Angsana New" w:hAnsi="Angsana New"/>
        <w:b/>
        <w:bCs/>
        <w:sz w:val="32"/>
        <w:szCs w:val="32"/>
        <w:rtl/>
        <w:cs/>
      </w:rPr>
      <w:t xml:space="preserve"> </w:t>
    </w:r>
    <w:r w:rsidRPr="00E9368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510159" w14:textId="77777777" w:rsidR="00FE4E8D" w:rsidRPr="00241A98" w:rsidRDefault="00FE4E8D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495A4" w14:textId="77777777" w:rsidR="00256E8D" w:rsidRDefault="00256E8D" w:rsidP="00256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BED6F2C" w14:textId="77777777" w:rsidR="00256E8D" w:rsidRPr="00A443A3" w:rsidRDefault="00256E8D" w:rsidP="00256E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ECEC679" w14:textId="67EED1CB" w:rsidR="00256E8D" w:rsidRPr="007D68D9" w:rsidRDefault="00256E8D" w:rsidP="00256E8D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2B434B" w:rsidRPr="002B434B">
      <w:rPr>
        <w:rFonts w:asciiTheme="majorBidi" w:hAnsiTheme="majorBidi" w:cs="Angsana New"/>
        <w:bCs/>
        <w:sz w:val="32"/>
        <w:szCs w:val="32"/>
        <w:lang w:val="en-US" w:bidi="th-TH"/>
      </w:rPr>
      <w:t>30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 มิถุนายน </w:t>
    </w:r>
    <w:r>
      <w:rPr>
        <w:rFonts w:asciiTheme="majorBidi" w:hAnsiTheme="majorBidi" w:cstheme="majorBidi"/>
        <w:bCs/>
        <w:sz w:val="32"/>
        <w:szCs w:val="32"/>
      </w:rPr>
      <w:t>2568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4102297E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</w:t>
    </w:r>
    <w:r w:rsidR="00C555B4">
      <w:rPr>
        <w:rFonts w:asciiTheme="majorBidi" w:hAnsiTheme="majorBidi" w:cstheme="majorBidi"/>
        <w:bCs/>
        <w:sz w:val="32"/>
        <w:szCs w:val="32"/>
        <w:cs/>
        <w:lang w:bidi="th-TH"/>
      </w:rPr>
      <w:t>สามเดือน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และหกเดือนสิ้นสุดวันที่ </w:t>
    </w:r>
    <w:r w:rsidR="002B434B" w:rsidRPr="002B434B">
      <w:rPr>
        <w:rFonts w:asciiTheme="majorBidi" w:hAnsiTheme="majorBidi" w:cs="Angsana New"/>
        <w:bCs/>
        <w:sz w:val="32"/>
        <w:szCs w:val="32"/>
        <w:lang w:val="en-US" w:bidi="th-TH"/>
      </w:rPr>
      <w:t>30</w:t>
    </w:r>
    <w:r w:rsidR="0043377E" w:rsidRPr="00A84663">
      <w:rPr>
        <w:rFonts w:asciiTheme="majorBidi" w:hAnsiTheme="majorBidi" w:cs="Angsana New"/>
        <w:bCs/>
        <w:sz w:val="32"/>
        <w:szCs w:val="32"/>
        <w:cs/>
        <w:lang w:bidi="th-TH"/>
      </w:rPr>
      <w:t xml:space="preserve"> มิถุนายน </w:t>
    </w:r>
    <w:r w:rsidR="00C555B4">
      <w:rPr>
        <w:rFonts w:asciiTheme="majorBidi" w:hAnsiTheme="majorBidi" w:cstheme="majorBidi"/>
        <w:bCs/>
        <w:sz w:val="32"/>
        <w:szCs w:val="32"/>
      </w:rPr>
      <w:t>2568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3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7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9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num w:numId="1" w16cid:durableId="2076929872">
    <w:abstractNumId w:val="5"/>
  </w:num>
  <w:num w:numId="2" w16cid:durableId="882256036">
    <w:abstractNumId w:val="2"/>
  </w:num>
  <w:num w:numId="3" w16cid:durableId="105855875">
    <w:abstractNumId w:val="8"/>
  </w:num>
  <w:num w:numId="4" w16cid:durableId="963002675">
    <w:abstractNumId w:val="4"/>
  </w:num>
  <w:num w:numId="5" w16cid:durableId="717826337">
    <w:abstractNumId w:val="6"/>
  </w:num>
  <w:num w:numId="6" w16cid:durableId="16857108">
    <w:abstractNumId w:val="3"/>
  </w:num>
  <w:num w:numId="7" w16cid:durableId="517499411">
    <w:abstractNumId w:val="9"/>
  </w:num>
  <w:num w:numId="8" w16cid:durableId="1891922129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7222005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2010">
    <w:abstractNumId w:val="1"/>
  </w:num>
  <w:num w:numId="11" w16cid:durableId="734931452">
    <w:abstractNumId w:val="4"/>
  </w:num>
  <w:num w:numId="12" w16cid:durableId="221017414">
    <w:abstractNumId w:val="4"/>
  </w:num>
  <w:num w:numId="13" w16cid:durableId="120349886">
    <w:abstractNumId w:val="4"/>
  </w:num>
  <w:num w:numId="14" w16cid:durableId="557518673">
    <w:abstractNumId w:val="4"/>
  </w:num>
  <w:num w:numId="15" w16cid:durableId="1941789406">
    <w:abstractNumId w:val="4"/>
  </w:num>
  <w:num w:numId="16" w16cid:durableId="1522937343">
    <w:abstractNumId w:val="4"/>
  </w:num>
  <w:num w:numId="17" w16cid:durableId="1190338797">
    <w:abstractNumId w:val="4"/>
  </w:num>
  <w:num w:numId="18" w16cid:durableId="1676112297">
    <w:abstractNumId w:val="4"/>
  </w:num>
  <w:num w:numId="19" w16cid:durableId="1253901333">
    <w:abstractNumId w:val="4"/>
  </w:num>
  <w:num w:numId="20" w16cid:durableId="1257595611">
    <w:abstractNumId w:val="4"/>
  </w:num>
  <w:num w:numId="21" w16cid:durableId="1752508369">
    <w:abstractNumId w:val="4"/>
  </w:num>
  <w:num w:numId="22" w16cid:durableId="84769738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D8D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101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0F8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A8E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E45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109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0D2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01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49"/>
    <w:rsid w:val="00057880"/>
    <w:rsid w:val="00057E4B"/>
    <w:rsid w:val="00060146"/>
    <w:rsid w:val="000602C1"/>
    <w:rsid w:val="00060548"/>
    <w:rsid w:val="00060826"/>
    <w:rsid w:val="000609F1"/>
    <w:rsid w:val="00060B00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3EF1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2F7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808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5C3"/>
    <w:rsid w:val="000809DA"/>
    <w:rsid w:val="00080AD9"/>
    <w:rsid w:val="00080C4B"/>
    <w:rsid w:val="00080F11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50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7C2"/>
    <w:rsid w:val="00090BDC"/>
    <w:rsid w:val="00090EBA"/>
    <w:rsid w:val="00090F48"/>
    <w:rsid w:val="000910FC"/>
    <w:rsid w:val="00091139"/>
    <w:rsid w:val="000918E0"/>
    <w:rsid w:val="00091ECE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5D52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21F"/>
    <w:rsid w:val="000B73B0"/>
    <w:rsid w:val="000B7612"/>
    <w:rsid w:val="000B7627"/>
    <w:rsid w:val="000B77F4"/>
    <w:rsid w:val="000B7891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2CF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32A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8C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05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3A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54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59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735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1E9C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9B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47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874"/>
    <w:rsid w:val="001829D6"/>
    <w:rsid w:val="00182A49"/>
    <w:rsid w:val="00182BFB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6F52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2D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5EF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83F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D12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5A5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53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939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E9B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5B2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4C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0A54"/>
    <w:rsid w:val="002011A9"/>
    <w:rsid w:val="0020123D"/>
    <w:rsid w:val="00201269"/>
    <w:rsid w:val="002012AA"/>
    <w:rsid w:val="002016C7"/>
    <w:rsid w:val="00201A55"/>
    <w:rsid w:val="00201B9A"/>
    <w:rsid w:val="0020243A"/>
    <w:rsid w:val="00202447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07C6D"/>
    <w:rsid w:val="0021001C"/>
    <w:rsid w:val="0021011C"/>
    <w:rsid w:val="00210334"/>
    <w:rsid w:val="0021036C"/>
    <w:rsid w:val="0021078E"/>
    <w:rsid w:val="00210835"/>
    <w:rsid w:val="00210AC9"/>
    <w:rsid w:val="00210FB2"/>
    <w:rsid w:val="0021108B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3D47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7B6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2A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5E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1F33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0F65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BE2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35E"/>
    <w:rsid w:val="00256B44"/>
    <w:rsid w:val="00256C03"/>
    <w:rsid w:val="00256CEF"/>
    <w:rsid w:val="00256E8D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E46"/>
    <w:rsid w:val="00266F68"/>
    <w:rsid w:val="002673FB"/>
    <w:rsid w:val="00267563"/>
    <w:rsid w:val="0026772A"/>
    <w:rsid w:val="0026787C"/>
    <w:rsid w:val="002679A5"/>
    <w:rsid w:val="00267FA4"/>
    <w:rsid w:val="00270225"/>
    <w:rsid w:val="002702A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ACB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34B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5FBD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566"/>
    <w:rsid w:val="002C7852"/>
    <w:rsid w:val="002C786C"/>
    <w:rsid w:val="002C7990"/>
    <w:rsid w:val="002C7AC4"/>
    <w:rsid w:val="002C7B0C"/>
    <w:rsid w:val="002D0312"/>
    <w:rsid w:val="002D0351"/>
    <w:rsid w:val="002D050E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20"/>
    <w:rsid w:val="002D4F3F"/>
    <w:rsid w:val="002D4F7E"/>
    <w:rsid w:val="002D50DE"/>
    <w:rsid w:val="002D51F9"/>
    <w:rsid w:val="002D5456"/>
    <w:rsid w:val="002D5675"/>
    <w:rsid w:val="002D5777"/>
    <w:rsid w:val="002D57B0"/>
    <w:rsid w:val="002D6014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6E"/>
    <w:rsid w:val="002E06FC"/>
    <w:rsid w:val="002E0B36"/>
    <w:rsid w:val="002E0B53"/>
    <w:rsid w:val="002E0B87"/>
    <w:rsid w:val="002E0BDE"/>
    <w:rsid w:val="002E1324"/>
    <w:rsid w:val="002E1339"/>
    <w:rsid w:val="002E1564"/>
    <w:rsid w:val="002E22C1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1B4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25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985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7F"/>
    <w:rsid w:val="003131F5"/>
    <w:rsid w:val="003133E7"/>
    <w:rsid w:val="003134B2"/>
    <w:rsid w:val="003138A9"/>
    <w:rsid w:val="00313A56"/>
    <w:rsid w:val="00313BFA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27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307"/>
    <w:rsid w:val="0034055D"/>
    <w:rsid w:val="003409AE"/>
    <w:rsid w:val="0034145A"/>
    <w:rsid w:val="00341592"/>
    <w:rsid w:val="0034188B"/>
    <w:rsid w:val="00341B6A"/>
    <w:rsid w:val="00341CF4"/>
    <w:rsid w:val="00341F49"/>
    <w:rsid w:val="00342234"/>
    <w:rsid w:val="003424EC"/>
    <w:rsid w:val="00342CAD"/>
    <w:rsid w:val="00342DFC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64F"/>
    <w:rsid w:val="0034785A"/>
    <w:rsid w:val="003504A6"/>
    <w:rsid w:val="003505DB"/>
    <w:rsid w:val="00350D8B"/>
    <w:rsid w:val="00350E76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71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3"/>
    <w:rsid w:val="0038017F"/>
    <w:rsid w:val="003804CB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43C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765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758"/>
    <w:rsid w:val="003C09E3"/>
    <w:rsid w:val="003C09E4"/>
    <w:rsid w:val="003C0B1C"/>
    <w:rsid w:val="003C0C45"/>
    <w:rsid w:val="003C0E5B"/>
    <w:rsid w:val="003C1077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582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10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6BF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3AD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1B7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016"/>
    <w:rsid w:val="0043014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77E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0B2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76F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3A"/>
    <w:rsid w:val="00443278"/>
    <w:rsid w:val="004432B9"/>
    <w:rsid w:val="0044343B"/>
    <w:rsid w:val="0044395D"/>
    <w:rsid w:val="004439EF"/>
    <w:rsid w:val="00443B35"/>
    <w:rsid w:val="00443E11"/>
    <w:rsid w:val="0044450D"/>
    <w:rsid w:val="00444B8E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38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55B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420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3D1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7E0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5DF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1DC"/>
    <w:rsid w:val="004B321F"/>
    <w:rsid w:val="004B32B4"/>
    <w:rsid w:val="004B33C8"/>
    <w:rsid w:val="004B361D"/>
    <w:rsid w:val="004B3733"/>
    <w:rsid w:val="004B383D"/>
    <w:rsid w:val="004B39B5"/>
    <w:rsid w:val="004B3C1A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D5C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353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B9C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A8A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1AB3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33E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8D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4C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66"/>
    <w:rsid w:val="00557975"/>
    <w:rsid w:val="005579C7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321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5F53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8B2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5EC1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E8D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4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80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3A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B8C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353"/>
    <w:rsid w:val="005D4585"/>
    <w:rsid w:val="005D470C"/>
    <w:rsid w:val="005D4930"/>
    <w:rsid w:val="005D4C5F"/>
    <w:rsid w:val="005D4EA1"/>
    <w:rsid w:val="005D5356"/>
    <w:rsid w:val="005D5A9E"/>
    <w:rsid w:val="005D6331"/>
    <w:rsid w:val="005D6433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EAE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4E97"/>
    <w:rsid w:val="005E4EC5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BB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8C6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3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070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9A6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A1A"/>
    <w:rsid w:val="00670B23"/>
    <w:rsid w:val="00670FBC"/>
    <w:rsid w:val="00671001"/>
    <w:rsid w:val="00671085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9ED"/>
    <w:rsid w:val="00680CF0"/>
    <w:rsid w:val="00680E0C"/>
    <w:rsid w:val="00680E72"/>
    <w:rsid w:val="00680F1F"/>
    <w:rsid w:val="00680F3F"/>
    <w:rsid w:val="0068122B"/>
    <w:rsid w:val="00681480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00A"/>
    <w:rsid w:val="006861E1"/>
    <w:rsid w:val="0068631F"/>
    <w:rsid w:val="006863DB"/>
    <w:rsid w:val="0068694B"/>
    <w:rsid w:val="00686BA5"/>
    <w:rsid w:val="0068712C"/>
    <w:rsid w:val="0068766D"/>
    <w:rsid w:val="006878A1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45F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CFF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358"/>
    <w:rsid w:val="00696479"/>
    <w:rsid w:val="0069665F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6AC1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8E0"/>
    <w:rsid w:val="006B39CC"/>
    <w:rsid w:val="006B3B88"/>
    <w:rsid w:val="006B409F"/>
    <w:rsid w:val="006B42B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D14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D3C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07A"/>
    <w:rsid w:val="006D12A8"/>
    <w:rsid w:val="006D19D7"/>
    <w:rsid w:val="006D1CFF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7CB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9A9"/>
    <w:rsid w:val="006E1A25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5F79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A50"/>
    <w:rsid w:val="006F0B53"/>
    <w:rsid w:val="006F0C8C"/>
    <w:rsid w:val="006F11A1"/>
    <w:rsid w:val="006F17CB"/>
    <w:rsid w:val="006F18BD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7D5"/>
    <w:rsid w:val="006F38EC"/>
    <w:rsid w:val="006F3909"/>
    <w:rsid w:val="006F3DE3"/>
    <w:rsid w:val="006F413B"/>
    <w:rsid w:val="006F48A4"/>
    <w:rsid w:val="006F4C36"/>
    <w:rsid w:val="006F4CCD"/>
    <w:rsid w:val="006F4D32"/>
    <w:rsid w:val="006F5142"/>
    <w:rsid w:val="006F519A"/>
    <w:rsid w:val="006F52D5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6FA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D18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9EA"/>
    <w:rsid w:val="00714A11"/>
    <w:rsid w:val="00714AA8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1DD8"/>
    <w:rsid w:val="0072231B"/>
    <w:rsid w:val="007224B3"/>
    <w:rsid w:val="00722594"/>
    <w:rsid w:val="007227EE"/>
    <w:rsid w:val="007228C5"/>
    <w:rsid w:val="00722F21"/>
    <w:rsid w:val="00722FE9"/>
    <w:rsid w:val="007230F2"/>
    <w:rsid w:val="007233C4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2C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22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AA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09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1E5"/>
    <w:rsid w:val="0076459E"/>
    <w:rsid w:val="00764CAC"/>
    <w:rsid w:val="00764CB4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513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1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5A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A50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270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3E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72C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0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1A5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28C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11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20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CAC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0D"/>
    <w:rsid w:val="007F6A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77B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0D"/>
    <w:rsid w:val="00814030"/>
    <w:rsid w:val="00814139"/>
    <w:rsid w:val="00814343"/>
    <w:rsid w:val="008145FA"/>
    <w:rsid w:val="00814606"/>
    <w:rsid w:val="0081519A"/>
    <w:rsid w:val="00815CA7"/>
    <w:rsid w:val="0081616A"/>
    <w:rsid w:val="0081640A"/>
    <w:rsid w:val="0081654B"/>
    <w:rsid w:val="008165FB"/>
    <w:rsid w:val="00816C34"/>
    <w:rsid w:val="00816C77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9E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978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BF1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1E8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BD2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4B7"/>
    <w:rsid w:val="008664DF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16C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6D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896"/>
    <w:rsid w:val="008B7A85"/>
    <w:rsid w:val="008B7D2A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5B6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3DC3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498E"/>
    <w:rsid w:val="008E5119"/>
    <w:rsid w:val="008E51DB"/>
    <w:rsid w:val="008E51EA"/>
    <w:rsid w:val="008E52C0"/>
    <w:rsid w:val="008E53C7"/>
    <w:rsid w:val="008E56D5"/>
    <w:rsid w:val="008E5740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B96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6DFE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CA7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37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2A59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13C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8E2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6E74"/>
    <w:rsid w:val="009971D9"/>
    <w:rsid w:val="009973ED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96"/>
    <w:rsid w:val="009A0DD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AF1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C79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1CFD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62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55B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824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0C5C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A39"/>
    <w:rsid w:val="009E2BF4"/>
    <w:rsid w:val="009E2E80"/>
    <w:rsid w:val="009E3345"/>
    <w:rsid w:val="009E34C8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26A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5E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51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C5B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09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1A"/>
    <w:rsid w:val="00A53EC5"/>
    <w:rsid w:val="00A53FCF"/>
    <w:rsid w:val="00A5401D"/>
    <w:rsid w:val="00A5403B"/>
    <w:rsid w:val="00A540B1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3E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CE4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B4F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1F2"/>
    <w:rsid w:val="00A713F6"/>
    <w:rsid w:val="00A71509"/>
    <w:rsid w:val="00A716D1"/>
    <w:rsid w:val="00A71735"/>
    <w:rsid w:val="00A7180E"/>
    <w:rsid w:val="00A71B4F"/>
    <w:rsid w:val="00A720FA"/>
    <w:rsid w:val="00A72273"/>
    <w:rsid w:val="00A722C8"/>
    <w:rsid w:val="00A723B1"/>
    <w:rsid w:val="00A726BF"/>
    <w:rsid w:val="00A72822"/>
    <w:rsid w:val="00A72874"/>
    <w:rsid w:val="00A72940"/>
    <w:rsid w:val="00A729BE"/>
    <w:rsid w:val="00A72CFF"/>
    <w:rsid w:val="00A73119"/>
    <w:rsid w:val="00A731DD"/>
    <w:rsid w:val="00A73413"/>
    <w:rsid w:val="00A73467"/>
    <w:rsid w:val="00A73535"/>
    <w:rsid w:val="00A73657"/>
    <w:rsid w:val="00A7382A"/>
    <w:rsid w:val="00A739B2"/>
    <w:rsid w:val="00A73B42"/>
    <w:rsid w:val="00A73C43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D97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663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D7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1D1"/>
    <w:rsid w:val="00AA1433"/>
    <w:rsid w:val="00AA177E"/>
    <w:rsid w:val="00AA1869"/>
    <w:rsid w:val="00AA1C78"/>
    <w:rsid w:val="00AA1E5D"/>
    <w:rsid w:val="00AA29F1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4ED2"/>
    <w:rsid w:val="00AA502C"/>
    <w:rsid w:val="00AA59E3"/>
    <w:rsid w:val="00AA5A61"/>
    <w:rsid w:val="00AA5F01"/>
    <w:rsid w:val="00AA5FFD"/>
    <w:rsid w:val="00AA616A"/>
    <w:rsid w:val="00AA634D"/>
    <w:rsid w:val="00AA654C"/>
    <w:rsid w:val="00AA66CE"/>
    <w:rsid w:val="00AA69F4"/>
    <w:rsid w:val="00AA6A16"/>
    <w:rsid w:val="00AA6AEB"/>
    <w:rsid w:val="00AA6B10"/>
    <w:rsid w:val="00AA6DBC"/>
    <w:rsid w:val="00AA7310"/>
    <w:rsid w:val="00AA7991"/>
    <w:rsid w:val="00AA7E39"/>
    <w:rsid w:val="00AB0338"/>
    <w:rsid w:val="00AB0640"/>
    <w:rsid w:val="00AB0BBB"/>
    <w:rsid w:val="00AB0C69"/>
    <w:rsid w:val="00AB0C9F"/>
    <w:rsid w:val="00AB0FB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5D6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00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CC3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1EA5"/>
    <w:rsid w:val="00AD20AC"/>
    <w:rsid w:val="00AD217D"/>
    <w:rsid w:val="00AD2185"/>
    <w:rsid w:val="00AD24AE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0EE"/>
    <w:rsid w:val="00AD44F5"/>
    <w:rsid w:val="00AD46C2"/>
    <w:rsid w:val="00AD4C1D"/>
    <w:rsid w:val="00AD4C41"/>
    <w:rsid w:val="00AD4DA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795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648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D25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AC6"/>
    <w:rsid w:val="00B12B5B"/>
    <w:rsid w:val="00B12C44"/>
    <w:rsid w:val="00B12C99"/>
    <w:rsid w:val="00B12E7F"/>
    <w:rsid w:val="00B13461"/>
    <w:rsid w:val="00B140D5"/>
    <w:rsid w:val="00B141CF"/>
    <w:rsid w:val="00B143C6"/>
    <w:rsid w:val="00B147DF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B16"/>
    <w:rsid w:val="00B23DD5"/>
    <w:rsid w:val="00B23F80"/>
    <w:rsid w:val="00B2441F"/>
    <w:rsid w:val="00B2462E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3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6CD"/>
    <w:rsid w:val="00B336CE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001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29E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D9C"/>
    <w:rsid w:val="00B47ECE"/>
    <w:rsid w:val="00B503A9"/>
    <w:rsid w:val="00B50A85"/>
    <w:rsid w:val="00B50D46"/>
    <w:rsid w:val="00B50DA9"/>
    <w:rsid w:val="00B50E10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41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5E3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520"/>
    <w:rsid w:val="00B7472F"/>
    <w:rsid w:val="00B74762"/>
    <w:rsid w:val="00B749D9"/>
    <w:rsid w:val="00B74FDE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85A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94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AD2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7B5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1FD5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C8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C32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25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2DB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A0C"/>
    <w:rsid w:val="00C05E05"/>
    <w:rsid w:val="00C05ED6"/>
    <w:rsid w:val="00C05F4B"/>
    <w:rsid w:val="00C061E3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2E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3786F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03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5B4"/>
    <w:rsid w:val="00C55AA1"/>
    <w:rsid w:val="00C561F3"/>
    <w:rsid w:val="00C5632D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118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18D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1948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893"/>
    <w:rsid w:val="00C90B39"/>
    <w:rsid w:val="00C90B7E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AA7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3D61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5F13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7F2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5AC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1F7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01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B0D"/>
    <w:rsid w:val="00D12CE1"/>
    <w:rsid w:val="00D13149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30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DE5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6DF2"/>
    <w:rsid w:val="00D37648"/>
    <w:rsid w:val="00D376F4"/>
    <w:rsid w:val="00D3774C"/>
    <w:rsid w:val="00D37AB7"/>
    <w:rsid w:val="00D37BDA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378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2DCB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9C5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4BC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0D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6FC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A99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5FB7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6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552"/>
    <w:rsid w:val="00DB48C2"/>
    <w:rsid w:val="00DB4C60"/>
    <w:rsid w:val="00DB4CC3"/>
    <w:rsid w:val="00DB4E75"/>
    <w:rsid w:val="00DB5171"/>
    <w:rsid w:val="00DB5484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0F1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2FB3"/>
    <w:rsid w:val="00DD35E5"/>
    <w:rsid w:val="00DD3640"/>
    <w:rsid w:val="00DD392D"/>
    <w:rsid w:val="00DD3A74"/>
    <w:rsid w:val="00DD3BA9"/>
    <w:rsid w:val="00DD3DF6"/>
    <w:rsid w:val="00DD40E7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0F0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B7F"/>
    <w:rsid w:val="00DE2C5A"/>
    <w:rsid w:val="00DE2EB7"/>
    <w:rsid w:val="00DE32C3"/>
    <w:rsid w:val="00DE355C"/>
    <w:rsid w:val="00DE3754"/>
    <w:rsid w:val="00DE37C3"/>
    <w:rsid w:val="00DE39E4"/>
    <w:rsid w:val="00DE3CDD"/>
    <w:rsid w:val="00DE3E88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8C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BEF"/>
    <w:rsid w:val="00DF3D13"/>
    <w:rsid w:val="00DF3ECD"/>
    <w:rsid w:val="00DF41F2"/>
    <w:rsid w:val="00DF42FF"/>
    <w:rsid w:val="00DF43AE"/>
    <w:rsid w:val="00DF486F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12B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C35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27AA9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1A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1D5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1F40"/>
    <w:rsid w:val="00E62193"/>
    <w:rsid w:val="00E62345"/>
    <w:rsid w:val="00E628BF"/>
    <w:rsid w:val="00E629EA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354"/>
    <w:rsid w:val="00E6642E"/>
    <w:rsid w:val="00E6651F"/>
    <w:rsid w:val="00E66712"/>
    <w:rsid w:val="00E668D8"/>
    <w:rsid w:val="00E66B38"/>
    <w:rsid w:val="00E66BA2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AC4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1DF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C24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CA9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68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626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69C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3E95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388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BE"/>
    <w:rsid w:val="00ED60D2"/>
    <w:rsid w:val="00ED6180"/>
    <w:rsid w:val="00ED6414"/>
    <w:rsid w:val="00ED6A4A"/>
    <w:rsid w:val="00ED6A88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9E3"/>
    <w:rsid w:val="00EF0EEA"/>
    <w:rsid w:val="00EF0F62"/>
    <w:rsid w:val="00EF16A2"/>
    <w:rsid w:val="00EF195A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7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9F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3D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9C2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0D7"/>
    <w:rsid w:val="00F4428A"/>
    <w:rsid w:val="00F4442A"/>
    <w:rsid w:val="00F446D6"/>
    <w:rsid w:val="00F448FE"/>
    <w:rsid w:val="00F4498E"/>
    <w:rsid w:val="00F44CE3"/>
    <w:rsid w:val="00F44E52"/>
    <w:rsid w:val="00F4500A"/>
    <w:rsid w:val="00F45482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6F9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49BA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90F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403"/>
    <w:rsid w:val="00F809C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BCC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50B"/>
    <w:rsid w:val="00F85664"/>
    <w:rsid w:val="00F859A2"/>
    <w:rsid w:val="00F85A8D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B54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A46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D5F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5CF"/>
    <w:rsid w:val="00FB1617"/>
    <w:rsid w:val="00FB1AC8"/>
    <w:rsid w:val="00FB1B0D"/>
    <w:rsid w:val="00FB1DFD"/>
    <w:rsid w:val="00FB200C"/>
    <w:rsid w:val="00FB21B0"/>
    <w:rsid w:val="00FB232C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539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3D4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63F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D26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3D1"/>
    <w:rsid w:val="00FE4432"/>
    <w:rsid w:val="00FE466A"/>
    <w:rsid w:val="00FE477A"/>
    <w:rsid w:val="00FE4914"/>
    <w:rsid w:val="00FE4CA2"/>
    <w:rsid w:val="00FE4CB7"/>
    <w:rsid w:val="00FE4CDF"/>
    <w:rsid w:val="00FE4E8D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0B"/>
    <w:rsid w:val="00FF3143"/>
    <w:rsid w:val="00FF326A"/>
    <w:rsid w:val="00FF34F5"/>
    <w:rsid w:val="00FF3A57"/>
    <w:rsid w:val="00FF3AFD"/>
    <w:rsid w:val="00FF3BD4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9D5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57E6AC33-0636-4E7F-A890-F57EADFC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70539A-A981-460E-BBE0-3DFD4E7B9C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7429C20E-3C0E-40A0-BBD3-E232172476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4113E2-D75D-4146-A3C2-FA20BB175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520</TotalTime>
  <Pages>13</Pages>
  <Words>1996</Words>
  <Characters>11378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Thonthan, Huengwattanakul</cp:lastModifiedBy>
  <cp:revision>241</cp:revision>
  <cp:lastPrinted>2025-05-10T14:24:00Z</cp:lastPrinted>
  <dcterms:created xsi:type="dcterms:W3CDTF">2025-04-02T03:07:00Z</dcterms:created>
  <dcterms:modified xsi:type="dcterms:W3CDTF">2025-08-13T04:21:00Z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  <property fmtid="{D5CDD505-2E9C-101B-9397-08002B2CF9AE}" pid="4" name="ContentTypeId">
    <vt:lpwstr>0x010100FC3C573FF70E394A86433F5E112C33AA</vt:lpwstr>
  </property>
</Properties>
</file>