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990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0" w:name="SubTitle"/>
      <w:r w:rsidRPr="00CD3F5C">
        <w:rPr>
          <w:rFonts w:ascii="Angsana New" w:hAnsi="Angsana New"/>
          <w:b/>
          <w:bCs/>
          <w:sz w:val="52"/>
          <w:szCs w:val="52"/>
          <w:cs/>
        </w:rPr>
        <w:t>กษา โฮลดิ้ง จำกัด</w:t>
      </w:r>
      <w:r w:rsidRPr="00CD3F5C">
        <w:rPr>
          <w:rFonts w:ascii="Angsana New" w:hAnsi="Angsana New"/>
          <w:b/>
          <w:bCs/>
          <w:sz w:val="52"/>
          <w:szCs w:val="52"/>
        </w:rPr>
        <w:t xml:space="preserve"> </w:t>
      </w:r>
      <w:r w:rsidRPr="00CD3F5C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1B9B448C" w14:textId="77777777" w:rsidR="0025069E" w:rsidRPr="00CD3F5C" w:rsidRDefault="0025069E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CD3F5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A161BD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0B22823D" w14:textId="77777777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45EB05A6" w14:textId="3B6A499F" w:rsidR="001B0B17" w:rsidRPr="00AE65B7" w:rsidRDefault="001B0B17" w:rsidP="001C0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7331F8">
        <w:rPr>
          <w:rFonts w:ascii="Angsana New" w:hAnsi="Angsana New" w:hint="cs"/>
          <w:sz w:val="32"/>
          <w:szCs w:val="32"/>
          <w:cs/>
        </w:rPr>
        <w:t>และหกเดือน</w:t>
      </w:r>
      <w:r w:rsidR="007331F8" w:rsidRPr="00AE65B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31F8">
        <w:rPr>
          <w:rFonts w:ascii="Angsana New" w:hAnsi="Angsana New"/>
          <w:sz w:val="32"/>
          <w:szCs w:val="32"/>
        </w:rPr>
        <w:t xml:space="preserve">30 </w:t>
      </w:r>
      <w:r w:rsidR="007331F8">
        <w:rPr>
          <w:rFonts w:ascii="Angsana New" w:hAnsi="Angsana New" w:hint="cs"/>
          <w:sz w:val="32"/>
          <w:szCs w:val="32"/>
          <w:cs/>
        </w:rPr>
        <w:t>มิถุนายน</w:t>
      </w:r>
      <w:r w:rsidR="007331F8" w:rsidRPr="00AE65B7">
        <w:rPr>
          <w:rFonts w:ascii="Angsana New" w:hAnsi="Angsana New"/>
          <w:sz w:val="32"/>
          <w:szCs w:val="32"/>
        </w:rPr>
        <w:t xml:space="preserve"> </w:t>
      </w:r>
      <w:r w:rsidRPr="00DF582C">
        <w:rPr>
          <w:rFonts w:ascii="Angsana New" w:hAnsi="Angsana New"/>
          <w:sz w:val="32"/>
          <w:szCs w:val="32"/>
        </w:rPr>
        <w:t>256</w:t>
      </w:r>
      <w:r w:rsidR="00BB6E3A">
        <w:rPr>
          <w:rFonts w:ascii="Angsana New" w:hAnsi="Angsana New"/>
          <w:sz w:val="32"/>
          <w:szCs w:val="32"/>
        </w:rPr>
        <w:t>8</w:t>
      </w:r>
    </w:p>
    <w:p w14:paraId="64448094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3058E59" w14:textId="77777777" w:rsidR="001B0B17" w:rsidRPr="00AE65B7" w:rsidRDefault="001B0B17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864F689" w14:textId="77777777" w:rsidR="0025069E" w:rsidRPr="00CD3F5C" w:rsidRDefault="0025069E" w:rsidP="001C043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52EC9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25069E" w:rsidRPr="00CD3F5C" w:rsidSect="0045358F">
          <w:footerReference w:type="even" r:id="rId11"/>
          <w:footerReference w:type="default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B495DFB" w14:textId="57D1F75C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8A7484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8C29A1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3F5C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พฤกษา โฮลดิ้ง จำกัด (มหาชน)</w:t>
      </w:r>
    </w:p>
    <w:p w14:paraId="3025BF8F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85D584" w14:textId="07E1BEBD" w:rsidR="001B0B17" w:rsidRPr="00AE65B7" w:rsidRDefault="001B0B17" w:rsidP="001B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76272" w:rsidRPr="00576272">
        <w:rPr>
          <w:rFonts w:ascii="Angsana New" w:hAnsi="Angsana New"/>
          <w:sz w:val="30"/>
          <w:szCs w:val="30"/>
          <w:cs/>
        </w:rPr>
        <w:t>วันที่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="007331F8">
        <w:rPr>
          <w:rFonts w:ascii="Angsana New" w:hAnsi="Angsana New"/>
          <w:sz w:val="30"/>
          <w:szCs w:val="30"/>
        </w:rPr>
        <w:t xml:space="preserve">30 </w:t>
      </w:r>
      <w:r w:rsidR="007331F8">
        <w:rPr>
          <w:rFonts w:ascii="Angsana New" w:hAnsi="Angsana New" w:hint="cs"/>
          <w:sz w:val="30"/>
          <w:szCs w:val="30"/>
          <w:cs/>
        </w:rPr>
        <w:t>มิถุนายน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576272" w:rsidRPr="00576272">
        <w:rPr>
          <w:rFonts w:ascii="Angsana New" w:hAnsi="Angsana New"/>
          <w:sz w:val="30"/>
          <w:szCs w:val="30"/>
        </w:rPr>
        <w:t>256</w:t>
      </w:r>
      <w:r w:rsidR="00BB6E3A">
        <w:rPr>
          <w:rFonts w:ascii="Angsana New" w:hAnsi="Angsana New"/>
          <w:sz w:val="30"/>
          <w:szCs w:val="30"/>
        </w:rPr>
        <w:t>8</w:t>
      </w:r>
      <w:r w:rsidR="00576272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87F7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7331F8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เดือน</w:t>
      </w:r>
      <w:r w:rsidR="007331F8">
        <w:rPr>
          <w:rFonts w:ascii="Angsana New" w:hAnsi="Angsana New" w:hint="cs"/>
          <w:spacing w:val="-2"/>
          <w:sz w:val="30"/>
          <w:szCs w:val="30"/>
          <w:cs/>
        </w:rPr>
        <w:t>และหกเดือน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7331F8">
        <w:rPr>
          <w:rFonts w:ascii="Angsana New" w:hAnsi="Angsana New"/>
          <w:sz w:val="30"/>
          <w:szCs w:val="30"/>
        </w:rPr>
        <w:t xml:space="preserve">30 </w:t>
      </w:r>
      <w:r w:rsidR="007331F8">
        <w:rPr>
          <w:rFonts w:ascii="Angsana New" w:hAnsi="Angsana New" w:hint="cs"/>
          <w:sz w:val="30"/>
          <w:szCs w:val="30"/>
          <w:cs/>
        </w:rPr>
        <w:t>มิถุนายน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7331F8" w:rsidRPr="00576272">
        <w:rPr>
          <w:rFonts w:ascii="Angsana New" w:hAnsi="Angsana New"/>
          <w:sz w:val="30"/>
          <w:szCs w:val="30"/>
        </w:rPr>
        <w:t>256</w:t>
      </w:r>
      <w:r w:rsidR="007331F8">
        <w:rPr>
          <w:rFonts w:ascii="Angsana New" w:hAnsi="Angsana New"/>
          <w:sz w:val="30"/>
          <w:szCs w:val="30"/>
        </w:rPr>
        <w:t>8</w:t>
      </w:r>
      <w:r w:rsidR="0031105D">
        <w:rPr>
          <w:rFonts w:ascii="Angsana New" w:hAnsi="Angsana New"/>
          <w:spacing w:val="-2"/>
          <w:sz w:val="30"/>
          <w:szCs w:val="30"/>
        </w:rPr>
        <w:t xml:space="preserve"> </w:t>
      </w:r>
      <w:r w:rsidR="007331F8">
        <w:rPr>
          <w:rFonts w:ascii="Angsana New" w:hAnsi="Angsana New"/>
          <w:spacing w:val="-2"/>
          <w:sz w:val="30"/>
          <w:szCs w:val="30"/>
        </w:rPr>
        <w:t xml:space="preserve"> 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A465AD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AE65B7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7331F8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7331F8"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7331F8">
        <w:rPr>
          <w:rFonts w:ascii="Angsana New" w:hAnsi="Angsana New"/>
          <w:sz w:val="30"/>
          <w:szCs w:val="30"/>
        </w:rPr>
        <w:t xml:space="preserve">30 </w:t>
      </w:r>
      <w:r w:rsidR="007331F8">
        <w:rPr>
          <w:rFonts w:ascii="Angsana New" w:hAnsi="Angsana New" w:hint="cs"/>
          <w:sz w:val="30"/>
          <w:szCs w:val="30"/>
          <w:cs/>
        </w:rPr>
        <w:t>มิถุนายน</w:t>
      </w:r>
      <w:r w:rsidR="007331F8" w:rsidRPr="00576272">
        <w:rPr>
          <w:rFonts w:ascii="Angsana New" w:hAnsi="Angsana New"/>
          <w:sz w:val="30"/>
          <w:szCs w:val="30"/>
          <w:cs/>
        </w:rPr>
        <w:t xml:space="preserve"> </w:t>
      </w:r>
      <w:r w:rsidR="00BB6E3A" w:rsidRPr="00576272">
        <w:rPr>
          <w:rFonts w:ascii="Angsana New" w:hAnsi="Angsana New"/>
          <w:sz w:val="30"/>
          <w:szCs w:val="30"/>
        </w:rPr>
        <w:t>256</w:t>
      </w:r>
      <w:r w:rsidR="00BB6E3A">
        <w:rPr>
          <w:rFonts w:ascii="Angsana New" w:hAnsi="Angsana New"/>
          <w:sz w:val="30"/>
          <w:szCs w:val="30"/>
        </w:rPr>
        <w:t>8</w:t>
      </w:r>
      <w:r w:rsidR="00BB6E3A" w:rsidRPr="00576272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และบริษัทย่อย และของเฉพาะ</w:t>
      </w:r>
      <w:r w:rsidR="009A1B2C">
        <w:rPr>
          <w:rFonts w:ascii="Angsana New" w:hAnsi="Angsana New"/>
          <w:spacing w:val="-2"/>
          <w:sz w:val="30"/>
          <w:szCs w:val="30"/>
          <w:cs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>บริษัท พฤกษา โฮลดิ้ง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</w:t>
      </w:r>
      <w:r w:rsidR="00F87F7E">
        <w:rPr>
          <w:rFonts w:ascii="Angsana New" w:hAnsi="Angsana New"/>
          <w:spacing w:val="-2"/>
          <w:sz w:val="30"/>
          <w:szCs w:val="30"/>
          <w:cs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DF582C">
        <w:rPr>
          <w:rFonts w:ascii="Angsana New" w:hAnsi="Angsana New"/>
          <w:spacing w:val="-2"/>
          <w:sz w:val="30"/>
          <w:szCs w:val="30"/>
        </w:rPr>
        <w:t>34</w:t>
      </w:r>
      <w:r w:rsidR="00524C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เรื่อง</w:t>
      </w:r>
      <w:r w:rsidR="00EA1024" w:rsidRPr="00AC513D">
        <w:rPr>
          <w:rFonts w:ascii="Angsana New" w:hAnsi="Angsana New"/>
          <w:spacing w:val="-4"/>
          <w:sz w:val="30"/>
          <w:szCs w:val="30"/>
        </w:rPr>
        <w:t xml:space="preserve"> </w:t>
      </w:r>
      <w:r w:rsidRPr="00AC513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AE65B7">
        <w:rPr>
          <w:rFonts w:ascii="Angsana New" w:hAnsi="Angsana New"/>
          <w:spacing w:val="-2"/>
          <w:sz w:val="30"/>
          <w:szCs w:val="30"/>
          <w:cs/>
        </w:rPr>
        <w:t>ดังกล่าวจากผลการสอบทานของข้าพเจ้า</w:t>
      </w:r>
    </w:p>
    <w:p w14:paraId="0DAF7B2E" w14:textId="77777777" w:rsidR="0025094D" w:rsidRPr="00064302" w:rsidRDefault="0025094D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93B6244" w14:textId="76289380" w:rsidR="0025069E" w:rsidRPr="00CD3F5C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635B9D3" w14:textId="77777777" w:rsidR="0025069E" w:rsidRPr="00064302" w:rsidRDefault="0025069E" w:rsidP="0025069E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6269570" w14:textId="6173E775" w:rsidR="0025069E" w:rsidRPr="00CD3F5C" w:rsidRDefault="0025069E" w:rsidP="002506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D3F5C">
        <w:rPr>
          <w:rFonts w:ascii="Angsana New" w:hAnsi="Angsana New"/>
          <w:sz w:val="30"/>
          <w:szCs w:val="30"/>
        </w:rPr>
        <w:t xml:space="preserve"> </w:t>
      </w:r>
      <w:r w:rsidR="0022308C" w:rsidRPr="0022308C">
        <w:rPr>
          <w:rFonts w:ascii="Angsana New" w:hAnsi="Angsana New"/>
          <w:sz w:val="30"/>
          <w:szCs w:val="30"/>
        </w:rPr>
        <w:t>2410</w:t>
      </w:r>
      <w:r w:rsidRPr="00CD3F5C">
        <w:rPr>
          <w:rFonts w:ascii="Angsana New" w:hAnsi="Angsana New"/>
          <w:sz w:val="30"/>
          <w:szCs w:val="30"/>
        </w:rPr>
        <w:t xml:space="preserve"> “</w:t>
      </w:r>
      <w:r w:rsidRPr="00CD3F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3F5C">
        <w:rPr>
          <w:rFonts w:ascii="Angsana New" w:hAnsi="Angsana New"/>
          <w:sz w:val="30"/>
          <w:szCs w:val="30"/>
        </w:rPr>
        <w:t>”</w:t>
      </w:r>
      <w:r w:rsidRPr="00CD3F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3FD5F6" w14:textId="77777777" w:rsidR="0025069E" w:rsidRPr="00CD3F5C" w:rsidRDefault="0025069E" w:rsidP="0025069E">
      <w:pPr>
        <w:spacing w:line="240" w:lineRule="auto"/>
        <w:rPr>
          <w:rFonts w:ascii="Angsana New" w:hAnsi="Angsana New"/>
          <w:sz w:val="30"/>
          <w:szCs w:val="30"/>
        </w:rPr>
      </w:pPr>
    </w:p>
    <w:p w14:paraId="6C80CB0E" w14:textId="77777777" w:rsidR="006D3D1B" w:rsidRDefault="0025069E" w:rsidP="0025069E">
      <w:pPr>
        <w:spacing w:line="240" w:lineRule="auto"/>
        <w:rPr>
          <w:rFonts w:ascii="Angsana New" w:hAnsi="Angsana New"/>
          <w:sz w:val="30"/>
          <w:szCs w:val="30"/>
        </w:rPr>
        <w:sectPr w:rsidR="006D3D1B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CD3F5C">
        <w:rPr>
          <w:rFonts w:ascii="Angsana New" w:hAnsi="Angsana New"/>
          <w:sz w:val="30"/>
          <w:szCs w:val="30"/>
        </w:rPr>
        <w:br w:type="page"/>
      </w:r>
    </w:p>
    <w:p w14:paraId="20A55DD9" w14:textId="77777777" w:rsidR="0025069E" w:rsidRPr="00CD3F5C" w:rsidRDefault="0025069E" w:rsidP="0025069E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D3F5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30E01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4985E3" w14:textId="68D8D382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22308C" w:rsidRPr="0022308C">
        <w:rPr>
          <w:rFonts w:ascii="Angsana New" w:hAnsi="Angsana New"/>
          <w:spacing w:val="-2"/>
          <w:sz w:val="30"/>
          <w:szCs w:val="30"/>
        </w:rPr>
        <w:t>34</w:t>
      </w:r>
      <w:r w:rsidRPr="00CD3F5C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A23F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64D057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994403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9D31FF4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7D8699" w14:textId="457ED62D" w:rsidR="0025069E" w:rsidRPr="00CD3F5C" w:rsidRDefault="0076345B" w:rsidP="00763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(นางสาว</w:t>
      </w:r>
      <w:r w:rsidR="00AC25B5" w:rsidRPr="00CD3F5C">
        <w:rPr>
          <w:rFonts w:ascii="Angsana New" w:hAnsi="Angsana New"/>
          <w:sz w:val="30"/>
          <w:szCs w:val="30"/>
          <w:cs/>
        </w:rPr>
        <w:t>สุจิตรา มะเสนา</w:t>
      </w:r>
      <w:r>
        <w:rPr>
          <w:rFonts w:ascii="Angsana New" w:hAnsi="Angsana New"/>
          <w:sz w:val="30"/>
          <w:szCs w:val="30"/>
          <w:cs/>
        </w:rPr>
        <w:t>)</w:t>
      </w:r>
    </w:p>
    <w:p w14:paraId="01A13C7B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199E432" w14:textId="6CE84EC4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2308C" w:rsidRPr="0022308C">
        <w:rPr>
          <w:rFonts w:ascii="Angsana New" w:hAnsi="Angsana New"/>
          <w:sz w:val="30"/>
          <w:szCs w:val="30"/>
        </w:rPr>
        <w:t>8645</w:t>
      </w:r>
    </w:p>
    <w:p w14:paraId="27D41DC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0F86D81D" w14:textId="77777777" w:rsidR="0025069E" w:rsidRPr="00CD3F5C" w:rsidRDefault="0025069E" w:rsidP="00064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1D7B95" w14:textId="77777777" w:rsidR="0025069E" w:rsidRPr="00CD3F5C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3F5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B5A2973" w14:textId="294FE49E" w:rsidR="00667C73" w:rsidRPr="00472724" w:rsidRDefault="006E2F5D" w:rsidP="00F07FC8">
      <w:pPr>
        <w:pStyle w:val="a"/>
        <w:tabs>
          <w:tab w:val="left" w:pos="720"/>
        </w:tabs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13</w:t>
      </w:r>
      <w:r w:rsidR="007331F8">
        <w:rPr>
          <w:rFonts w:asciiTheme="majorBidi" w:hAnsiTheme="majorBidi" w:cstheme="majorBidi"/>
          <w:lang w:val="en-US"/>
        </w:rPr>
        <w:t xml:space="preserve"> </w:t>
      </w:r>
      <w:r w:rsidR="007331F8">
        <w:rPr>
          <w:rFonts w:asciiTheme="majorBidi" w:hAnsiTheme="majorBidi" w:cstheme="majorBidi" w:hint="cs"/>
          <w:cs/>
          <w:lang w:val="en-US"/>
        </w:rPr>
        <w:t>สิงหาคม</w:t>
      </w:r>
      <w:r w:rsidR="00BB6E3A">
        <w:rPr>
          <w:rFonts w:asciiTheme="majorBidi" w:hAnsiTheme="majorBidi" w:cstheme="majorBidi" w:hint="cs"/>
          <w:cs/>
          <w:lang w:val="en-US"/>
        </w:rPr>
        <w:t xml:space="preserve"> </w:t>
      </w:r>
      <w:r w:rsidR="00BB6E3A">
        <w:rPr>
          <w:rFonts w:asciiTheme="majorBidi" w:hAnsiTheme="majorBidi" w:cstheme="majorBidi"/>
          <w:lang w:val="en-US"/>
        </w:rPr>
        <w:t>2568</w:t>
      </w:r>
    </w:p>
    <w:sectPr w:rsidR="00667C73" w:rsidRPr="00472724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29A33" w14:textId="77777777" w:rsidR="001D1B50" w:rsidRDefault="001D1B50">
      <w:r>
        <w:separator/>
      </w:r>
    </w:p>
  </w:endnote>
  <w:endnote w:type="continuationSeparator" w:id="0">
    <w:p w14:paraId="3915BB0E" w14:textId="77777777" w:rsidR="001D1B50" w:rsidRDefault="001D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3F4C" w14:textId="77777777" w:rsidR="0076628F" w:rsidRDefault="0076628F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Pr="00D853F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6F920300" w14:textId="77777777" w:rsidR="0076628F" w:rsidRDefault="0076628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5F35" w14:textId="77777777" w:rsidR="0076628F" w:rsidRDefault="0076628F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D853F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EDFBB" w14:textId="77777777" w:rsidR="0076628F" w:rsidRPr="006D3D1B" w:rsidRDefault="0076628F" w:rsidP="006D3D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765E1" w14:textId="1A8D55D4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2A253A9D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A1B2C">
      <w:rPr>
        <w:rFonts w:ascii="Angsana New" w:hAnsi="Angsana New"/>
        <w:noProof/>
        <w:sz w:val="30"/>
        <w:szCs w:val="30"/>
      </w:rPr>
      <w:t>PSH Report TH Q225 R6.docx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77777777" w:rsidR="00C443EE" w:rsidRPr="00381B5D" w:rsidRDefault="00000000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443EE" w:rsidRPr="0070026C" w:rsidRDefault="00C443EE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4BB1B" w14:textId="77777777" w:rsidR="001D1B50" w:rsidRDefault="001D1B50">
      <w:r>
        <w:separator/>
      </w:r>
    </w:p>
  </w:footnote>
  <w:footnote w:type="continuationSeparator" w:id="0">
    <w:p w14:paraId="6B14C467" w14:textId="77777777" w:rsidR="001D1B50" w:rsidRDefault="001D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4D096" w14:textId="707386C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066D77" w14:textId="60A23ABB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AB4033B" w14:textId="76ECCC77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6CEFDB" w14:textId="6F3AA3DC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D2024" w14:textId="77777777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65B8E2D" w14:textId="77777777" w:rsidR="00287CFB" w:rsidRDefault="00287CFB" w:rsidP="00CB0970">
    <w:pPr>
      <w:pStyle w:val="Header"/>
      <w:spacing w:line="240" w:lineRule="auto"/>
      <w:rPr>
        <w:rFonts w:asciiTheme="majorBidi" w:hAnsiTheme="majorBidi" w:cstheme="majorBidi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E464" w14:textId="43193C56" w:rsidR="0076628F" w:rsidRPr="00CB0970" w:rsidRDefault="0076628F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2C7753" w14:textId="56EA7AF3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7BA746" w14:textId="2ECD10F5" w:rsidR="00CB0970" w:rsidRP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104978" w14:textId="6CA81F58" w:rsidR="00CB0970" w:rsidRDefault="00CB0970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C76B75" w14:textId="7D9C9692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9629C" w14:textId="4958F960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563B7B5" w14:textId="0D8B80CF" w:rsidR="004E3B55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D947F6" w14:textId="77777777" w:rsidR="004E3B55" w:rsidRPr="00CB0970" w:rsidRDefault="004E3B55" w:rsidP="00CB0970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8DE75" w14:textId="0475FEC6" w:rsidR="00C443EE" w:rsidRPr="00FA543B" w:rsidRDefault="00C443EE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3DBBA269" w14:textId="62525DA0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0CDEA7E8" w14:textId="54DC2E85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  <w:p w14:paraId="1DF189D9" w14:textId="77777777" w:rsidR="00AF4AC5" w:rsidRPr="00FA543B" w:rsidRDefault="00AF4AC5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24EC3"/>
    <w:multiLevelType w:val="hybridMultilevel"/>
    <w:tmpl w:val="E6201154"/>
    <w:lvl w:ilvl="0" w:tplc="70FCF7E2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BE776AF"/>
    <w:multiLevelType w:val="hybridMultilevel"/>
    <w:tmpl w:val="F3825B0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8"/>
  </w:num>
  <w:num w:numId="12" w16cid:durableId="1224178723">
    <w:abstractNumId w:val="15"/>
  </w:num>
  <w:num w:numId="13" w16cid:durableId="156501496">
    <w:abstractNumId w:val="31"/>
  </w:num>
  <w:num w:numId="14" w16cid:durableId="455678199">
    <w:abstractNumId w:val="17"/>
  </w:num>
  <w:num w:numId="15" w16cid:durableId="266625026">
    <w:abstractNumId w:val="22"/>
  </w:num>
  <w:num w:numId="16" w16cid:durableId="1482963176">
    <w:abstractNumId w:val="21"/>
  </w:num>
  <w:num w:numId="17" w16cid:durableId="256906495">
    <w:abstractNumId w:val="33"/>
  </w:num>
  <w:num w:numId="18" w16cid:durableId="963316718">
    <w:abstractNumId w:val="12"/>
  </w:num>
  <w:num w:numId="19" w16cid:durableId="2144275292">
    <w:abstractNumId w:val="14"/>
  </w:num>
  <w:num w:numId="20" w16cid:durableId="2119255851">
    <w:abstractNumId w:val="20"/>
  </w:num>
  <w:num w:numId="21" w16cid:durableId="2118402657">
    <w:abstractNumId w:val="30"/>
  </w:num>
  <w:num w:numId="22" w16cid:durableId="1065683123">
    <w:abstractNumId w:val="32"/>
  </w:num>
  <w:num w:numId="23" w16cid:durableId="1008487521">
    <w:abstractNumId w:val="27"/>
  </w:num>
  <w:num w:numId="24" w16cid:durableId="2108576402">
    <w:abstractNumId w:val="10"/>
  </w:num>
  <w:num w:numId="25" w16cid:durableId="4391840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6"/>
  </w:num>
  <w:num w:numId="27" w16cid:durableId="1495686611">
    <w:abstractNumId w:val="35"/>
  </w:num>
  <w:num w:numId="28" w16cid:durableId="904996239">
    <w:abstractNumId w:val="23"/>
  </w:num>
  <w:num w:numId="29" w16cid:durableId="1534616609">
    <w:abstractNumId w:val="28"/>
  </w:num>
  <w:num w:numId="30" w16cid:durableId="16981182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5"/>
  </w:num>
  <w:num w:numId="32" w16cid:durableId="1843741481">
    <w:abstractNumId w:val="13"/>
  </w:num>
  <w:num w:numId="33" w16cid:durableId="1203009805">
    <w:abstractNumId w:val="29"/>
  </w:num>
  <w:num w:numId="34" w16cid:durableId="746078739">
    <w:abstractNumId w:val="16"/>
  </w:num>
  <w:num w:numId="35" w16cid:durableId="1644849719">
    <w:abstractNumId w:val="34"/>
  </w:num>
  <w:num w:numId="36" w16cid:durableId="1177578386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217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02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74B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4A8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69A"/>
    <w:rsid w:val="00137A45"/>
    <w:rsid w:val="00137BD2"/>
    <w:rsid w:val="00137DEB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044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008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B17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043F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1B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7AE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69E"/>
    <w:rsid w:val="0025094D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CFB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627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DE5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2BB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BAF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05D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2A4"/>
    <w:rsid w:val="003254AA"/>
    <w:rsid w:val="00325BA2"/>
    <w:rsid w:val="00325F0E"/>
    <w:rsid w:val="003267B2"/>
    <w:rsid w:val="00326C1C"/>
    <w:rsid w:val="0032751A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14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444"/>
    <w:rsid w:val="003827CB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D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B35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9D3"/>
    <w:rsid w:val="003F4CE9"/>
    <w:rsid w:val="003F4D6F"/>
    <w:rsid w:val="003F59C3"/>
    <w:rsid w:val="003F5DAD"/>
    <w:rsid w:val="003F657B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4E9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A74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006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724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AC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CE1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3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3B55"/>
    <w:rsid w:val="004E41B7"/>
    <w:rsid w:val="004E41E6"/>
    <w:rsid w:val="004E42EB"/>
    <w:rsid w:val="004E439C"/>
    <w:rsid w:val="004E48F1"/>
    <w:rsid w:val="004E4ADE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063"/>
    <w:rsid w:val="005243D8"/>
    <w:rsid w:val="005244AB"/>
    <w:rsid w:val="0052454F"/>
    <w:rsid w:val="00524621"/>
    <w:rsid w:val="00524C6F"/>
    <w:rsid w:val="00524CB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5F00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6DD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652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D12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8C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4C0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824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0EDE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2F5D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840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5EAB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1F8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F3A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3E68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1BA0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4A9D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88C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89F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9C5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5AF"/>
    <w:rsid w:val="009639A3"/>
    <w:rsid w:val="00964007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13E"/>
    <w:rsid w:val="00966D2D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1B2C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7C"/>
    <w:rsid w:val="009B4EA4"/>
    <w:rsid w:val="009B4F97"/>
    <w:rsid w:val="009B58DA"/>
    <w:rsid w:val="009B5CE1"/>
    <w:rsid w:val="009B5D99"/>
    <w:rsid w:val="009B65CE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8C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3DB3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78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93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BA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13D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E5C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5FB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C5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062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20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59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0E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0BB"/>
    <w:rsid w:val="00B65408"/>
    <w:rsid w:val="00B6581C"/>
    <w:rsid w:val="00B65AF9"/>
    <w:rsid w:val="00B65F89"/>
    <w:rsid w:val="00B66364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E3A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7A9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3EE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4C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51E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518"/>
    <w:rsid w:val="00CB07DB"/>
    <w:rsid w:val="00CB0970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788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80D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11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251"/>
    <w:rsid w:val="00D00721"/>
    <w:rsid w:val="00D008A0"/>
    <w:rsid w:val="00D00FDA"/>
    <w:rsid w:val="00D016F2"/>
    <w:rsid w:val="00D01CAD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22E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31F5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58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C7CD5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A51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56"/>
    <w:rsid w:val="00E313DE"/>
    <w:rsid w:val="00E314AB"/>
    <w:rsid w:val="00E325D4"/>
    <w:rsid w:val="00E326F2"/>
    <w:rsid w:val="00E32730"/>
    <w:rsid w:val="00E329C1"/>
    <w:rsid w:val="00E32E1F"/>
    <w:rsid w:val="00E32ED9"/>
    <w:rsid w:val="00E3393D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37F19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47910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024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0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C8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C63"/>
    <w:rsid w:val="00F335EF"/>
    <w:rsid w:val="00F33A32"/>
    <w:rsid w:val="00F33C89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81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87F7E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1FF"/>
    <w:rsid w:val="00FA08E0"/>
    <w:rsid w:val="00FA0A53"/>
    <w:rsid w:val="00FA0CBC"/>
    <w:rsid w:val="00FA19FF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43B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4F05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517D2-867F-4C96-886C-8768CE53F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184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Praewwipa, Silawal</cp:lastModifiedBy>
  <cp:revision>31</cp:revision>
  <cp:lastPrinted>2024-08-13T08:48:00Z</cp:lastPrinted>
  <dcterms:created xsi:type="dcterms:W3CDTF">2024-04-30T09:13:00Z</dcterms:created>
  <dcterms:modified xsi:type="dcterms:W3CDTF">2025-08-05T04:27:00Z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