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6B2B159" w14:textId="77777777" w:rsidR="00795BAF" w:rsidRPr="00FE1E01" w:rsidRDefault="00795BAF" w:rsidP="00795BAF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704A8509" w14:textId="030F142C" w:rsidR="00795BAF" w:rsidRPr="00FE1E01" w:rsidRDefault="00795BAF" w:rsidP="00795BAF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C439B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E1E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C439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04E1107" w14:textId="7681C426" w:rsidR="00795BAF" w:rsidRPr="00286E75" w:rsidRDefault="00795BAF" w:rsidP="00795BAF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D56A8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6A85">
        <w:rPr>
          <w:rFonts w:asciiTheme="majorBidi" w:hAnsiTheme="majorBidi" w:cstheme="majorBidi"/>
          <w:sz w:val="30"/>
          <w:szCs w:val="30"/>
        </w:rPr>
        <w:t xml:space="preserve">30 </w:t>
      </w:r>
      <w:r w:rsidRPr="00D56A8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D56A85">
        <w:rPr>
          <w:rFonts w:asciiTheme="majorBidi" w:hAnsiTheme="majorBidi" w:cstheme="majorBidi"/>
          <w:sz w:val="30"/>
          <w:szCs w:val="30"/>
          <w:cs/>
        </w:rPr>
        <w:br/>
      </w:r>
      <w:r w:rsidRPr="00D56A85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D56A8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6A85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D56A85">
        <w:rPr>
          <w:rFonts w:asciiTheme="majorBidi" w:hAnsiTheme="majorBidi" w:cstheme="majorBidi"/>
          <w:sz w:val="30"/>
          <w:szCs w:val="30"/>
        </w:rPr>
        <w:t xml:space="preserve">30 </w:t>
      </w:r>
      <w:r w:rsidRPr="00D56A8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56A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 xml:space="preserve">68 </w:t>
      </w:r>
      <w:r w:rsidRPr="00D56A8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D56A85">
        <w:rPr>
          <w:rFonts w:ascii="Angsana New" w:hAnsi="Angsana New"/>
          <w:sz w:val="30"/>
          <w:szCs w:val="30"/>
        </w:rPr>
        <w:br/>
      </w:r>
      <w:r w:rsidRPr="00D56A85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Pr="00D56A85">
        <w:rPr>
          <w:rFonts w:ascii="Angsana New" w:hAnsi="Angsana New"/>
          <w:sz w:val="30"/>
          <w:szCs w:val="30"/>
        </w:rPr>
        <w:t xml:space="preserve"> </w:t>
      </w:r>
      <w:r w:rsidRPr="00D56A85">
        <w:rPr>
          <w:rFonts w:ascii="Angsana New" w:hAnsi="Angsana New"/>
          <w:sz w:val="30"/>
          <w:szCs w:val="30"/>
          <w:cs/>
        </w:rPr>
        <w:t>และงบกระแ</w:t>
      </w:r>
      <w:r w:rsidRPr="00D56A85">
        <w:rPr>
          <w:rFonts w:ascii="Angsana New" w:hAnsi="Angsana New" w:hint="cs"/>
          <w:sz w:val="30"/>
          <w:szCs w:val="30"/>
          <w:cs/>
        </w:rPr>
        <w:t>ส</w:t>
      </w:r>
      <w:r w:rsidRPr="00D56A85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Pr="00D56A8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D56A85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56A85">
        <w:rPr>
          <w:rFonts w:ascii="Angsana New" w:hAnsi="Angsana New"/>
          <w:spacing w:val="-4"/>
          <w:sz w:val="30"/>
          <w:szCs w:val="30"/>
        </w:rPr>
        <w:t>30</w:t>
      </w:r>
      <w:r w:rsidRPr="00D56A85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Pr="00D56A85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8</w:t>
      </w:r>
      <w:r w:rsidRPr="00D56A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D56A8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D56A8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D56A8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56A85">
        <w:rPr>
          <w:rFonts w:asciiTheme="majorBidi" w:hAnsiTheme="majorBidi" w:cstheme="majorBidi"/>
          <w:sz w:val="30"/>
          <w:szCs w:val="30"/>
          <w:cs/>
        </w:rPr>
        <w:t>ของ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โกลบอลกรีนเคมิคอล จำกัด (มหาชน) และบริษัทย่อย และของเฉพาะบริษัท โกลบอลกรีนเคมิคอล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6A85">
        <w:rPr>
          <w:rFonts w:asciiTheme="majorBidi" w:hAnsiTheme="majorBidi" w:cstheme="majorBidi"/>
          <w:sz w:val="30"/>
          <w:szCs w:val="30"/>
        </w:rPr>
        <w:t>34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D56A8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56A8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5E3A1E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49DF79FB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6359FE" w:rsidRPr="006359FE">
        <w:rPr>
          <w:rFonts w:asciiTheme="majorBidi" w:hAnsiTheme="majorBidi" w:cs="Angsana New" w:hint="cs"/>
          <w:cs/>
          <w:lang w:val="en-US"/>
        </w:rPr>
        <w:t>กุณนที</w:t>
      </w:r>
      <w:r w:rsidR="006359FE" w:rsidRPr="006359FE">
        <w:rPr>
          <w:rFonts w:asciiTheme="majorBidi" w:hAnsiTheme="majorBidi" w:cs="Angsana New"/>
          <w:cs/>
          <w:lang w:val="en-US"/>
        </w:rPr>
        <w:t xml:space="preserve"> </w:t>
      </w:r>
      <w:r w:rsidR="006359FE" w:rsidRPr="006359FE">
        <w:rPr>
          <w:rFonts w:asciiTheme="majorBidi" w:hAnsiTheme="majorBidi" w:cs="Angsana New" w:hint="cs"/>
          <w:cs/>
          <w:lang w:val="en-US"/>
        </w:rPr>
        <w:t>เกิดจนา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6EE61EF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6359FE">
        <w:rPr>
          <w:rFonts w:asciiTheme="majorBidi" w:hAnsiTheme="majorBidi" w:cstheme="majorBidi"/>
          <w:lang w:val="en-US"/>
        </w:rPr>
        <w:t>12418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AB2FDDF" w14:textId="1769F642" w:rsidR="00795BAF" w:rsidRPr="00EE48FF" w:rsidRDefault="00145B27" w:rsidP="00795BA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795BAF">
        <w:rPr>
          <w:rFonts w:asciiTheme="majorBidi" w:hAnsiTheme="majorBidi" w:cstheme="majorBidi"/>
          <w:sz w:val="30"/>
          <w:szCs w:val="30"/>
        </w:rPr>
        <w:t xml:space="preserve"> </w:t>
      </w:r>
      <w:r w:rsidR="00795BAF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795BAF">
        <w:rPr>
          <w:rFonts w:asciiTheme="majorBidi" w:hAnsiTheme="majorBidi" w:cstheme="majorBidi"/>
          <w:sz w:val="30"/>
          <w:szCs w:val="30"/>
        </w:rPr>
        <w:t>2568</w:t>
      </w:r>
    </w:p>
    <w:p w14:paraId="11D4170C" w14:textId="62CF7A85" w:rsidR="00EE48FF" w:rsidRPr="00EE48FF" w:rsidRDefault="00EE48FF" w:rsidP="005E3A1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EE48FF" w:rsidRPr="00EE48FF" w:rsidSect="00660BE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858F" w14:textId="77777777" w:rsidR="001258F1" w:rsidRDefault="001258F1" w:rsidP="004956B4">
      <w:r>
        <w:separator/>
      </w:r>
    </w:p>
  </w:endnote>
  <w:endnote w:type="continuationSeparator" w:id="0">
    <w:p w14:paraId="7FF5AC39" w14:textId="77777777" w:rsidR="001258F1" w:rsidRDefault="001258F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AE0D" w14:textId="77777777" w:rsidR="001258F1" w:rsidRDefault="001258F1" w:rsidP="004956B4">
      <w:r>
        <w:separator/>
      </w:r>
    </w:p>
  </w:footnote>
  <w:footnote w:type="continuationSeparator" w:id="0">
    <w:p w14:paraId="6EC34652" w14:textId="77777777" w:rsidR="001258F1" w:rsidRDefault="001258F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0C9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42395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449EF9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0761A7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21F78E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248FDC" w14:textId="4DE0F37C" w:rsidR="00A746EE" w:rsidRPr="00DB259D" w:rsidRDefault="00A746EE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629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46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5F63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C19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175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8F1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5B27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BD2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CFA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370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2D33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1BDC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7C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A8D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1AF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038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4CB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5E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509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477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85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1E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5F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9FE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015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8C4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1B5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DF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8A1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5F60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9CB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857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BC8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8F7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BAF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9D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167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3B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24A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69A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3D8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8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722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1E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8E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0F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02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90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25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B0B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0CC2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5CC9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289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A85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A7FE9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59D"/>
    <w:rsid w:val="00DB294F"/>
    <w:rsid w:val="00DB2A5A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46DF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1FFF"/>
    <w:rsid w:val="00E3202A"/>
    <w:rsid w:val="00E3241A"/>
    <w:rsid w:val="00E3265B"/>
    <w:rsid w:val="00E32EBC"/>
    <w:rsid w:val="00E3317C"/>
    <w:rsid w:val="00E332B9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1DA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C12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C6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B7E15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52F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4ED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1C3C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5E3A1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557BB-6DA9-4761-9E32-289D96C7D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155</TotalTime>
  <Pages>3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42</cp:revision>
  <cp:lastPrinted>2024-10-21T03:28:00Z</cp:lastPrinted>
  <dcterms:created xsi:type="dcterms:W3CDTF">2022-07-18T08:47:00Z</dcterms:created>
  <dcterms:modified xsi:type="dcterms:W3CDTF">2025-07-23T02:15:00Z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