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8451"/>
      </w:tblGrid>
      <w:tr w:rsidR="00890EED" w:rsidRPr="00616564" w14:paraId="397705EC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0C08CCB0" w:rsidR="00E95A9C" w:rsidRPr="00616564" w:rsidRDefault="00E95A9C" w:rsidP="00956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</w:pPr>
            <w:r w:rsidRPr="00956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616564" w14:paraId="40318CFE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616564" w14:paraId="31AAE21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FAB8C6" w14:textId="011424BA" w:rsidR="00E95A9C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616564" w14:paraId="45E48E6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B0FE27" w14:textId="7248555C" w:rsidR="005048BB" w:rsidRPr="00616564" w:rsidRDefault="00AA1075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616564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616564" w14:paraId="7E5EA43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70A3974" w14:textId="7C7B9476" w:rsidR="00BB1BF3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616564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616564" w14:paraId="2ECFF81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74BC3D" w14:textId="00EB8E16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616564" w14:paraId="3A401E4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98" w:type="dxa"/>
          </w:tcPr>
          <w:p w14:paraId="7B6C9697" w14:textId="2C43F5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</w:tcPr>
          <w:p w14:paraId="0FDA06B6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616564" w14:paraId="41ADE86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D753ED" w14:textId="35B39455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</w:tcPr>
          <w:p w14:paraId="07BB90C7" w14:textId="77777777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616564" w14:paraId="102D52F1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BA7809" w14:textId="7DB3A1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</w:tcPr>
          <w:p w14:paraId="579BD453" w14:textId="4D36B8AE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616564" w14:paraId="1604DEF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5D39269" w14:textId="4E05C4DB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</w:tcPr>
          <w:p w14:paraId="10A49C17" w14:textId="77777777" w:rsidR="003B7587" w:rsidRPr="00616564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31490" w:rsidRPr="00616564" w14:paraId="0A580269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B3DA2E7" w14:textId="4BF86064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</w:tcPr>
          <w:p w14:paraId="669F5A4C" w14:textId="6A365DAF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31490" w:rsidRPr="00616564" w14:paraId="635F947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87DAFE5" w14:textId="251B4DD6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</w:tcPr>
          <w:p w14:paraId="38D1CAD8" w14:textId="0D8C4AE7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431490" w:rsidRPr="00616564" w14:paraId="6313AE3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DCFB8C6" w14:textId="626B3C20" w:rsidR="00431490" w:rsidRPr="00E15029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0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451" w:type="dxa"/>
          </w:tcPr>
          <w:p w14:paraId="14F055AE" w14:textId="341EAAA4" w:rsidR="00431490" w:rsidRPr="00E15029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502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31490" w:rsidRPr="00616564" w14:paraId="087D6EF8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B797C1D" w14:textId="49D076DC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451" w:type="dxa"/>
          </w:tcPr>
          <w:p w14:paraId="5E9B57A0" w14:textId="17851CD6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1490" w:rsidRPr="00616564" w14:paraId="4B18885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6711182" w14:textId="2F434AA2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451" w:type="dxa"/>
          </w:tcPr>
          <w:p w14:paraId="4AB98B0F" w14:textId="68B00D9D" w:rsidR="00431490" w:rsidRPr="00431490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431490" w:rsidRPr="00616564" w14:paraId="39EFCCA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4926E46" w14:textId="4610BB9D" w:rsidR="00431490" w:rsidRPr="00616564" w:rsidRDefault="00E67AB9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451" w:type="dxa"/>
          </w:tcPr>
          <w:p w14:paraId="509D3464" w14:textId="35F11344" w:rsidR="00431490" w:rsidRPr="00616564" w:rsidRDefault="006F4EDD" w:rsidP="006F4EDD">
            <w:pPr>
              <w:pStyle w:val="index"/>
              <w:tabs>
                <w:tab w:val="clear" w:pos="1134"/>
                <w:tab w:val="left" w:pos="79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EDD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การจัดประเภทรายการใหม่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</w:p>
        </w:tc>
      </w:tr>
    </w:tbl>
    <w:p w14:paraId="238CA212" w14:textId="1B2EBF75" w:rsidR="005F0C29" w:rsidRPr="00616564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616564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445A0292" w:rsidR="00492877" w:rsidRPr="00616564" w:rsidRDefault="003C2E4B" w:rsidP="0061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16564">
        <w:rPr>
          <w:rFonts w:asciiTheme="majorBidi" w:hAnsiTheme="majorBidi" w:hint="cs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เมื่อ</w:t>
      </w:r>
      <w:r w:rsidRPr="00FA4C48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FA4C4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64F4B" w:rsidRPr="00A41725">
        <w:rPr>
          <w:rFonts w:asciiTheme="majorBidi" w:hAnsiTheme="majorBidi"/>
          <w:spacing w:val="-2"/>
          <w:sz w:val="30"/>
          <w:szCs w:val="30"/>
        </w:rPr>
        <w:t>8</w:t>
      </w:r>
      <w:r w:rsidR="006D038B">
        <w:rPr>
          <w:rFonts w:asciiTheme="majorBidi" w:hAnsiTheme="majorBidi"/>
          <w:spacing w:val="-2"/>
          <w:sz w:val="30"/>
          <w:szCs w:val="30"/>
        </w:rPr>
        <w:t xml:space="preserve"> </w:t>
      </w:r>
      <w:r w:rsidR="006D038B">
        <w:rPr>
          <w:rFonts w:asciiTheme="majorBidi" w:hAnsiTheme="majorBidi" w:hint="cs"/>
          <w:spacing w:val="-2"/>
          <w:sz w:val="30"/>
          <w:szCs w:val="30"/>
          <w:cs/>
        </w:rPr>
        <w:t xml:space="preserve">สิงหาคม </w:t>
      </w:r>
      <w:r w:rsidR="006D038B">
        <w:rPr>
          <w:rFonts w:asciiTheme="majorBidi" w:hAnsiTheme="majorBidi"/>
          <w:spacing w:val="-2"/>
          <w:sz w:val="30"/>
          <w:szCs w:val="30"/>
        </w:rPr>
        <w:t>2568</w:t>
      </w:r>
    </w:p>
    <w:p w14:paraId="5C4BCD8E" w14:textId="7777777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3199D32" w14:textId="306C6AE4" w:rsidR="00492877" w:rsidRPr="00616564" w:rsidRDefault="00492877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5088505C" w:rsidR="00492877" w:rsidRPr="00616564" w:rsidRDefault="00154F0A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616564">
        <w:rPr>
          <w:rFonts w:asciiTheme="majorBidi" w:hAnsiTheme="majorBidi" w:cstheme="majorBidi"/>
          <w:sz w:val="30"/>
          <w:szCs w:val="30"/>
        </w:rPr>
        <w:t xml:space="preserve"> (</w:t>
      </w:r>
      <w:r w:rsidRPr="00616564">
        <w:rPr>
          <w:rFonts w:asciiTheme="majorBidi" w:hAnsiTheme="majorBidi" w:cstheme="majorBidi"/>
          <w:sz w:val="30"/>
          <w:szCs w:val="30"/>
          <w:cs/>
        </w:rPr>
        <w:t>มหาชน) (</w:t>
      </w:r>
      <w:r w:rsidRPr="00616564">
        <w:rPr>
          <w:rFonts w:asciiTheme="majorBidi" w:hAnsiTheme="majorBidi" w:cstheme="majorBidi"/>
          <w:sz w:val="30"/>
          <w:szCs w:val="30"/>
        </w:rPr>
        <w:t>“</w:t>
      </w:r>
      <w:r w:rsidRPr="0061656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</w:rPr>
        <w:t>”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Pr="00616564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 xml:space="preserve">2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616564">
        <w:rPr>
          <w:rFonts w:asciiTheme="majorBidi" w:hAnsiTheme="majorBidi" w:cstheme="majorBidi"/>
          <w:sz w:val="30"/>
          <w:szCs w:val="30"/>
        </w:rPr>
        <w:t xml:space="preserve">2560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16564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A7B64D" w14:textId="77777777" w:rsidR="00E17563" w:rsidRPr="00616564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616564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635B1E85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616564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50D3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77F9883D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616564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4151C57F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736F7CC9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2C64" w:rsidRPr="00616564">
              <w:rPr>
                <w:rFonts w:asciiTheme="majorBidi" w:hAnsiTheme="majorBidi" w:cstheme="majorBidi"/>
                <w:sz w:val="30"/>
                <w:szCs w:val="30"/>
              </w:rPr>
              <w:t>, 10</w:t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 w:rsidRPr="0061656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616564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5F12EBB9" w:rsidR="00123C74" w:rsidRPr="00616564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940663D" w:rsidR="00123C74" w:rsidRPr="00616564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28E963F9" w14:textId="77777777" w:rsidR="00331629" w:rsidRDefault="00331629" w:rsidP="008C717D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28674" w14:textId="5AB3961A" w:rsidR="00AF3BB8" w:rsidRPr="00616564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616564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ะ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616564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616564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0A96FF7F" w:rsidR="00CD06B5" w:rsidRPr="00616564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616564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แฟตตี้แอลกอฮอลส์ แฟตตี้แอซิด แฟต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</w:p>
    <w:p w14:paraId="72D4D61D" w14:textId="77777777" w:rsidR="003C439B" w:rsidRPr="00616564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616564" w:rsidRDefault="00C22AF3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05F28" w14:textId="7248B879" w:rsidR="008B0900" w:rsidRPr="00616564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>34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616564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616564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31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ธันวาคม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256</w:t>
      </w:r>
      <w:r w:rsidR="006102F2" w:rsidRPr="006102F2">
        <w:rPr>
          <w:rFonts w:ascii="Angsana New" w:hAnsi="Angsana New" w:hint="cs"/>
          <w:sz w:val="30"/>
          <w:szCs w:val="30"/>
        </w:rPr>
        <w:t>7</w:t>
      </w:r>
    </w:p>
    <w:p w14:paraId="3E3F4B30" w14:textId="4252A44A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01514" w14:textId="441D2E25" w:rsidR="008B0900" w:rsidRPr="00616564" w:rsidRDefault="00911A6D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256</w:t>
      </w:r>
      <w:r w:rsidR="006102F2" w:rsidRPr="006102F2">
        <w:rPr>
          <w:rFonts w:asciiTheme="majorBidi" w:eastAsia="Times New Roman" w:hAnsiTheme="majorBidi" w:cstheme="majorBidi" w:hint="cs"/>
          <w:color w:val="242424"/>
          <w:sz w:val="30"/>
          <w:szCs w:val="30"/>
        </w:rPr>
        <w:t>7</w:t>
      </w:r>
    </w:p>
    <w:p w14:paraId="0255ED60" w14:textId="77777777" w:rsidR="00645477" w:rsidRPr="00616564" w:rsidRDefault="006454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2529C" w14:textId="6A2703DA" w:rsidR="002C53B8" w:rsidRPr="00616564" w:rsidRDefault="002C53B8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Pr="00616564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1F8F4" w14:textId="5CC5F375" w:rsidR="003C439B" w:rsidRPr="00616564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และการร่วมค้าที่ได้เปิดเผยในหมายเหตุข้อ</w:t>
      </w: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6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C07ED9" w:rsidRPr="00616564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สำหรับบุคคลหรือกิจการอื่นที่เกี่ยวข้องกันไม่มีการเปลี่ยนแปลงอย่างมีสาระสำคัญในระหว่างงวด กลุ่มบริษัทมีรายการระหว่างกันที่มีนัยสำคัญในระหว่างงวดดังนี้</w:t>
      </w:r>
    </w:p>
    <w:p w14:paraId="7CECAE8B" w14:textId="7122549D" w:rsidR="008C2504" w:rsidRPr="00616564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41"/>
        <w:gridCol w:w="1083"/>
        <w:gridCol w:w="237"/>
        <w:gridCol w:w="1080"/>
      </w:tblGrid>
      <w:tr w:rsidR="008D4464" w:rsidRPr="00A57F81" w14:paraId="7927623B" w14:textId="77777777" w:rsidTr="00B07C6D">
        <w:trPr>
          <w:trHeight w:val="119"/>
          <w:tblHeader/>
        </w:trPr>
        <w:tc>
          <w:tcPr>
            <w:tcW w:w="2272" w:type="pct"/>
          </w:tcPr>
          <w:p w14:paraId="4355DB16" w14:textId="77777777" w:rsidR="008D4464" w:rsidRPr="00A57F81" w:rsidRDefault="008D4464" w:rsidP="00A046B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7F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0" w:type="pct"/>
            <w:gridSpan w:val="3"/>
          </w:tcPr>
          <w:p w14:paraId="4FC2C2FE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7DBF689B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331CF673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038B" w:rsidRPr="00DA5925" w14:paraId="79BAA76F" w14:textId="77777777" w:rsidTr="00B07C6D">
        <w:trPr>
          <w:tblHeader/>
        </w:trPr>
        <w:tc>
          <w:tcPr>
            <w:tcW w:w="2272" w:type="pct"/>
          </w:tcPr>
          <w:p w14:paraId="76F06412" w14:textId="0C0F0BF1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7" w:type="pct"/>
          </w:tcPr>
          <w:p w14:paraId="7F3C0371" w14:textId="5D7CFDC0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02F2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3C5CFE76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69ACACF" w14:textId="0580955D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02F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0B634E27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7BB9F7AB" w14:textId="180CD76D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02F2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285F6298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E562447" w14:textId="53D205AA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02F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6D038B" w:rsidRPr="00DA5925" w14:paraId="356D826C" w14:textId="77777777" w:rsidTr="00A046B8">
        <w:trPr>
          <w:trHeight w:val="63"/>
          <w:tblHeader/>
        </w:trPr>
        <w:tc>
          <w:tcPr>
            <w:tcW w:w="2272" w:type="pct"/>
          </w:tcPr>
          <w:p w14:paraId="08B6400B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8" w:type="pct"/>
            <w:gridSpan w:val="7"/>
          </w:tcPr>
          <w:p w14:paraId="52C39D11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038B" w:rsidRPr="00DA5925" w14:paraId="026E259D" w14:textId="77777777" w:rsidTr="00B07C6D">
        <w:tc>
          <w:tcPr>
            <w:tcW w:w="2272" w:type="pct"/>
          </w:tcPr>
          <w:p w14:paraId="073E6AA3" w14:textId="327481A4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57" w:type="pct"/>
          </w:tcPr>
          <w:p w14:paraId="008D9CA0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3BE5C72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ED75B4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58C95C19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FDEFF87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8FDACB7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6D7DE0A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6D038B" w:rsidRPr="00DA5925" w14:paraId="46CCEDB1" w14:textId="77777777" w:rsidTr="00B07C6D">
        <w:tc>
          <w:tcPr>
            <w:tcW w:w="2272" w:type="pct"/>
          </w:tcPr>
          <w:p w14:paraId="31DA0E97" w14:textId="6194AAD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45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</w:tcPr>
          <w:p w14:paraId="156E799F" w14:textId="2DBA6E6F" w:rsidR="006D038B" w:rsidRPr="00DA5925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30" w:type="pct"/>
          </w:tcPr>
          <w:p w14:paraId="4A3C762B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8E2C50" w14:textId="1F519AB2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3" w:type="pct"/>
          </w:tcPr>
          <w:p w14:paraId="4546A0A0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18CF05E" w14:textId="390192A1" w:rsidR="006D038B" w:rsidRPr="00DA5925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31" w:type="pct"/>
          </w:tcPr>
          <w:p w14:paraId="56EE229C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8B29A0F" w14:textId="3FF8DBCD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EC5DBD" w:rsidRPr="00DA5925" w14:paraId="57E1CA9E" w14:textId="77777777" w:rsidTr="00B07C6D">
        <w:tc>
          <w:tcPr>
            <w:tcW w:w="2272" w:type="pct"/>
          </w:tcPr>
          <w:p w14:paraId="432AF2DF" w14:textId="77777777" w:rsidR="00EC5DBD" w:rsidRPr="00DA45E4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61B42E79" w14:textId="77777777" w:rsidR="00EC5DBD" w:rsidRPr="00DA5925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867D383" w14:textId="77777777" w:rsidR="00EC5DBD" w:rsidRPr="00DA5925" w:rsidRDefault="00EC5DBD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2A3696" w14:textId="77777777" w:rsidR="00EC5DBD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487CE4D8" w14:textId="77777777" w:rsidR="00EC5DBD" w:rsidRPr="00DA5925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A640FD3" w14:textId="77777777" w:rsidR="00EC5DBD" w:rsidRPr="00DA5925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BC01E4A" w14:textId="77777777" w:rsidR="00EC5DBD" w:rsidRPr="00DA5925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456FAD6" w14:textId="77777777" w:rsidR="00EC5DBD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81A" w:rsidRPr="00DA5925" w14:paraId="6C153A14" w14:textId="77777777" w:rsidTr="00B07C6D">
        <w:tc>
          <w:tcPr>
            <w:tcW w:w="2272" w:type="pct"/>
          </w:tcPr>
          <w:p w14:paraId="0A16E420" w14:textId="77777777" w:rsidR="005E381A" w:rsidRPr="00DA45E4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2B3A6037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989E77B" w14:textId="77777777" w:rsidR="005E381A" w:rsidRPr="00DA5925" w:rsidRDefault="005E381A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A826128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36D5FE98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A94D680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AF5B8B4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FBBA0D0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81A" w:rsidRPr="00DA5925" w14:paraId="528DAE53" w14:textId="77777777" w:rsidTr="00B07C6D">
        <w:tc>
          <w:tcPr>
            <w:tcW w:w="2272" w:type="pct"/>
          </w:tcPr>
          <w:p w14:paraId="596B8D1A" w14:textId="77777777" w:rsidR="005E381A" w:rsidRPr="00DA45E4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0E110853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E78FE84" w14:textId="77777777" w:rsidR="005E381A" w:rsidRPr="00DA5925" w:rsidRDefault="005E381A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2C8E7CB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3071286B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0286A44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9815A91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27C386E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81A" w:rsidRPr="00DA5925" w14:paraId="2E0E74D4" w14:textId="77777777" w:rsidTr="00B07C6D">
        <w:tc>
          <w:tcPr>
            <w:tcW w:w="2272" w:type="pct"/>
          </w:tcPr>
          <w:p w14:paraId="315C07F0" w14:textId="77777777" w:rsidR="005E381A" w:rsidRPr="00DA45E4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32A95B34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61CABA4" w14:textId="77777777" w:rsidR="005E381A" w:rsidRPr="00DA5925" w:rsidRDefault="005E381A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F16C93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CDF0D82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416005C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B186B83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2E1733B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D1F" w:rsidRPr="00DA5925" w14:paraId="22A11E9F" w14:textId="77777777" w:rsidTr="00B07C6D">
        <w:tc>
          <w:tcPr>
            <w:tcW w:w="2272" w:type="pct"/>
          </w:tcPr>
          <w:p w14:paraId="690B9DD6" w14:textId="77777777" w:rsidR="00767D1F" w:rsidRPr="00DA45E4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7DB30DD4" w14:textId="77777777" w:rsidR="00767D1F" w:rsidRPr="00DA5925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9267E37" w14:textId="77777777" w:rsidR="00767D1F" w:rsidRPr="00DA5925" w:rsidRDefault="00767D1F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C4FC17" w14:textId="77777777" w:rsidR="00767D1F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0407DEB8" w14:textId="77777777" w:rsidR="00767D1F" w:rsidRPr="00DA5925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CF7DC96" w14:textId="77777777" w:rsidR="00767D1F" w:rsidRPr="00DA5925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BD6329F" w14:textId="77777777" w:rsidR="00767D1F" w:rsidRPr="00DA5925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60C638" w14:textId="77777777" w:rsidR="00767D1F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81A" w:rsidRPr="00DA5925" w14:paraId="10137B02" w14:textId="77777777" w:rsidTr="00B07C6D">
        <w:tc>
          <w:tcPr>
            <w:tcW w:w="2272" w:type="pct"/>
          </w:tcPr>
          <w:p w14:paraId="78903D0D" w14:textId="77777777" w:rsidR="005E381A" w:rsidRPr="00DA45E4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50831FD2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1689E1E" w14:textId="77777777" w:rsidR="005E381A" w:rsidRPr="00DA5925" w:rsidRDefault="005E381A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86D524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0ABA3AB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B28594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2BB49EC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60F9D54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038B" w:rsidRPr="00DA5925" w14:paraId="1B305188" w14:textId="77777777" w:rsidTr="00B07C6D">
        <w:tc>
          <w:tcPr>
            <w:tcW w:w="2272" w:type="pct"/>
          </w:tcPr>
          <w:p w14:paraId="7D7CF6A0" w14:textId="7CEC24B4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  <w:r w:rsidR="00E717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57" w:type="pct"/>
          </w:tcPr>
          <w:p w14:paraId="3E0E581A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756C093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626AD27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74CDA4A1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31B12C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D66A20D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563A7FC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6D038B" w:rsidRPr="00DA5925" w14:paraId="07A5520E" w14:textId="77777777" w:rsidTr="00B07C6D">
        <w:tc>
          <w:tcPr>
            <w:tcW w:w="2272" w:type="pct"/>
          </w:tcPr>
          <w:p w14:paraId="56A5B4CD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</w:tcPr>
          <w:p w14:paraId="2E16023B" w14:textId="76C68A7E" w:rsidR="006D038B" w:rsidRPr="00DA5925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130" w:type="pct"/>
          </w:tcPr>
          <w:p w14:paraId="1D604F2D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2CA3E9A" w14:textId="118DE8BF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1,418</w:t>
            </w:r>
          </w:p>
        </w:tc>
        <w:tc>
          <w:tcPr>
            <w:tcW w:w="133" w:type="pct"/>
          </w:tcPr>
          <w:p w14:paraId="73D057D5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AC687EF" w14:textId="267329BC" w:rsidR="006D038B" w:rsidRPr="00A4064E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1,104</w:t>
            </w:r>
          </w:p>
        </w:tc>
        <w:tc>
          <w:tcPr>
            <w:tcW w:w="131" w:type="pct"/>
          </w:tcPr>
          <w:p w14:paraId="4D59918C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0318AC5" w14:textId="19B9226C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1,418</w:t>
            </w:r>
          </w:p>
        </w:tc>
      </w:tr>
      <w:tr w:rsidR="006D038B" w:rsidRPr="00DA5925" w14:paraId="4CE82BB7" w14:textId="77777777" w:rsidTr="00B07C6D">
        <w:tc>
          <w:tcPr>
            <w:tcW w:w="2272" w:type="pct"/>
          </w:tcPr>
          <w:p w14:paraId="6C499630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</w:tcPr>
          <w:p w14:paraId="5E139302" w14:textId="0854BCA3" w:rsidR="006D038B" w:rsidRPr="00DA5925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30" w:type="pct"/>
          </w:tcPr>
          <w:p w14:paraId="2FFB8DB7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0788516" w14:textId="4096FBE1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33" w:type="pct"/>
          </w:tcPr>
          <w:p w14:paraId="0A969482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CBE7D6" w14:textId="26072C67" w:rsidR="006D038B" w:rsidRPr="00A4064E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85</w:t>
            </w:r>
          </w:p>
        </w:tc>
        <w:tc>
          <w:tcPr>
            <w:tcW w:w="131" w:type="pct"/>
          </w:tcPr>
          <w:p w14:paraId="2289E7D1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8F060F" w14:textId="7FEC5E2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111</w:t>
            </w:r>
          </w:p>
        </w:tc>
      </w:tr>
      <w:tr w:rsidR="006D038B" w:rsidRPr="00DA5925" w14:paraId="530CE44D" w14:textId="77777777" w:rsidTr="00B07C6D">
        <w:tc>
          <w:tcPr>
            <w:tcW w:w="2272" w:type="pct"/>
          </w:tcPr>
          <w:p w14:paraId="2805C769" w14:textId="2A54E9D5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00BFD96C" w14:textId="28BEF714" w:rsidR="006D038B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B04A248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D277C7" w14:textId="5714A372" w:rsidR="006D038B" w:rsidRPr="00826884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3" w:type="pct"/>
          </w:tcPr>
          <w:p w14:paraId="3449E782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2433461" w14:textId="68B0DE24" w:rsidR="006D038B" w:rsidRPr="00A4064E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73D3206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B4E047" w14:textId="4F72A61B" w:rsidR="006D038B" w:rsidRPr="00826884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</w:tr>
      <w:tr w:rsidR="006D038B" w:rsidRPr="00DA5925" w14:paraId="321A805A" w14:textId="77777777" w:rsidTr="00B07C6D">
        <w:tc>
          <w:tcPr>
            <w:tcW w:w="2272" w:type="pct"/>
          </w:tcPr>
          <w:p w14:paraId="3978E78C" w14:textId="5591B248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7" w:type="pct"/>
          </w:tcPr>
          <w:p w14:paraId="6E57BDD3" w14:textId="70737545" w:rsidR="006D038B" w:rsidRPr="002B0BFE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</w:tcPr>
          <w:p w14:paraId="371A2AEF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1EDE03B" w14:textId="20D2C814" w:rsidR="006D038B" w:rsidRPr="007F1AD4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3" w:type="pct"/>
          </w:tcPr>
          <w:p w14:paraId="1DBFDCE6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48A3680" w14:textId="6308429F" w:rsidR="006D038B" w:rsidRPr="002B0BFE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2559C044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F31BC87" w14:textId="51D0995D" w:rsidR="006D038B" w:rsidRPr="007F1AD4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6D038B" w:rsidRPr="00DA5925" w14:paraId="6E376122" w14:textId="77777777" w:rsidTr="00B07C6D">
        <w:tc>
          <w:tcPr>
            <w:tcW w:w="2272" w:type="pct"/>
          </w:tcPr>
          <w:p w14:paraId="01E1E327" w14:textId="054B0479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</w:tcPr>
          <w:p w14:paraId="51D3F036" w14:textId="57EAF939" w:rsidR="006D038B" w:rsidRPr="00DA5925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38</w:t>
            </w:r>
          </w:p>
        </w:tc>
        <w:tc>
          <w:tcPr>
            <w:tcW w:w="130" w:type="pct"/>
          </w:tcPr>
          <w:p w14:paraId="4AB3256E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AFC753" w14:textId="3C9958CA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41</w:t>
            </w:r>
          </w:p>
        </w:tc>
        <w:tc>
          <w:tcPr>
            <w:tcW w:w="133" w:type="pct"/>
          </w:tcPr>
          <w:p w14:paraId="537E973D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A7CE211" w14:textId="3A3B1F56" w:rsidR="006D038B" w:rsidRPr="00A4064E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38</w:t>
            </w:r>
          </w:p>
        </w:tc>
        <w:tc>
          <w:tcPr>
            <w:tcW w:w="131" w:type="pct"/>
          </w:tcPr>
          <w:p w14:paraId="63F97706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457FAA4" w14:textId="03ED2035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41</w:t>
            </w:r>
          </w:p>
        </w:tc>
      </w:tr>
      <w:tr w:rsidR="006D038B" w:rsidRPr="00DA5925" w14:paraId="5562D4A7" w14:textId="77777777" w:rsidTr="00B07C6D">
        <w:tc>
          <w:tcPr>
            <w:tcW w:w="2272" w:type="pct"/>
          </w:tcPr>
          <w:p w14:paraId="5D96436B" w14:textId="0EF9D6CD" w:rsidR="006D038B" w:rsidRPr="000C7F8F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7F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57" w:type="pct"/>
          </w:tcPr>
          <w:p w14:paraId="68A559A1" w14:textId="0C99B4AD" w:rsidR="006D038B" w:rsidRPr="00DA5925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0" w:type="pct"/>
          </w:tcPr>
          <w:p w14:paraId="2A6C55B3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9207033" w14:textId="50FFEB2A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C7D0289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2D7097A" w14:textId="0DE65459" w:rsidR="006D038B" w:rsidRPr="00A4064E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74</w:t>
            </w:r>
          </w:p>
        </w:tc>
        <w:tc>
          <w:tcPr>
            <w:tcW w:w="131" w:type="pct"/>
          </w:tcPr>
          <w:p w14:paraId="7E9360A3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6EF4CD1" w14:textId="094FBA48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038B" w:rsidRPr="003B71FD" w14:paraId="1CC117FA" w14:textId="77777777" w:rsidTr="00B07C6D">
        <w:tc>
          <w:tcPr>
            <w:tcW w:w="2272" w:type="pct"/>
          </w:tcPr>
          <w:p w14:paraId="5881DFC2" w14:textId="77777777" w:rsidR="006D038B" w:rsidRPr="00B37F5B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0971FA42" w14:textId="577D14AF" w:rsidR="006D038B" w:rsidRPr="003B71F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749A7537" w14:textId="77777777" w:rsidR="006D038B" w:rsidRPr="003B71FD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</w:tcPr>
          <w:p w14:paraId="648FA482" w14:textId="77777777" w:rsidR="006D038B" w:rsidRPr="003B71F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pct"/>
          </w:tcPr>
          <w:p w14:paraId="75A6EDDC" w14:textId="77777777" w:rsidR="006D038B" w:rsidRPr="003B71F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1FFFFA93" w14:textId="77777777" w:rsidR="006D038B" w:rsidRPr="003B71F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</w:tcPr>
          <w:p w14:paraId="3A3C9160" w14:textId="77777777" w:rsidR="006D038B" w:rsidRPr="003B71F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</w:tcPr>
          <w:p w14:paraId="40A1DDA7" w14:textId="77777777" w:rsidR="006D038B" w:rsidRPr="003B71F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D038B" w:rsidRPr="00DA5925" w14:paraId="0D20B845" w14:textId="77777777" w:rsidTr="00B07C6D">
        <w:tc>
          <w:tcPr>
            <w:tcW w:w="2272" w:type="pct"/>
          </w:tcPr>
          <w:p w14:paraId="3FED2E9F" w14:textId="6DE18836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</w:tcPr>
          <w:p w14:paraId="09225F7C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06B5C3BC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622B2CE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7C324274" w14:textId="77777777" w:rsidR="006D038B" w:rsidRPr="000C7F8F" w:rsidRDefault="006D038B" w:rsidP="006D038B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F2C5022" w14:textId="2ABB2C06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1" w:type="pct"/>
          </w:tcPr>
          <w:p w14:paraId="520AE2B8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6A899CB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038B" w:rsidRPr="00DA5925" w14:paraId="640206F7" w14:textId="77777777" w:rsidTr="00B07C6D">
        <w:tc>
          <w:tcPr>
            <w:tcW w:w="2272" w:type="pct"/>
          </w:tcPr>
          <w:p w14:paraId="6B63E6EA" w14:textId="0033848B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729E85F5" w14:textId="3412F6AD" w:rsidR="006D038B" w:rsidRPr="00DA5925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4685F806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C88C6F0" w14:textId="53D4771A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644A6F9" w14:textId="77777777" w:rsidR="006D038B" w:rsidRPr="000C7F8F" w:rsidRDefault="006D038B" w:rsidP="006D038B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2C68ABA" w14:textId="515EB72E" w:rsidR="006D038B" w:rsidRDefault="00AD11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25C4ED78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ED6DDA7" w14:textId="29AC2B78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D038B" w:rsidRPr="00DA5925" w14:paraId="6A5B5C06" w14:textId="77777777" w:rsidTr="006D038B">
        <w:trPr>
          <w:trHeight w:val="146"/>
        </w:trPr>
        <w:tc>
          <w:tcPr>
            <w:tcW w:w="2272" w:type="pct"/>
          </w:tcPr>
          <w:p w14:paraId="0925DF88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0CFD2479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666CF50B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D01A4F2" w14:textId="77777777" w:rsidR="006D038B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4321E514" w14:textId="77777777" w:rsidR="006D038B" w:rsidRPr="000C7F8F" w:rsidRDefault="006D038B" w:rsidP="006D038B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65E1233" w14:textId="77777777" w:rsidR="006D038B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1ECF183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9FA1743" w14:textId="77777777" w:rsidR="006D038B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038B" w:rsidRPr="00DA5925" w14:paraId="50F74770" w14:textId="77777777" w:rsidTr="00B07C6D">
        <w:tc>
          <w:tcPr>
            <w:tcW w:w="2272" w:type="pct"/>
          </w:tcPr>
          <w:p w14:paraId="2A06935C" w14:textId="615D6E59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</w:tcPr>
          <w:p w14:paraId="595003E4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6DB22900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6DBE9C5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1DA425AD" w14:textId="77777777" w:rsidR="006D038B" w:rsidRPr="000C7F8F" w:rsidRDefault="006D038B" w:rsidP="006D038B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D462208" w14:textId="77777777" w:rsidR="006D038B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69471FC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7E5ABA9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038B" w:rsidRPr="00DA5925" w14:paraId="66922003" w14:textId="77777777" w:rsidTr="00B07C6D">
        <w:tc>
          <w:tcPr>
            <w:tcW w:w="2272" w:type="pct"/>
          </w:tcPr>
          <w:p w14:paraId="75626CBD" w14:textId="1B5B8685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</w:tcPr>
          <w:p w14:paraId="5BF28ABD" w14:textId="302B2EDB" w:rsidR="006D038B" w:rsidRPr="00DA5925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1,013</w:t>
            </w:r>
          </w:p>
        </w:tc>
        <w:tc>
          <w:tcPr>
            <w:tcW w:w="130" w:type="pct"/>
          </w:tcPr>
          <w:p w14:paraId="02C16D13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822168" w14:textId="2F8B664A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594</w:t>
            </w:r>
          </w:p>
        </w:tc>
        <w:tc>
          <w:tcPr>
            <w:tcW w:w="133" w:type="pct"/>
          </w:tcPr>
          <w:p w14:paraId="084872C5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E67ADD5" w14:textId="3AEF2B09" w:rsidR="006D038B" w:rsidRPr="00DA5925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131" w:type="pct"/>
          </w:tcPr>
          <w:p w14:paraId="4A849C0B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C633FC4" w14:textId="1E70A8B5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</w:tr>
      <w:tr w:rsidR="006D038B" w:rsidRPr="00DA5925" w14:paraId="7CE3B706" w14:textId="77777777" w:rsidTr="00B07C6D">
        <w:tc>
          <w:tcPr>
            <w:tcW w:w="2272" w:type="pct"/>
          </w:tcPr>
          <w:p w14:paraId="0EE2FCD1" w14:textId="574DF28B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35099CB7" w14:textId="3B7B1004" w:rsidR="006D038B" w:rsidRPr="00DA5925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30" w:type="pct"/>
          </w:tcPr>
          <w:p w14:paraId="4CCDFA90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512373D" w14:textId="594A303B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133" w:type="pct"/>
          </w:tcPr>
          <w:p w14:paraId="76DDD93A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7E37D82" w14:textId="05C085BB" w:rsidR="006D038B" w:rsidRPr="00DA5925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1" w:type="pct"/>
          </w:tcPr>
          <w:p w14:paraId="2D52AC62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7AC025E" w14:textId="50466AF8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6D038B" w:rsidRPr="00DA5925" w14:paraId="5B85FED7" w14:textId="77777777" w:rsidTr="00B07C6D">
        <w:tc>
          <w:tcPr>
            <w:tcW w:w="2272" w:type="pct"/>
          </w:tcPr>
          <w:p w14:paraId="30527246" w14:textId="2C2BD2EA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7" w:type="pct"/>
          </w:tcPr>
          <w:p w14:paraId="65F6B49B" w14:textId="064D50FB" w:rsidR="006D038B" w:rsidRPr="00DA5925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447B7B98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0415587" w14:textId="0E293296" w:rsidR="006D038B" w:rsidRPr="00495B4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3" w:type="pct"/>
          </w:tcPr>
          <w:p w14:paraId="757AF7AD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7CADAC" w14:textId="2F329FD6" w:rsidR="006D038B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127</w:t>
            </w:r>
          </w:p>
        </w:tc>
        <w:tc>
          <w:tcPr>
            <w:tcW w:w="131" w:type="pct"/>
          </w:tcPr>
          <w:p w14:paraId="0F1F62D9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21FDD9F" w14:textId="3882990A" w:rsidR="006D038B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6D038B" w:rsidRPr="003B71FD" w14:paraId="7ED286B2" w14:textId="77777777" w:rsidTr="00B07C6D">
        <w:tc>
          <w:tcPr>
            <w:tcW w:w="2272" w:type="pct"/>
          </w:tcPr>
          <w:p w14:paraId="7B0A7D74" w14:textId="77777777" w:rsidR="006D038B" w:rsidRPr="002D3571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5C7BC187" w14:textId="77777777" w:rsidR="006D038B" w:rsidRPr="003B71F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2BC3196" w14:textId="77777777" w:rsidR="006D038B" w:rsidRPr="003B71F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</w:tcPr>
          <w:p w14:paraId="58C6FD4A" w14:textId="77777777" w:rsidR="006D038B" w:rsidRPr="003B71F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pct"/>
          </w:tcPr>
          <w:p w14:paraId="64EFE9C1" w14:textId="77777777" w:rsidR="006D038B" w:rsidRPr="003B71F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62E78434" w14:textId="77777777" w:rsidR="006D038B" w:rsidRPr="003B71F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</w:tcPr>
          <w:p w14:paraId="66C798BA" w14:textId="77777777" w:rsidR="006D038B" w:rsidRPr="003B71F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</w:tcPr>
          <w:p w14:paraId="123B0F9C" w14:textId="77777777" w:rsidR="006D038B" w:rsidRPr="003B71F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D038B" w:rsidRPr="00686947" w14:paraId="6038D788" w14:textId="77777777" w:rsidTr="00B07C6D">
        <w:tc>
          <w:tcPr>
            <w:tcW w:w="2272" w:type="pct"/>
          </w:tcPr>
          <w:p w14:paraId="6D864F40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7" w:type="pct"/>
          </w:tcPr>
          <w:p w14:paraId="549B3C5D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6267AE33" w14:textId="77777777" w:rsidR="006D038B" w:rsidRPr="00686947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92C261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1F37D3A3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BBEEA3C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</w:tcPr>
          <w:p w14:paraId="262CC75B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EE8B372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6D038B" w:rsidRPr="00686947" w14:paraId="58532E55" w14:textId="77777777" w:rsidTr="00B07C6D">
        <w:tc>
          <w:tcPr>
            <w:tcW w:w="2272" w:type="pct"/>
          </w:tcPr>
          <w:p w14:paraId="7FB1624E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</w:tcPr>
          <w:p w14:paraId="53154BBC" w14:textId="761352CD" w:rsidR="006D038B" w:rsidRPr="00686947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3,797</w:t>
            </w:r>
          </w:p>
        </w:tc>
        <w:tc>
          <w:tcPr>
            <w:tcW w:w="130" w:type="pct"/>
          </w:tcPr>
          <w:p w14:paraId="73075FCF" w14:textId="77777777" w:rsidR="006D038B" w:rsidRPr="00686947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CF37358" w14:textId="48E69FAC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3,553</w:t>
            </w:r>
          </w:p>
        </w:tc>
        <w:tc>
          <w:tcPr>
            <w:tcW w:w="133" w:type="pct"/>
          </w:tcPr>
          <w:p w14:paraId="229CED95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9533548" w14:textId="2184CD2E" w:rsidR="006D038B" w:rsidRPr="00686947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3,797</w:t>
            </w:r>
          </w:p>
        </w:tc>
        <w:tc>
          <w:tcPr>
            <w:tcW w:w="131" w:type="pct"/>
          </w:tcPr>
          <w:p w14:paraId="0830084A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BABF8C" w14:textId="24D8BCBD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3,553</w:t>
            </w:r>
          </w:p>
        </w:tc>
      </w:tr>
      <w:tr w:rsidR="006D038B" w:rsidRPr="00686947" w14:paraId="3B70F7A7" w14:textId="77777777" w:rsidTr="00B07C6D">
        <w:tc>
          <w:tcPr>
            <w:tcW w:w="2272" w:type="pct"/>
          </w:tcPr>
          <w:p w14:paraId="0A254FDE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</w:tcPr>
          <w:p w14:paraId="5475BB15" w14:textId="12037FEF" w:rsidR="006D038B" w:rsidRPr="00686947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318</w:t>
            </w:r>
          </w:p>
        </w:tc>
        <w:tc>
          <w:tcPr>
            <w:tcW w:w="130" w:type="pct"/>
          </w:tcPr>
          <w:p w14:paraId="439700C0" w14:textId="77777777" w:rsidR="006D038B" w:rsidRPr="00686947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304A3B7" w14:textId="58429733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396</w:t>
            </w:r>
          </w:p>
        </w:tc>
        <w:tc>
          <w:tcPr>
            <w:tcW w:w="133" w:type="pct"/>
          </w:tcPr>
          <w:p w14:paraId="34094E6A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412156B" w14:textId="6ED3B150" w:rsidR="006D038B" w:rsidRPr="00686947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318</w:t>
            </w:r>
          </w:p>
        </w:tc>
        <w:tc>
          <w:tcPr>
            <w:tcW w:w="131" w:type="pct"/>
          </w:tcPr>
          <w:p w14:paraId="24CC8CB4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63E9F45" w14:textId="47757C20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396</w:t>
            </w:r>
          </w:p>
        </w:tc>
      </w:tr>
      <w:tr w:rsidR="006D038B" w:rsidRPr="00686947" w14:paraId="5879E0F2" w14:textId="77777777" w:rsidTr="00B07C6D">
        <w:tc>
          <w:tcPr>
            <w:tcW w:w="2272" w:type="pct"/>
          </w:tcPr>
          <w:p w14:paraId="0D685C61" w14:textId="5F541739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</w:tcPr>
          <w:p w14:paraId="77ACC077" w14:textId="222F350F" w:rsidR="006D038B" w:rsidRPr="00686947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30" w:type="pct"/>
          </w:tcPr>
          <w:p w14:paraId="39607D28" w14:textId="77777777" w:rsidR="006D038B" w:rsidRPr="00686947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AE3EF9" w14:textId="221019B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20</w:t>
            </w:r>
          </w:p>
        </w:tc>
        <w:tc>
          <w:tcPr>
            <w:tcW w:w="133" w:type="pct"/>
          </w:tcPr>
          <w:p w14:paraId="48B2AF52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FCC6F7" w14:textId="5BDDE50C" w:rsidR="006D038B" w:rsidRPr="00686947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31" w:type="pct"/>
          </w:tcPr>
          <w:p w14:paraId="4169B3F8" w14:textId="77777777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F29FA74" w14:textId="35F82081" w:rsidR="006D038B" w:rsidRPr="00686947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20</w:t>
            </w:r>
          </w:p>
        </w:tc>
      </w:tr>
      <w:tr w:rsidR="006D038B" w:rsidRPr="001E271C" w14:paraId="314BD540" w14:textId="77777777" w:rsidTr="00B07C6D">
        <w:tc>
          <w:tcPr>
            <w:tcW w:w="2272" w:type="pct"/>
          </w:tcPr>
          <w:p w14:paraId="56B79594" w14:textId="77777777" w:rsidR="006D038B" w:rsidRPr="000436CA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highlight w:val="yellow"/>
                <w:cs/>
              </w:rPr>
            </w:pPr>
            <w:r w:rsidRPr="005F2805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ค่าใช้จ่ายที่รวมเข้าเป็นต้นทุนของอาคารและอุปกรณ์</w:t>
            </w:r>
          </w:p>
        </w:tc>
        <w:tc>
          <w:tcPr>
            <w:tcW w:w="557" w:type="pct"/>
          </w:tcPr>
          <w:p w14:paraId="5BF23DA8" w14:textId="690712E0" w:rsidR="006D038B" w:rsidRPr="001E271C" w:rsidRDefault="00E61CB8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0" w:type="pct"/>
          </w:tcPr>
          <w:p w14:paraId="77344FA3" w14:textId="77777777" w:rsidR="006D038B" w:rsidRPr="001E271C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CE018DA" w14:textId="35468EE0" w:rsidR="006D038B" w:rsidRPr="001E271C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3" w:type="pct"/>
          </w:tcPr>
          <w:p w14:paraId="2C2627C2" w14:textId="77777777" w:rsidR="006D038B" w:rsidRPr="001E271C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ECFF8AB" w14:textId="6479810D" w:rsidR="006D038B" w:rsidRPr="001E271C" w:rsidRDefault="00E61CB8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1" w:type="pct"/>
          </w:tcPr>
          <w:p w14:paraId="1B83A4FF" w14:textId="77777777" w:rsidR="006D038B" w:rsidRPr="001E271C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45D7B31" w14:textId="2C401F83" w:rsidR="006D038B" w:rsidRPr="001E271C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</w:tr>
    </w:tbl>
    <w:p w14:paraId="6372A39A" w14:textId="2B746EAB" w:rsidR="008D5979" w:rsidRPr="002F4DBB" w:rsidRDefault="008D5979">
      <w:pPr>
        <w:rPr>
          <w:sz w:val="30"/>
          <w:szCs w:val="3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36"/>
        <w:gridCol w:w="1083"/>
        <w:gridCol w:w="237"/>
        <w:gridCol w:w="1085"/>
      </w:tblGrid>
      <w:tr w:rsidR="00885631" w:rsidRPr="00686947" w14:paraId="01AC238B" w14:textId="77777777" w:rsidTr="0043084A">
        <w:tc>
          <w:tcPr>
            <w:tcW w:w="2272" w:type="pct"/>
          </w:tcPr>
          <w:p w14:paraId="288DEDF8" w14:textId="7D91F50B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7" w:type="pct"/>
          </w:tcPr>
          <w:p w14:paraId="67EEFF2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56C0A1D6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70D80E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1C1823C6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521195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</w:tcPr>
          <w:p w14:paraId="41D58069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6AC0E44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85631" w:rsidRPr="00686947" w14:paraId="705665E3" w14:textId="77777777" w:rsidTr="0043084A">
        <w:tc>
          <w:tcPr>
            <w:tcW w:w="2272" w:type="pct"/>
          </w:tcPr>
          <w:p w14:paraId="43DC40F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57" w:type="pct"/>
          </w:tcPr>
          <w:p w14:paraId="73B644A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3274156E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66EC5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49847A4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A52C42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</w:tcPr>
          <w:p w14:paraId="543B5937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3DA7F68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6D038B" w:rsidRPr="001E271C" w14:paraId="4603296A" w14:textId="77777777" w:rsidTr="0082596D">
        <w:tc>
          <w:tcPr>
            <w:tcW w:w="2272" w:type="pct"/>
          </w:tcPr>
          <w:p w14:paraId="3D8F9CA4" w14:textId="3119A466" w:rsidR="006D038B" w:rsidRPr="001E271C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7" w:type="pct"/>
          </w:tcPr>
          <w:p w14:paraId="49791E10" w14:textId="099F2938" w:rsidR="006D038B" w:rsidRPr="0082596D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</w:t>
            </w:r>
            <w:r w:rsidR="00443E85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0" w:type="pct"/>
          </w:tcPr>
          <w:p w14:paraId="46832786" w14:textId="77777777" w:rsidR="006D038B" w:rsidRPr="0082596D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90261C" w14:textId="78513AAF" w:rsidR="006D038B" w:rsidRPr="0082596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69</w:t>
            </w:r>
          </w:p>
        </w:tc>
        <w:tc>
          <w:tcPr>
            <w:tcW w:w="130" w:type="pct"/>
          </w:tcPr>
          <w:p w14:paraId="2512BF43" w14:textId="77777777" w:rsidR="006D038B" w:rsidRPr="0082596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B4044EE" w14:textId="5E9DCB0A" w:rsidR="006D038B" w:rsidRPr="0082596D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</w:t>
            </w:r>
            <w:r w:rsidR="00443E85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1" w:type="pct"/>
          </w:tcPr>
          <w:p w14:paraId="4BA14543" w14:textId="77777777" w:rsidR="006D038B" w:rsidRPr="001E271C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4EAFD46" w14:textId="38C6D81E" w:rsidR="006D038B" w:rsidRPr="001E271C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69</w:t>
            </w:r>
          </w:p>
        </w:tc>
      </w:tr>
      <w:tr w:rsidR="006D038B" w:rsidRPr="001E271C" w14:paraId="39584DA5" w14:textId="77777777" w:rsidTr="0082596D">
        <w:tc>
          <w:tcPr>
            <w:tcW w:w="2272" w:type="pct"/>
          </w:tcPr>
          <w:p w14:paraId="0258B030" w14:textId="77777777" w:rsidR="006D038B" w:rsidRPr="001E271C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</w:t>
            </w:r>
            <w:r w:rsidRPr="001E271C">
              <w:rPr>
                <w:rFonts w:asciiTheme="majorBidi" w:hAnsi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F6BCB66" w14:textId="472A1AA5" w:rsidR="006D038B" w:rsidRPr="0082596D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0" w:type="pct"/>
          </w:tcPr>
          <w:p w14:paraId="0566D71C" w14:textId="77777777" w:rsidR="006D038B" w:rsidRPr="0082596D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557097D" w14:textId="7F53B03A" w:rsidR="006D038B" w:rsidRPr="0082596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0713E2B8" w14:textId="4DCB92F9" w:rsidR="006D038B" w:rsidRPr="0082596D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0ED6C4F" w14:textId="1A998E96" w:rsidR="006D038B" w:rsidRPr="0082596D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1" w:type="pct"/>
          </w:tcPr>
          <w:p w14:paraId="4F60E6C5" w14:textId="77777777" w:rsidR="006D038B" w:rsidRPr="001E271C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381E5C3" w14:textId="09777E5E" w:rsidR="006D038B" w:rsidRPr="001E271C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</w:tr>
      <w:tr w:rsidR="006D038B" w:rsidRPr="001E271C" w14:paraId="5CFCE94E" w14:textId="77777777" w:rsidTr="00E429BA">
        <w:tc>
          <w:tcPr>
            <w:tcW w:w="2272" w:type="pct"/>
          </w:tcPr>
          <w:p w14:paraId="668962A7" w14:textId="289328B6" w:rsidR="006D038B" w:rsidRPr="001E271C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1AD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F9A84FF" w14:textId="0D7758B0" w:rsidR="006D038B" w:rsidRPr="00E429BA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73</w:t>
            </w:r>
          </w:p>
        </w:tc>
        <w:tc>
          <w:tcPr>
            <w:tcW w:w="130" w:type="pct"/>
          </w:tcPr>
          <w:p w14:paraId="25ED0CCB" w14:textId="77777777" w:rsidR="006D038B" w:rsidRPr="00E429BA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2109FA4" w14:textId="3C9EA3B2" w:rsidR="006D038B" w:rsidRPr="00E429BA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69</w:t>
            </w:r>
          </w:p>
        </w:tc>
        <w:tc>
          <w:tcPr>
            <w:tcW w:w="130" w:type="pct"/>
          </w:tcPr>
          <w:p w14:paraId="22C90C87" w14:textId="77777777" w:rsidR="006D038B" w:rsidRPr="00E429BA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5F2687E" w14:textId="06B1522E" w:rsidR="006D038B" w:rsidRPr="00E429BA" w:rsidRDefault="000F16C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73</w:t>
            </w:r>
          </w:p>
        </w:tc>
        <w:tc>
          <w:tcPr>
            <w:tcW w:w="131" w:type="pct"/>
          </w:tcPr>
          <w:p w14:paraId="0F9F6E43" w14:textId="77777777" w:rsidR="006D038B" w:rsidRPr="00E429BA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255B490" w14:textId="15FB2565" w:rsidR="006D038B" w:rsidRPr="00E429BA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69</w:t>
            </w:r>
          </w:p>
        </w:tc>
      </w:tr>
    </w:tbl>
    <w:p w14:paraId="0DE64ADC" w14:textId="7A82D523" w:rsidR="00241D33" w:rsidRPr="00616564" w:rsidRDefault="00241D33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1"/>
        <w:gridCol w:w="1173"/>
        <w:gridCol w:w="180"/>
        <w:gridCol w:w="58"/>
        <w:gridCol w:w="1116"/>
        <w:gridCol w:w="180"/>
        <w:gridCol w:w="58"/>
        <w:gridCol w:w="1080"/>
        <w:gridCol w:w="24"/>
        <w:gridCol w:w="180"/>
        <w:gridCol w:w="36"/>
        <w:gridCol w:w="1133"/>
        <w:gridCol w:w="11"/>
      </w:tblGrid>
      <w:tr w:rsidR="00241D33" w:rsidRPr="00616564" w14:paraId="6D84752A" w14:textId="77777777" w:rsidTr="005E381A">
        <w:trPr>
          <w:tblHeader/>
        </w:trPr>
        <w:tc>
          <w:tcPr>
            <w:tcW w:w="2207" w:type="pct"/>
          </w:tcPr>
          <w:p w14:paraId="272D96BC" w14:textId="77777777" w:rsidR="00241D33" w:rsidRPr="00616564" w:rsidRDefault="00241D33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0" w:type="pct"/>
            <w:gridSpan w:val="4"/>
          </w:tcPr>
          <w:p w14:paraId="1AFC6B56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60AE8F3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6" w:type="pct"/>
            <w:gridSpan w:val="6"/>
          </w:tcPr>
          <w:p w14:paraId="23B8398C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29A" w:rsidRPr="00616564" w14:paraId="044DBE90" w14:textId="77777777" w:rsidTr="005E381A">
        <w:trPr>
          <w:tblHeader/>
        </w:trPr>
        <w:tc>
          <w:tcPr>
            <w:tcW w:w="2207" w:type="pct"/>
          </w:tcPr>
          <w:p w14:paraId="0D8FCD23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vAlign w:val="center"/>
          </w:tcPr>
          <w:p w14:paraId="60BD7B60" w14:textId="7167C62B" w:rsidR="0040429A" w:rsidRPr="00616564" w:rsidRDefault="006D038B" w:rsidP="008C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gridSpan w:val="2"/>
            <w:vAlign w:val="center"/>
          </w:tcPr>
          <w:p w14:paraId="6032EC89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CA93BBB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  <w:vAlign w:val="center"/>
          </w:tcPr>
          <w:p w14:paraId="2365475B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F6F4067" w14:textId="72172241" w:rsidR="0040429A" w:rsidRPr="00616564" w:rsidRDefault="006D038B" w:rsidP="00A9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gridSpan w:val="3"/>
            <w:vAlign w:val="center"/>
          </w:tcPr>
          <w:p w14:paraId="6A06A128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61718C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0C7F8F" w:rsidRPr="00616564" w14:paraId="286B361D" w14:textId="77777777" w:rsidTr="005E381A">
        <w:trPr>
          <w:trHeight w:val="353"/>
          <w:tblHeader/>
        </w:trPr>
        <w:tc>
          <w:tcPr>
            <w:tcW w:w="2207" w:type="pct"/>
          </w:tcPr>
          <w:p w14:paraId="35943E5B" w14:textId="77777777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1328EAB3" w14:textId="253C0FD3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  <w:gridSpan w:val="2"/>
          </w:tcPr>
          <w:p w14:paraId="23C08D00" w14:textId="77777777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EE06C7" w14:textId="54A33CDD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gridSpan w:val="2"/>
          </w:tcPr>
          <w:p w14:paraId="4286C899" w14:textId="77777777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CA7A49" w14:textId="37F84225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  <w:gridSpan w:val="3"/>
          </w:tcPr>
          <w:p w14:paraId="3DC22128" w14:textId="77777777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B7EBED1" w14:textId="2408633A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8D4464" w:rsidRPr="00616564" w14:paraId="52FC8030" w14:textId="77777777" w:rsidTr="00F44CA9">
        <w:trPr>
          <w:tblHeader/>
        </w:trPr>
        <w:tc>
          <w:tcPr>
            <w:tcW w:w="2207" w:type="pct"/>
          </w:tcPr>
          <w:p w14:paraId="3407B660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12"/>
          </w:tcPr>
          <w:p w14:paraId="26EC516D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616564" w14:paraId="26DF5B0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BCE971E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882007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41AD5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6A3EC1A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59A560D5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880BED8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E263AC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BAA1473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31D7B" w:rsidRPr="00616564" w14:paraId="2DFD13DC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1B4719D" w14:textId="53B4036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BA3CE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2776BD9" w14:textId="17D4AF55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715F8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A6B06B4" w14:textId="19EB08D3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96" w:type="pct"/>
          </w:tcPr>
          <w:p w14:paraId="46ECEB8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A136B9D" w14:textId="00AE1252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141EE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F27EF3" w14:textId="40F6C86D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C31D7B" w:rsidRPr="00616564" w14:paraId="70FB3F7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066C1C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250AD8" w14:textId="6306803B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1DDD9A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5CB54AF" w14:textId="6849AD4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96" w:type="pct"/>
          </w:tcPr>
          <w:p w14:paraId="347C7B3E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690BFCF" w14:textId="328EF500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1B2A37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F2F346F" w14:textId="3367C905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C31D7B" w:rsidRPr="00616564" w14:paraId="341F13E8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BFB55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29BB7AB" w14:textId="345A1420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AE213D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1F9DC2" w14:textId="7982E581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96" w:type="pct"/>
          </w:tcPr>
          <w:p w14:paraId="3DF3EAFA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8A47F2" w14:textId="09F854E2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0F6E18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381233" w14:textId="62C051F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C31D7B" w:rsidRPr="00616564" w14:paraId="31003BCA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74B7BE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5DD37D8" w14:textId="0F9FCD29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B414A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898444" w14:textId="28378C71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  <w:tc>
          <w:tcPr>
            <w:tcW w:w="96" w:type="pct"/>
          </w:tcPr>
          <w:p w14:paraId="03A3FBA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4F8D136" w14:textId="176F0862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87EE547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2E9468" w14:textId="5A38EDE9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</w:tr>
      <w:tr w:rsidR="00C31D7B" w:rsidRPr="00616564" w14:paraId="4AB28171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027E5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7B58DCD" w14:textId="26B04B45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0D9BF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24DF78" w14:textId="3C23C6D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59DD3C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2B404" w14:textId="080E0510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850C9CE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5AC133" w14:textId="27706AE8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D7B" w:rsidRPr="00616564" w14:paraId="5E0BA515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D1CA39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BD183" w14:textId="387F896A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614E47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4E2C4" w14:textId="37B68C61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1,076</w:t>
            </w:r>
          </w:p>
        </w:tc>
        <w:tc>
          <w:tcPr>
            <w:tcW w:w="96" w:type="pct"/>
          </w:tcPr>
          <w:p w14:paraId="4C7C656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ADEFB" w14:textId="05E4705C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5936B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347F" w14:textId="0F03C491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1,076</w:t>
            </w:r>
          </w:p>
        </w:tc>
      </w:tr>
      <w:tr w:rsidR="00B513AA" w:rsidRPr="004D47F2" w14:paraId="56B19EF9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FF80501" w14:textId="77777777" w:rsidR="00B513AA" w:rsidRPr="005E381A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8E4BF60" w14:textId="77777777" w:rsidR="00B513AA" w:rsidRPr="005E381A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A8E6857" w14:textId="77777777" w:rsidR="00B513AA" w:rsidRPr="005E381A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445C0B9" w14:textId="77777777" w:rsidR="00B513AA" w:rsidRPr="005E381A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12FF615C" w14:textId="77777777" w:rsidR="00B513AA" w:rsidRPr="005E381A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A46CC54" w14:textId="77777777" w:rsidR="00B513AA" w:rsidRPr="005E381A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9199E6A" w14:textId="77777777" w:rsidR="00B513AA" w:rsidRPr="005E381A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6DF1191" w14:textId="77777777" w:rsidR="00B513AA" w:rsidRPr="005E381A" w:rsidRDefault="00B513A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31D7B" w:rsidRPr="00616564" w14:paraId="68EA7C85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2865BE5" w14:textId="1E0578DD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7803AB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D58F56A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8CBBE2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6B4B6F9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804798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EB7E89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061F46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31D7B" w:rsidRPr="00616564" w14:paraId="111696F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952091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B329954" w14:textId="544223C8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3128A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BF128F7" w14:textId="0D8320AB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6DBD829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A46D1D0" w14:textId="5BA4469B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9EBEA0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A7D3993" w14:textId="6E91FBEC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07590" w:rsidRPr="00616564" w14:paraId="350386D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BB165CE" w14:textId="7B646798" w:rsidR="00407590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F9B628E" w14:textId="64420CBF" w:rsidR="00407590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20CFCE" w14:textId="77777777" w:rsidR="00407590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0D0F32C" w14:textId="08D860BC" w:rsidR="00407590" w:rsidRPr="00B43914" w:rsidRDefault="00443E85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6B0D9096" w14:textId="77777777" w:rsidR="00407590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270ADC7" w14:textId="175843CA" w:rsidR="00407590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C75DDF" w14:textId="77777777" w:rsidR="00407590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668FECA" w14:textId="1750C30D" w:rsidR="00407590" w:rsidRPr="00B43914" w:rsidRDefault="00443E85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D7B" w:rsidRPr="00616564" w14:paraId="20EE45CA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E7F89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137D8CD" w14:textId="4081E31C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84E93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F2E9E5" w14:textId="73BC5D54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2903E20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502758B" w14:textId="37E265F7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6410E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E9BC6D" w14:textId="016A33C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31D7B" w:rsidRPr="00616564" w14:paraId="5DFFF61F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FF825F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DD4FE19" w14:textId="47C05FFD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24D3A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D9A8CF" w14:textId="1C554F89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32DC49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DAF7CB" w14:textId="4777143F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461100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B07185" w14:textId="62523F13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D7B" w:rsidRPr="00616564" w14:paraId="23758030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F91F86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2510B" w14:textId="7E2CB20A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1BE87E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2E6EB" w14:textId="0FD9038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4351813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7E005" w14:textId="70FF395C" w:rsidR="00C31D7B" w:rsidRPr="00616564" w:rsidRDefault="00407590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CB9F80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C368D" w14:textId="084AA28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C31D7B" w:rsidRPr="008D4464" w14:paraId="227863B1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E8A5AFE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CD19A2A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0141993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E25C77D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A62CAE6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B0E9B6B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A6D24BF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8279B29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1D7B" w:rsidRPr="00616564" w14:paraId="136AC6F2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936417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179400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39B0EC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E93FE1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E8822A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7A6607E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D0BD5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6FC2D8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1D7B" w:rsidRPr="00616564" w14:paraId="24B9D53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  <w:vAlign w:val="center"/>
          </w:tcPr>
          <w:p w14:paraId="025EE8EA" w14:textId="16D175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E1A18ED" w14:textId="238A3694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A3AED4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1ACA716" w14:textId="324A1FCA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6" w:type="pct"/>
            <w:vAlign w:val="center"/>
          </w:tcPr>
          <w:p w14:paraId="3792D3F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16DB079F" w14:textId="74A02AEE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6BC0248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545E047" w14:textId="1DF822AB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C31D7B" w:rsidRPr="00616564" w14:paraId="080AB16D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836700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B73D751" w14:textId="00F7E390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18090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34A1" w14:textId="346C6D8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96" w:type="pct"/>
          </w:tcPr>
          <w:p w14:paraId="758FD67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233BC5" w14:textId="0B65E6F8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B8B26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A02DD2" w14:textId="40400D64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C31D7B" w:rsidRPr="00616564" w14:paraId="7B7A3AE9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D4557C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6059A" w14:textId="09A76AC7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151AC4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AF6A3" w14:textId="69049A6B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96" w:type="pct"/>
          </w:tcPr>
          <w:p w14:paraId="17E492B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CA6F2" w14:textId="69EEB459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D5FC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12161" w14:textId="04A378A0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  <w:tr w:rsidR="00C31D7B" w:rsidRPr="008D4464" w14:paraId="620A4C7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32F116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C5796F6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747172A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D5057CA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E449655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8480C54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0DB701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C325596" w14:textId="77777777" w:rsidR="00C31D7B" w:rsidRPr="00B513AA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1D7B" w:rsidRPr="00616564" w14:paraId="5A46EAEF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82F95CB" w14:textId="28AEFBD3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49258B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62921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98B50E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60AA770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6A4C5E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A48BC2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368105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1D7B" w:rsidRPr="00616564" w14:paraId="67892612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E834612" w14:textId="268CB85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D2424DD" w14:textId="32C538C2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EA703BC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84707C8" w14:textId="1437A74B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6" w:type="pct"/>
          </w:tcPr>
          <w:p w14:paraId="38025E3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DE66184" w14:textId="4921D3D8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37DB7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BEC691B" w14:textId="5AD9C1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C31D7B" w:rsidRPr="00616564" w14:paraId="61E4A3B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38664B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5D2BB11" w14:textId="5B74C633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5F34F3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7F0379" w14:textId="12B3B4A3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96" w:type="pct"/>
          </w:tcPr>
          <w:p w14:paraId="46B537D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2AEDF8" w14:textId="79AFFE23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F820E7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327A5" w14:textId="1EDA8FB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C31D7B" w:rsidRPr="00616564" w14:paraId="18FC9373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6A1F04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4AD60" w14:textId="6F1AAF2F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CEC1C4E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6D3C6" w14:textId="21AB089D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96" w:type="pct"/>
          </w:tcPr>
          <w:p w14:paraId="55F71B1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6F1C3" w14:textId="07F27FC3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805865A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01399" w14:textId="379CA3DC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  <w:tr w:rsidR="008466F6" w:rsidRPr="008D4464" w14:paraId="367D16D9" w14:textId="77777777" w:rsidTr="005E381A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712C138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558B6539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B71A6A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E7D4521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76D1B6B0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665A6483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CEE90E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0CF9468" w14:textId="77777777" w:rsidR="008466F6" w:rsidRPr="00B513AA" w:rsidRDefault="008466F6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81A" w:rsidRPr="008D4464" w14:paraId="184ED06D" w14:textId="77777777" w:rsidTr="005E381A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9706613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808DD24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1890C2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47644C8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0839927D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3B5731E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30E1819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EBF3486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81A" w:rsidRPr="008D4464" w14:paraId="52DD6F2A" w14:textId="77777777" w:rsidTr="005E381A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9D54036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550D15F5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21036A3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30CF4DC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531AA09E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F90C19D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F607350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2347E49" w14:textId="77777777" w:rsidR="005E381A" w:rsidRPr="00B513AA" w:rsidRDefault="005E381A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1D7B" w:rsidRPr="00616564" w14:paraId="7E789674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1F1860" w14:textId="652EEECF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เจ้าหนี้ผู้รับเหมาก่อสร้าง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5F6F59C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E39609A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A3BC26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19D7D5A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1DEA550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578A9B5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135A3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1D7B" w:rsidRPr="00616564" w14:paraId="359C9FA4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330D79C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3CC80D2" w14:textId="2ECFAD60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776C99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5C68" w14:textId="1A7A634C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</w:tcPr>
          <w:p w14:paraId="7B85BE3F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E06721" w14:textId="699CDDA8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FE13AB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96ADF7" w14:textId="6E2C00CB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31D7B" w:rsidRPr="00616564" w14:paraId="5315C07D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4A5384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D1CF6" w14:textId="37D15E51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1FCFE6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8AAFB" w14:textId="082436C6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" w:type="pct"/>
          </w:tcPr>
          <w:p w14:paraId="348438CD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3CD3D" w14:textId="5F66FA84" w:rsidR="00C31D7B" w:rsidRPr="00616564" w:rsidRDefault="006168B3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6582EB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C181B" w14:textId="64FB4256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F44CA9" w:rsidRPr="008D4464" w14:paraId="4A6221FC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8A24652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470C303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F5EA15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92216FA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4BD8254C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E1BC274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FC0EB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398DCF9" w14:textId="77777777" w:rsidR="00F44CA9" w:rsidRPr="00B513AA" w:rsidRDefault="00F44CA9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1D7B" w:rsidRPr="00616564" w14:paraId="17F2D974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492D22E" w14:textId="66429A1A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3F96319C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FA1418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E1E889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0A2A78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B011AF7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4744F91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1D65B6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BD3D082" w14:textId="77777777" w:rsidR="00C31D7B" w:rsidRPr="00616564" w:rsidRDefault="00C31D7B" w:rsidP="00C3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68B3" w:rsidRPr="00616564" w14:paraId="1786BB32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8D02E4" w14:textId="5D425483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EB4D72B" w14:textId="31DBA3A6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AAF6D81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708C276" w14:textId="2BE2E59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6" w:type="pct"/>
            <w:vAlign w:val="center"/>
          </w:tcPr>
          <w:p w14:paraId="1618DF1E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533448DB" w14:textId="608C5285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7DBD3ED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75DE0D2" w14:textId="5EF4B1C4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6168B3" w:rsidRPr="00616564" w14:paraId="7FBCA696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6C83E03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AFFD28D" w14:textId="16C421CA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33D66C7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9CCE5E" w14:textId="0E71BC6F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6" w:type="pct"/>
            <w:vAlign w:val="center"/>
          </w:tcPr>
          <w:p w14:paraId="3BA5992E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F259EB" w14:textId="02468F76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E706EE7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5B6849" w14:textId="0198C652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168B3" w:rsidRPr="00616564" w14:paraId="3380503D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34FC22E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91197" w14:textId="6C4D2B7C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3848E26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E0C70" w14:textId="63E5D77F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96" w:type="pct"/>
            <w:vAlign w:val="center"/>
          </w:tcPr>
          <w:p w14:paraId="50400D36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7B95E" w14:textId="67FA5EDB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E9F2271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913FC" w14:textId="6B22C0AC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</w:tr>
      <w:tr w:rsidR="006168B3" w:rsidRPr="008D4464" w14:paraId="2A66D622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C92F5A5" w14:textId="77777777" w:rsidR="006168B3" w:rsidRPr="006E341E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E6B1B5" w14:textId="77777777" w:rsidR="006168B3" w:rsidRPr="006E341E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93C1C69" w14:textId="77777777" w:rsidR="006168B3" w:rsidRPr="006E341E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21AAFB3" w14:textId="77777777" w:rsidR="006168B3" w:rsidRPr="006E341E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34D351C6" w14:textId="77777777" w:rsidR="006168B3" w:rsidRPr="006E341E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F4FA6A" w14:textId="77777777" w:rsidR="006168B3" w:rsidRPr="006E341E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637740C" w14:textId="77777777" w:rsidR="006168B3" w:rsidRPr="006E341E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6BCB67" w14:textId="77777777" w:rsidR="006168B3" w:rsidRPr="006E341E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8B3" w:rsidRPr="00616564" w14:paraId="43D920E9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631942B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770E09D6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09C5D3C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39B1C8CC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747119A4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31F1991F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C8C0D82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3EF067F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68B3" w:rsidRPr="00616564" w14:paraId="28F4D558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BD05E43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3BD2575" w14:textId="1BDDF7A0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A52A963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038F111" w14:textId="5C59151B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4384D232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980AAC5" w14:textId="7F61CB6A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82422E8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D5BE1DD" w14:textId="42B425D4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168B3" w:rsidRPr="00616564" w14:paraId="74B739CD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3A966B0" w14:textId="5C026F30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24D53FFC" w14:textId="26239FA3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4047C6B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B25CE7D" w14:textId="67FDAED5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96" w:type="pct"/>
            <w:vAlign w:val="center"/>
          </w:tcPr>
          <w:p w14:paraId="546F8566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55D7AC9" w14:textId="65C58D0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E3C5DF6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EDAA9D" w14:textId="11E429E4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6168B3" w:rsidRPr="00616564" w14:paraId="30065840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431558D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ABC13C" w14:textId="281E7529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F2111C8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2B41094" w14:textId="623199E4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6" w:type="pct"/>
            <w:vAlign w:val="center"/>
          </w:tcPr>
          <w:p w14:paraId="10ECDF53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039A8" w14:textId="66C0388E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CF0DF50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B3CE82" w14:textId="074E0410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168B3" w:rsidRPr="00616564" w14:paraId="5B18B2C1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E744F03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081608" w14:textId="341388F5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4421923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AFA3A" w14:textId="5808D521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96" w:type="pct"/>
            <w:vAlign w:val="center"/>
          </w:tcPr>
          <w:p w14:paraId="63EE6AD8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85D056" w14:textId="774698D1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4965459" w14:textId="77777777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EC3C1" w14:textId="7C1DBCF8" w:rsidR="006168B3" w:rsidRPr="00616564" w:rsidRDefault="006168B3" w:rsidP="0061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</w:tr>
    </w:tbl>
    <w:p w14:paraId="1A55A10F" w14:textId="7ADC21F7" w:rsidR="00AD6BCD" w:rsidRDefault="00AD6BCD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59B779A" w14:textId="746679A5" w:rsidR="002C53B8" w:rsidRPr="00616564" w:rsidRDefault="002C53B8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48208B" w14:textId="77777777" w:rsidR="002C53B8" w:rsidRPr="00991D4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721546EA" w14:textId="1FB46DE8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4D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D448A" w:rsidRPr="00714DDC">
        <w:rPr>
          <w:rFonts w:asciiTheme="majorBidi" w:hAnsiTheme="majorBidi" w:cstheme="majorBidi"/>
          <w:sz w:val="30"/>
          <w:szCs w:val="30"/>
        </w:rPr>
        <w:t>3</w:t>
      </w:r>
      <w:r w:rsidR="006D038B">
        <w:rPr>
          <w:rFonts w:asciiTheme="majorBidi" w:hAnsiTheme="majorBidi" w:cstheme="majorBidi"/>
          <w:sz w:val="30"/>
          <w:szCs w:val="30"/>
        </w:rPr>
        <w:t xml:space="preserve">0 </w:t>
      </w:r>
      <w:r w:rsidR="006D038B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D448A">
        <w:rPr>
          <w:rFonts w:asciiTheme="majorBidi" w:hAnsiTheme="majorBidi" w:cstheme="majorBidi"/>
          <w:sz w:val="30"/>
          <w:szCs w:val="30"/>
        </w:rPr>
        <w:t xml:space="preserve">2568 </w:t>
      </w:r>
      <w:r w:rsidRPr="00714DDC">
        <w:rPr>
          <w:rFonts w:asciiTheme="majorBidi" w:hAnsiTheme="majorBidi" w:cstheme="majorBidi"/>
          <w:sz w:val="30"/>
          <w:szCs w:val="30"/>
          <w:cs/>
        </w:rPr>
        <w:t>กลุ่มบริษัทมีสัญญาสำคัญที่ทำกับกิจการที่เกี่ยวข้องกัน ดังนี้</w:t>
      </w:r>
    </w:p>
    <w:p w14:paraId="354E77B8" w14:textId="6D808D80" w:rsidR="00E32DE0" w:rsidRPr="00991D49" w:rsidRDefault="00E32DE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1E53994D" w14:textId="64CA17CF" w:rsidR="002C53B8" w:rsidRPr="007C24CA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C24C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7C24CA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6986CD9D" w14:textId="77777777" w:rsidR="002B7C4B" w:rsidRPr="007C24CA" w:rsidRDefault="002B7C4B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082CCF15" w14:textId="48D4CE92" w:rsidR="002C53B8" w:rsidRPr="006C6EE0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C24CA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บริษัทมีสัญญาซื้อขายเมทิลเอสเทอร์รวมจำนวน </w:t>
      </w:r>
      <w:r w:rsidR="006308A7" w:rsidRPr="007C24CA">
        <w:rPr>
          <w:rFonts w:ascii="Angsana New" w:hAnsi="Angsana New"/>
          <w:color w:val="000000"/>
          <w:sz w:val="30"/>
          <w:szCs w:val="30"/>
        </w:rPr>
        <w:t>5</w:t>
      </w:r>
      <w:r w:rsidRPr="007C24CA">
        <w:rPr>
          <w:rFonts w:ascii="Angsana New" w:hAnsi="Angsana New"/>
          <w:color w:val="000000"/>
          <w:sz w:val="30"/>
          <w:szCs w:val="30"/>
          <w:cs/>
        </w:rPr>
        <w:t xml:space="preserve"> ฉบับ กับบริษัทใหญ่และกิจการที่เกี่ยวข้องกัน </w:t>
      </w:r>
      <w:r w:rsidR="00AA1075" w:rsidRPr="007C24CA">
        <w:rPr>
          <w:rFonts w:ascii="Angsana New" w:hAnsi="Angsana New"/>
          <w:color w:val="000000"/>
          <w:sz w:val="30"/>
          <w:szCs w:val="30"/>
        </w:rPr>
        <w:t>3</w:t>
      </w:r>
      <w:r w:rsidRPr="007C24CA">
        <w:rPr>
          <w:rFonts w:ascii="Angsana New" w:hAnsi="Angsana New"/>
          <w:color w:val="000000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="00AA1075" w:rsidRPr="007C24CA">
        <w:rPr>
          <w:rFonts w:ascii="Angsana New" w:hAnsi="Angsana New"/>
          <w:color w:val="000000"/>
          <w:sz w:val="30"/>
          <w:szCs w:val="30"/>
        </w:rPr>
        <w:t>100</w:t>
      </w:r>
      <w:r w:rsidRPr="007C24CA">
        <w:rPr>
          <w:rFonts w:ascii="Angsana New" w:hAnsi="Angsana New"/>
          <w:color w:val="000000"/>
          <w:sz w:val="30"/>
          <w:szCs w:val="30"/>
          <w:cs/>
        </w:rPr>
        <w:t xml:space="preserve"> ที่ประกาศโดยสำนักงานนโยบายและ</w:t>
      </w:r>
      <w:r w:rsidRPr="007C24CA">
        <w:rPr>
          <w:rFonts w:ascii="Angsana New" w:hAnsi="Angsana New"/>
          <w:color w:val="000000"/>
          <w:sz w:val="30"/>
          <w:szCs w:val="30"/>
        </w:rPr>
        <w:br/>
      </w:r>
      <w:r w:rsidRPr="007C24CA">
        <w:rPr>
          <w:rFonts w:ascii="Angsana New" w:hAnsi="Angsana New"/>
          <w:color w:val="000000"/>
          <w:sz w:val="30"/>
          <w:szCs w:val="30"/>
          <w:cs/>
        </w:rPr>
        <w:t>แผนพลังงานกระทรวงพลังงาน</w:t>
      </w:r>
      <w:r w:rsidRPr="007C24CA">
        <w:rPr>
          <w:rFonts w:ascii="Angsana New" w:hAnsi="Angsana New"/>
          <w:color w:val="000000"/>
          <w:sz w:val="30"/>
          <w:szCs w:val="30"/>
        </w:rPr>
        <w:t xml:space="preserve"> </w:t>
      </w:r>
      <w:r w:rsidRPr="007C24CA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7C24CA">
        <w:rPr>
          <w:rFonts w:ascii="Angsana New" w:hAnsi="Angsana New"/>
          <w:color w:val="000000"/>
          <w:sz w:val="30"/>
          <w:szCs w:val="30"/>
        </w:rPr>
        <w:t xml:space="preserve"> </w:t>
      </w:r>
      <w:r w:rsidRPr="007C24CA">
        <w:rPr>
          <w:rFonts w:ascii="Angsana New" w:hAnsi="Angsana New"/>
          <w:color w:val="000000"/>
          <w:sz w:val="30"/>
          <w:szCs w:val="30"/>
          <w:cs/>
        </w:rPr>
        <w:br/>
      </w:r>
      <w:r w:rsidR="00AA1075" w:rsidRPr="007C24CA">
        <w:rPr>
          <w:rFonts w:ascii="Angsana New" w:hAnsi="Angsana New"/>
          <w:color w:val="000000"/>
          <w:sz w:val="30"/>
          <w:szCs w:val="30"/>
        </w:rPr>
        <w:t>3</w:t>
      </w:r>
      <w:r w:rsidRPr="007C24CA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7C24CA">
        <w:rPr>
          <w:rFonts w:ascii="Angsana New" w:hAnsi="Angsana New"/>
          <w:color w:val="000000"/>
          <w:sz w:val="30"/>
          <w:szCs w:val="30"/>
        </w:rPr>
        <w:t xml:space="preserve"> </w:t>
      </w:r>
      <w:r w:rsidRPr="007C24CA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93375F" w:rsidRPr="007C24CA">
        <w:rPr>
          <w:rFonts w:ascii="Angsana New" w:hAnsi="Angsana New"/>
          <w:color w:val="000000"/>
          <w:sz w:val="30"/>
          <w:szCs w:val="30"/>
        </w:rPr>
        <w:t>2</w:t>
      </w:r>
      <w:r w:rsidR="0093375F" w:rsidRPr="007C24C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C24CA">
        <w:rPr>
          <w:rFonts w:ascii="Angsana New" w:hAnsi="Angsana New"/>
          <w:color w:val="000000"/>
          <w:sz w:val="30"/>
          <w:szCs w:val="30"/>
          <w:cs/>
        </w:rPr>
        <w:t>ปี นับจากวันที่ที่มีผลบังคับตามที่ระบุไว้ในแต่ละสัญญา และจะมีผลสิ้นสุด</w:t>
      </w:r>
      <w:r w:rsidR="00DA4B0E" w:rsidRPr="007C24CA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576CA2" w:rsidRPr="007C24CA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B54470" w:rsidRPr="007C24CA">
        <w:rPr>
          <w:rFonts w:ascii="Angsana New" w:hAnsi="Angsana New"/>
          <w:color w:val="000000"/>
          <w:sz w:val="30"/>
          <w:szCs w:val="30"/>
        </w:rPr>
        <w:t xml:space="preserve"> </w:t>
      </w:r>
      <w:r w:rsidR="00FE6529" w:rsidRPr="007C24CA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="00FE6529" w:rsidRPr="007C24CA">
        <w:rPr>
          <w:rFonts w:ascii="Angsana New" w:hAnsi="Angsana New"/>
          <w:color w:val="000000"/>
          <w:sz w:val="30"/>
          <w:szCs w:val="30"/>
        </w:rPr>
        <w:t xml:space="preserve">2568 </w:t>
      </w:r>
      <w:r w:rsidR="006308A7" w:rsidRPr="007C24CA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181BD8" w:rsidRPr="007C24C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308A7" w:rsidRPr="007C24CA">
        <w:rPr>
          <w:rFonts w:ascii="Angsana New" w:hAnsi="Angsana New"/>
          <w:color w:val="000000"/>
          <w:sz w:val="30"/>
          <w:szCs w:val="30"/>
        </w:rPr>
        <w:t>2568</w:t>
      </w:r>
      <w:r w:rsidR="00FE6529" w:rsidRPr="007C24CA">
        <w:rPr>
          <w:rFonts w:ascii="Angsana New" w:hAnsi="Angsana New"/>
          <w:color w:val="000000"/>
          <w:sz w:val="30"/>
          <w:szCs w:val="30"/>
        </w:rPr>
        <w:t xml:space="preserve"> </w:t>
      </w:r>
      <w:r w:rsidR="00FE6529" w:rsidRPr="007C24CA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FE6529" w:rsidRPr="007C24CA">
        <w:rPr>
          <w:rFonts w:ascii="Angsana New" w:hAnsi="Angsana New"/>
          <w:color w:val="000000"/>
          <w:sz w:val="30"/>
          <w:szCs w:val="30"/>
        </w:rPr>
        <w:t xml:space="preserve">2569 </w:t>
      </w:r>
      <w:r w:rsidR="00FE6529" w:rsidRPr="007C24CA">
        <w:rPr>
          <w:rFonts w:ascii="Angsana New" w:hAnsi="Angsana New" w:hint="cs"/>
          <w:color w:val="000000"/>
          <w:sz w:val="30"/>
          <w:szCs w:val="30"/>
          <w:cs/>
        </w:rPr>
        <w:t xml:space="preserve">และธันวาคม </w:t>
      </w:r>
      <w:r w:rsidR="00FE6529" w:rsidRPr="007C24CA">
        <w:rPr>
          <w:rFonts w:ascii="Angsana New" w:hAnsi="Angsana New"/>
          <w:color w:val="000000"/>
          <w:sz w:val="30"/>
          <w:szCs w:val="30"/>
        </w:rPr>
        <w:t xml:space="preserve">2569 </w:t>
      </w:r>
      <w:r w:rsidR="008156B7" w:rsidRPr="007C24CA">
        <w:rPr>
          <w:rFonts w:ascii="Angsana New" w:hAnsi="Angsana New" w:hint="cs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="008156B7" w:rsidRPr="007C24C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156B7" w:rsidRPr="007C24CA">
        <w:rPr>
          <w:rFonts w:ascii="Angsana New" w:hAnsi="Angsana New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67CECE10" w14:textId="62E4BDCC" w:rsidR="00C656D6" w:rsidRPr="006D038B" w:rsidRDefault="00E301D7" w:rsidP="007C2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  <w:r w:rsidRPr="006C6EE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สัญญาซื้อขายเมท</w:t>
      </w:r>
      <w:r w:rsidRPr="006C6E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านอล</w:t>
      </w:r>
    </w:p>
    <w:p w14:paraId="2AA15E1B" w14:textId="006618B7" w:rsidR="00E301D7" w:rsidRPr="006C6EE0" w:rsidRDefault="00E301D7" w:rsidP="009E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  <w:cs/>
        </w:rPr>
      </w:pPr>
      <w:r w:rsidRPr="006C6EE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6335719" w14:textId="6039B864" w:rsidR="00E301D7" w:rsidRPr="00E15029" w:rsidRDefault="000E661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C6EE0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บริษัทมีสัญญาซื้อขายเมทานอลรวมจำนวน </w:t>
      </w:r>
      <w:r w:rsidRPr="006C6EE0">
        <w:rPr>
          <w:rFonts w:ascii="Angsana New" w:hAnsi="Angsana New"/>
          <w:color w:val="000000"/>
          <w:sz w:val="30"/>
          <w:szCs w:val="30"/>
        </w:rPr>
        <w:t xml:space="preserve">2 </w:t>
      </w:r>
      <w:r w:rsidRPr="006C6EE0">
        <w:rPr>
          <w:rFonts w:ascii="Angsana New" w:hAnsi="Angsana New"/>
          <w:color w:val="000000"/>
          <w:sz w:val="30"/>
          <w:szCs w:val="30"/>
          <w:cs/>
        </w:rPr>
        <w:t>ฉบับ กับบริษัทใหญ่ลำดับสูงสุดและกิจการที่เกี่ยวข้องกัน</w:t>
      </w:r>
      <w:r w:rsidR="00C656D6" w:rsidRPr="006C6EE0">
        <w:rPr>
          <w:rFonts w:ascii="Angsana New" w:hAnsi="Angsana New"/>
          <w:color w:val="000000"/>
          <w:sz w:val="30"/>
          <w:szCs w:val="30"/>
        </w:rPr>
        <w:t xml:space="preserve"> </w:t>
      </w:r>
      <w:r w:rsidRPr="006C6EE0">
        <w:rPr>
          <w:rFonts w:ascii="Angsana New" w:hAnsi="Angsana New"/>
          <w:color w:val="000000"/>
          <w:sz w:val="30"/>
          <w:szCs w:val="30"/>
          <w:cs/>
        </w:rPr>
        <w:t>โดยตามสัญญากำหนดราคาขาย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อ้างอิงราคาเมทานอลประกาศอ้างอิงรายเดือนเฉลี่ยของ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โดยสัญญามีระยะเวลาตั้งแต่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 11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เดือน ถึง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 1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ปีนับจากวันที่ที่มีผลบังคับตามที่ระบุไว้ในแต่ละสัญญา และจะมีผลสิ้นสุดในเดือน ธันวาคม</w:t>
      </w:r>
      <w:r w:rsidRPr="00E15029">
        <w:rPr>
          <w:rFonts w:ascii="Angsana New" w:hAnsi="Angsana New"/>
          <w:color w:val="000000"/>
          <w:sz w:val="30"/>
          <w:szCs w:val="30"/>
        </w:rPr>
        <w:t> 256</w:t>
      </w:r>
      <w:r w:rsidR="00AA5470">
        <w:rPr>
          <w:rFonts w:ascii="Angsana New" w:hAnsi="Angsana New"/>
          <w:color w:val="000000"/>
          <w:sz w:val="30"/>
          <w:szCs w:val="30"/>
        </w:rPr>
        <w:t>8</w:t>
      </w:r>
      <w:r w:rsidRPr="00E15029">
        <w:rPr>
          <w:rFonts w:ascii="Angsana New" w:hAnsi="Angsana New"/>
          <w:color w:val="000000"/>
          <w:sz w:val="30"/>
          <w:szCs w:val="30"/>
        </w:rPr>
        <w:t> </w:t>
      </w:r>
    </w:p>
    <w:p w14:paraId="6D0B2821" w14:textId="77777777" w:rsidR="000E6610" w:rsidRPr="00E15029" w:rsidRDefault="000E661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B3287FA" w14:textId="42B4CEC2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0911BAE8" w14:textId="77777777" w:rsidR="004D47F2" w:rsidRPr="00E15029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C977AAE" w14:textId="4521C80C" w:rsidR="002C53B8" w:rsidRPr="00E15029" w:rsidRDefault="002C53B8" w:rsidP="00D1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บริษัทมีสัญญาซื้อขายกลีเซอรีนรวมจำนวน </w:t>
      </w:r>
      <w:r w:rsidR="00FB2308" w:rsidRPr="00E15029">
        <w:rPr>
          <w:rFonts w:ascii="Angsana New" w:hAnsi="Angsana New"/>
          <w:color w:val="000000"/>
          <w:sz w:val="30"/>
          <w:szCs w:val="30"/>
        </w:rPr>
        <w:t>2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ฉบับ กับกิจการที่เกี่ยวข้องกัน</w:t>
      </w:r>
      <w:r w:rsidR="004B384D"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B2308" w:rsidRPr="00E15029">
        <w:rPr>
          <w:rFonts w:ascii="Angsana New" w:hAnsi="Angsana New"/>
          <w:color w:val="000000"/>
          <w:sz w:val="30"/>
          <w:szCs w:val="30"/>
        </w:rPr>
        <w:t>2</w:t>
      </w:r>
      <w:r w:rsidR="004B384D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E637E7" w:rsidRPr="00E15029">
        <w:rPr>
          <w:rFonts w:ascii="Angsana New" w:hAnsi="Angsana New"/>
          <w:sz w:val="30"/>
          <w:szCs w:val="30"/>
          <w:cs/>
        </w:rPr>
        <w:t>แห่ง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โดยตามสัญญากำหนดราคาขายอ้างอิงราคารีไฟน์กลีเซอรีนประกาศอ้างอิงรายสัปดาห์เฉลี่ยของ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="00D1401F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ในรูปแบบบรรจุภัณฑ์ดรัม แบบส่งถึงท่าเรือต้นทาง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9A4FAF" w:rsidRPr="00E15029">
        <w:rPr>
          <w:rFonts w:ascii="Angsana New" w:hAnsi="Angsana New"/>
          <w:color w:val="000000"/>
          <w:sz w:val="30"/>
          <w:szCs w:val="30"/>
        </w:rPr>
        <w:t xml:space="preserve"> 1 </w:t>
      </w:r>
      <w:r w:rsidR="009A4FAF" w:rsidRPr="00E15029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ไว้ในสัญญา </w:t>
      </w:r>
      <w:r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>และจะมีผลสิ้นสุดในเดือน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2B5DA7" w:rsidRPr="002B5DA7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 ธันวาคม </w:t>
      </w:r>
      <w:r w:rsidR="007C26F0" w:rsidRPr="002B5DA7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>โดยสัญญาทั้งหมดสามารถต่ออายุได้จนกระทั่งฝ่ายหนึ่งฝ่ายใด</w:t>
      </w:r>
      <w:r w:rsidRPr="002B5DA7">
        <w:rPr>
          <w:rFonts w:ascii="Angsana New" w:hAnsi="Angsana New"/>
          <w:color w:val="000000"/>
          <w:sz w:val="30"/>
          <w:szCs w:val="30"/>
          <w:cs/>
        </w:rPr>
        <w:t>บอกเลิกสัญญา</w:t>
      </w:r>
      <w:r w:rsidR="00EF7526" w:rsidRPr="00E15029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5A34476" w14:textId="77777777" w:rsidR="0008695E" w:rsidRPr="00E15029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3A4A3E9A" w14:textId="77FF4FFC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04B2B426" w14:textId="77777777" w:rsidR="002B7C4B" w:rsidRPr="00E15029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4D50682C" w14:textId="2765CA00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9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6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2571</w:t>
      </w:r>
    </w:p>
    <w:p w14:paraId="351B51D2" w14:textId="77777777" w:rsidR="00DB047A" w:rsidRDefault="00DB047A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580A3F" w14:textId="505056B6" w:rsidR="008E60A1" w:rsidRPr="00E15029" w:rsidRDefault="002C53B8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ไฟฟ้า และน้ำ รวม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ฉบับ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B54470" w:rsidRPr="00E15029">
        <w:rPr>
          <w:rFonts w:ascii="Angsana New" w:hAnsi="Angsana New"/>
          <w:color w:val="000000"/>
          <w:sz w:val="30"/>
          <w:szCs w:val="30"/>
        </w:rPr>
        <w:t>2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5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</w:t>
      </w:r>
      <w:r w:rsidR="00B54470" w:rsidRPr="00E15029">
        <w:rPr>
          <w:rFonts w:ascii="Angsana New" w:hAnsi="Angsana New"/>
          <w:color w:val="000000"/>
          <w:sz w:val="30"/>
          <w:szCs w:val="30"/>
        </w:rPr>
        <w:t>76</w:t>
      </w:r>
    </w:p>
    <w:p w14:paraId="0B42362D" w14:textId="77777777" w:rsidR="006A211D" w:rsidRDefault="006A211D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CFBDA2" w14:textId="1C8DE977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2582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9D31D02" w14:textId="77777777" w:rsidR="0008695E" w:rsidRPr="00E15029" w:rsidRDefault="0008695E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0EAAF71A" w14:textId="3733CB58" w:rsidR="002C53B8" w:rsidRPr="00E15029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15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</w:t>
      </w:r>
      <w:r w:rsidR="000B19E9" w:rsidRPr="00E15029">
        <w:rPr>
          <w:rFonts w:ascii="Angsana New" w:hAnsi="Angsana New"/>
          <w:color w:val="000000"/>
          <w:sz w:val="30"/>
          <w:szCs w:val="30"/>
        </w:rPr>
        <w:t>8</w:t>
      </w:r>
      <w:r w:rsidR="00942C29" w:rsidRPr="00E15029">
        <w:rPr>
          <w:rFonts w:ascii="Angsana New" w:hAnsi="Angsana New"/>
          <w:color w:val="000000"/>
          <w:sz w:val="30"/>
          <w:szCs w:val="30"/>
        </w:rPr>
        <w:t>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2E0E55BD" w14:textId="77777777" w:rsidR="00AD6BCD" w:rsidRPr="00E15029" w:rsidRDefault="00AD6BCD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3940DD" w14:textId="1AC443F1" w:rsidR="000B19E9" w:rsidRPr="00E15029" w:rsidRDefault="000B19E9" w:rsidP="000B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บริษัทมีสัญญาการใช้สิทธิวางท่อกับบริษัทใหญ่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Pr="00E15029">
        <w:rPr>
          <w:rFonts w:ascii="Angsana New" w:hAnsi="Angsana New"/>
          <w:color w:val="000000"/>
          <w:sz w:val="30"/>
          <w:szCs w:val="30"/>
        </w:rPr>
        <w:t>15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581E41" w:rsidRPr="00E15029">
        <w:rPr>
          <w:rFonts w:ascii="Angsana New" w:hAnsi="Angsana New"/>
          <w:color w:val="000000"/>
          <w:sz w:val="30"/>
          <w:szCs w:val="30"/>
        </w:rPr>
        <w:t>258</w:t>
      </w:r>
      <w:r w:rsidR="00942C29" w:rsidRPr="00E15029">
        <w:rPr>
          <w:rFonts w:ascii="Angsana New" w:hAnsi="Angsana New"/>
          <w:color w:val="000000"/>
          <w:sz w:val="30"/>
          <w:szCs w:val="30"/>
        </w:rPr>
        <w:t>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14F628D" w14:textId="77777777" w:rsidR="004D47F2" w:rsidRPr="00E15029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D64EAD" w14:textId="53968A95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15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803B5"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7</w:t>
      </w:r>
      <w:r w:rsidR="003803B5" w:rsidRPr="00E15029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นับแต่วันที่ที่มีผลบังคับตามที่ระบุไว้ในสัญญา และจะมีผลสิ้นสุดในเดือน</w:t>
      </w:r>
      <w:r w:rsidR="00DF57DB" w:rsidRPr="00E15029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2580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C6D77C6" w14:textId="77777777" w:rsidR="003B1702" w:rsidRPr="00E15029" w:rsidRDefault="003B170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B951F75" w14:textId="58B5C0EB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</w:t>
      </w:r>
      <w:r w:rsidR="007D288D"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บริษัทใหญ่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7D288D" w:rsidRPr="00E15029">
        <w:rPr>
          <w:rFonts w:ascii="Angsana New" w:hAnsi="Angsana New"/>
          <w:color w:val="000000"/>
          <w:sz w:val="30"/>
          <w:szCs w:val="30"/>
        </w:rPr>
        <w:t>4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</w:t>
      </w:r>
      <w:r w:rsidR="007D288D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602E85" w:rsidRPr="00E15029">
        <w:rPr>
          <w:rFonts w:ascii="Angsana New" w:hAnsi="Angsana New"/>
          <w:color w:val="000000"/>
          <w:sz w:val="30"/>
          <w:szCs w:val="30"/>
          <w:cs/>
        </w:rPr>
        <w:t xml:space="preserve">และจะมีผลสิ้นสุดในเดือนมีนาคม </w:t>
      </w:r>
      <w:r w:rsidR="00602E85" w:rsidRPr="00E15029">
        <w:rPr>
          <w:rFonts w:ascii="Angsana New" w:hAnsi="Angsana New"/>
          <w:color w:val="000000"/>
          <w:sz w:val="30"/>
          <w:szCs w:val="30"/>
        </w:rPr>
        <w:t>2571</w:t>
      </w:r>
      <w:r w:rsidR="00602E85"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2BFB1163" w14:textId="762F4297" w:rsidR="00076993" w:rsidRPr="00E15029" w:rsidRDefault="00076993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2E4B8D3" w14:textId="77EF2212" w:rsidR="002C53B8" w:rsidRPr="00E15029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17004071" w14:textId="77777777" w:rsidR="002B7C4B" w:rsidRPr="00E15029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2B935118" w14:textId="4A605B21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C21E33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</w:t>
      </w:r>
      <w:r w:rsidR="00C92D6C" w:rsidRPr="00E15029">
        <w:rPr>
          <w:rFonts w:ascii="Angsana New" w:hAnsi="Angsana New"/>
          <w:color w:val="000000"/>
          <w:sz w:val="30"/>
          <w:szCs w:val="30"/>
          <w:cs/>
        </w:rPr>
        <w:t>แต่ละ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และจะมีผลสิ้นสุดในเดือนธันวาคม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256</w:t>
      </w:r>
      <w:r w:rsidR="00444C08">
        <w:rPr>
          <w:rFonts w:ascii="Angsana New" w:hAnsi="Angsana New"/>
          <w:color w:val="000000"/>
          <w:sz w:val="30"/>
          <w:szCs w:val="30"/>
        </w:rPr>
        <w:t>8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29C814EF" w14:textId="7BD7D81B" w:rsidR="004B01E5" w:rsidRPr="00E15029" w:rsidRDefault="004B01E5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8A885C" w14:textId="56DB041D" w:rsidR="00E8765D" w:rsidRPr="00AF0487" w:rsidRDefault="002A1CC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1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1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1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ปีหากไม่มีการบอกเลิก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A5DA93F" w14:textId="343F19A3" w:rsidR="005E381A" w:rsidRDefault="005E381A" w:rsidP="00527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225D2318" w14:textId="49F36EF4" w:rsidR="0008695E" w:rsidRPr="00E15029" w:rsidRDefault="007802E0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กลุ่มบริษัทมีสัญญาบริการกับบริษัทใหญ่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AF0487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บังคับตามที่ระบุไว้ในสัญญาและมีอัตราค่าบริการตามเงื่อนไขที่ระบุไว้ในสัญญา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</w:t>
      </w:r>
      <w:r w:rsidR="00205CBF"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และสัญญารับบริการการทดสอบคุณภาพผลิตภัณฑ์และด้านต่างๆ</w:t>
      </w:r>
      <w:r w:rsidR="00205CBF"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205CBF"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จะมี</w:t>
      </w:r>
      <w:r w:rsidR="00205CBF" w:rsidRPr="00090170">
        <w:rPr>
          <w:rFonts w:ascii="Angsana New" w:hAnsi="Angsana New" w:hint="cs"/>
          <w:color w:val="000000"/>
          <w:spacing w:val="-4"/>
          <w:sz w:val="30"/>
          <w:szCs w:val="30"/>
          <w:cs/>
        </w:rPr>
        <w:t>ผลสิ้นสุดในเดือน</w:t>
      </w:r>
      <w:r w:rsidR="00235428" w:rsidRPr="00235428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235428" w:rsidRPr="002354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86C8B" w:rsidRPr="00686C8B">
        <w:rPr>
          <w:rFonts w:ascii="Angsana New" w:hAnsi="Angsana New"/>
          <w:color w:val="000000"/>
          <w:sz w:val="30"/>
          <w:szCs w:val="30"/>
        </w:rPr>
        <w:t>2568</w:t>
      </w:r>
      <w:r w:rsidR="00235428" w:rsidRPr="00235428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7632166" w14:textId="77777777" w:rsidR="007E5BAB" w:rsidRPr="00E15029" w:rsidRDefault="007E5BAB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0F518716" w14:textId="76F94124" w:rsidR="007E5BAB" w:rsidRDefault="007E5BAB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บริษัทมีสัญญาบริการกับกิจการที่เกี่ยวข้องกันแห่งหนึ่ง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เพื่อรับบริการด้านการบริหารการเงิน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pacing w:val="-4"/>
          <w:sz w:val="30"/>
          <w:szCs w:val="30"/>
        </w:rPr>
        <w:t xml:space="preserve">1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และจะมีผลสิ้นสุดในเดือนสิงหาคม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pacing w:val="-4"/>
          <w:sz w:val="30"/>
          <w:szCs w:val="30"/>
        </w:rPr>
        <w:t>2568</w:t>
      </w:r>
    </w:p>
    <w:p w14:paraId="3044A113" w14:textId="77777777" w:rsidR="006D038B" w:rsidRPr="00E15029" w:rsidRDefault="006D038B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B565F19" w14:textId="77777777" w:rsidR="00BD5B8D" w:rsidRDefault="00BD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cs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</w:rPr>
        <w:br w:type="page"/>
      </w:r>
    </w:p>
    <w:p w14:paraId="212CBFAF" w14:textId="7AA30727" w:rsidR="002C53B8" w:rsidRPr="006D038B" w:rsidRDefault="002C53B8" w:rsidP="006D0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6D038B">
        <w:rPr>
          <w:rFonts w:ascii="Angsana New" w:hAnsi="Angsana New"/>
          <w:color w:val="000000"/>
          <w:spacing w:val="-4"/>
          <w:sz w:val="30"/>
          <w:szCs w:val="30"/>
          <w:cs/>
        </w:rPr>
        <w:lastRenderedPageBreak/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</w:t>
      </w:r>
      <w:r w:rsidR="006910B2" w:rsidRPr="006D038B">
        <w:rPr>
          <w:rFonts w:ascii="Angsana New" w:hAnsi="Angsana New"/>
          <w:color w:val="000000"/>
          <w:spacing w:val="-4"/>
          <w:sz w:val="30"/>
          <w:szCs w:val="30"/>
          <w:cs/>
        </w:rPr>
        <w:br/>
      </w:r>
      <w:r w:rsidRPr="006D038B">
        <w:rPr>
          <w:rFonts w:ascii="Angsana New" w:hAnsi="Angsana New"/>
          <w:color w:val="000000"/>
          <w:spacing w:val="-4"/>
          <w:sz w:val="30"/>
          <w:szCs w:val="30"/>
          <w:cs/>
        </w:rPr>
        <w:t>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</w:t>
      </w:r>
      <w:r w:rsidRPr="006D038B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6D038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โดยสัญญามีระยะเวลา </w:t>
      </w:r>
      <w:r w:rsidR="00AA1075" w:rsidRPr="006D038B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Pr="006D038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6D038B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0527FC" w:rsidRPr="006D038B">
        <w:rPr>
          <w:rFonts w:ascii="Angsana New" w:hAnsi="Angsana New"/>
          <w:color w:val="000000"/>
          <w:spacing w:val="-4"/>
          <w:sz w:val="30"/>
          <w:szCs w:val="30"/>
        </w:rPr>
        <w:t>9</w:t>
      </w:r>
      <w:r w:rsidRPr="006D038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  <w:r w:rsidR="00AF0487" w:rsidRPr="006D038B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</w:p>
    <w:p w14:paraId="5E46B0F2" w14:textId="77777777" w:rsidR="000F3C5E" w:rsidRPr="00E15029" w:rsidRDefault="000F3C5E" w:rsidP="0069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CC27284" w14:textId="76736AB5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236625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</w:t>
      </w:r>
      <w:r w:rsidRPr="00090170">
        <w:rPr>
          <w:rFonts w:ascii="Angsana New" w:hAnsi="Angsana New"/>
          <w:color w:val="000000"/>
          <w:sz w:val="30"/>
          <w:szCs w:val="30"/>
          <w:cs/>
        </w:rPr>
        <w:t xml:space="preserve">และจะมีผลสิ้นสุดในเดือนธันวาคม </w:t>
      </w:r>
      <w:r w:rsidR="00AA1075" w:rsidRPr="00090170">
        <w:rPr>
          <w:rFonts w:ascii="Angsana New" w:hAnsi="Angsana New"/>
          <w:color w:val="000000"/>
          <w:sz w:val="30"/>
          <w:szCs w:val="30"/>
        </w:rPr>
        <w:t>256</w:t>
      </w:r>
      <w:r w:rsidR="00AE6772">
        <w:rPr>
          <w:rFonts w:ascii="Angsana New" w:hAnsi="Angsana New"/>
          <w:color w:val="000000"/>
          <w:sz w:val="30"/>
          <w:szCs w:val="30"/>
        </w:rPr>
        <w:t>8</w:t>
      </w:r>
      <w:r w:rsidRPr="00090170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</w:t>
      </w:r>
      <w:r w:rsidR="006910B2" w:rsidRPr="00090170">
        <w:rPr>
          <w:rFonts w:ascii="Angsana New" w:hAnsi="Angsana New"/>
          <w:color w:val="000000"/>
          <w:sz w:val="30"/>
          <w:szCs w:val="30"/>
          <w:cs/>
        </w:rPr>
        <w:br/>
      </w:r>
      <w:r w:rsidRPr="00090170">
        <w:rPr>
          <w:rFonts w:ascii="Angsana New" w:hAnsi="Angsana New"/>
          <w:color w:val="000000"/>
          <w:sz w:val="30"/>
          <w:szCs w:val="30"/>
          <w:cs/>
        </w:rPr>
        <w:t>ในสัญญา</w:t>
      </w:r>
      <w:r w:rsidR="00D439B7" w:rsidRPr="0009017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4A8CC71B" w14:textId="0E98DAB2" w:rsidR="0020173F" w:rsidRPr="00E15029" w:rsidRDefault="0020173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7DAB1A" w14:textId="5ECE1EC1" w:rsidR="0008695E" w:rsidRPr="00E15029" w:rsidRDefault="00786157" w:rsidP="00E4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บริษัทมีสัญญาบริหารจัดการควบคุมภาวะฉุกเฉินกับกิจการที่เกี่ยวข้องกันแห่งหนึ่งจำนวน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521BCD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ฉบับ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ซึ่งจะให้บริการที่ปรึกษาและจัดฝึกอบรมด้านความปลอดภัย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อาชีวอนามัยและสิ่งแวดล้อม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และจัดตั้งศูนย์ควบคุมภาวะฉุกเฉิน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โดยสัญญามีระยะเวลา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E15029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7A0FF5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และจะมีผลสิ้นสุดในเดือน</w:t>
      </w:r>
      <w:r w:rsidR="004F0936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7A0FF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7A0FF5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4F0936">
        <w:rPr>
          <w:rFonts w:ascii="Angsana New" w:hAnsi="Angsana New"/>
          <w:color w:val="000000"/>
          <w:spacing w:val="-2"/>
          <w:sz w:val="30"/>
          <w:szCs w:val="30"/>
        </w:rPr>
        <w:t xml:space="preserve">9 </w:t>
      </w:r>
      <w:r w:rsidR="004F0936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Pr="007A0FF5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7A0FF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7A0FF5">
        <w:rPr>
          <w:rFonts w:ascii="Angsana New" w:hAnsi="Angsana New"/>
          <w:color w:val="000000"/>
          <w:spacing w:val="-2"/>
          <w:sz w:val="30"/>
          <w:szCs w:val="30"/>
        </w:rPr>
        <w:t>25</w:t>
      </w:r>
      <w:r w:rsidR="004F0936">
        <w:rPr>
          <w:rFonts w:ascii="Angsana New" w:hAnsi="Angsana New"/>
          <w:color w:val="000000"/>
          <w:spacing w:val="-2"/>
          <w:sz w:val="30"/>
          <w:szCs w:val="30"/>
        </w:rPr>
        <w:t>71</w:t>
      </w:r>
      <w:r w:rsidR="00873E9D" w:rsidRPr="007A0FF5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7A0FF5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Pr="007A0FF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</w:p>
    <w:p w14:paraId="2A7CA5A6" w14:textId="77777777" w:rsidR="00991D49" w:rsidRPr="00E15029" w:rsidRDefault="00991D49" w:rsidP="00E4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CE3478" w14:textId="76317069" w:rsidR="00795228" w:rsidRPr="009A0462" w:rsidRDefault="002C53B8" w:rsidP="009A0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E1502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AA1075" w:rsidRPr="00E15029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</w:t>
      </w:r>
      <w:r w:rsidRPr="009A0462">
        <w:rPr>
          <w:rFonts w:ascii="Angsana New" w:hAnsi="Angsana New"/>
          <w:color w:val="000000"/>
          <w:sz w:val="30"/>
          <w:szCs w:val="30"/>
          <w:cs/>
        </w:rPr>
        <w:t xml:space="preserve">เดือนมกราคม </w:t>
      </w:r>
      <w:r w:rsidR="00AA1075" w:rsidRPr="009A0462">
        <w:rPr>
          <w:rFonts w:ascii="Angsana New" w:hAnsi="Angsana New"/>
          <w:color w:val="000000"/>
          <w:sz w:val="30"/>
          <w:szCs w:val="30"/>
        </w:rPr>
        <w:t>25</w:t>
      </w:r>
      <w:r w:rsidR="00CF6898">
        <w:rPr>
          <w:rFonts w:ascii="Angsana New" w:hAnsi="Angsana New"/>
          <w:color w:val="000000"/>
          <w:sz w:val="30"/>
          <w:szCs w:val="30"/>
        </w:rPr>
        <w:t>71</w:t>
      </w:r>
      <w:r w:rsidRPr="009A0462">
        <w:rPr>
          <w:rFonts w:ascii="Angsana New" w:hAnsi="Angsana New"/>
          <w:color w:val="000000"/>
          <w:sz w:val="30"/>
          <w:szCs w:val="30"/>
        </w:rPr>
        <w:t xml:space="preserve"> </w:t>
      </w:r>
      <w:r w:rsidRPr="009A046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="009A0462" w:rsidRPr="009A0462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9811D03" w14:textId="1FB04772" w:rsidR="005E381A" w:rsidRDefault="005E381A" w:rsidP="00C91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0A5396" w14:textId="07296129" w:rsidR="00930111" w:rsidRPr="00E15029" w:rsidRDefault="002C53B8" w:rsidP="00A57F8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อุปกรณ์ระบบ</w:t>
      </w:r>
      <w:r w:rsidRPr="00E15029">
        <w:rPr>
          <w:rFonts w:ascii="Angsana New" w:hAnsi="Angsana New"/>
          <w:color w:val="000000"/>
          <w:spacing w:val="2"/>
          <w:sz w:val="30"/>
          <w:szCs w:val="30"/>
          <w:cs/>
        </w:rPr>
        <w:t>น้ำดับเพลิง และการดูแลรักษาอุปกรณ์ระบบน้ำดับเพลิงภายในโรงงานแห่งที่</w:t>
      </w:r>
      <w:r w:rsidRPr="00E15029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eastAsia="Yu Mincho" w:hAnsi="Angsana New"/>
          <w:color w:val="000000"/>
          <w:sz w:val="30"/>
          <w:szCs w:val="30"/>
          <w:cs/>
          <w:lang w:eastAsia="ja-JP"/>
        </w:rPr>
        <w:t>โดย</w:t>
      </w:r>
      <w:r w:rsidRPr="00E15029">
        <w:rPr>
          <w:rFonts w:ascii="Angsana New" w:hAnsi="Angsana New"/>
          <w:color w:val="000000"/>
          <w:spacing w:val="2"/>
          <w:sz w:val="30"/>
          <w:szCs w:val="30"/>
          <w:cs/>
        </w:rPr>
        <w:t>สัญญามีระยะเวลา</w:t>
      </w:r>
      <w:r w:rsidRPr="00E15029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E15029">
        <w:rPr>
          <w:rFonts w:ascii="Angsana New" w:hAnsi="Angsana New"/>
          <w:color w:val="000000"/>
          <w:spacing w:val="-6"/>
          <w:sz w:val="30"/>
          <w:szCs w:val="30"/>
        </w:rPr>
        <w:t>15</w:t>
      </w:r>
      <w:r w:rsidRPr="00E15029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pacing w:val="2"/>
          <w:sz w:val="30"/>
          <w:szCs w:val="30"/>
          <w:cs/>
        </w:rPr>
        <w:t>นับ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แต่วันที่ที่มีผลบังคับตามที่ระบุไว้ในสัญญา และจะมีผลสิ้นสุดในเดือนธันวาคม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2577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8BA74FA" w14:textId="77777777" w:rsidR="006D038B" w:rsidRDefault="006D038B" w:rsidP="00A57F8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D05B0D6" w14:textId="3C1EFF1D" w:rsidR="00300E43" w:rsidRDefault="00300E43" w:rsidP="00A57F8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00E43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บริษัทมีสัญญาบริการกับกิจการที่เกี่ยวข้องกันแห่งหนึ่ง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0E43">
        <w:rPr>
          <w:rFonts w:ascii="Angsana New" w:hAnsi="Angsana New" w:hint="cs"/>
          <w:color w:val="000000"/>
          <w:sz w:val="30"/>
          <w:szCs w:val="30"/>
          <w:cs/>
        </w:rPr>
        <w:t>เพื่อรับบริการด้านการบริการงานทั่วไป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0E43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B17" w:rsidRPr="004E2B17">
        <w:rPr>
          <w:rFonts w:ascii="Angsana New" w:hAnsi="Angsana New"/>
          <w:color w:val="000000"/>
          <w:sz w:val="30"/>
          <w:szCs w:val="30"/>
        </w:rPr>
        <w:t>1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0E43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0E43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0E43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B17" w:rsidRPr="004E2B17">
        <w:rPr>
          <w:rFonts w:ascii="Angsana New" w:hAnsi="Angsana New"/>
          <w:color w:val="000000"/>
          <w:sz w:val="30"/>
          <w:szCs w:val="30"/>
        </w:rPr>
        <w:t>2568</w:t>
      </w:r>
    </w:p>
    <w:p w14:paraId="74ECC969" w14:textId="77777777" w:rsidR="00300E43" w:rsidRPr="00E15029" w:rsidRDefault="00300E43" w:rsidP="00A57F8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954AC12" w14:textId="77777777" w:rsidR="002B30E4" w:rsidRDefault="002B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E010BA8" w14:textId="449BD55A" w:rsidR="00897BE6" w:rsidRPr="00E15029" w:rsidRDefault="00897BE6" w:rsidP="00897BE6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584018B7" w14:textId="77777777" w:rsidR="00897BE6" w:rsidRPr="00E15029" w:rsidRDefault="00897BE6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CBF533" w14:textId="1E37A84B" w:rsid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บริษัทมีสัญญาเช่าที่ดินกับบริษัทใหญ่</w:t>
      </w:r>
      <w:r w:rsidR="00AB169D" w:rsidRPr="00E1502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AB169D" w:rsidRPr="00E15029">
        <w:rPr>
          <w:rFonts w:ascii="Angsana New" w:hAnsi="Angsana New"/>
          <w:color w:val="000000"/>
          <w:sz w:val="30"/>
          <w:szCs w:val="30"/>
        </w:rPr>
        <w:t xml:space="preserve">3 </w:t>
      </w:r>
      <w:r w:rsidR="00AB169D" w:rsidRPr="00E15029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9712D" w:rsidRPr="00E15029">
        <w:rPr>
          <w:rFonts w:ascii="Angsana New" w:hAnsi="Angsana New"/>
          <w:color w:val="000000"/>
          <w:sz w:val="30"/>
          <w:szCs w:val="30"/>
        </w:rPr>
        <w:t>17</w:t>
      </w:r>
      <w:r w:rsidR="00477BD3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477BD3" w:rsidRPr="00E1502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9712D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30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ระบุไว้ใน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และจะมีผลสิ้นสุดในเดือนกรกฎาคม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2579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20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</w:p>
    <w:p w14:paraId="7E01E8C1" w14:textId="77777777" w:rsidR="00D443FC" w:rsidRPr="00E15029" w:rsidRDefault="00D443FC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E1B091" w14:textId="6CB14115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</w:t>
      </w:r>
      <w:r w:rsidR="00B54470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และจะ</w:t>
      </w:r>
      <w:r w:rsidRPr="00E15029">
        <w:rPr>
          <w:rFonts w:ascii="Angsana New" w:hAnsi="Angsana New"/>
          <w:color w:val="000000"/>
          <w:spacing w:val="-6"/>
          <w:sz w:val="30"/>
          <w:szCs w:val="30"/>
          <w:cs/>
        </w:rPr>
        <w:t>มี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ผลสิ้นสุดในเดือน</w:t>
      </w:r>
      <w:r w:rsidR="00D439B7" w:rsidRPr="00E15029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256</w:t>
      </w:r>
      <w:r w:rsidR="00444C08">
        <w:rPr>
          <w:rFonts w:ascii="Angsana New" w:hAnsi="Angsana New"/>
          <w:color w:val="000000"/>
          <w:sz w:val="30"/>
          <w:szCs w:val="30"/>
        </w:rPr>
        <w:t>9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1C6B" w:rsidRPr="00E1502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D439B7" w:rsidRPr="00E15029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AD1C6B" w:rsidRPr="00E150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D1C6B" w:rsidRPr="00E15029">
        <w:rPr>
          <w:rFonts w:ascii="Angsana New" w:hAnsi="Angsana New"/>
          <w:color w:val="000000"/>
          <w:sz w:val="30"/>
          <w:szCs w:val="30"/>
        </w:rPr>
        <w:t>25</w:t>
      </w:r>
      <w:r w:rsidR="00D439B7" w:rsidRPr="00E15029">
        <w:rPr>
          <w:rFonts w:ascii="Angsana New" w:hAnsi="Angsana New"/>
          <w:color w:val="000000"/>
          <w:sz w:val="30"/>
          <w:szCs w:val="30"/>
        </w:rPr>
        <w:t>70</w:t>
      </w:r>
      <w:r w:rsidR="00AD1C6B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7D399B" w:rsidRPr="00E15029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โดยมีอัตราค่าเช่าและค่าบริการ และเงื่อนไขข้อผูกพันเป็นไปตามที่กำหนดในสัญญา</w:t>
      </w:r>
    </w:p>
    <w:p w14:paraId="149CEA0D" w14:textId="0BFB1D61" w:rsidR="00663D13" w:rsidRPr="00E15029" w:rsidRDefault="00663D13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ADB9A47" w14:textId="0FC11341" w:rsidR="00897BE6" w:rsidRPr="00E15029" w:rsidRDefault="00B565B7" w:rsidP="00E429B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สัญญาเงินกู้ยืม</w:t>
      </w:r>
      <w:r w:rsidR="00897BE6"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และสัญญาเงินให้กู้ยืม</w:t>
      </w:r>
    </w:p>
    <w:p w14:paraId="60D5935C" w14:textId="3E5F0A86" w:rsidR="00897BE6" w:rsidRPr="00E15029" w:rsidRDefault="00897BE6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72E53C8F" w14:textId="63DD9AAD" w:rsidR="005E381A" w:rsidRDefault="00C02193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15029">
        <w:rPr>
          <w:rFonts w:ascii="Angsana New" w:hAnsi="Angsana New" w:hint="cs"/>
          <w:color w:val="000000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Inter-Company Borrowing &amp; Lending : ICBL)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กับบริษัทใหญ่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ซึ่งจะมีผลสิ้นสุดในวันที่</w:t>
      </w:r>
      <w:r w:rsidR="00550654">
        <w:rPr>
          <w:rFonts w:ascii="Angsana New" w:hAnsi="Angsana New"/>
          <w:color w:val="000000"/>
          <w:sz w:val="30"/>
          <w:szCs w:val="30"/>
          <w:cs/>
        </w:rPr>
        <w:br/>
      </w:r>
      <w:r w:rsidR="00BD6F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30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C0ACF" w:rsidRPr="00E15029">
        <w:rPr>
          <w:rFonts w:ascii="Angsana New" w:hAnsi="Angsana New"/>
          <w:color w:val="000000"/>
          <w:sz w:val="30"/>
          <w:szCs w:val="30"/>
        </w:rPr>
        <w:t>256</w:t>
      </w:r>
      <w:r w:rsidR="004C0ACF">
        <w:rPr>
          <w:rFonts w:ascii="Angsana New" w:hAnsi="Angsana New"/>
          <w:color w:val="000000"/>
          <w:sz w:val="30"/>
          <w:szCs w:val="30"/>
        </w:rPr>
        <w:t>9</w:t>
      </w:r>
      <w:r w:rsidR="004C0ACF"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โดยมีวงเงินกู้ยืม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</w:rPr>
        <w:t>,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000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ล้านบาทและวงเงินให้กู้ยืม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2</w:t>
      </w:r>
      <w:r w:rsidR="00CA56F1" w:rsidRPr="00E15029">
        <w:rPr>
          <w:rFonts w:ascii="Angsana New" w:hAnsi="Angsana New"/>
          <w:color w:val="000000"/>
          <w:sz w:val="30"/>
          <w:szCs w:val="30"/>
        </w:rPr>
        <w:t>0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BIBOR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โดยคำนึงถึงผลตอบแทนเงินลงทุนระยะสั้น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อัตราดอกเบี้ยเงินกู้ยืมระยะสั้</w:t>
      </w:r>
      <w:r w:rsidRPr="00FB77B9">
        <w:rPr>
          <w:rFonts w:ascii="Angsana New" w:hAnsi="Angsana New" w:hint="cs"/>
          <w:color w:val="000000"/>
          <w:sz w:val="30"/>
          <w:szCs w:val="30"/>
          <w:cs/>
        </w:rPr>
        <w:t>นและอันดับความน่าเชื่อถือของบริษัทหรือผู้กู้ยืม</w:t>
      </w:r>
    </w:p>
    <w:p w14:paraId="1020D198" w14:textId="1C829423" w:rsidR="005E381A" w:rsidRDefault="005E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7A30FAA1" w14:textId="38C5863D" w:rsidR="00C648E7" w:rsidRPr="00616564" w:rsidRDefault="00C648E7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E665EB4" w14:textId="77777777" w:rsidR="00241D33" w:rsidRPr="00B5255A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239"/>
        <w:gridCol w:w="202"/>
        <w:gridCol w:w="1615"/>
        <w:gridCol w:w="252"/>
        <w:gridCol w:w="1514"/>
      </w:tblGrid>
      <w:tr w:rsidR="0010730F" w:rsidRPr="00616564" w14:paraId="0C80F291" w14:textId="77777777" w:rsidTr="00E8018A">
        <w:tc>
          <w:tcPr>
            <w:tcW w:w="4365" w:type="dxa"/>
          </w:tcPr>
          <w:p w14:paraId="384C1F12" w14:textId="77777777" w:rsidR="0010730F" w:rsidRPr="00616564" w:rsidRDefault="0010730F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4367ADFC" w14:textId="77777777" w:rsidR="0010730F" w:rsidRPr="00616564" w:rsidRDefault="0010730F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2" w:type="dxa"/>
          </w:tcPr>
          <w:p w14:paraId="7B8A6825" w14:textId="77777777" w:rsidR="0010730F" w:rsidRPr="00616564" w:rsidRDefault="0010730F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381" w:type="dxa"/>
            <w:gridSpan w:val="3"/>
            <w:tcBorders>
              <w:left w:val="nil"/>
              <w:right w:val="nil"/>
            </w:tcBorders>
          </w:tcPr>
          <w:p w14:paraId="31545D02" w14:textId="5D23F37F" w:rsidR="0010730F" w:rsidRPr="00616564" w:rsidRDefault="0010730F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44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C64B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0730F" w:rsidRPr="00616564" w14:paraId="014A598F" w14:textId="77777777" w:rsidTr="00E8018A">
        <w:tc>
          <w:tcPr>
            <w:tcW w:w="4365" w:type="dxa"/>
          </w:tcPr>
          <w:p w14:paraId="49E65A2D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144AB98C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dxa"/>
          </w:tcPr>
          <w:p w14:paraId="11BCE1D7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32A4597F" w14:textId="6BA043AC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60A188E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C5CDB00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0730F" w:rsidRPr="00616564" w14:paraId="5272C6DD" w14:textId="77777777" w:rsidTr="00E8018A">
        <w:tc>
          <w:tcPr>
            <w:tcW w:w="4365" w:type="dxa"/>
          </w:tcPr>
          <w:p w14:paraId="1C5A6C2A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AEE61EF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02" w:type="dxa"/>
          </w:tcPr>
          <w:p w14:paraId="06300411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14CA32CD" w14:textId="440B5A3E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C0BAC6E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56E2B626" w14:textId="2EE80A52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0730F" w:rsidRPr="00616564" w14:paraId="0331659A" w14:textId="77777777" w:rsidTr="00E8018A">
        <w:tc>
          <w:tcPr>
            <w:tcW w:w="4365" w:type="dxa"/>
          </w:tcPr>
          <w:p w14:paraId="1843FE2E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C34A2E7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dxa"/>
          </w:tcPr>
          <w:p w14:paraId="2A5A4B51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81" w:type="dxa"/>
            <w:gridSpan w:val="3"/>
            <w:tcBorders>
              <w:left w:val="nil"/>
              <w:right w:val="nil"/>
            </w:tcBorders>
          </w:tcPr>
          <w:p w14:paraId="65081C45" w14:textId="5A4CC7C2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730F" w:rsidRPr="00616564" w14:paraId="1D4904E8" w14:textId="77777777" w:rsidTr="00E8018A">
        <w:tc>
          <w:tcPr>
            <w:tcW w:w="4365" w:type="dxa"/>
          </w:tcPr>
          <w:p w14:paraId="191372F4" w14:textId="77777777" w:rsidR="0010730F" w:rsidRPr="00616564" w:rsidRDefault="0010730F" w:rsidP="0006495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9" w:type="dxa"/>
          </w:tcPr>
          <w:p w14:paraId="6885BAA7" w14:textId="2AC07990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02" w:type="dxa"/>
          </w:tcPr>
          <w:p w14:paraId="6D568F34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3D21D8BA" w14:textId="53DE26C0" w:rsidR="0010730F" w:rsidRPr="00616564" w:rsidRDefault="0010730F" w:rsidP="0029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842977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737A887" w14:textId="2AE3110D" w:rsidR="0010730F" w:rsidRPr="00616564" w:rsidRDefault="0010730F" w:rsidP="0028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1,07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0730F" w:rsidRPr="00616564" w14:paraId="0C596EE1" w14:textId="77777777" w:rsidTr="00E8018A">
        <w:tc>
          <w:tcPr>
            <w:tcW w:w="4365" w:type="dxa"/>
          </w:tcPr>
          <w:p w14:paraId="154E0529" w14:textId="77777777" w:rsidR="0010730F" w:rsidRPr="00616564" w:rsidRDefault="0010730F" w:rsidP="0006495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9" w:type="dxa"/>
          </w:tcPr>
          <w:p w14:paraId="4E0D1B21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67D69B20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bottom w:val="single" w:sz="4" w:space="0" w:color="auto"/>
              <w:right w:val="nil"/>
            </w:tcBorders>
          </w:tcPr>
          <w:p w14:paraId="4A6E06E5" w14:textId="0C81874B" w:rsidR="0010730F" w:rsidRPr="00290BB8" w:rsidRDefault="0010730F" w:rsidP="0029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A0B67B7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2296C03B" w14:textId="1D3EA1EA" w:rsidR="0010730F" w:rsidRPr="00616564" w:rsidRDefault="0010730F" w:rsidP="00E6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963</w:t>
            </w:r>
          </w:p>
        </w:tc>
      </w:tr>
      <w:tr w:rsidR="0010730F" w:rsidRPr="00616564" w14:paraId="5017DE45" w14:textId="77777777" w:rsidTr="00E8018A">
        <w:tc>
          <w:tcPr>
            <w:tcW w:w="4365" w:type="dxa"/>
          </w:tcPr>
          <w:p w14:paraId="5DFF603D" w14:textId="77777777" w:rsidR="0010730F" w:rsidRPr="00616564" w:rsidRDefault="0010730F" w:rsidP="0006495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</w:tcPr>
          <w:p w14:paraId="2F931B7B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3992070A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right w:val="nil"/>
            </w:tcBorders>
          </w:tcPr>
          <w:p w14:paraId="3E14A4B8" w14:textId="602FFF2B" w:rsidR="0010730F" w:rsidRPr="00F73631" w:rsidRDefault="0010730F" w:rsidP="0029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8FFF24C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</w:tcPr>
          <w:p w14:paraId="4DFF2413" w14:textId="66754E61" w:rsidR="0010730F" w:rsidRPr="00616564" w:rsidRDefault="0010730F" w:rsidP="00E6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481982" w:rsidRPr="00616564" w14:paraId="280EFDAC" w14:textId="77777777" w:rsidTr="00E8018A">
        <w:tc>
          <w:tcPr>
            <w:tcW w:w="4365" w:type="dxa"/>
          </w:tcPr>
          <w:p w14:paraId="36B90DD4" w14:textId="6F1FD1C7" w:rsidR="00481982" w:rsidRPr="00616564" w:rsidRDefault="00481982" w:rsidP="0048198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39" w:type="dxa"/>
          </w:tcPr>
          <w:p w14:paraId="62C0FDF8" w14:textId="77777777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20DC0A9B" w14:textId="77777777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bottom w:val="single" w:sz="4" w:space="0" w:color="auto"/>
              <w:right w:val="nil"/>
            </w:tcBorders>
          </w:tcPr>
          <w:p w14:paraId="02975139" w14:textId="5337CFEF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21398C1" w14:textId="77777777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44D7DB90" w14:textId="04F61C0E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1982" w:rsidRPr="00616564" w14:paraId="4A31EFF6" w14:textId="77777777" w:rsidTr="00E8018A">
        <w:tc>
          <w:tcPr>
            <w:tcW w:w="4365" w:type="dxa"/>
          </w:tcPr>
          <w:p w14:paraId="622683ED" w14:textId="77777777" w:rsidR="00481982" w:rsidRPr="00616564" w:rsidRDefault="00481982" w:rsidP="0048198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9" w:type="dxa"/>
          </w:tcPr>
          <w:p w14:paraId="6997DDE9" w14:textId="77777777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022933B3" w14:textId="77777777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27806" w14:textId="0E9C109E" w:rsidR="00481982" w:rsidRPr="00F73631" w:rsidRDefault="00481982" w:rsidP="0034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1534775" w14:textId="77777777" w:rsidR="00481982" w:rsidRPr="00F73631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94613" w14:textId="16E1D79A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481982" w:rsidRPr="004D47F2" w14:paraId="6042A103" w14:textId="77777777" w:rsidTr="00E8018A">
        <w:tc>
          <w:tcPr>
            <w:tcW w:w="4365" w:type="dxa"/>
          </w:tcPr>
          <w:p w14:paraId="78CF9EE3" w14:textId="77777777" w:rsidR="00481982" w:rsidRPr="008F1E75" w:rsidRDefault="00481982" w:rsidP="0048198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9" w:type="dxa"/>
          </w:tcPr>
          <w:p w14:paraId="77B8D3AE" w14:textId="77777777" w:rsidR="00481982" w:rsidRPr="008F1E75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2" w:type="dxa"/>
          </w:tcPr>
          <w:p w14:paraId="089DAAE8" w14:textId="77777777" w:rsidR="00481982" w:rsidRPr="008F1E75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right w:val="nil"/>
            </w:tcBorders>
          </w:tcPr>
          <w:p w14:paraId="3FA34781" w14:textId="77777777" w:rsidR="00481982" w:rsidRPr="008F1E75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5FAFC9F" w14:textId="77777777" w:rsidR="00481982" w:rsidRPr="008F1E75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double" w:sz="4" w:space="0" w:color="auto"/>
              <w:left w:val="nil"/>
              <w:right w:val="nil"/>
            </w:tcBorders>
          </w:tcPr>
          <w:p w14:paraId="38BA5B05" w14:textId="77777777" w:rsidR="00481982" w:rsidRPr="008F1E75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8018A" w:rsidRPr="00616564" w14:paraId="4AF6EDD2" w14:textId="77777777" w:rsidTr="00461875">
        <w:tc>
          <w:tcPr>
            <w:tcW w:w="4365" w:type="dxa"/>
          </w:tcPr>
          <w:p w14:paraId="1C154A8C" w14:textId="77777777" w:rsidR="00E8018A" w:rsidRPr="00616564" w:rsidRDefault="00E8018A" w:rsidP="00E8018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77D9950D" w14:textId="77777777" w:rsidR="00E8018A" w:rsidRPr="00616564" w:rsidRDefault="00E8018A" w:rsidP="00E8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71381CC4" w14:textId="77777777" w:rsidR="00E8018A" w:rsidRPr="00616564" w:rsidRDefault="00E8018A" w:rsidP="00E8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1" w:type="dxa"/>
            <w:gridSpan w:val="3"/>
            <w:tcBorders>
              <w:left w:val="nil"/>
              <w:right w:val="nil"/>
            </w:tcBorders>
          </w:tcPr>
          <w:p w14:paraId="57A408EA" w14:textId="4E333AD8" w:rsidR="00E8018A" w:rsidRPr="00616564" w:rsidRDefault="00E8018A" w:rsidP="002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44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2948" w:rsidRPr="00616564" w14:paraId="3B8B6515" w14:textId="77777777" w:rsidTr="00E8018A">
        <w:tc>
          <w:tcPr>
            <w:tcW w:w="4365" w:type="dxa"/>
          </w:tcPr>
          <w:p w14:paraId="370F7560" w14:textId="77777777" w:rsidR="00302948" w:rsidRPr="00616564" w:rsidRDefault="00302948" w:rsidP="0030294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6716C44E" w14:textId="77777777" w:rsidR="00302948" w:rsidRPr="00616564" w:rsidRDefault="00302948" w:rsidP="003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6F75DBC5" w14:textId="77777777" w:rsidR="00302948" w:rsidRPr="00616564" w:rsidRDefault="00302948" w:rsidP="003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177D02F0" w14:textId="1E6560F0" w:rsidR="00302948" w:rsidRPr="00616564" w:rsidRDefault="00302948" w:rsidP="003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E67A18" w14:textId="77777777" w:rsidR="00302948" w:rsidRPr="00616564" w:rsidRDefault="00302948" w:rsidP="003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71E6BA71" w14:textId="7C51223A" w:rsidR="00302948" w:rsidRPr="00616564" w:rsidRDefault="00302948" w:rsidP="003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A4580" w:rsidRPr="00616564" w14:paraId="6FDA78C6" w14:textId="77777777" w:rsidTr="00E8018A">
        <w:tc>
          <w:tcPr>
            <w:tcW w:w="4365" w:type="dxa"/>
          </w:tcPr>
          <w:p w14:paraId="25E47311" w14:textId="77777777" w:rsidR="004A4580" w:rsidRPr="00616564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481F09B9" w14:textId="74C7CF4C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69C4E109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40FA0683" w14:textId="0E3A22E3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2D8AD2D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5D786C2A" w14:textId="5D423C03" w:rsidR="004A4580" w:rsidRPr="00616564" w:rsidRDefault="004A4580" w:rsidP="0005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A4580" w:rsidRPr="00616564" w14:paraId="59ABF3D7" w14:textId="77777777" w:rsidTr="00751AA8">
        <w:tc>
          <w:tcPr>
            <w:tcW w:w="4365" w:type="dxa"/>
          </w:tcPr>
          <w:p w14:paraId="49B95B4D" w14:textId="77777777" w:rsidR="004A4580" w:rsidRPr="00616564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66F071B0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3146492D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81" w:type="dxa"/>
            <w:gridSpan w:val="3"/>
            <w:tcBorders>
              <w:left w:val="nil"/>
              <w:right w:val="nil"/>
            </w:tcBorders>
          </w:tcPr>
          <w:p w14:paraId="47671C0D" w14:textId="67590460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4580" w:rsidRPr="00616564" w14:paraId="4E0D186C" w14:textId="77777777" w:rsidTr="00E8018A">
        <w:tc>
          <w:tcPr>
            <w:tcW w:w="4365" w:type="dxa"/>
          </w:tcPr>
          <w:p w14:paraId="7727D3E4" w14:textId="77777777" w:rsidR="004A4580" w:rsidRPr="00616564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9" w:type="dxa"/>
          </w:tcPr>
          <w:p w14:paraId="5D4DD246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0D88A817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1987B65F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6C260B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7DFC2B11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4580" w:rsidRPr="00616564" w14:paraId="0588AF58" w14:textId="77777777" w:rsidTr="00E8018A">
        <w:tc>
          <w:tcPr>
            <w:tcW w:w="4365" w:type="dxa"/>
          </w:tcPr>
          <w:p w14:paraId="676EBAC7" w14:textId="77777777" w:rsidR="004A4580" w:rsidRPr="00616564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239" w:type="dxa"/>
          </w:tcPr>
          <w:p w14:paraId="0D676CFB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53CC87F0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5BB9D25B" w14:textId="7E2B480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2C7CB19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45C72FFC" w14:textId="51783505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1,07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A4580" w:rsidRPr="00616564" w14:paraId="0837F505" w14:textId="77777777" w:rsidTr="00E8018A">
        <w:tc>
          <w:tcPr>
            <w:tcW w:w="4365" w:type="dxa"/>
          </w:tcPr>
          <w:p w14:paraId="14D0E53A" w14:textId="77777777" w:rsidR="004A4580" w:rsidRPr="00616564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</w:tcPr>
          <w:p w14:paraId="0E0A088C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31F6A087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3D5E6" w14:textId="3C0DBDE6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CC1ABA6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2EA00" w14:textId="553E5E0B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1,07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4A4580" w:rsidRPr="004D47F2" w14:paraId="5A15B762" w14:textId="77777777" w:rsidTr="00E8018A">
        <w:tc>
          <w:tcPr>
            <w:tcW w:w="4365" w:type="dxa"/>
          </w:tcPr>
          <w:p w14:paraId="68A3AA12" w14:textId="77777777" w:rsidR="004A4580" w:rsidRPr="00B5255A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39" w:type="dxa"/>
          </w:tcPr>
          <w:p w14:paraId="69C06F92" w14:textId="77777777" w:rsidR="004A4580" w:rsidRPr="00B5255A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02" w:type="dxa"/>
          </w:tcPr>
          <w:p w14:paraId="1685179F" w14:textId="77777777" w:rsidR="004A4580" w:rsidRPr="00B5255A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409CC3E2" w14:textId="77777777" w:rsidR="004A4580" w:rsidRPr="00B5255A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9139B14" w14:textId="77777777" w:rsidR="004A4580" w:rsidRPr="00B5255A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60313045" w14:textId="77777777" w:rsidR="004A4580" w:rsidRPr="00B5255A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4A4580" w:rsidRPr="00616564" w14:paraId="5F1CE0FA" w14:textId="77777777" w:rsidTr="00E8018A">
        <w:tc>
          <w:tcPr>
            <w:tcW w:w="4365" w:type="dxa"/>
          </w:tcPr>
          <w:p w14:paraId="4C58F4EE" w14:textId="77777777" w:rsidR="004A4580" w:rsidRPr="00616564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9" w:type="dxa"/>
          </w:tcPr>
          <w:p w14:paraId="587CECF4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4B9B4234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52A79C42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227369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5BB2380B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4580" w:rsidRPr="00616564" w14:paraId="255C3D79" w14:textId="77777777" w:rsidTr="00E8018A">
        <w:tc>
          <w:tcPr>
            <w:tcW w:w="4365" w:type="dxa"/>
          </w:tcPr>
          <w:p w14:paraId="71EFC5A3" w14:textId="77777777" w:rsidR="004A4580" w:rsidRPr="00616564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239" w:type="dxa"/>
          </w:tcPr>
          <w:p w14:paraId="788DD819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74A82F6A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4F31B73E" w14:textId="4EF9F43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14F9B8B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60EEB0E" w14:textId="7443906F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4A4580" w:rsidRPr="00616564" w14:paraId="7793B28D" w14:textId="77777777" w:rsidTr="00E8018A">
        <w:tc>
          <w:tcPr>
            <w:tcW w:w="4365" w:type="dxa"/>
          </w:tcPr>
          <w:p w14:paraId="5EAF0613" w14:textId="77777777" w:rsidR="004A4580" w:rsidRPr="00616564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39" w:type="dxa"/>
          </w:tcPr>
          <w:p w14:paraId="4EF175E0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2043E087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03C74286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E4FB186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25A26EA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580" w:rsidRPr="00616564" w14:paraId="5AA14040" w14:textId="77777777" w:rsidTr="00E8018A">
        <w:tc>
          <w:tcPr>
            <w:tcW w:w="4365" w:type="dxa"/>
          </w:tcPr>
          <w:p w14:paraId="7835B95D" w14:textId="77777777" w:rsidR="004A4580" w:rsidRPr="00616564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9" w:type="dxa"/>
          </w:tcPr>
          <w:p w14:paraId="064FCEA0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3EB68F84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bottom w:val="single" w:sz="4" w:space="0" w:color="auto"/>
              <w:right w:val="nil"/>
            </w:tcBorders>
          </w:tcPr>
          <w:p w14:paraId="792887B3" w14:textId="42AA07FD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2EAD324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25B2E253" w14:textId="7483BFD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4A4580" w:rsidRPr="00616564" w14:paraId="2F65EE6E" w14:textId="77777777" w:rsidTr="00E8018A">
        <w:tc>
          <w:tcPr>
            <w:tcW w:w="4365" w:type="dxa"/>
          </w:tcPr>
          <w:p w14:paraId="772AB6A1" w14:textId="77777777" w:rsidR="004A4580" w:rsidRPr="00616564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</w:tcPr>
          <w:p w14:paraId="5E9B2ED7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0260D80F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9F55E" w14:textId="349CF0D3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566BE57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0C302" w14:textId="6F80EBEE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</w:tr>
      <w:tr w:rsidR="004A4580" w:rsidRPr="00616564" w14:paraId="5F567AE1" w14:textId="77777777" w:rsidTr="00E8018A">
        <w:tc>
          <w:tcPr>
            <w:tcW w:w="4365" w:type="dxa"/>
          </w:tcPr>
          <w:p w14:paraId="583E1EB5" w14:textId="4C56258B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7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39" w:type="dxa"/>
          </w:tcPr>
          <w:p w14:paraId="725ECFCA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3A565FEF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bottom w:val="single" w:sz="4" w:space="0" w:color="auto"/>
              <w:right w:val="nil"/>
            </w:tcBorders>
          </w:tcPr>
          <w:p w14:paraId="6DC17263" w14:textId="7754C4F4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4E41F7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22458044" w14:textId="3665B262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4580" w:rsidRPr="00616564" w14:paraId="19119391" w14:textId="77777777" w:rsidTr="00E8018A">
        <w:tc>
          <w:tcPr>
            <w:tcW w:w="4365" w:type="dxa"/>
          </w:tcPr>
          <w:p w14:paraId="13B50333" w14:textId="77777777" w:rsidR="004A4580" w:rsidRPr="00616564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9" w:type="dxa"/>
          </w:tcPr>
          <w:p w14:paraId="525E0DF0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7D49830E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5E364" w14:textId="377A0448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1E13C15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AD9C7" w14:textId="23B9FC16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24C67F60" w14:textId="77777777" w:rsidR="00714DDC" w:rsidRPr="008F1E75" w:rsidRDefault="00714DDC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4"/>
          <w:szCs w:val="24"/>
          <w:lang w:val="th-TH"/>
        </w:rPr>
      </w:pPr>
    </w:p>
    <w:p w14:paraId="455FB2D3" w14:textId="34E091B7" w:rsidR="0026289F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0D3424">
        <w:rPr>
          <w:rFonts w:asciiTheme="majorBidi" w:hAnsiTheme="majorBidi" w:cstheme="majorBidi"/>
          <w:sz w:val="30"/>
          <w:szCs w:val="30"/>
        </w:rPr>
        <w:t>6</w:t>
      </w:r>
      <w:r w:rsidR="0006495C">
        <w:rPr>
          <w:rFonts w:asciiTheme="majorBidi" w:hAnsiTheme="majorBidi" w:cstheme="majorBidi"/>
          <w:sz w:val="30"/>
          <w:szCs w:val="30"/>
        </w:rPr>
        <w:t>0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0894D601" w14:textId="0BEB0AD7" w:rsidR="001B7F76" w:rsidRDefault="001B7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35C1CCD" w14:textId="1493E3BF" w:rsidR="00C974F3" w:rsidRPr="00616564" w:rsidRDefault="00C974F3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6FF2DC68" w14:textId="77777777" w:rsidR="00241D33" w:rsidRPr="00991D49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4"/>
        <w:gridCol w:w="1620"/>
        <w:gridCol w:w="241"/>
        <w:gridCol w:w="1514"/>
      </w:tblGrid>
      <w:tr w:rsidR="00B2577D" w:rsidRPr="00616564" w14:paraId="401AD65D" w14:textId="77777777" w:rsidTr="005147C7">
        <w:trPr>
          <w:tblHeader/>
        </w:trPr>
        <w:tc>
          <w:tcPr>
            <w:tcW w:w="5814" w:type="dxa"/>
          </w:tcPr>
          <w:p w14:paraId="057A9894" w14:textId="77777777" w:rsidR="00B2577D" w:rsidRPr="00616564" w:rsidRDefault="00B2577D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375" w:type="dxa"/>
            <w:gridSpan w:val="3"/>
          </w:tcPr>
          <w:p w14:paraId="7F3C1C69" w14:textId="5E48999E" w:rsidR="00B2577D" w:rsidRPr="00616564" w:rsidRDefault="00B2577D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2577D" w:rsidRPr="00616564" w14:paraId="7F16D3D4" w14:textId="77777777" w:rsidTr="005147C7">
        <w:trPr>
          <w:tblHeader/>
        </w:trPr>
        <w:tc>
          <w:tcPr>
            <w:tcW w:w="5814" w:type="dxa"/>
          </w:tcPr>
          <w:p w14:paraId="609E8F1E" w14:textId="77777777" w:rsidR="00B2577D" w:rsidRPr="00616564" w:rsidRDefault="00B2577D" w:rsidP="0041764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26B26C6" w14:textId="13C5F5D1" w:rsidR="00B2577D" w:rsidRPr="00616564" w:rsidRDefault="00B2577D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3BB5650" w14:textId="77777777" w:rsidR="00B2577D" w:rsidRPr="00616564" w:rsidRDefault="00B2577D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74EB39D7" w14:textId="581862E0" w:rsidR="00B2577D" w:rsidRPr="00616564" w:rsidRDefault="00B2577D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2577D" w:rsidRPr="00616564" w14:paraId="615D1D54" w14:textId="77777777" w:rsidTr="005147C7">
        <w:trPr>
          <w:tblHeader/>
        </w:trPr>
        <w:tc>
          <w:tcPr>
            <w:tcW w:w="5814" w:type="dxa"/>
          </w:tcPr>
          <w:p w14:paraId="29C96D6B" w14:textId="77777777" w:rsidR="00B2577D" w:rsidRPr="00616564" w:rsidRDefault="00B2577D" w:rsidP="0041764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B634AB8" w14:textId="2B2CFFCE" w:rsidR="00B2577D" w:rsidRPr="00616564" w:rsidRDefault="00B2577D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B365F18" w14:textId="77777777" w:rsidR="00B2577D" w:rsidRPr="00616564" w:rsidRDefault="00B2577D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FEAE4ED" w14:textId="553AE12D" w:rsidR="00B2577D" w:rsidRPr="00616564" w:rsidRDefault="00B2577D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2577D" w:rsidRPr="00616564" w14:paraId="69D88D86" w14:textId="77777777" w:rsidTr="005147C7">
        <w:trPr>
          <w:trHeight w:val="127"/>
          <w:tblHeader/>
        </w:trPr>
        <w:tc>
          <w:tcPr>
            <w:tcW w:w="5814" w:type="dxa"/>
          </w:tcPr>
          <w:p w14:paraId="4C3B196C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75" w:type="dxa"/>
            <w:gridSpan w:val="3"/>
            <w:tcBorders>
              <w:left w:val="nil"/>
              <w:right w:val="nil"/>
            </w:tcBorders>
          </w:tcPr>
          <w:p w14:paraId="124B3262" w14:textId="7948BA2D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577D" w:rsidRPr="00616564" w14:paraId="1AA1E24C" w14:textId="77777777" w:rsidTr="005147C7">
        <w:tc>
          <w:tcPr>
            <w:tcW w:w="5814" w:type="dxa"/>
          </w:tcPr>
          <w:p w14:paraId="33BA492A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2799021" w14:textId="5E510C6E" w:rsidR="00B2577D" w:rsidRPr="00C07166" w:rsidRDefault="00B2577D" w:rsidP="0017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07166"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C9AF995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4065C0CA" w14:textId="7AB3B164" w:rsidR="00B2577D" w:rsidRPr="00F75435" w:rsidRDefault="00B2577D" w:rsidP="0017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5435">
              <w:rPr>
                <w:rFonts w:ascii="Angsana New" w:hAnsi="Angsana New"/>
                <w:sz w:val="30"/>
                <w:szCs w:val="30"/>
              </w:rPr>
              <w:t>880</w:t>
            </w:r>
          </w:p>
        </w:tc>
      </w:tr>
      <w:tr w:rsidR="00B2577D" w:rsidRPr="00616564" w14:paraId="35B4DA06" w14:textId="77777777" w:rsidTr="005147C7">
        <w:tc>
          <w:tcPr>
            <w:tcW w:w="5814" w:type="dxa"/>
          </w:tcPr>
          <w:p w14:paraId="4F733A13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5EFF69B" w14:textId="1E224D48" w:rsidR="00B2577D" w:rsidRPr="00C07166" w:rsidRDefault="00B2577D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07166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1D49224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12F75642" w14:textId="2BE6D330" w:rsidR="00B2577D" w:rsidRPr="00F75435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5435">
              <w:rPr>
                <w:rFonts w:ascii="Angsana New" w:hAnsi="Angsana New"/>
                <w:sz w:val="30"/>
                <w:szCs w:val="30"/>
              </w:rPr>
              <w:t>410</w:t>
            </w:r>
          </w:p>
        </w:tc>
      </w:tr>
      <w:tr w:rsidR="00B2577D" w:rsidRPr="00616564" w14:paraId="5EACA7A0" w14:textId="77777777" w:rsidTr="005147C7">
        <w:tc>
          <w:tcPr>
            <w:tcW w:w="5814" w:type="dxa"/>
          </w:tcPr>
          <w:p w14:paraId="761CECEC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7B88A68" w14:textId="2B17D6C6" w:rsidR="00B2577D" w:rsidRPr="00C07166" w:rsidRDefault="00B2577D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07166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DA25EF8" w14:textId="77777777" w:rsidR="00B2577D" w:rsidRPr="00616564" w:rsidRDefault="00B2577D" w:rsidP="00ED202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692229DB" w14:textId="3532F6F2" w:rsidR="00B2577D" w:rsidRPr="00F75435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5435"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B2577D" w:rsidRPr="00616564" w14:paraId="6F724B9E" w14:textId="77777777" w:rsidTr="005147C7">
        <w:tc>
          <w:tcPr>
            <w:tcW w:w="5814" w:type="dxa"/>
          </w:tcPr>
          <w:p w14:paraId="20A782A3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81EB216" w14:textId="365269D0" w:rsidR="00B2577D" w:rsidRPr="00C07166" w:rsidRDefault="00B2577D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07166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CA2E602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05EC9D9" w14:textId="355AC800" w:rsidR="00B2577D" w:rsidRPr="00F75435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5435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B2577D" w:rsidRPr="00616564" w14:paraId="34A03F59" w14:textId="77777777" w:rsidTr="005147C7">
        <w:tc>
          <w:tcPr>
            <w:tcW w:w="5814" w:type="dxa"/>
          </w:tcPr>
          <w:p w14:paraId="0ECBD8AC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08F549B4" w14:textId="376FCC03" w:rsidR="00B2577D" w:rsidRPr="00C07166" w:rsidRDefault="00B2577D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07166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51946FF" w14:textId="77777777" w:rsidR="00B2577D" w:rsidRPr="00616564" w:rsidRDefault="00B2577D" w:rsidP="00ED2029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75C57ED9" w14:textId="7913E5BD" w:rsidR="00B2577D" w:rsidRPr="00F75435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5435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B2577D" w:rsidRPr="00616564" w14:paraId="22945048" w14:textId="77777777" w:rsidTr="005147C7">
        <w:tc>
          <w:tcPr>
            <w:tcW w:w="5814" w:type="dxa"/>
          </w:tcPr>
          <w:p w14:paraId="02AAFE32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3A50D35F" w14:textId="159063F1" w:rsidR="00B2577D" w:rsidRPr="00616564" w:rsidRDefault="00B2577D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2,336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9C9AA8C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</w:tcPr>
          <w:p w14:paraId="58A08ED4" w14:textId="37CFFE3D" w:rsidR="00B2577D" w:rsidRPr="00616564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</w:tr>
      <w:tr w:rsidR="00B2577D" w:rsidRPr="00616564" w14:paraId="00C5819D" w14:textId="77777777" w:rsidTr="005147C7">
        <w:trPr>
          <w:trHeight w:val="370"/>
        </w:trPr>
        <w:tc>
          <w:tcPr>
            <w:tcW w:w="5814" w:type="dxa"/>
          </w:tcPr>
          <w:p w14:paraId="2ED897E6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68AFDA29" w14:textId="09500DA4" w:rsidR="00B2577D" w:rsidRPr="00616564" w:rsidRDefault="00B2577D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D51523A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73CC5428" w14:textId="17CC2E99" w:rsidR="00B2577D" w:rsidRPr="00616564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77D" w:rsidRPr="00616564" w14:paraId="70CABC6F" w14:textId="77777777" w:rsidTr="005147C7">
        <w:tc>
          <w:tcPr>
            <w:tcW w:w="5814" w:type="dxa"/>
          </w:tcPr>
          <w:p w14:paraId="340A19E9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E7DBB" w14:textId="0740AC4D" w:rsidR="00B2577D" w:rsidRPr="00616564" w:rsidRDefault="00B2577D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2,307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BAA774E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FB54A" w14:textId="0279F19D" w:rsidR="00B2577D" w:rsidRPr="00616564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</w:tr>
      <w:tr w:rsidR="00B5255A" w:rsidRPr="00616564" w14:paraId="0198CC3A" w14:textId="77777777" w:rsidTr="00B5255A">
        <w:tc>
          <w:tcPr>
            <w:tcW w:w="5814" w:type="dxa"/>
          </w:tcPr>
          <w:p w14:paraId="4C89E411" w14:textId="77777777" w:rsidR="00B5255A" w:rsidRPr="00B5255A" w:rsidRDefault="00B5255A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60FF2DA6" w14:textId="77777777" w:rsidR="00B5255A" w:rsidRPr="00B5255A" w:rsidRDefault="00B5255A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8873277" w14:textId="77777777" w:rsidR="00B5255A" w:rsidRPr="00B5255A" w:rsidRDefault="00B5255A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</w:tcPr>
          <w:p w14:paraId="35A7CE0E" w14:textId="77777777" w:rsidR="00B5255A" w:rsidRPr="00B5255A" w:rsidRDefault="00B5255A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  <w:tr w:rsidR="00B2577D" w:rsidRPr="00616564" w14:paraId="3AE4BD4B" w14:textId="77777777" w:rsidTr="005147C7">
        <w:tc>
          <w:tcPr>
            <w:tcW w:w="5814" w:type="dxa"/>
          </w:tcPr>
          <w:p w14:paraId="7E72E852" w14:textId="2C9C9D3B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ดหก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FB97F3A" w14:textId="3D1121A2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A529C73" w14:textId="77777777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E48D373" w14:textId="49683048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77D" w:rsidRPr="00616564" w14:paraId="43A06B92" w14:textId="77777777" w:rsidTr="005147C7">
        <w:tc>
          <w:tcPr>
            <w:tcW w:w="5814" w:type="dxa"/>
          </w:tcPr>
          <w:p w14:paraId="2B632FC1" w14:textId="77777777" w:rsidR="00B2577D" w:rsidRPr="00616564" w:rsidRDefault="00B2577D" w:rsidP="00ED2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7F9EE6A" w14:textId="77777777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A3C1C8C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3F1FD7A3" w14:textId="77777777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77D" w:rsidRPr="00616564" w14:paraId="5F3138CB" w14:textId="77777777" w:rsidTr="005147C7">
        <w:tc>
          <w:tcPr>
            <w:tcW w:w="5814" w:type="dxa"/>
          </w:tcPr>
          <w:p w14:paraId="7C4B9454" w14:textId="77777777" w:rsidR="00B2577D" w:rsidRPr="00616564" w:rsidRDefault="00B2577D" w:rsidP="00ED2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1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CFFB91F" w14:textId="77777777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96DA3FD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E3916EC" w14:textId="77777777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77D" w:rsidRPr="00616564" w14:paraId="1D711DE6" w14:textId="77777777" w:rsidTr="005147C7">
        <w:tc>
          <w:tcPr>
            <w:tcW w:w="5814" w:type="dxa"/>
          </w:tcPr>
          <w:p w14:paraId="7E5CB482" w14:textId="484522DF" w:rsidR="00B2577D" w:rsidRPr="00616564" w:rsidRDefault="00B2577D" w:rsidP="00ED2029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903FA3F" w14:textId="188D5D3D" w:rsidR="00B2577D" w:rsidRPr="00B311AE" w:rsidRDefault="00B2577D" w:rsidP="00B3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B311AE">
              <w:rPr>
                <w:rFonts w:ascii="Angsana New" w:hAnsi="Angsana New"/>
                <w:sz w:val="30"/>
                <w:szCs w:val="30"/>
              </w:rPr>
              <w:t>10,169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8A3FB28" w14:textId="77777777" w:rsidR="00B2577D" w:rsidRPr="00616564" w:rsidRDefault="00B2577D" w:rsidP="00ED202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55E7172E" w14:textId="544020DF" w:rsidR="00B2577D" w:rsidRPr="005760F5" w:rsidRDefault="00B2577D" w:rsidP="00BF4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BF4CFB">
              <w:rPr>
                <w:rFonts w:asciiTheme="majorBidi" w:hAnsiTheme="majorBidi" w:cstheme="majorBidi"/>
                <w:sz w:val="30"/>
                <w:szCs w:val="30"/>
              </w:rPr>
              <w:t>8,663</w:t>
            </w:r>
          </w:p>
        </w:tc>
      </w:tr>
      <w:tr w:rsidR="00B2577D" w:rsidRPr="00616564" w14:paraId="7D2499D6" w14:textId="77777777" w:rsidTr="005147C7">
        <w:tc>
          <w:tcPr>
            <w:tcW w:w="5814" w:type="dxa"/>
          </w:tcPr>
          <w:p w14:paraId="1794C065" w14:textId="0363A716" w:rsidR="00B2577D" w:rsidRPr="00616564" w:rsidRDefault="00B2577D" w:rsidP="00ED2029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5959FF8" w14:textId="464AC807" w:rsidR="00B2577D" w:rsidRPr="00B311AE" w:rsidRDefault="00B2577D" w:rsidP="00B3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B311A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826F684" w14:textId="77777777" w:rsidR="00B2577D" w:rsidRPr="00616564" w:rsidRDefault="00B2577D" w:rsidP="00ED2029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59CBDE86" w14:textId="37F066A7" w:rsidR="00B2577D" w:rsidRPr="005760F5" w:rsidRDefault="00B2577D" w:rsidP="00F00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BF4C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77D" w:rsidRPr="00616564" w14:paraId="5CE70772" w14:textId="77777777" w:rsidTr="005147C7">
        <w:tc>
          <w:tcPr>
            <w:tcW w:w="5814" w:type="dxa"/>
          </w:tcPr>
          <w:p w14:paraId="002E9ACF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B4413" w14:textId="3C0C2C31" w:rsidR="00B2577D" w:rsidRPr="00616564" w:rsidRDefault="00B2577D" w:rsidP="00E2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10,198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FF4D1F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E44ED" w14:textId="1553C3E1" w:rsidR="00B2577D" w:rsidRPr="00616564" w:rsidRDefault="00B2577D" w:rsidP="00E2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8,663</w:t>
            </w:r>
          </w:p>
        </w:tc>
      </w:tr>
    </w:tbl>
    <w:p w14:paraId="65269BB0" w14:textId="77777777" w:rsidR="007A2832" w:rsidRPr="002272D1" w:rsidRDefault="007A2832" w:rsidP="0022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B2FE47F" w14:textId="3331D77E" w:rsidR="00FA4D0B" w:rsidRPr="00FA4D0B" w:rsidRDefault="00FA4D0B" w:rsidP="00FA4D0B">
      <w:pPr>
        <w:rPr>
          <w:rFonts w:ascii="Angsana New" w:hAnsi="Angsana New"/>
          <w:sz w:val="30"/>
          <w:szCs w:val="30"/>
          <w:cs/>
          <w:lang w:val="en-GB"/>
        </w:rPr>
        <w:sectPr w:rsidR="00FA4D0B" w:rsidRPr="00FA4D0B" w:rsidSect="006D038B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6" w:chapStyle="1"/>
          <w:cols w:space="708"/>
          <w:titlePg/>
          <w:docGrid w:linePitch="360"/>
        </w:sectPr>
      </w:pPr>
    </w:p>
    <w:p w14:paraId="25284335" w14:textId="30E826A2" w:rsidR="00005B6B" w:rsidRDefault="00005B6B" w:rsidP="008E537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E537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F5D29EF" w14:textId="52200F20" w:rsidR="00DE08C4" w:rsidRPr="008E537D" w:rsidRDefault="00DE08C4" w:rsidP="00DE08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2370F44" w14:textId="2D0838D4" w:rsidR="00241D33" w:rsidRPr="00616564" w:rsidRDefault="00241D33" w:rsidP="008E537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94789B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9478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1B13A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 xml:space="preserve">8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และเงินปันผลรับสำหรับงวด</w:t>
      </w:r>
      <w:r w:rsidR="0094789B"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94789B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9478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25517274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4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782"/>
        <w:gridCol w:w="1144"/>
        <w:gridCol w:w="7"/>
        <w:gridCol w:w="676"/>
        <w:gridCol w:w="196"/>
        <w:gridCol w:w="735"/>
        <w:gridCol w:w="13"/>
        <w:gridCol w:w="190"/>
        <w:gridCol w:w="8"/>
        <w:gridCol w:w="700"/>
        <w:gridCol w:w="201"/>
        <w:gridCol w:w="690"/>
        <w:gridCol w:w="207"/>
        <w:gridCol w:w="685"/>
        <w:gridCol w:w="204"/>
        <w:gridCol w:w="688"/>
        <w:gridCol w:w="208"/>
        <w:gridCol w:w="684"/>
        <w:gridCol w:w="196"/>
        <w:gridCol w:w="696"/>
        <w:gridCol w:w="200"/>
        <w:gridCol w:w="691"/>
        <w:gridCol w:w="199"/>
        <w:gridCol w:w="781"/>
        <w:gridCol w:w="7"/>
      </w:tblGrid>
      <w:tr w:rsidR="003E7644" w:rsidRPr="00616564" w14:paraId="0B423792" w14:textId="77777777" w:rsidTr="00820188">
        <w:trPr>
          <w:gridAfter w:val="1"/>
          <w:wAfter w:w="7" w:type="dxa"/>
          <w:cantSplit/>
          <w:tblHeader/>
        </w:trPr>
        <w:tc>
          <w:tcPr>
            <w:tcW w:w="2700" w:type="dxa"/>
          </w:tcPr>
          <w:p w14:paraId="40A0A24F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</w:tcPr>
          <w:p w14:paraId="6D7F8631" w14:textId="77777777" w:rsidR="003E7644" w:rsidRPr="00616564" w:rsidRDefault="003E7644" w:rsidP="003E764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7" w:type="dxa"/>
            <w:gridSpan w:val="6"/>
          </w:tcPr>
          <w:p w14:paraId="1D2F10BA" w14:textId="45D602A0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3"/>
                <w:tab w:val="center" w:pos="4349"/>
              </w:tabs>
              <w:spacing w:line="240" w:lineRule="auto"/>
              <w:ind w:left="-108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16"/>
            <w:tcBorders>
              <w:bottom w:val="single" w:sz="4" w:space="0" w:color="auto"/>
            </w:tcBorders>
          </w:tcPr>
          <w:p w14:paraId="504BE94E" w14:textId="1D85EFFE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3"/>
                <w:tab w:val="center" w:pos="4349"/>
              </w:tabs>
              <w:spacing w:line="240" w:lineRule="auto"/>
              <w:ind w:left="-108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6165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7644" w:rsidRPr="00616564" w14:paraId="259682EE" w14:textId="77777777" w:rsidTr="00820188">
        <w:trPr>
          <w:cantSplit/>
          <w:trHeight w:val="717"/>
          <w:tblHeader/>
        </w:trPr>
        <w:tc>
          <w:tcPr>
            <w:tcW w:w="2700" w:type="dxa"/>
          </w:tcPr>
          <w:p w14:paraId="065A948A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  <w:vAlign w:val="bottom"/>
          </w:tcPr>
          <w:p w14:paraId="5C0123F5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151" w:type="dxa"/>
            <w:gridSpan w:val="2"/>
            <w:vAlign w:val="bottom"/>
          </w:tcPr>
          <w:p w14:paraId="32CD6631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0CD626C4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607" w:type="dxa"/>
            <w:gridSpan w:val="3"/>
            <w:vAlign w:val="bottom"/>
          </w:tcPr>
          <w:p w14:paraId="0E99F331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431344F0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211" w:type="dxa"/>
            <w:gridSpan w:val="3"/>
            <w:vAlign w:val="bottom"/>
          </w:tcPr>
          <w:p w14:paraId="5548967C" w14:textId="77777777" w:rsidR="003E7644" w:rsidRPr="00616564" w:rsidDel="0068544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</w:tcBorders>
            <w:vAlign w:val="bottom"/>
          </w:tcPr>
          <w:p w14:paraId="5CC1F115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74A8AE6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bottom"/>
          </w:tcPr>
          <w:p w14:paraId="21BF4BFC" w14:textId="77777777" w:rsidR="003E7644" w:rsidRPr="00616564" w:rsidDel="0068544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</w:tcBorders>
            <w:vAlign w:val="bottom"/>
          </w:tcPr>
          <w:p w14:paraId="42D2BF64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A0525B0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208" w:type="dxa"/>
            <w:tcBorders>
              <w:top w:val="single" w:sz="4" w:space="0" w:color="auto"/>
            </w:tcBorders>
            <w:vAlign w:val="bottom"/>
          </w:tcPr>
          <w:p w14:paraId="228399EB" w14:textId="77777777" w:rsidR="003E7644" w:rsidRPr="00616564" w:rsidDel="0068544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</w:tcBorders>
            <w:vAlign w:val="bottom"/>
          </w:tcPr>
          <w:p w14:paraId="2DB4A311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5E07CB9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0" w:type="dxa"/>
            <w:tcBorders>
              <w:top w:val="single" w:sz="4" w:space="0" w:color="auto"/>
            </w:tcBorders>
            <w:vAlign w:val="bottom"/>
          </w:tcPr>
          <w:p w14:paraId="101D8BDE" w14:textId="77777777" w:rsidR="003E7644" w:rsidRPr="00616564" w:rsidDel="0068544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</w:tcBorders>
            <w:vAlign w:val="bottom"/>
          </w:tcPr>
          <w:p w14:paraId="588B8223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B0C6548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3E7644" w:rsidRPr="00616564" w14:paraId="299B99B4" w14:textId="77777777" w:rsidTr="008F1E75">
        <w:trPr>
          <w:cantSplit/>
          <w:tblHeader/>
        </w:trPr>
        <w:tc>
          <w:tcPr>
            <w:tcW w:w="2700" w:type="dxa"/>
          </w:tcPr>
          <w:p w14:paraId="1A299D09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497A1B11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6C6D28E0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32C60114" w14:textId="7878BE22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6" w:type="dxa"/>
            <w:vAlign w:val="bottom"/>
          </w:tcPr>
          <w:p w14:paraId="71241EB9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11BBA3D5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1" w:type="dxa"/>
            <w:gridSpan w:val="3"/>
          </w:tcPr>
          <w:p w14:paraId="6688E955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2D6C629B" w14:textId="635E3702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1" w:type="dxa"/>
            <w:vAlign w:val="bottom"/>
          </w:tcPr>
          <w:p w14:paraId="320FB066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EEEF599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</w:tcPr>
          <w:p w14:paraId="5050BF6E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44CCB86D" w14:textId="22095369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4" w:type="dxa"/>
            <w:vAlign w:val="bottom"/>
          </w:tcPr>
          <w:p w14:paraId="7CCC02CA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  <w:vAlign w:val="bottom"/>
          </w:tcPr>
          <w:p w14:paraId="3993ED61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8" w:type="dxa"/>
          </w:tcPr>
          <w:p w14:paraId="7B066E96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CD7437" w14:textId="4ECAF38B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6" w:type="dxa"/>
            <w:vAlign w:val="bottom"/>
          </w:tcPr>
          <w:p w14:paraId="24F04869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  <w:vAlign w:val="bottom"/>
          </w:tcPr>
          <w:p w14:paraId="3116A33C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0" w:type="dxa"/>
            <w:vAlign w:val="bottom"/>
          </w:tcPr>
          <w:p w14:paraId="4C810C63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0DC518C5" w14:textId="33650394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9" w:type="dxa"/>
            <w:vAlign w:val="bottom"/>
          </w:tcPr>
          <w:p w14:paraId="5D53F922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798976B3" w14:textId="4E89D1EB" w:rsidR="003E7644" w:rsidRPr="00616564" w:rsidRDefault="003E7644" w:rsidP="003E7644">
            <w:pPr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3E7644" w:rsidRPr="00616564" w14:paraId="42C962F5" w14:textId="77777777" w:rsidTr="008F1E75">
        <w:trPr>
          <w:cantSplit/>
          <w:tblHeader/>
        </w:trPr>
        <w:tc>
          <w:tcPr>
            <w:tcW w:w="2700" w:type="dxa"/>
          </w:tcPr>
          <w:p w14:paraId="51645ECA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954167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2FAD3FB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</w:tcPr>
          <w:p w14:paraId="6BA2E334" w14:textId="410D7CE4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6" w:type="dxa"/>
          </w:tcPr>
          <w:p w14:paraId="62F3235F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</w:tcPr>
          <w:p w14:paraId="24A0F06B" w14:textId="431D8F75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11" w:type="dxa"/>
            <w:gridSpan w:val="3"/>
          </w:tcPr>
          <w:p w14:paraId="4D340AD8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</w:tcPr>
          <w:p w14:paraId="6090CF5E" w14:textId="6C528E45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01" w:type="dxa"/>
          </w:tcPr>
          <w:p w14:paraId="2E702D41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</w:tcPr>
          <w:p w14:paraId="2084E3DE" w14:textId="1A933545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7" w:type="dxa"/>
          </w:tcPr>
          <w:p w14:paraId="2526798B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</w:tcPr>
          <w:p w14:paraId="50117E52" w14:textId="119915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04" w:type="dxa"/>
          </w:tcPr>
          <w:p w14:paraId="4A27EBCD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</w:tcPr>
          <w:p w14:paraId="788DF368" w14:textId="63F5379B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8" w:type="dxa"/>
          </w:tcPr>
          <w:p w14:paraId="78BFD81C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</w:tcPr>
          <w:p w14:paraId="72D2A9C6" w14:textId="497B380A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6" w:type="dxa"/>
          </w:tcPr>
          <w:p w14:paraId="16C7F7A9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</w:tcPr>
          <w:p w14:paraId="1074C313" w14:textId="4275DAB0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0" w:type="dxa"/>
            <w:vAlign w:val="bottom"/>
          </w:tcPr>
          <w:p w14:paraId="6A6C579D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</w:tcPr>
          <w:p w14:paraId="596A0637" w14:textId="2D17D69C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9" w:type="dxa"/>
          </w:tcPr>
          <w:p w14:paraId="537D4033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</w:tcPr>
          <w:p w14:paraId="0714C4AA" w14:textId="72E9A146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E7644" w:rsidRPr="00616564" w14:paraId="33878AA9" w14:textId="77777777" w:rsidTr="008F1E75">
        <w:trPr>
          <w:cantSplit/>
          <w:tblHeader/>
        </w:trPr>
        <w:tc>
          <w:tcPr>
            <w:tcW w:w="2700" w:type="dxa"/>
          </w:tcPr>
          <w:p w14:paraId="42E6297F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D2B479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8623670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gridSpan w:val="4"/>
          </w:tcPr>
          <w:p w14:paraId="2ACF2E2C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235" w:type="dxa"/>
            <w:gridSpan w:val="18"/>
          </w:tcPr>
          <w:p w14:paraId="692B0C66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3E7644" w:rsidRPr="00616564" w14:paraId="3C92562C" w14:textId="77777777" w:rsidTr="008F1E75">
        <w:trPr>
          <w:cantSplit/>
        </w:trPr>
        <w:tc>
          <w:tcPr>
            <w:tcW w:w="2700" w:type="dxa"/>
          </w:tcPr>
          <w:p w14:paraId="71DF348E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82" w:type="dxa"/>
          </w:tcPr>
          <w:p w14:paraId="1AF03083" w14:textId="77777777" w:rsidR="003E7644" w:rsidRPr="00616564" w:rsidRDefault="003E7644" w:rsidP="003E764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B81CE0F" w14:textId="77777777" w:rsidR="003E7644" w:rsidRPr="00616564" w:rsidRDefault="003E7644" w:rsidP="003E764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0DCADF55" w14:textId="77777777" w:rsidR="003E7644" w:rsidRPr="00616564" w:rsidRDefault="003E7644" w:rsidP="003E764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" w:type="dxa"/>
            <w:vAlign w:val="bottom"/>
          </w:tcPr>
          <w:p w14:paraId="3AE6771A" w14:textId="77777777" w:rsidR="003E7644" w:rsidRPr="00616564" w:rsidRDefault="003E7644" w:rsidP="003E7644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3673F544" w14:textId="77777777" w:rsidR="003E7644" w:rsidRPr="00616564" w:rsidRDefault="003E7644" w:rsidP="003E764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1" w:type="dxa"/>
            <w:gridSpan w:val="3"/>
            <w:vAlign w:val="bottom"/>
          </w:tcPr>
          <w:p w14:paraId="1994FCDC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03B53E85" w14:textId="77777777" w:rsidR="003E7644" w:rsidRPr="00616564" w:rsidRDefault="003E7644" w:rsidP="003E7644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1" w:type="dxa"/>
            <w:vAlign w:val="bottom"/>
          </w:tcPr>
          <w:p w14:paraId="5B2C2970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83EA593" w14:textId="77777777" w:rsidR="003E7644" w:rsidRPr="00616564" w:rsidRDefault="003E7644" w:rsidP="003E7644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7" w:type="dxa"/>
            <w:vAlign w:val="bottom"/>
          </w:tcPr>
          <w:p w14:paraId="2662C3DB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36007F07" w14:textId="77777777" w:rsidR="003E7644" w:rsidRPr="00616564" w:rsidRDefault="003E7644" w:rsidP="003E7644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4" w:type="dxa"/>
            <w:vAlign w:val="bottom"/>
          </w:tcPr>
          <w:p w14:paraId="4C15FA8C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8" w:type="dxa"/>
            <w:vAlign w:val="bottom"/>
          </w:tcPr>
          <w:p w14:paraId="02399FE2" w14:textId="77777777" w:rsidR="003E7644" w:rsidRPr="00616564" w:rsidRDefault="003E7644" w:rsidP="003E7644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8" w:type="dxa"/>
            <w:vAlign w:val="bottom"/>
          </w:tcPr>
          <w:p w14:paraId="77B75E77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50AFF25E" w14:textId="77777777" w:rsidR="003E7644" w:rsidRPr="00616564" w:rsidRDefault="003E7644" w:rsidP="003E764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6" w:type="dxa"/>
            <w:vAlign w:val="bottom"/>
          </w:tcPr>
          <w:p w14:paraId="08F1E9BA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6" w:type="dxa"/>
            <w:vAlign w:val="bottom"/>
          </w:tcPr>
          <w:p w14:paraId="43A0356C" w14:textId="77777777" w:rsidR="003E7644" w:rsidRPr="00616564" w:rsidRDefault="003E7644" w:rsidP="003E764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00" w:type="dxa"/>
            <w:vAlign w:val="bottom"/>
          </w:tcPr>
          <w:p w14:paraId="742E5A8E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3154F020" w14:textId="77777777" w:rsidR="003E7644" w:rsidRPr="00616564" w:rsidRDefault="003E7644" w:rsidP="003E764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9" w:type="dxa"/>
          </w:tcPr>
          <w:p w14:paraId="228CBCE4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0C373253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3E7644" w:rsidRPr="00616564" w14:paraId="24A5BE3E" w14:textId="77777777" w:rsidTr="005E444E">
        <w:trPr>
          <w:cantSplit/>
        </w:trPr>
        <w:tc>
          <w:tcPr>
            <w:tcW w:w="2700" w:type="dxa"/>
          </w:tcPr>
          <w:p w14:paraId="55009C6A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616564">
              <w:rPr>
                <w:rFonts w:ascii="Angsana New" w:hAnsi="Angsana New"/>
                <w:sz w:val="26"/>
                <w:szCs w:val="26"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782" w:type="dxa"/>
          </w:tcPr>
          <w:p w14:paraId="137D84D3" w14:textId="77777777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51" w:type="dxa"/>
            <w:gridSpan w:val="2"/>
            <w:vAlign w:val="bottom"/>
          </w:tcPr>
          <w:p w14:paraId="515D3EDC" w14:textId="59EC6D7E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  <w:vAlign w:val="bottom"/>
          </w:tcPr>
          <w:p w14:paraId="01415E35" w14:textId="5677BAF1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43C7DA64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6511FE93" w14:textId="47F56D24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3"/>
            <w:vAlign w:val="bottom"/>
          </w:tcPr>
          <w:p w14:paraId="7E60474F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4E9C8FD8" w14:textId="3F925684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67472BE8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</w:tcPr>
          <w:p w14:paraId="4D4AF726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FF83C4E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18538EB7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06C4656" w14:textId="5F032FF4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44D33007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  <w:vAlign w:val="bottom"/>
          </w:tcPr>
          <w:p w14:paraId="74E64DC3" w14:textId="784179B4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  <w:vAlign w:val="bottom"/>
          </w:tcPr>
          <w:p w14:paraId="42422E25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</w:tcPr>
          <w:p w14:paraId="2F7A5195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029880F9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AC98669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7FF12877" w14:textId="7BB85CB5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1AA5411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vAlign w:val="bottom"/>
          </w:tcPr>
          <w:p w14:paraId="5E67ED4F" w14:textId="74839740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vAlign w:val="bottom"/>
          </w:tcPr>
          <w:p w14:paraId="5407E76F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</w:tcPr>
          <w:p w14:paraId="6D28C413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FF70B61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1616B7E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E467134" w14:textId="33939FAC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7F71B699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4876FC33" w14:textId="1756398F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9" w:type="dxa"/>
            <w:vAlign w:val="bottom"/>
          </w:tcPr>
          <w:p w14:paraId="17B60AAB" w14:textId="77777777" w:rsidR="003E7644" w:rsidRPr="00616564" w:rsidRDefault="003E7644" w:rsidP="003E7644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dxa"/>
            <w:gridSpan w:val="2"/>
          </w:tcPr>
          <w:p w14:paraId="706E5701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89E6719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1CD58F8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DC4094E" w14:textId="3FE5E6A0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7644" w:rsidRPr="00616564" w14:paraId="1A4FCE83" w14:textId="77777777" w:rsidTr="005E444E">
        <w:trPr>
          <w:cantSplit/>
        </w:trPr>
        <w:tc>
          <w:tcPr>
            <w:tcW w:w="2700" w:type="dxa"/>
          </w:tcPr>
          <w:p w14:paraId="05802040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82" w:type="dxa"/>
          </w:tcPr>
          <w:p w14:paraId="1F61F4EB" w14:textId="77777777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1151" w:type="dxa"/>
            <w:gridSpan w:val="2"/>
            <w:vAlign w:val="bottom"/>
          </w:tcPr>
          <w:p w14:paraId="0BFDA1A8" w14:textId="0A3EF365" w:rsidR="003E7644" w:rsidRPr="00961B98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  <w:vAlign w:val="bottom"/>
          </w:tcPr>
          <w:p w14:paraId="1C2F6C0C" w14:textId="08633876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6250BCCF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4E6830BB" w14:textId="77777777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3"/>
            <w:vAlign w:val="bottom"/>
          </w:tcPr>
          <w:p w14:paraId="0E22667B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8C2296A" w14:textId="3AABC5A9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201" w:type="dxa"/>
            <w:vAlign w:val="bottom"/>
          </w:tcPr>
          <w:p w14:paraId="2BBBB235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0C1348D8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5AB067E7" w14:textId="5ADE50F2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207" w:type="dxa"/>
            <w:vAlign w:val="bottom"/>
          </w:tcPr>
          <w:p w14:paraId="3C8F0227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555267F6" w14:textId="51ED0922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(104)</w:t>
            </w:r>
          </w:p>
        </w:tc>
        <w:tc>
          <w:tcPr>
            <w:tcW w:w="204" w:type="dxa"/>
            <w:vAlign w:val="bottom"/>
          </w:tcPr>
          <w:p w14:paraId="556B2162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7E316315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09EC7E5A" w14:textId="47B3266C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(104)</w:t>
            </w:r>
          </w:p>
        </w:tc>
        <w:tc>
          <w:tcPr>
            <w:tcW w:w="208" w:type="dxa"/>
            <w:vAlign w:val="bottom"/>
          </w:tcPr>
          <w:p w14:paraId="50B7FCB0" w14:textId="368515D0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D65DC68" w14:textId="3C99E0B7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1,565</w:t>
            </w:r>
          </w:p>
        </w:tc>
        <w:tc>
          <w:tcPr>
            <w:tcW w:w="196" w:type="dxa"/>
            <w:vAlign w:val="bottom"/>
          </w:tcPr>
          <w:p w14:paraId="07C54DEA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DA36077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74AAC1A" w14:textId="6FB88540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1,565</w:t>
            </w:r>
          </w:p>
        </w:tc>
        <w:tc>
          <w:tcPr>
            <w:tcW w:w="200" w:type="dxa"/>
            <w:vAlign w:val="bottom"/>
          </w:tcPr>
          <w:p w14:paraId="46B92DB9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491BE899" w14:textId="13913D4F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  <w:vAlign w:val="bottom"/>
          </w:tcPr>
          <w:p w14:paraId="4EB71FFB" w14:textId="77777777" w:rsidR="003E7644" w:rsidRPr="00616564" w:rsidRDefault="003E7644" w:rsidP="003E7644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</w:tcPr>
          <w:p w14:paraId="0AB13015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252B753" w14:textId="6DDB21EB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3E7644" w:rsidRPr="00616564" w14:paraId="43D9AB6D" w14:textId="77777777" w:rsidTr="008F1E75">
        <w:trPr>
          <w:cantSplit/>
        </w:trPr>
        <w:tc>
          <w:tcPr>
            <w:tcW w:w="2700" w:type="dxa"/>
          </w:tcPr>
          <w:p w14:paraId="02B22586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2" w:type="dxa"/>
          </w:tcPr>
          <w:p w14:paraId="0756466C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13D84E51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6" w:type="dxa"/>
          </w:tcPr>
          <w:p w14:paraId="6C4142EB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" w:type="dxa"/>
          </w:tcPr>
          <w:p w14:paraId="1EB12999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dxa"/>
          </w:tcPr>
          <w:p w14:paraId="0D9583F7" w14:textId="77777777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" w:type="dxa"/>
            <w:gridSpan w:val="3"/>
          </w:tcPr>
          <w:p w14:paraId="3BF442BE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24B14CB7" w14:textId="3A4C07DA" w:rsidR="003E7644" w:rsidRPr="0034358E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1,669</w:t>
            </w:r>
          </w:p>
        </w:tc>
        <w:tc>
          <w:tcPr>
            <w:tcW w:w="201" w:type="dxa"/>
          </w:tcPr>
          <w:p w14:paraId="40D8CC37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</w:tcPr>
          <w:p w14:paraId="581F3B9C" w14:textId="7316B250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1,669</w:t>
            </w:r>
          </w:p>
        </w:tc>
        <w:tc>
          <w:tcPr>
            <w:tcW w:w="207" w:type="dxa"/>
          </w:tcPr>
          <w:p w14:paraId="413EC383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1FDF4B63" w14:textId="5818364C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(104)</w:t>
            </w:r>
          </w:p>
        </w:tc>
        <w:tc>
          <w:tcPr>
            <w:tcW w:w="204" w:type="dxa"/>
          </w:tcPr>
          <w:p w14:paraId="545BE3CA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643E9984" w14:textId="2CE242FD" w:rsidR="003E7644" w:rsidRPr="002F6DDA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(104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8" w:type="dxa"/>
          </w:tcPr>
          <w:p w14:paraId="509454B0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6581C7D1" w14:textId="52DA725A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1,565</w:t>
            </w:r>
          </w:p>
        </w:tc>
        <w:tc>
          <w:tcPr>
            <w:tcW w:w="196" w:type="dxa"/>
          </w:tcPr>
          <w:p w14:paraId="3EDB7BA3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0522E679" w14:textId="79C2FC67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1,565</w:t>
            </w:r>
          </w:p>
        </w:tc>
        <w:tc>
          <w:tcPr>
            <w:tcW w:w="200" w:type="dxa"/>
          </w:tcPr>
          <w:p w14:paraId="26F063A9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</w:tcPr>
          <w:p w14:paraId="6F2C0A9B" w14:textId="3B119346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</w:tcPr>
          <w:p w14:paraId="079FCFB4" w14:textId="77777777" w:rsidR="003E7644" w:rsidRPr="00616564" w:rsidRDefault="003E7644" w:rsidP="003E7644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EFD561" w14:textId="39629516" w:rsidR="003E7644" w:rsidRPr="00CF73FB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75DF0C10" w14:textId="77777777" w:rsidR="003F5A8F" w:rsidRPr="00616564" w:rsidRDefault="003F5A8F" w:rsidP="003F5A8F">
      <w:pPr>
        <w:rPr>
          <w:rFonts w:asciiTheme="majorBidi" w:hAnsiTheme="majorBidi" w:cstheme="majorBidi"/>
        </w:rPr>
      </w:pPr>
    </w:p>
    <w:p w14:paraId="08DEC4F1" w14:textId="77777777" w:rsidR="001976A5" w:rsidRPr="00616564" w:rsidRDefault="001976A5" w:rsidP="00376E29">
      <w:pPr>
        <w:pStyle w:val="Heading9"/>
        <w:numPr>
          <w:ilvl w:val="0"/>
          <w:numId w:val="19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616564" w:rsidSect="0052194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47E1B04" w14:textId="153707C5" w:rsidR="00FD399B" w:rsidRPr="00616564" w:rsidRDefault="006E5B95" w:rsidP="00AB5C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DB032BA" w14:textId="170DDBC4" w:rsidR="00241D33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7"/>
        <w:gridCol w:w="1025"/>
        <w:gridCol w:w="236"/>
        <w:gridCol w:w="1033"/>
        <w:gridCol w:w="238"/>
        <w:gridCol w:w="1039"/>
        <w:gridCol w:w="236"/>
        <w:gridCol w:w="1053"/>
      </w:tblGrid>
      <w:tr w:rsidR="00B775DF" w:rsidRPr="00DE782B" w14:paraId="681A03BF" w14:textId="77777777" w:rsidTr="004159B1">
        <w:trPr>
          <w:trHeight w:val="20"/>
        </w:trPr>
        <w:tc>
          <w:tcPr>
            <w:tcW w:w="2361" w:type="pct"/>
          </w:tcPr>
          <w:p w14:paraId="4D4089A6" w14:textId="7A84DD71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246" w:type="pct"/>
            <w:gridSpan w:val="3"/>
          </w:tcPr>
          <w:p w14:paraId="3FED74F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3AC91B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4" w:type="pct"/>
            <w:gridSpan w:val="3"/>
          </w:tcPr>
          <w:p w14:paraId="5E5E70C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5DF" w:rsidRPr="00DE782B" w14:paraId="48454134" w14:textId="77777777" w:rsidTr="004159B1">
        <w:trPr>
          <w:trHeight w:val="20"/>
        </w:trPr>
        <w:tc>
          <w:tcPr>
            <w:tcW w:w="2361" w:type="pct"/>
          </w:tcPr>
          <w:p w14:paraId="490E94B9" w14:textId="5FFCFBBE" w:rsidR="005652D4" w:rsidRPr="00DE782B" w:rsidRDefault="0094789B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7" w:type="pct"/>
          </w:tcPr>
          <w:p w14:paraId="4F6C4AFB" w14:textId="0C1D636B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08856DD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1D428E7" w14:textId="433D7921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4331DE30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6B25C116" w14:textId="4D14928D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226D5E2F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8C2E7D8" w14:textId="0B07C38D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293824" w:rsidRPr="00DE782B" w14:paraId="352AA50C" w14:textId="77777777" w:rsidTr="004159B1">
        <w:trPr>
          <w:trHeight w:val="20"/>
        </w:trPr>
        <w:tc>
          <w:tcPr>
            <w:tcW w:w="2361" w:type="pct"/>
          </w:tcPr>
          <w:p w14:paraId="23E34BC6" w14:textId="77777777" w:rsidR="00293824" w:rsidRPr="00DE782B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9" w:type="pct"/>
            <w:gridSpan w:val="7"/>
          </w:tcPr>
          <w:p w14:paraId="61DEA346" w14:textId="77777777" w:rsidR="00293824" w:rsidRPr="00DE782B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75DF" w:rsidRPr="00CB5126" w14:paraId="2B1894E5" w14:textId="77777777" w:rsidTr="004159B1">
        <w:trPr>
          <w:trHeight w:val="20"/>
        </w:trPr>
        <w:tc>
          <w:tcPr>
            <w:tcW w:w="2361" w:type="pct"/>
          </w:tcPr>
          <w:p w14:paraId="400A976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</w:tcPr>
          <w:p w14:paraId="715FF0C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08A62898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696FF83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0791CA72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7F102BE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A727CB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526585D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4789B" w:rsidRPr="00DE782B" w14:paraId="03B9B6B9" w14:textId="77777777" w:rsidTr="004159B1">
        <w:trPr>
          <w:trHeight w:val="20"/>
        </w:trPr>
        <w:tc>
          <w:tcPr>
            <w:tcW w:w="2361" w:type="pct"/>
          </w:tcPr>
          <w:p w14:paraId="6914D601" w14:textId="77777777" w:rsidR="0094789B" w:rsidRPr="00DE782B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7" w:type="pct"/>
          </w:tcPr>
          <w:p w14:paraId="5F62C2C5" w14:textId="4634514E" w:rsidR="0094789B" w:rsidRPr="00991871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802</w:t>
            </w:r>
          </w:p>
        </w:tc>
        <w:tc>
          <w:tcPr>
            <w:tcW w:w="128" w:type="pct"/>
          </w:tcPr>
          <w:p w14:paraId="6AD6FAAC" w14:textId="77777777" w:rsidR="0094789B" w:rsidRPr="00D85FAF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545B8308" w14:textId="21B272EE" w:rsidR="0094789B" w:rsidRPr="00D85FAF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687</w:t>
            </w:r>
          </w:p>
        </w:tc>
        <w:tc>
          <w:tcPr>
            <w:tcW w:w="129" w:type="pct"/>
          </w:tcPr>
          <w:p w14:paraId="55BEAF22" w14:textId="77777777" w:rsidR="0094789B" w:rsidRPr="00D85FAF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0F519468" w14:textId="4E246C44" w:rsidR="0094789B" w:rsidRPr="00D85FAF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47B70038" w14:textId="77777777" w:rsidR="0094789B" w:rsidRPr="00D85FAF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904526" w14:textId="0661EFFF" w:rsidR="0094789B" w:rsidRPr="00D85FAF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94789B" w:rsidRPr="00DE782B" w14:paraId="6762BEAF" w14:textId="77777777" w:rsidTr="004159B1">
        <w:trPr>
          <w:trHeight w:val="20"/>
        </w:trPr>
        <w:tc>
          <w:tcPr>
            <w:tcW w:w="2361" w:type="pct"/>
          </w:tcPr>
          <w:p w14:paraId="06A38A9D" w14:textId="77777777" w:rsidR="0094789B" w:rsidRPr="006762F3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57" w:type="pct"/>
          </w:tcPr>
          <w:p w14:paraId="4B094D60" w14:textId="3DC473A5" w:rsidR="0094789B" w:rsidRPr="00991871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46</w:t>
            </w:r>
          </w:p>
        </w:tc>
        <w:tc>
          <w:tcPr>
            <w:tcW w:w="128" w:type="pct"/>
          </w:tcPr>
          <w:p w14:paraId="3EEA3963" w14:textId="77777777" w:rsidR="0094789B" w:rsidRPr="00D85FAF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3AA858D1" w14:textId="6B1DF0A0" w:rsidR="0094789B" w:rsidRPr="00D85FAF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53</w:t>
            </w:r>
          </w:p>
        </w:tc>
        <w:tc>
          <w:tcPr>
            <w:tcW w:w="129" w:type="pct"/>
          </w:tcPr>
          <w:p w14:paraId="67641933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06279A1D" w14:textId="528281B3" w:rsidR="0094789B" w:rsidRPr="00D85FAF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850032F" w14:textId="77777777" w:rsidR="0094789B" w:rsidRPr="00D85FAF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096E1D6" w14:textId="2AAFA9B6" w:rsidR="0094789B" w:rsidRPr="00D85FAF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789B" w:rsidRPr="00DE782B" w14:paraId="541EDE3D" w14:textId="77777777" w:rsidTr="004159B1">
        <w:trPr>
          <w:trHeight w:val="20"/>
        </w:trPr>
        <w:tc>
          <w:tcPr>
            <w:tcW w:w="2361" w:type="pct"/>
          </w:tcPr>
          <w:p w14:paraId="638188BA" w14:textId="2BD958F6" w:rsidR="0094789B" w:rsidRPr="006762F3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57" w:type="pct"/>
          </w:tcPr>
          <w:p w14:paraId="7B673A82" w14:textId="15BBE041" w:rsidR="0094789B" w:rsidRPr="00991871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(127)</w:t>
            </w:r>
          </w:p>
        </w:tc>
        <w:tc>
          <w:tcPr>
            <w:tcW w:w="128" w:type="pct"/>
          </w:tcPr>
          <w:p w14:paraId="423C7F7E" w14:textId="77777777" w:rsidR="0094789B" w:rsidRPr="00D85FAF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25F3DEC4" w14:textId="76A50F93" w:rsidR="0094789B" w:rsidRPr="00991871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29" w:type="pct"/>
          </w:tcPr>
          <w:p w14:paraId="17B5BE73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325812ED" w14:textId="67C6814E" w:rsidR="0094789B" w:rsidRPr="00D85FAF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7DADD12" w14:textId="77777777" w:rsidR="0094789B" w:rsidRPr="00D85FAF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25FE69D" w14:textId="7C465CD6" w:rsidR="0094789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789B" w:rsidRPr="00DE782B" w14:paraId="76E68F3B" w14:textId="77777777" w:rsidTr="004159B1">
        <w:trPr>
          <w:trHeight w:val="20"/>
        </w:trPr>
        <w:tc>
          <w:tcPr>
            <w:tcW w:w="2361" w:type="pct"/>
          </w:tcPr>
          <w:p w14:paraId="0013A920" w14:textId="034A789B" w:rsidR="0094789B" w:rsidRPr="00DE782B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D4BD0C6" w14:textId="4714CF7C" w:rsidR="0094789B" w:rsidRPr="00991871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721</w:t>
            </w:r>
          </w:p>
        </w:tc>
        <w:tc>
          <w:tcPr>
            <w:tcW w:w="128" w:type="pct"/>
          </w:tcPr>
          <w:p w14:paraId="3094EC7C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C412D27" w14:textId="5E42E1AD" w:rsidR="0094789B" w:rsidRPr="008C177D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729</w:t>
            </w:r>
          </w:p>
        </w:tc>
        <w:tc>
          <w:tcPr>
            <w:tcW w:w="129" w:type="pct"/>
          </w:tcPr>
          <w:p w14:paraId="4B6E0C35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7D71B54" w14:textId="1A25B515" w:rsidR="0094789B" w:rsidRPr="00CF3217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724049B1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75805E3" w14:textId="4645691D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1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B775DF" w:rsidRPr="00AB5C0F" w14:paraId="492441F2" w14:textId="77777777" w:rsidTr="004159B1">
        <w:trPr>
          <w:trHeight w:val="20"/>
        </w:trPr>
        <w:tc>
          <w:tcPr>
            <w:tcW w:w="2361" w:type="pct"/>
          </w:tcPr>
          <w:p w14:paraId="0611CC5D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73D9BE0F" w14:textId="77777777" w:rsidR="00293824" w:rsidRPr="00991871" w:rsidRDefault="00293824" w:rsidP="00991D49">
            <w:pPr>
              <w:pStyle w:val="block"/>
              <w:tabs>
                <w:tab w:val="decimal" w:pos="753"/>
              </w:tabs>
              <w:spacing w:after="0" w:line="240" w:lineRule="auto"/>
              <w:ind w:right="-10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35D4116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2B969161" w14:textId="77777777" w:rsidR="00293824" w:rsidRPr="00AB5C0F" w:rsidRDefault="00293824" w:rsidP="00991D49">
            <w:pPr>
              <w:pStyle w:val="block"/>
              <w:tabs>
                <w:tab w:val="decimal" w:pos="777"/>
              </w:tabs>
              <w:spacing w:after="0"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4A540C68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156CC747" w14:textId="77777777" w:rsidR="00293824" w:rsidRPr="00AB5C0F" w:rsidRDefault="00293824" w:rsidP="00991D49">
            <w:pPr>
              <w:pStyle w:val="block"/>
              <w:tabs>
                <w:tab w:val="decimal" w:pos="672"/>
              </w:tabs>
              <w:spacing w:after="0"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925ABF0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0541D20F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75DF" w:rsidRPr="00CB5126" w14:paraId="2F713390" w14:textId="77777777" w:rsidTr="004159B1">
        <w:trPr>
          <w:trHeight w:val="20"/>
        </w:trPr>
        <w:tc>
          <w:tcPr>
            <w:tcW w:w="2361" w:type="pct"/>
          </w:tcPr>
          <w:p w14:paraId="0F02B91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57" w:type="pct"/>
          </w:tcPr>
          <w:p w14:paraId="768412A1" w14:textId="77777777" w:rsidR="00293824" w:rsidRPr="00991871" w:rsidRDefault="00293824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43CB91D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73A5C4FB" w14:textId="77777777" w:rsidR="00293824" w:rsidRPr="00CB5126" w:rsidRDefault="00293824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3982CB0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69B33FC7" w14:textId="77777777" w:rsidR="00293824" w:rsidRPr="00CB5126" w:rsidRDefault="00293824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2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CA2A1A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261FDD1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B13A6" w:rsidRPr="00DE782B" w14:paraId="7E786188" w14:textId="77777777" w:rsidTr="004159B1">
        <w:trPr>
          <w:trHeight w:val="20"/>
        </w:trPr>
        <w:tc>
          <w:tcPr>
            <w:tcW w:w="2361" w:type="pct"/>
          </w:tcPr>
          <w:p w14:paraId="24D3F959" w14:textId="77777777" w:rsidR="001B13A6" w:rsidRPr="00DE782B" w:rsidRDefault="001B13A6" w:rsidP="001B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7" w:type="pct"/>
          </w:tcPr>
          <w:p w14:paraId="7311A398" w14:textId="7E50F8F0" w:rsidR="001B13A6" w:rsidRPr="00991871" w:rsidRDefault="0024158D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678</w:t>
            </w:r>
          </w:p>
        </w:tc>
        <w:tc>
          <w:tcPr>
            <w:tcW w:w="128" w:type="pct"/>
          </w:tcPr>
          <w:p w14:paraId="06BDFD60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41AE08CB" w14:textId="1C4BEBFE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sz w:val="30"/>
                <w:szCs w:val="30"/>
              </w:rPr>
              <w:t>1,267</w:t>
            </w:r>
          </w:p>
        </w:tc>
        <w:tc>
          <w:tcPr>
            <w:tcW w:w="129" w:type="pct"/>
          </w:tcPr>
          <w:p w14:paraId="4C942112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69C59AC2" w14:textId="01F580F5" w:rsidR="001B13A6" w:rsidRPr="00DE782B" w:rsidRDefault="0024158D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CCF01E8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C88FDAC" w14:textId="77777777" w:rsidR="001B13A6" w:rsidRPr="00DE782B" w:rsidRDefault="001B13A6" w:rsidP="001B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789B" w:rsidRPr="00DE782B" w14:paraId="675773CC" w14:textId="77777777" w:rsidTr="004159B1">
        <w:trPr>
          <w:trHeight w:val="20"/>
        </w:trPr>
        <w:tc>
          <w:tcPr>
            <w:tcW w:w="2361" w:type="pct"/>
          </w:tcPr>
          <w:p w14:paraId="4BF4BD77" w14:textId="77777777" w:rsidR="0094789B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เพิ่มทุนในบริษัทบริษัท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จีจีซี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เคทิส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09AFCD55" w14:textId="07154FFB" w:rsidR="0094789B" w:rsidRPr="00DE782B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ไบโออินดัสเทรียล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57" w:type="pct"/>
          </w:tcPr>
          <w:p w14:paraId="64895D29" w14:textId="77777777" w:rsidR="004959B0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  <w:p w14:paraId="3864F51F" w14:textId="336C3303" w:rsidR="0094789B" w:rsidRDefault="004959B0" w:rsidP="00DF2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340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8" w:type="pct"/>
          </w:tcPr>
          <w:p w14:paraId="141C656E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254DB417" w14:textId="77777777" w:rsidR="0094789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  <w:p w14:paraId="206BE529" w14:textId="3102AE8C" w:rsidR="0094789B" w:rsidRPr="00991871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53</w:t>
            </w:r>
          </w:p>
        </w:tc>
        <w:tc>
          <w:tcPr>
            <w:tcW w:w="129" w:type="pct"/>
          </w:tcPr>
          <w:p w14:paraId="66431236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06F924C1" w14:textId="77777777" w:rsidR="004959B0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1E83ED" w14:textId="07529A61" w:rsidR="0094789B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BB7DA90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E30EBA4" w14:textId="77777777" w:rsidR="0094789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489A61" w14:textId="25CCC4A0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789B" w:rsidRPr="00DE782B" w14:paraId="7D3B1E66" w14:textId="77777777" w:rsidTr="004159B1">
        <w:trPr>
          <w:trHeight w:val="20"/>
        </w:trPr>
        <w:tc>
          <w:tcPr>
            <w:tcW w:w="2361" w:type="pct"/>
          </w:tcPr>
          <w:p w14:paraId="13B526F6" w14:textId="691971E1" w:rsidR="0094789B" w:rsidRPr="006762F3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7A4654A" w14:textId="4C6FF8D5" w:rsidR="0094789B" w:rsidRPr="00991871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(383)</w:t>
            </w:r>
          </w:p>
        </w:tc>
        <w:tc>
          <w:tcPr>
            <w:tcW w:w="128" w:type="pct"/>
          </w:tcPr>
          <w:p w14:paraId="68CE8B04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6B80F10" w14:textId="4246B48A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280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29" w:type="pct"/>
          </w:tcPr>
          <w:p w14:paraId="6E26C741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0B6FEC6" w14:textId="76CDA251" w:rsidR="0094789B" w:rsidRPr="00DE782B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758DD00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723387E" w14:textId="04C60743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789B" w:rsidRPr="00DE782B" w14:paraId="220115F9" w14:textId="77777777" w:rsidTr="004159B1">
        <w:trPr>
          <w:trHeight w:val="20"/>
        </w:trPr>
        <w:tc>
          <w:tcPr>
            <w:tcW w:w="2361" w:type="pct"/>
          </w:tcPr>
          <w:p w14:paraId="600A2D15" w14:textId="2F5A40CC" w:rsidR="0094789B" w:rsidRPr="00DE782B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01706C8E" w14:textId="484B627A" w:rsidR="0094789B" w:rsidRPr="00991871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295</w:t>
            </w:r>
          </w:p>
        </w:tc>
        <w:tc>
          <w:tcPr>
            <w:tcW w:w="128" w:type="pct"/>
          </w:tcPr>
          <w:p w14:paraId="5101229B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339975CB" w14:textId="75D7C366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1,040</w:t>
            </w:r>
          </w:p>
        </w:tc>
        <w:tc>
          <w:tcPr>
            <w:tcW w:w="129" w:type="pct"/>
          </w:tcPr>
          <w:p w14:paraId="2148B7C0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7DBE13C4" w14:textId="6C0C8659" w:rsidR="0094789B" w:rsidRPr="00991D49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009504D" w14:textId="77777777" w:rsidR="0094789B" w:rsidRPr="00CF3217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005A4476" w14:textId="7C4EC0AD" w:rsidR="0094789B" w:rsidRPr="008C177D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4789B" w:rsidRPr="00DE782B" w14:paraId="0B72819E" w14:textId="77777777" w:rsidTr="004159B1">
        <w:trPr>
          <w:trHeight w:val="20"/>
        </w:trPr>
        <w:tc>
          <w:tcPr>
            <w:tcW w:w="2361" w:type="pct"/>
          </w:tcPr>
          <w:p w14:paraId="1EB4ADF2" w14:textId="77777777" w:rsidR="0094789B" w:rsidRPr="00DE782B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481DC15" w14:textId="3ED1A4E7" w:rsidR="0094789B" w:rsidRPr="00991871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1,016</w:t>
            </w:r>
          </w:p>
        </w:tc>
        <w:tc>
          <w:tcPr>
            <w:tcW w:w="128" w:type="pct"/>
          </w:tcPr>
          <w:p w14:paraId="54E4C9D3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81F8655" w14:textId="727059BA" w:rsidR="0094789B" w:rsidRPr="008C177D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1,769</w:t>
            </w:r>
          </w:p>
        </w:tc>
        <w:tc>
          <w:tcPr>
            <w:tcW w:w="129" w:type="pct"/>
          </w:tcPr>
          <w:p w14:paraId="1C714D30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1AAE9E7" w14:textId="5AA56A66" w:rsidR="0094789B" w:rsidRPr="00CF3217" w:rsidRDefault="004959B0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54DC16FD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A6ABA1C" w14:textId="77777777" w:rsidR="0094789B" w:rsidRPr="00DE782B" w:rsidRDefault="0094789B" w:rsidP="00947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</w:tbl>
    <w:p w14:paraId="09B4B90F" w14:textId="752C3988" w:rsidR="00331B95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DD0B2A2" w14:textId="77777777" w:rsidR="00331B95" w:rsidRPr="00616564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32CA90" w14:textId="77777777" w:rsidR="00AB5C0F" w:rsidRPr="00616564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DE0D22" w14:textId="70BE89EE" w:rsidR="00AB5C0F" w:rsidRPr="00616564" w:rsidRDefault="00AB5C0F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AB5C0F" w:rsidRPr="00616564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8977B07" w14:textId="45A508A0" w:rsidR="00241D33" w:rsidRPr="00616564" w:rsidRDefault="00241D33" w:rsidP="003D4D7C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61656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94789B"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94789B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9478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6102F2" w:rsidRPr="006102F2">
        <w:rPr>
          <w:rFonts w:asciiTheme="majorBidi" w:hAnsiTheme="majorBidi" w:cstheme="majorBidi" w:hint="cs"/>
          <w:sz w:val="30"/>
          <w:szCs w:val="30"/>
          <w:lang w:val="en-US" w:bidi="th-TH"/>
        </w:rPr>
        <w:t>8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1B13A6"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1B13A6"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="001B13A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สำหรับงวด</w:t>
      </w:r>
      <w:r w:rsidR="0094789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หก</w:t>
      </w:r>
      <w:r w:rsidR="0007252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94789B"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94789B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9478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76578D70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1485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7"/>
        <w:gridCol w:w="2162"/>
        <w:gridCol w:w="808"/>
        <w:gridCol w:w="633"/>
        <w:gridCol w:w="198"/>
        <w:gridCol w:w="623"/>
        <w:gridCol w:w="8"/>
        <w:gridCol w:w="180"/>
        <w:gridCol w:w="654"/>
        <w:gridCol w:w="178"/>
        <w:gridCol w:w="660"/>
        <w:gridCol w:w="178"/>
        <w:gridCol w:w="657"/>
        <w:gridCol w:w="6"/>
        <w:gridCol w:w="175"/>
        <w:gridCol w:w="6"/>
        <w:gridCol w:w="659"/>
        <w:gridCol w:w="7"/>
        <w:gridCol w:w="200"/>
        <w:gridCol w:w="7"/>
        <w:gridCol w:w="644"/>
        <w:gridCol w:w="207"/>
        <w:gridCol w:w="665"/>
        <w:gridCol w:w="9"/>
        <w:gridCol w:w="169"/>
        <w:gridCol w:w="9"/>
        <w:gridCol w:w="652"/>
        <w:gridCol w:w="207"/>
        <w:gridCol w:w="675"/>
        <w:gridCol w:w="178"/>
        <w:gridCol w:w="632"/>
        <w:gridCol w:w="178"/>
        <w:gridCol w:w="739"/>
      </w:tblGrid>
      <w:tr w:rsidR="00A10C88" w:rsidRPr="00616564" w14:paraId="4AEFCF0F" w14:textId="77777777" w:rsidTr="0094789B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5B725139" w14:textId="77777777" w:rsidR="00A10C88" w:rsidRPr="00616564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4BA2D285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407317DA" w14:textId="77777777" w:rsidR="00A10C88" w:rsidRPr="00616564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1A66D06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554C5F8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bottom w:val="single" w:sz="4" w:space="0" w:color="auto"/>
            </w:tcBorders>
            <w:vAlign w:val="bottom"/>
          </w:tcPr>
          <w:p w14:paraId="503BA5CA" w14:textId="168A54C7" w:rsidR="00A10C88" w:rsidRPr="00A10C88" w:rsidRDefault="00A10C88" w:rsidP="008F1E7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10C8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1B542966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81" w:type="dxa"/>
            <w:gridSpan w:val="21"/>
          </w:tcPr>
          <w:p w14:paraId="091021DD" w14:textId="767807D7" w:rsidR="00A10C88" w:rsidRPr="00A10C88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10C8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10C88" w:rsidRPr="00616564" w14:paraId="68BE8A4A" w14:textId="77777777" w:rsidTr="0094789B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21158E51" w14:textId="77777777" w:rsidR="00A10C88" w:rsidRPr="00616564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53017C7C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8" w:type="dxa"/>
            <w:vAlign w:val="bottom"/>
          </w:tcPr>
          <w:p w14:paraId="7B1190B0" w14:textId="77777777" w:rsidR="00A10C88" w:rsidRPr="00616564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BE8A28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62" w:type="dxa"/>
            <w:gridSpan w:val="4"/>
            <w:vAlign w:val="bottom"/>
          </w:tcPr>
          <w:p w14:paraId="56AEFE5C" w14:textId="3FDF9F7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สัดส่วนความเป็น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เจ้าของ</w:t>
            </w:r>
          </w:p>
        </w:tc>
        <w:tc>
          <w:tcPr>
            <w:tcW w:w="180" w:type="dxa"/>
            <w:vAlign w:val="bottom"/>
          </w:tcPr>
          <w:p w14:paraId="126104FD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</w:tcBorders>
            <w:vAlign w:val="bottom"/>
          </w:tcPr>
          <w:p w14:paraId="2F09112A" w14:textId="77777777" w:rsidR="00A10C88" w:rsidRPr="00616564" w:rsidRDefault="00A10C88" w:rsidP="008F1E7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09E43507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  <w:vAlign w:val="bottom"/>
          </w:tcPr>
          <w:p w14:paraId="12D30CEF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0" w:type="dxa"/>
            <w:gridSpan w:val="6"/>
            <w:tcBorders>
              <w:top w:val="single" w:sz="4" w:space="0" w:color="auto"/>
            </w:tcBorders>
          </w:tcPr>
          <w:p w14:paraId="39977427" w14:textId="1E62B6A6" w:rsidR="00A10C88" w:rsidRPr="00616564" w:rsidRDefault="00A10C88" w:rsidP="008F1E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08A77FB" w14:textId="024FE1DA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gridSpan w:val="2"/>
            <w:tcBorders>
              <w:top w:val="single" w:sz="4" w:space="0" w:color="auto"/>
            </w:tcBorders>
          </w:tcPr>
          <w:p w14:paraId="2E938376" w14:textId="722BACA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</w:tcBorders>
            <w:vAlign w:val="bottom"/>
          </w:tcPr>
          <w:p w14:paraId="45A3F9ED" w14:textId="123C4E46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3EB7CF6A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4" w:type="dxa"/>
            <w:gridSpan w:val="3"/>
            <w:tcBorders>
              <w:top w:val="single" w:sz="4" w:space="0" w:color="auto"/>
            </w:tcBorders>
            <w:vAlign w:val="bottom"/>
          </w:tcPr>
          <w:p w14:paraId="1D06EA74" w14:textId="0AB32AA6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4"/>
                <w:szCs w:val="24"/>
              </w:rPr>
              <w:t>-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</w:tcBorders>
            <w:vAlign w:val="bottom"/>
          </w:tcPr>
          <w:p w14:paraId="2D5D20C2" w14:textId="77777777" w:rsidR="00A10C88" w:rsidRPr="00616564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1B13A6" w:rsidRPr="00616564" w14:paraId="1643AB34" w14:textId="77777777" w:rsidTr="0094789B">
        <w:trPr>
          <w:cantSplit/>
          <w:trHeight w:val="343"/>
          <w:tblHeader/>
        </w:trPr>
        <w:tc>
          <w:tcPr>
            <w:tcW w:w="1887" w:type="dxa"/>
          </w:tcPr>
          <w:p w14:paraId="70CC3496" w14:textId="77777777" w:rsidR="001B13A6" w:rsidRPr="00616564" w:rsidRDefault="001B13A6" w:rsidP="001B13A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650A5A6C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93BCBDB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321EAD91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6087C9A" w14:textId="5DF55B88" w:rsidR="001B13A6" w:rsidRPr="00616564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" w:type="dxa"/>
            <w:vAlign w:val="bottom"/>
          </w:tcPr>
          <w:p w14:paraId="6EA11D4C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5EDE864" w14:textId="49BB7BDE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8" w:type="dxa"/>
            <w:gridSpan w:val="2"/>
            <w:vAlign w:val="bottom"/>
          </w:tcPr>
          <w:p w14:paraId="02F920DE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49224D70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2A6EA4A4" w14:textId="4401A26C" w:rsidR="001B13A6" w:rsidRPr="00616564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71AEDFB3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5CC8C8BE" w14:textId="070B06E8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1DC9FE76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73F9AE67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1CFCBF83" w14:textId="4CA4ACF6" w:rsidR="001B13A6" w:rsidRPr="00616564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1" w:type="dxa"/>
            <w:gridSpan w:val="2"/>
            <w:vAlign w:val="bottom"/>
          </w:tcPr>
          <w:p w14:paraId="153E34F4" w14:textId="12AA2A03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2A3724A" w14:textId="676BA4F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  <w:gridSpan w:val="2"/>
          </w:tcPr>
          <w:p w14:paraId="30B3BA10" w14:textId="2B29836B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  <w:vAlign w:val="bottom"/>
          </w:tcPr>
          <w:p w14:paraId="7994EA04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933BBBF" w14:textId="60E29A9B" w:rsidR="001B13A6" w:rsidRPr="00616564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" w:type="dxa"/>
            <w:vAlign w:val="bottom"/>
          </w:tcPr>
          <w:p w14:paraId="00B68826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591D3A5" w14:textId="166F44FF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767169D5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  <w:vAlign w:val="bottom"/>
          </w:tcPr>
          <w:p w14:paraId="608AFBB0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7F616B9" w14:textId="4EE67D15" w:rsidR="001B13A6" w:rsidRPr="00616564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" w:type="dxa"/>
            <w:vAlign w:val="bottom"/>
          </w:tcPr>
          <w:p w14:paraId="36D2AB46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4B015DD7" w14:textId="4AF2BA79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E79F0E7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  <w:vAlign w:val="bottom"/>
          </w:tcPr>
          <w:p w14:paraId="35B31C73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71B81B1" w14:textId="33572AC4" w:rsidR="001B13A6" w:rsidRPr="00616564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754B50D8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4B640614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5695DE3" w14:textId="574A09E0" w:rsidR="001B13A6" w:rsidRPr="00616564" w:rsidRDefault="0094789B" w:rsidP="0094789B">
            <w:pPr>
              <w:tabs>
                <w:tab w:val="clear" w:pos="227"/>
                <w:tab w:val="left" w:pos="111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1B13A6" w:rsidRPr="00616564" w14:paraId="79388287" w14:textId="77777777" w:rsidTr="0094789B">
        <w:trPr>
          <w:cantSplit/>
          <w:trHeight w:val="343"/>
          <w:tblHeader/>
        </w:trPr>
        <w:tc>
          <w:tcPr>
            <w:tcW w:w="1887" w:type="dxa"/>
          </w:tcPr>
          <w:p w14:paraId="3D0BA649" w14:textId="77777777" w:rsidR="001B13A6" w:rsidRPr="00616564" w:rsidRDefault="001B13A6" w:rsidP="001B13A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02F7016F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FEBAAB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3F4C0691" w14:textId="690EA6C8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8" w:type="dxa"/>
          </w:tcPr>
          <w:p w14:paraId="62A4CE5A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678D3F30" w14:textId="019CB81D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8" w:type="dxa"/>
            <w:gridSpan w:val="2"/>
            <w:vAlign w:val="bottom"/>
          </w:tcPr>
          <w:p w14:paraId="30BE153E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</w:tcPr>
          <w:p w14:paraId="0741A838" w14:textId="2ED11680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8" w:type="dxa"/>
          </w:tcPr>
          <w:p w14:paraId="7CDF24C3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</w:tcPr>
          <w:p w14:paraId="1792446E" w14:textId="3DA04872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6157DF8A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</w:tcPr>
          <w:p w14:paraId="23959FAA" w14:textId="7026405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1" w:type="dxa"/>
            <w:gridSpan w:val="2"/>
          </w:tcPr>
          <w:p w14:paraId="361B2C9A" w14:textId="00BA3965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409987AC" w14:textId="588506E2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7" w:type="dxa"/>
            <w:gridSpan w:val="2"/>
          </w:tcPr>
          <w:p w14:paraId="6228F700" w14:textId="03647999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dxa"/>
          </w:tcPr>
          <w:p w14:paraId="03279817" w14:textId="0B693E5D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07" w:type="dxa"/>
          </w:tcPr>
          <w:p w14:paraId="21024D80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</w:tcPr>
          <w:p w14:paraId="7063E23E" w14:textId="534F3626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8" w:type="dxa"/>
            <w:gridSpan w:val="2"/>
            <w:vAlign w:val="bottom"/>
          </w:tcPr>
          <w:p w14:paraId="42EB64F3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5B8CA501" w14:textId="5F9D67E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07" w:type="dxa"/>
          </w:tcPr>
          <w:p w14:paraId="3DA2F254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</w:tcPr>
          <w:p w14:paraId="2F3747A0" w14:textId="29006F26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76C3870F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</w:tcPr>
          <w:p w14:paraId="462144A8" w14:textId="7D3C80C8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8" w:type="dxa"/>
          </w:tcPr>
          <w:p w14:paraId="0553C4C4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39" w:type="dxa"/>
          </w:tcPr>
          <w:p w14:paraId="79B03D9C" w14:textId="583311E8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D0184" w:rsidRPr="00616564" w14:paraId="15A02D1F" w14:textId="77777777" w:rsidTr="0094789B">
        <w:trPr>
          <w:cantSplit/>
          <w:trHeight w:val="80"/>
          <w:tblHeader/>
        </w:trPr>
        <w:tc>
          <w:tcPr>
            <w:tcW w:w="1887" w:type="dxa"/>
          </w:tcPr>
          <w:p w14:paraId="07F474CD" w14:textId="77777777" w:rsidR="008D0184" w:rsidRPr="00616564" w:rsidRDefault="008D0184" w:rsidP="008D0184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48318469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</w:tcPr>
          <w:p w14:paraId="2EB182DE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6AF64681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4FBA420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351" w:type="dxa"/>
            <w:gridSpan w:val="25"/>
          </w:tcPr>
          <w:p w14:paraId="44D40A69" w14:textId="2C455687" w:rsidR="008D0184" w:rsidRPr="008F1E75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(</w:t>
            </w: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ล้านบาท</w:t>
            </w: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)</w:t>
            </w:r>
          </w:p>
        </w:tc>
      </w:tr>
      <w:tr w:rsidR="008D0184" w:rsidRPr="00616564" w14:paraId="22551849" w14:textId="77777777" w:rsidTr="0094789B">
        <w:trPr>
          <w:cantSplit/>
          <w:trHeight w:val="108"/>
        </w:trPr>
        <w:tc>
          <w:tcPr>
            <w:tcW w:w="1887" w:type="dxa"/>
            <w:vAlign w:val="bottom"/>
          </w:tcPr>
          <w:p w14:paraId="0605F6D7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62" w:type="dxa"/>
          </w:tcPr>
          <w:p w14:paraId="2DDB4670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08" w:type="dxa"/>
          </w:tcPr>
          <w:p w14:paraId="5029F03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3" w:type="dxa"/>
          </w:tcPr>
          <w:p w14:paraId="73F1F474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8" w:type="dxa"/>
          </w:tcPr>
          <w:p w14:paraId="243BEAFF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23" w:type="dxa"/>
          </w:tcPr>
          <w:p w14:paraId="29B2FEFF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8" w:type="dxa"/>
            <w:gridSpan w:val="2"/>
          </w:tcPr>
          <w:p w14:paraId="52ED459E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54" w:type="dxa"/>
          </w:tcPr>
          <w:p w14:paraId="73949516" w14:textId="77777777" w:rsidR="008D0184" w:rsidRPr="00616564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26287344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0" w:type="dxa"/>
          </w:tcPr>
          <w:p w14:paraId="78DABE5B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458F5A8B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7" w:type="dxa"/>
          </w:tcPr>
          <w:p w14:paraId="7B4ECE5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6B85FCF7" w14:textId="794C3309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61D65318" w14:textId="07192AA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7AC5B446" w14:textId="35086F20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0DA1CE27" w14:textId="77777777" w:rsidR="008D0184" w:rsidRPr="0061656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</w:tcPr>
          <w:p w14:paraId="136E773A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</w:tcPr>
          <w:p w14:paraId="0FE0A35F" w14:textId="77777777" w:rsidR="008D0184" w:rsidRPr="00616564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37E828F0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0774638" w14:textId="77777777" w:rsidR="008D0184" w:rsidRPr="00616564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7" w:type="dxa"/>
          </w:tcPr>
          <w:p w14:paraId="5ACDB3AD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75" w:type="dxa"/>
          </w:tcPr>
          <w:p w14:paraId="2072CBD1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6F01CDD7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32" w:type="dxa"/>
          </w:tcPr>
          <w:p w14:paraId="3342A4CC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1EB8EAF9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39" w:type="dxa"/>
          </w:tcPr>
          <w:p w14:paraId="371B0329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D0184" w:rsidRPr="00616564" w14:paraId="1BFA885A" w14:textId="77777777" w:rsidTr="0094789B">
        <w:trPr>
          <w:cantSplit/>
          <w:trHeight w:val="108"/>
        </w:trPr>
        <w:tc>
          <w:tcPr>
            <w:tcW w:w="1887" w:type="dxa"/>
            <w:vAlign w:val="bottom"/>
          </w:tcPr>
          <w:p w14:paraId="35915A93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62" w:type="dxa"/>
          </w:tcPr>
          <w:p w14:paraId="244C79C5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24E82F2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7A664BBA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417406DF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1B386CDC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5EB4F13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</w:tcPr>
          <w:p w14:paraId="5E9694C9" w14:textId="77777777" w:rsidR="008D0184" w:rsidRPr="00616564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D6B9A3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359C7B28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1B8C9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7B35E748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42D063CC" w14:textId="194EB301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EFCA1EC" w14:textId="0E4687B2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4F2D784F" w14:textId="3D1384DA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1E6D532E" w14:textId="77777777" w:rsidR="008D0184" w:rsidRPr="0061656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631CD570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</w:tcPr>
          <w:p w14:paraId="64351FB3" w14:textId="77777777" w:rsidR="008D0184" w:rsidRPr="00616564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650DF31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33383C2" w14:textId="77777777" w:rsidR="008D0184" w:rsidRPr="00616564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" w:type="dxa"/>
          </w:tcPr>
          <w:p w14:paraId="4A52917A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</w:tcPr>
          <w:p w14:paraId="5CA3D3A7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FBA1CF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</w:tcPr>
          <w:p w14:paraId="377B4A82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E61B92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39" w:type="dxa"/>
          </w:tcPr>
          <w:p w14:paraId="09BC6850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789B" w:rsidRPr="00616564" w14:paraId="14027701" w14:textId="77777777" w:rsidTr="00864AC9">
        <w:trPr>
          <w:cantSplit/>
          <w:trHeight w:val="108"/>
        </w:trPr>
        <w:tc>
          <w:tcPr>
            <w:tcW w:w="1887" w:type="dxa"/>
          </w:tcPr>
          <w:p w14:paraId="754D9C84" w14:textId="77777777" w:rsidR="0094789B" w:rsidRPr="00616564" w:rsidRDefault="0094789B" w:rsidP="0094789B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165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62" w:type="dxa"/>
          </w:tcPr>
          <w:p w14:paraId="3D7A5A28" w14:textId="77777777" w:rsidR="0094789B" w:rsidRPr="00616564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08" w:type="dxa"/>
            <w:vAlign w:val="bottom"/>
          </w:tcPr>
          <w:p w14:paraId="19E18115" w14:textId="1AD4A64D" w:rsidR="0094789B" w:rsidRPr="00616564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7B21C037" w14:textId="0222A0FC" w:rsidR="0094789B" w:rsidRPr="00616564" w:rsidRDefault="004959B0" w:rsidP="0094789B">
            <w:pPr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58D80A05" w14:textId="67527640" w:rsidR="0094789B" w:rsidRPr="00616564" w:rsidRDefault="0094789B" w:rsidP="0094789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73054E62" w14:textId="77777777" w:rsidR="0094789B" w:rsidRPr="00616564" w:rsidRDefault="0094789B" w:rsidP="0094789B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2D9D0D60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7D16D471" w14:textId="3777DBD0" w:rsidR="0094789B" w:rsidRPr="0028601D" w:rsidRDefault="004959B0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721</w:t>
            </w:r>
          </w:p>
        </w:tc>
        <w:tc>
          <w:tcPr>
            <w:tcW w:w="178" w:type="dxa"/>
            <w:vAlign w:val="bottom"/>
          </w:tcPr>
          <w:p w14:paraId="6FE0F892" w14:textId="77777777" w:rsidR="0094789B" w:rsidRPr="00616564" w:rsidRDefault="0094789B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07A580D1" w14:textId="77777777" w:rsidR="0094789B" w:rsidRPr="00B721E0" w:rsidRDefault="0094789B" w:rsidP="0094789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ACED41" w14:textId="734B8925" w:rsidR="0094789B" w:rsidRPr="00616564" w:rsidRDefault="0094789B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21E0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178" w:type="dxa"/>
          </w:tcPr>
          <w:p w14:paraId="429BF82C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026E332C" w14:textId="77777777" w:rsidR="004959B0" w:rsidRDefault="004959B0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9316347" w14:textId="71270EC3" w:rsidR="0094789B" w:rsidRPr="00A10C88" w:rsidRDefault="004959B0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81" w:type="dxa"/>
            <w:gridSpan w:val="2"/>
            <w:vAlign w:val="bottom"/>
          </w:tcPr>
          <w:p w14:paraId="1779B6DB" w14:textId="5DF69EA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3CBB4BC2" w14:textId="77777777" w:rsidR="0094789B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F1B829E" w14:textId="78561EA6" w:rsidR="0094789B" w:rsidRPr="00616564" w:rsidRDefault="0094789B" w:rsidP="0094789B">
            <w:pPr>
              <w:tabs>
                <w:tab w:val="clear" w:pos="454"/>
                <w:tab w:val="left" w:pos="514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07" w:type="dxa"/>
            <w:gridSpan w:val="2"/>
            <w:vAlign w:val="bottom"/>
          </w:tcPr>
          <w:p w14:paraId="1916A5F7" w14:textId="14B4A49A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4E9B5EC" w14:textId="29E10139" w:rsidR="0094789B" w:rsidRPr="00616564" w:rsidRDefault="004959B0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64F4D342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F59717B" w14:textId="77777777" w:rsidR="0094789B" w:rsidRPr="00E429BA" w:rsidRDefault="0094789B" w:rsidP="0094789B">
            <w:pPr>
              <w:tabs>
                <w:tab w:val="clear" w:pos="454"/>
                <w:tab w:val="decimal" w:pos="370"/>
                <w:tab w:val="left" w:pos="5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56341BE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183A3EA4" w14:textId="77777777" w:rsidR="004959B0" w:rsidRDefault="004959B0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BDDE97F" w14:textId="1AC0EA94" w:rsidR="0094789B" w:rsidRPr="001710E2" w:rsidRDefault="001710E2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07" w:type="dxa"/>
          </w:tcPr>
          <w:p w14:paraId="5B536DF3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2A6DB948" w14:textId="77777777" w:rsidR="0094789B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AADE1B0" w14:textId="4E69CBE2" w:rsidR="0094789B" w:rsidRPr="00E429BA" w:rsidRDefault="0094789B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78" w:type="dxa"/>
            <w:vAlign w:val="bottom"/>
          </w:tcPr>
          <w:p w14:paraId="6BB7F1AE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1A2D7B14" w14:textId="77777777" w:rsidR="004959B0" w:rsidRDefault="004959B0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ABF8AC3" w14:textId="43C2907A" w:rsidR="0094789B" w:rsidRPr="00E429BA" w:rsidRDefault="004959B0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178" w:type="dxa"/>
            <w:vAlign w:val="bottom"/>
          </w:tcPr>
          <w:p w14:paraId="713B19B4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0355F772" w14:textId="77A7293F" w:rsidR="0094789B" w:rsidRPr="00E34F18" w:rsidRDefault="0094789B" w:rsidP="009B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11</w:t>
            </w:r>
          </w:p>
        </w:tc>
      </w:tr>
      <w:tr w:rsidR="0094789B" w:rsidRPr="00616564" w14:paraId="1F29832A" w14:textId="77777777" w:rsidTr="0094789B">
        <w:trPr>
          <w:cantSplit/>
          <w:trHeight w:val="108"/>
        </w:trPr>
        <w:tc>
          <w:tcPr>
            <w:tcW w:w="1887" w:type="dxa"/>
          </w:tcPr>
          <w:p w14:paraId="51F3E0C8" w14:textId="77777777" w:rsidR="0094789B" w:rsidRPr="00616564" w:rsidRDefault="0094789B" w:rsidP="0094789B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2" w:type="dxa"/>
          </w:tcPr>
          <w:p w14:paraId="140326E2" w14:textId="77777777" w:rsidR="0094789B" w:rsidRPr="00616564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57F777DA" w14:textId="77777777" w:rsidR="0094789B" w:rsidRPr="00616564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3" w:type="dxa"/>
            <w:vAlign w:val="bottom"/>
          </w:tcPr>
          <w:p w14:paraId="4BBDD889" w14:textId="77777777" w:rsidR="0094789B" w:rsidRDefault="0094789B" w:rsidP="0094789B">
            <w:pPr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4D28E0A7" w14:textId="77777777" w:rsidR="0094789B" w:rsidRPr="00616564" w:rsidRDefault="0094789B" w:rsidP="0094789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43F3B30" w14:textId="77777777" w:rsidR="0094789B" w:rsidRPr="00616564" w:rsidRDefault="0094789B" w:rsidP="0094789B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78CE7614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2394CEB6" w14:textId="77777777" w:rsidR="0094789B" w:rsidRDefault="0094789B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ECACFE5" w14:textId="77777777" w:rsidR="0094789B" w:rsidRPr="00616564" w:rsidRDefault="0094789B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65964B5F" w14:textId="77777777" w:rsidR="0094789B" w:rsidRPr="00B721E0" w:rsidRDefault="0094789B" w:rsidP="0094789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D66AC8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29CB4A62" w14:textId="77777777" w:rsidR="0094789B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6F14F44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227AD05A" w14:textId="77777777" w:rsidR="0094789B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5C97CEDB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46E7904F" w14:textId="77777777" w:rsidR="0094789B" w:rsidRPr="00E429BA" w:rsidRDefault="0094789B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3C97FDFE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2DF7C434" w14:textId="77777777" w:rsidR="0094789B" w:rsidRPr="00E429BA" w:rsidRDefault="0094789B" w:rsidP="0094789B">
            <w:pPr>
              <w:tabs>
                <w:tab w:val="clear" w:pos="454"/>
                <w:tab w:val="decimal" w:pos="370"/>
                <w:tab w:val="left" w:pos="5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52ECAF2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3F2C6767" w14:textId="77777777" w:rsidR="0094789B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2587AAD1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60B0E9F1" w14:textId="77777777" w:rsidR="0094789B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E0BB078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217DD758" w14:textId="77777777" w:rsidR="0094789B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3BB063C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</w:tcPr>
          <w:p w14:paraId="68EB1FA2" w14:textId="77777777" w:rsidR="0094789B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789B" w:rsidRPr="00616564" w14:paraId="5B37CCF3" w14:textId="77777777" w:rsidTr="0094789B">
        <w:trPr>
          <w:cantSplit/>
          <w:trHeight w:val="108"/>
        </w:trPr>
        <w:tc>
          <w:tcPr>
            <w:tcW w:w="1887" w:type="dxa"/>
            <w:vAlign w:val="bottom"/>
          </w:tcPr>
          <w:p w14:paraId="3D9C29BF" w14:textId="77777777" w:rsidR="0094789B" w:rsidRPr="00616564" w:rsidRDefault="0094789B" w:rsidP="0094789B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62" w:type="dxa"/>
          </w:tcPr>
          <w:p w14:paraId="2AFA49B2" w14:textId="77777777" w:rsidR="0094789B" w:rsidRPr="00616564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EEA0C2D" w14:textId="77777777" w:rsidR="0094789B" w:rsidRPr="00616564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3E2045F" w14:textId="79DBBAFE" w:rsidR="0094789B" w:rsidRPr="00616564" w:rsidRDefault="0094789B" w:rsidP="0094789B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20CE8B2D" w14:textId="77777777" w:rsidR="0094789B" w:rsidRPr="00616564" w:rsidRDefault="0094789B" w:rsidP="0094789B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2EBE0EF2" w14:textId="77777777" w:rsidR="0094789B" w:rsidRPr="00616564" w:rsidRDefault="0094789B" w:rsidP="0094789B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C502C56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3AC1B197" w14:textId="77777777" w:rsidR="0094789B" w:rsidRPr="0028601D" w:rsidRDefault="0094789B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C6B93C" w14:textId="77777777" w:rsidR="0094789B" w:rsidRPr="00616564" w:rsidRDefault="0094789B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9BD024B" w14:textId="77777777" w:rsidR="0094789B" w:rsidRPr="00616564" w:rsidRDefault="0094789B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0E589D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4D2FB8F5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484D0ED" w14:textId="56BA893C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F76361F" w14:textId="3368BF6F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130DECBD" w14:textId="40BA597A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83FBAF2" w14:textId="77777777" w:rsidR="0094789B" w:rsidRPr="00616564" w:rsidRDefault="0094789B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5FF396CD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EED1BDA" w14:textId="77777777" w:rsidR="0094789B" w:rsidRPr="00E429BA" w:rsidRDefault="0094789B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9524AD2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350D1ED9" w14:textId="77777777" w:rsidR="0094789B" w:rsidRPr="00E429BA" w:rsidRDefault="0094789B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53654C63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70305ED5" w14:textId="77777777" w:rsidR="0094789B" w:rsidRPr="00E429BA" w:rsidRDefault="0094789B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AB30EAA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124637D9" w14:textId="77777777" w:rsidR="0094789B" w:rsidRPr="00E429BA" w:rsidRDefault="0094789B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AD93A21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</w:tcPr>
          <w:p w14:paraId="6A97C39A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89B" w:rsidRPr="00616564" w14:paraId="4C1DF83F" w14:textId="77777777" w:rsidTr="0094789B">
        <w:trPr>
          <w:cantSplit/>
          <w:trHeight w:val="108"/>
        </w:trPr>
        <w:tc>
          <w:tcPr>
            <w:tcW w:w="1887" w:type="dxa"/>
          </w:tcPr>
          <w:p w14:paraId="06BE7699" w14:textId="7AEB4FAC" w:rsidR="0094789B" w:rsidRPr="00616564" w:rsidRDefault="0094789B" w:rsidP="0094789B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จีจีซี เคทิส 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br/>
            </w: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ไบโออินดัสเทรียล จำกัด</w:t>
            </w:r>
          </w:p>
        </w:tc>
        <w:tc>
          <w:tcPr>
            <w:tcW w:w="2162" w:type="dxa"/>
          </w:tcPr>
          <w:p w14:paraId="53D889C6" w14:textId="77777777" w:rsidR="0094789B" w:rsidRPr="00616564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ผลิตและจำหน่ายไฟฟ้าและ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08" w:type="dxa"/>
            <w:vAlign w:val="bottom"/>
          </w:tcPr>
          <w:p w14:paraId="352A41A1" w14:textId="1F3E7AD9" w:rsidR="0094789B" w:rsidRPr="00616564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31248904" w14:textId="032AC504" w:rsidR="0094789B" w:rsidRPr="00616564" w:rsidRDefault="004959B0" w:rsidP="0094789B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61A93BE3" w14:textId="77777777" w:rsidR="0094789B" w:rsidRPr="00616564" w:rsidRDefault="0094789B" w:rsidP="0094789B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46B60B6" w14:textId="77777777" w:rsidR="0094789B" w:rsidRPr="00616564" w:rsidRDefault="0094789B" w:rsidP="0094789B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1669F984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7A95F6CB" w14:textId="05F6615D" w:rsidR="0094789B" w:rsidRPr="0028601D" w:rsidRDefault="004959B0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295</w:t>
            </w:r>
          </w:p>
        </w:tc>
        <w:tc>
          <w:tcPr>
            <w:tcW w:w="178" w:type="dxa"/>
            <w:vAlign w:val="bottom"/>
          </w:tcPr>
          <w:p w14:paraId="6629D2A3" w14:textId="77777777" w:rsidR="0094789B" w:rsidRPr="00616564" w:rsidRDefault="0094789B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100EDEBF" w14:textId="77777777" w:rsidR="0094789B" w:rsidRPr="00B721E0" w:rsidRDefault="0094789B" w:rsidP="0094789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82B205" w14:textId="2584048E" w:rsidR="0094789B" w:rsidRPr="00616564" w:rsidRDefault="0094789B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21E0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178" w:type="dxa"/>
          </w:tcPr>
          <w:p w14:paraId="41AF51BC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6F3E2726" w14:textId="77777777" w:rsidR="004959B0" w:rsidRDefault="004959B0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77703A86" w14:textId="2D77FD53" w:rsidR="0094789B" w:rsidRPr="00616564" w:rsidRDefault="004959B0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44FD2FA0" w14:textId="3AD77A01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</w:tcPr>
          <w:p w14:paraId="33FC7FBE" w14:textId="77777777" w:rsidR="0094789B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DC336CF" w14:textId="78BD629A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gridSpan w:val="2"/>
            <w:vAlign w:val="bottom"/>
          </w:tcPr>
          <w:p w14:paraId="49F45EDB" w14:textId="611735B4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bottom w:val="single" w:sz="4" w:space="0" w:color="auto"/>
            </w:tcBorders>
            <w:vAlign w:val="bottom"/>
          </w:tcPr>
          <w:p w14:paraId="3EE7C6E8" w14:textId="0BEE751D" w:rsidR="0094789B" w:rsidRPr="00616564" w:rsidRDefault="004959B0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5CC699D5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4A085B44" w14:textId="77777777" w:rsidR="0094789B" w:rsidRPr="00E429BA" w:rsidRDefault="0094789B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DA22635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14:paraId="56416709" w14:textId="77777777" w:rsidR="004959B0" w:rsidRDefault="004959B0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0A08551" w14:textId="21F88635" w:rsidR="0094789B" w:rsidRPr="00E429BA" w:rsidRDefault="004959B0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79272188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F1F6073" w14:textId="77777777" w:rsidR="0094789B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D3E4595" w14:textId="21C40E1F" w:rsidR="0094789B" w:rsidRPr="00E429BA" w:rsidRDefault="0094789B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900439E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605FD7E7" w14:textId="77777777" w:rsidR="00F66FB0" w:rsidRDefault="00F66FB0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A2EB9D2" w14:textId="3069A807" w:rsidR="0094789B" w:rsidRPr="00E429BA" w:rsidRDefault="004959B0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D9B9AB0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14:paraId="2B82A065" w14:textId="77777777" w:rsidR="0094789B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758A0CE7" w14:textId="3F2C8F4F" w:rsidR="0094789B" w:rsidRPr="00E34F18" w:rsidRDefault="0094789B" w:rsidP="0019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789B" w:rsidRPr="00616564" w14:paraId="7BE89200" w14:textId="77777777" w:rsidTr="009F66A1">
        <w:trPr>
          <w:cantSplit/>
          <w:trHeight w:val="108"/>
        </w:trPr>
        <w:tc>
          <w:tcPr>
            <w:tcW w:w="1887" w:type="dxa"/>
            <w:vAlign w:val="bottom"/>
          </w:tcPr>
          <w:p w14:paraId="34C96C51" w14:textId="77777777" w:rsidR="0094789B" w:rsidRPr="00616564" w:rsidRDefault="0094789B" w:rsidP="0094789B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62" w:type="dxa"/>
          </w:tcPr>
          <w:p w14:paraId="2E4D3AB1" w14:textId="77777777" w:rsidR="0094789B" w:rsidRPr="00616564" w:rsidRDefault="0094789B" w:rsidP="0094789B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63D154EA" w14:textId="77777777" w:rsidR="0094789B" w:rsidRPr="00616564" w:rsidRDefault="0094789B" w:rsidP="0094789B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</w:tcPr>
          <w:p w14:paraId="70B3932F" w14:textId="77777777" w:rsidR="0094789B" w:rsidRPr="00616564" w:rsidRDefault="0094789B" w:rsidP="0094789B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</w:tcPr>
          <w:p w14:paraId="34226DC8" w14:textId="77777777" w:rsidR="0094789B" w:rsidRPr="00616564" w:rsidRDefault="0094789B" w:rsidP="0094789B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27DA674D" w14:textId="77777777" w:rsidR="0094789B" w:rsidRPr="00616564" w:rsidRDefault="0094789B" w:rsidP="0094789B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00B9C00E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71098CB5" w14:textId="6B7FC862" w:rsidR="0094789B" w:rsidRPr="0028601D" w:rsidRDefault="004959B0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1,016</w:t>
            </w:r>
          </w:p>
        </w:tc>
        <w:tc>
          <w:tcPr>
            <w:tcW w:w="178" w:type="dxa"/>
          </w:tcPr>
          <w:p w14:paraId="166801BB" w14:textId="77777777" w:rsidR="0094789B" w:rsidRPr="00616564" w:rsidRDefault="0094789B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F171942" w14:textId="69F9A256" w:rsidR="0094789B" w:rsidRPr="00616564" w:rsidRDefault="0094789B" w:rsidP="0094789B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21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1,480</w:t>
            </w:r>
          </w:p>
        </w:tc>
        <w:tc>
          <w:tcPr>
            <w:tcW w:w="178" w:type="dxa"/>
          </w:tcPr>
          <w:p w14:paraId="01C68694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4396C667" w14:textId="375CE69A" w:rsidR="0094789B" w:rsidRPr="00616564" w:rsidRDefault="004959B0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81" w:type="dxa"/>
            <w:gridSpan w:val="2"/>
          </w:tcPr>
          <w:p w14:paraId="15788DE1" w14:textId="27820F6E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1ABB5" w14:textId="34B40A81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  <w:gridSpan w:val="2"/>
          </w:tcPr>
          <w:p w14:paraId="2430C6E7" w14:textId="4CAB90E9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4B6228" w14:textId="3F1FD45B" w:rsidR="0094789B" w:rsidRPr="00616564" w:rsidRDefault="004959B0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2D019B5C" w14:textId="77777777" w:rsidR="0094789B" w:rsidRPr="00616564" w:rsidRDefault="0094789B" w:rsidP="0094789B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31B1D198" w14:textId="77777777" w:rsidR="0094789B" w:rsidRPr="009E05F9" w:rsidRDefault="0094789B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E05F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</w:tcPr>
          <w:p w14:paraId="0DC27E67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77E226" w14:textId="4AE4C003" w:rsidR="0094789B" w:rsidRPr="00BD2629" w:rsidRDefault="001710E2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</w:tcPr>
          <w:p w14:paraId="072BB682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3053F84" w14:textId="59F3E07F" w:rsidR="0094789B" w:rsidRPr="00E429BA" w:rsidRDefault="0094789B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78" w:type="dxa"/>
          </w:tcPr>
          <w:p w14:paraId="6B627DD2" w14:textId="77777777" w:rsidR="0094789B" w:rsidRPr="00E34F18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3C81DD72" w14:textId="08E0C94D" w:rsidR="0094789B" w:rsidRPr="00BD2629" w:rsidRDefault="004959B0" w:rsidP="0094789B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127</w:t>
            </w:r>
          </w:p>
        </w:tc>
        <w:tc>
          <w:tcPr>
            <w:tcW w:w="178" w:type="dxa"/>
          </w:tcPr>
          <w:p w14:paraId="5D193781" w14:textId="77777777" w:rsidR="0094789B" w:rsidRPr="00BD2629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32894" w14:textId="5A56E477" w:rsidR="0094789B" w:rsidRPr="0094789B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789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11</w:t>
            </w:r>
          </w:p>
        </w:tc>
      </w:tr>
    </w:tbl>
    <w:p w14:paraId="799DE0C7" w14:textId="1C78C6B6" w:rsidR="00241D33" w:rsidRPr="00616564" w:rsidRDefault="00241D33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400F" w14:textId="0E9CB57D" w:rsidR="00CF4E1F" w:rsidRPr="00616564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26F491C" w14:textId="77777777" w:rsidR="002A4FAD" w:rsidRPr="00616564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616564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616564" w:rsidSect="00521944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671436F5" w:rsidR="005C27EF" w:rsidRPr="00616564" w:rsidRDefault="005C27EF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  <w:r w:rsidRPr="00616564">
        <w:rPr>
          <w:rFonts w:asciiTheme="majorBidi" w:hAnsiTheme="majorBidi" w:cstheme="majorBidi"/>
          <w:b/>
          <w:bCs/>
          <w:sz w:val="30"/>
          <w:szCs w:val="30"/>
          <w:rtl/>
          <w:cs/>
        </w:rPr>
        <w:t xml:space="preserve"> </w:t>
      </w:r>
    </w:p>
    <w:p w14:paraId="548F8F65" w14:textId="3D1B1D74" w:rsidR="001D4979" w:rsidRPr="00B775DF" w:rsidRDefault="001D4979" w:rsidP="006F6FDF">
      <w:pPr>
        <w:pStyle w:val="block"/>
        <w:spacing w:after="0" w:line="240" w:lineRule="auto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78"/>
        <w:gridCol w:w="3375"/>
      </w:tblGrid>
      <w:tr w:rsidR="00A40A76" w:rsidRPr="005B3016" w14:paraId="3BE3F859" w14:textId="77777777" w:rsidTr="009707D0">
        <w:trPr>
          <w:cantSplit/>
          <w:trHeight w:val="389"/>
          <w:tblHeader/>
        </w:trPr>
        <w:tc>
          <w:tcPr>
            <w:tcW w:w="5778" w:type="dxa"/>
            <w:vAlign w:val="bottom"/>
          </w:tcPr>
          <w:p w14:paraId="3D15E0EB" w14:textId="310EFBCA" w:rsidR="00A40A76" w:rsidRPr="00EF18DB" w:rsidRDefault="00A40A76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375" w:type="dxa"/>
            <w:vAlign w:val="bottom"/>
          </w:tcPr>
          <w:p w14:paraId="3011F4AA" w14:textId="5B81E7D0" w:rsidR="00A40A76" w:rsidRPr="005B3016" w:rsidRDefault="00A40A76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A76" w:rsidRPr="003C439B" w14:paraId="7B26BB9D" w14:textId="77777777" w:rsidTr="009707D0">
        <w:trPr>
          <w:cantSplit/>
          <w:trHeight w:val="389"/>
          <w:tblHeader/>
        </w:trPr>
        <w:tc>
          <w:tcPr>
            <w:tcW w:w="5778" w:type="dxa"/>
          </w:tcPr>
          <w:p w14:paraId="33BB38F6" w14:textId="77777777" w:rsidR="00A40A76" w:rsidRPr="006747B6" w:rsidRDefault="00A40A76" w:rsidP="007F5C66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75" w:type="dxa"/>
            <w:vAlign w:val="bottom"/>
          </w:tcPr>
          <w:p w14:paraId="30850BE9" w14:textId="706C2CF0" w:rsidR="00A40A76" w:rsidRPr="003C439B" w:rsidRDefault="00A40A76" w:rsidP="007F5C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0A76" w:rsidRPr="005B3016" w14:paraId="0370DDD5" w14:textId="77777777" w:rsidTr="009707D0">
        <w:trPr>
          <w:cantSplit/>
        </w:trPr>
        <w:tc>
          <w:tcPr>
            <w:tcW w:w="5778" w:type="dxa"/>
          </w:tcPr>
          <w:p w14:paraId="17F86B4D" w14:textId="56F88416" w:rsidR="00A40A76" w:rsidRPr="00CB5126" w:rsidRDefault="00A40A76" w:rsidP="007F5C66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3375" w:type="dxa"/>
          </w:tcPr>
          <w:p w14:paraId="476EDF14" w14:textId="751FF60F" w:rsidR="00A40A76" w:rsidRPr="005B3016" w:rsidRDefault="00A40A76" w:rsidP="00D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3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A40A76" w:rsidRPr="005B3016" w14:paraId="650590D9" w14:textId="77777777" w:rsidTr="009707D0">
        <w:trPr>
          <w:cantSplit/>
        </w:trPr>
        <w:tc>
          <w:tcPr>
            <w:tcW w:w="5778" w:type="dxa"/>
          </w:tcPr>
          <w:p w14:paraId="1BFAE682" w14:textId="77777777" w:rsidR="00A40A76" w:rsidRPr="005B3016" w:rsidRDefault="00A40A76" w:rsidP="007F5C66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3375" w:type="dxa"/>
            <w:vAlign w:val="bottom"/>
          </w:tcPr>
          <w:p w14:paraId="095A373B" w14:textId="662F9076" w:rsidR="00A40A76" w:rsidRPr="005B3016" w:rsidRDefault="00A40A76" w:rsidP="00D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3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</w:tr>
      <w:tr w:rsidR="00A40A76" w14:paraId="6980320D" w14:textId="77777777" w:rsidTr="009707D0">
        <w:trPr>
          <w:cantSplit/>
        </w:trPr>
        <w:tc>
          <w:tcPr>
            <w:tcW w:w="5778" w:type="dxa"/>
          </w:tcPr>
          <w:p w14:paraId="2192BA70" w14:textId="77777777" w:rsidR="00A40A76" w:rsidRPr="005B3016" w:rsidRDefault="00A40A76" w:rsidP="007F5C66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3375" w:type="dxa"/>
            <w:vAlign w:val="bottom"/>
          </w:tcPr>
          <w:p w14:paraId="241234CC" w14:textId="49C5F82D" w:rsidR="00A40A76" w:rsidRDefault="00A40A76" w:rsidP="00D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3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(186)</w:t>
            </w:r>
          </w:p>
        </w:tc>
      </w:tr>
    </w:tbl>
    <w:p w14:paraId="1A0B5BBB" w14:textId="77777777" w:rsidR="00605899" w:rsidRPr="00B775DF" w:rsidRDefault="00605899" w:rsidP="003A0E5D">
      <w:pPr>
        <w:pStyle w:val="block"/>
        <w:spacing w:after="0" w:line="240" w:lineRule="auto"/>
        <w:ind w:left="0"/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</w:pPr>
    </w:p>
    <w:p w14:paraId="5E5D475F" w14:textId="5AD3AC7F" w:rsidR="00A832ED" w:rsidRPr="00616564" w:rsidRDefault="008E6178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45306" w:rsidRPr="0061656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B775DF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32E8650" w14:textId="31D5AF53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B775DF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6C19467" w14:textId="43ACBE19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25381038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2E4BADEE" w14:textId="77777777" w:rsidR="00A832ED" w:rsidRPr="00616564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B775DF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95D5130" w14:textId="049D8DE4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การดำเนินงานอื่นๆในงวด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404BC4">
        <w:rPr>
          <w:rFonts w:asciiTheme="majorBidi" w:hAnsiTheme="majorBidi" w:cstheme="majorBidi"/>
          <w:sz w:val="30"/>
          <w:szCs w:val="30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404BC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616564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12114FA9" w14:textId="5D6114F9" w:rsidR="00730C26" w:rsidRPr="00616564" w:rsidRDefault="00730C26" w:rsidP="00FF3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E0D17F" w14:textId="59FBFD9E" w:rsidR="00516563" w:rsidRPr="00616564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 w:rsidRPr="00616564">
        <w:rPr>
          <w:rFonts w:asciiTheme="majorBidi" w:hAnsiTheme="majorBidi" w:cstheme="majorBidi"/>
          <w:sz w:val="30"/>
          <w:szCs w:val="30"/>
          <w:cs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12976A" w14:textId="5DEEBE68" w:rsidR="00BC6C06" w:rsidRDefault="00BC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3C5390" w:rsidRPr="000A7295" w14:paraId="26AE4C0C" w14:textId="77777777" w:rsidTr="00A046B8">
        <w:trPr>
          <w:cantSplit/>
          <w:trHeight w:val="155"/>
          <w:tblHeader/>
        </w:trPr>
        <w:tc>
          <w:tcPr>
            <w:tcW w:w="3409" w:type="dxa"/>
          </w:tcPr>
          <w:p w14:paraId="6D765AA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70812D28" w14:textId="77777777" w:rsidR="003C5390" w:rsidRPr="000A729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390" w:rsidRPr="00077C7C" w14:paraId="71D19995" w14:textId="77777777" w:rsidTr="00A046B8">
        <w:trPr>
          <w:cantSplit/>
          <w:tblHeader/>
        </w:trPr>
        <w:tc>
          <w:tcPr>
            <w:tcW w:w="3409" w:type="dxa"/>
          </w:tcPr>
          <w:p w14:paraId="07A82D39" w14:textId="59410046" w:rsidR="003C5390" w:rsidRPr="00077C7C" w:rsidRDefault="0094789B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วดหก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8" w:type="dxa"/>
            <w:hideMark/>
          </w:tcPr>
          <w:p w14:paraId="59DB9469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57D95C88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8BFA5D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7B495003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468F846A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AD7C42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128BF5DD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E63EAE4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7A36EADE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27DD2F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7E92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390" w:rsidRPr="00077C7C" w14:paraId="0F92B0AA" w14:textId="77777777" w:rsidTr="00A046B8">
        <w:trPr>
          <w:cantSplit/>
          <w:tblHeader/>
        </w:trPr>
        <w:tc>
          <w:tcPr>
            <w:tcW w:w="3409" w:type="dxa"/>
            <w:vAlign w:val="center"/>
          </w:tcPr>
          <w:p w14:paraId="10FDD973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758BCF0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0A7295" w14:paraId="41DA9BE2" w14:textId="77777777" w:rsidTr="00A046B8">
        <w:trPr>
          <w:cantSplit/>
        </w:trPr>
        <w:tc>
          <w:tcPr>
            <w:tcW w:w="3409" w:type="dxa"/>
            <w:vAlign w:val="center"/>
          </w:tcPr>
          <w:p w14:paraId="09903151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7BC0B5C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B0BA7A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92CA42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0A3A772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15B8A5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FD81CB5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0D1F616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C0F87" w:rsidRPr="00077C7C" w14:paraId="1801586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7A9B0A8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28F017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1DAFC800" w14:textId="67BC7CB8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6,367</w:t>
            </w:r>
          </w:p>
        </w:tc>
        <w:tc>
          <w:tcPr>
            <w:tcW w:w="183" w:type="dxa"/>
            <w:vAlign w:val="bottom"/>
          </w:tcPr>
          <w:p w14:paraId="7B986FC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20525F2" w14:textId="7E79C052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4,135</w:t>
            </w:r>
          </w:p>
        </w:tc>
        <w:tc>
          <w:tcPr>
            <w:tcW w:w="179" w:type="dxa"/>
          </w:tcPr>
          <w:p w14:paraId="3A8D8A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81BCD" w14:textId="1AAF0BE2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84" w:type="dxa"/>
            <w:vAlign w:val="bottom"/>
          </w:tcPr>
          <w:p w14:paraId="634F7A3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B0F60CB" w14:textId="5FE39441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10,554</w:t>
            </w:r>
          </w:p>
        </w:tc>
      </w:tr>
      <w:tr w:rsidR="005C0F87" w:rsidRPr="00077C7C" w14:paraId="596D2F0B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06A8A58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41F64" w14:textId="58A85D81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6,367</w:t>
            </w:r>
          </w:p>
        </w:tc>
        <w:tc>
          <w:tcPr>
            <w:tcW w:w="183" w:type="dxa"/>
            <w:vAlign w:val="bottom"/>
          </w:tcPr>
          <w:p w14:paraId="6094FAE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A0C8A" w14:textId="0F0063F2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4,135</w:t>
            </w:r>
          </w:p>
        </w:tc>
        <w:tc>
          <w:tcPr>
            <w:tcW w:w="179" w:type="dxa"/>
          </w:tcPr>
          <w:p w14:paraId="556FF2C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2BF86" w14:textId="4DB8F555" w:rsidR="005C0F87" w:rsidRPr="00AD087E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84" w:type="dxa"/>
            <w:vAlign w:val="bottom"/>
          </w:tcPr>
          <w:p w14:paraId="443A46BB" w14:textId="77777777" w:rsidR="005C0F87" w:rsidRPr="00AD087E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83F9D" w14:textId="77CDAC85" w:rsidR="005C0F87" w:rsidRPr="00CA56AF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10,554</w:t>
            </w:r>
          </w:p>
        </w:tc>
      </w:tr>
      <w:tr w:rsidR="005C0F87" w:rsidRPr="003F74F1" w14:paraId="0B81F2B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CB29E0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43A24" w14:textId="295BCA53" w:rsidR="005C0F87" w:rsidRPr="003F74F1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(6,113)</w:t>
            </w:r>
          </w:p>
        </w:tc>
        <w:tc>
          <w:tcPr>
            <w:tcW w:w="183" w:type="dxa"/>
            <w:vAlign w:val="bottom"/>
          </w:tcPr>
          <w:p w14:paraId="4F17769B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22DF824" w14:textId="2728AC16" w:rsidR="005C0F87" w:rsidRPr="003F74F1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(3,80</w:t>
            </w:r>
            <w:r w:rsidR="006151E9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48956321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8D1F7" w14:textId="73841149" w:rsidR="005C0F87" w:rsidRPr="003F74F1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(42)</w:t>
            </w:r>
          </w:p>
        </w:tc>
        <w:tc>
          <w:tcPr>
            <w:tcW w:w="184" w:type="dxa"/>
            <w:vAlign w:val="bottom"/>
          </w:tcPr>
          <w:p w14:paraId="3B6BB690" w14:textId="000C74BC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3" w:type="dxa"/>
            <w:vAlign w:val="bottom"/>
          </w:tcPr>
          <w:p w14:paraId="2E47973E" w14:textId="0C4CCE6C" w:rsidR="005C0F87" w:rsidRPr="003F74F1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(9,96</w:t>
            </w:r>
            <w:r w:rsidR="006151E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C0F87" w:rsidRPr="00077C7C" w14:paraId="21F5D6B5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3489A51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6354CE5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77DEE26" w14:textId="0D5E0226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(205)</w:t>
            </w:r>
          </w:p>
        </w:tc>
        <w:tc>
          <w:tcPr>
            <w:tcW w:w="183" w:type="dxa"/>
            <w:vAlign w:val="bottom"/>
          </w:tcPr>
          <w:p w14:paraId="4526074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EF17EEA" w14:textId="6DC40D72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(15</w:t>
            </w:r>
            <w:r w:rsidR="006151E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719EAE3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F8EAB07" w14:textId="6FF81EE5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4" w:type="dxa"/>
            <w:vAlign w:val="bottom"/>
          </w:tcPr>
          <w:p w14:paraId="4F44222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3DF20B1" w14:textId="4FF1691F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(36</w:t>
            </w:r>
            <w:r w:rsidR="006151E9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C0F87" w:rsidRPr="00077C7C" w14:paraId="76C11892" w14:textId="77777777" w:rsidTr="00A046B8">
        <w:trPr>
          <w:cantSplit/>
        </w:trPr>
        <w:tc>
          <w:tcPr>
            <w:tcW w:w="3409" w:type="dxa"/>
            <w:vAlign w:val="bottom"/>
            <w:hideMark/>
          </w:tcPr>
          <w:p w14:paraId="36D67F9B" w14:textId="41E06C79" w:rsidR="005C0F87" w:rsidRPr="00077C7C" w:rsidRDefault="005C0F87" w:rsidP="00A1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กำไรก่อนต้นทุนทางการเงิน </w:t>
            </w:r>
            <w:r w:rsidR="00A10C8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A10C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5DEA1C2C" w14:textId="79E0D901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83" w:type="dxa"/>
            <w:vAlign w:val="bottom"/>
          </w:tcPr>
          <w:p w14:paraId="7947AD0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C5FF12" w14:textId="0B31B385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179" w:type="dxa"/>
          </w:tcPr>
          <w:p w14:paraId="3FD7366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E4FA1C1" w14:textId="43F101A5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4" w:type="dxa"/>
            <w:vAlign w:val="bottom"/>
          </w:tcPr>
          <w:p w14:paraId="0FFD3EC2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15D638F" w14:textId="76E6B223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</w:tr>
      <w:tr w:rsidR="005C0F87" w:rsidRPr="00077C7C" w14:paraId="51C302E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68D89F0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95912C6" w14:textId="552B39C3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49322A3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48A7C97" w14:textId="5F8E65C0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79" w:type="dxa"/>
          </w:tcPr>
          <w:p w14:paraId="6FDA62F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130A07" w14:textId="18DFBF45" w:rsidR="005C0F87" w:rsidRPr="00077C7C" w:rsidRDefault="00294CE9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D746AD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6345C3A" w14:textId="6F99C5A0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</w:tr>
      <w:tr w:rsidR="005C0F87" w:rsidRPr="00077C7C" w14:paraId="66F7C217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15305B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90E7D32" w14:textId="6B9CC259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83" w:type="dxa"/>
            <w:vAlign w:val="bottom"/>
          </w:tcPr>
          <w:p w14:paraId="2BE5A07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34A8D2A" w14:textId="24462F53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79" w:type="dxa"/>
          </w:tcPr>
          <w:p w14:paraId="7E164F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8E5D09F" w14:textId="3D5ACD5C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381298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D22B146" w14:textId="7832E33C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(13)</w:t>
            </w:r>
          </w:p>
        </w:tc>
      </w:tr>
      <w:tr w:rsidR="005C0F87" w:rsidRPr="00077C7C" w14:paraId="6EFA3C6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9DDC9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5C81F867" w14:textId="0DFDB922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(140)</w:t>
            </w:r>
          </w:p>
        </w:tc>
        <w:tc>
          <w:tcPr>
            <w:tcW w:w="183" w:type="dxa"/>
            <w:vAlign w:val="bottom"/>
          </w:tcPr>
          <w:p w14:paraId="0123738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8145318" w14:textId="3401FD81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179" w:type="dxa"/>
          </w:tcPr>
          <w:p w14:paraId="4EC491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5FC2ED4" w14:textId="2C0FA40E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69D55D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CF2858D" w14:textId="7A25B872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(256)</w:t>
            </w:r>
          </w:p>
        </w:tc>
      </w:tr>
      <w:tr w:rsidR="005C0F87" w:rsidRPr="00077C7C" w14:paraId="6765567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0EC0E84" w14:textId="555DCE8F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 w:rsidR="00D258C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="00A10C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 w:rsidR="00A10C8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="00A10C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4AF5A25D" w14:textId="51EDAAB4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C629D6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E3D6D87" w14:textId="5AD7C1DD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79" w:type="dxa"/>
          </w:tcPr>
          <w:p w14:paraId="159FD09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F116D0C" w14:textId="008DAB77" w:rsidR="005C0F87" w:rsidRPr="000D58A8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(383)</w:t>
            </w:r>
          </w:p>
        </w:tc>
        <w:tc>
          <w:tcPr>
            <w:tcW w:w="184" w:type="dxa"/>
            <w:vAlign w:val="bottom"/>
          </w:tcPr>
          <w:p w14:paraId="4A913070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EFC12AD" w14:textId="0468B08F" w:rsidR="005C0F87" w:rsidRPr="000D58A8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(337)</w:t>
            </w:r>
          </w:p>
        </w:tc>
      </w:tr>
      <w:tr w:rsidR="005C0F87" w:rsidRPr="00077C7C" w14:paraId="472BBB38" w14:textId="77777777" w:rsidTr="00A10C88">
        <w:trPr>
          <w:cantSplit/>
        </w:trPr>
        <w:tc>
          <w:tcPr>
            <w:tcW w:w="3409" w:type="dxa"/>
            <w:vAlign w:val="center"/>
            <w:hideMark/>
          </w:tcPr>
          <w:p w14:paraId="35B297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F70B0A5" w14:textId="7B9D32DC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1356E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9E2C5CC" w14:textId="2BE17232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79" w:type="dxa"/>
          </w:tcPr>
          <w:p w14:paraId="4BCB07BD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6F4B553" w14:textId="257967D0" w:rsidR="005C0F87" w:rsidRPr="000D58A8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4DD1EEC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1F8218C" w14:textId="392EDE99" w:rsidR="005C0F87" w:rsidRPr="000D58A8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(19)</w:t>
            </w:r>
          </w:p>
        </w:tc>
      </w:tr>
      <w:tr w:rsidR="005C0F87" w:rsidRPr="00077C7C" w14:paraId="11D0533A" w14:textId="77777777" w:rsidTr="00A10C88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73BA387E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A164238" w14:textId="1CE89520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(81)</w:t>
            </w:r>
          </w:p>
        </w:tc>
        <w:tc>
          <w:tcPr>
            <w:tcW w:w="183" w:type="dxa"/>
            <w:vAlign w:val="bottom"/>
          </w:tcPr>
          <w:p w14:paraId="52F72F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FE00401" w14:textId="62580511" w:rsidR="005C0F87" w:rsidRPr="00077C7C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79" w:type="dxa"/>
          </w:tcPr>
          <w:p w14:paraId="00068DA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67614AB" w14:textId="17D2473A" w:rsidR="005C0F87" w:rsidRPr="000D58A8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(382)</w:t>
            </w:r>
          </w:p>
        </w:tc>
        <w:tc>
          <w:tcPr>
            <w:tcW w:w="184" w:type="dxa"/>
            <w:vAlign w:val="bottom"/>
          </w:tcPr>
          <w:p w14:paraId="4B03B066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67931D1A" w14:textId="602D9A7C" w:rsidR="005C0F87" w:rsidRPr="000D58A8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(358)</w:t>
            </w:r>
          </w:p>
        </w:tc>
      </w:tr>
      <w:tr w:rsidR="005C0F87" w:rsidRPr="003C5390" w14:paraId="0AAE26B5" w14:textId="77777777" w:rsidTr="00A046B8">
        <w:trPr>
          <w:cantSplit/>
        </w:trPr>
        <w:tc>
          <w:tcPr>
            <w:tcW w:w="3409" w:type="dxa"/>
            <w:vAlign w:val="center"/>
          </w:tcPr>
          <w:p w14:paraId="00159750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75A973A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9686AA2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bottom"/>
          </w:tcPr>
          <w:p w14:paraId="45CF92CE" w14:textId="242ED9E3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473FCD64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</w:tcPr>
          <w:p w14:paraId="75B74606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13064613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3" w:type="dxa"/>
            <w:vAlign w:val="bottom"/>
          </w:tcPr>
          <w:p w14:paraId="72BAFDF9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C0F87" w:rsidRPr="00FE1E01" w14:paraId="71F08B82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560F9AE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FB7B0F8" w14:textId="27417813" w:rsidR="005C0F87" w:rsidRPr="00FE1E01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(95)</w:t>
            </w:r>
          </w:p>
        </w:tc>
        <w:tc>
          <w:tcPr>
            <w:tcW w:w="183" w:type="dxa"/>
            <w:vAlign w:val="bottom"/>
          </w:tcPr>
          <w:p w14:paraId="350CF462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0828B8" w14:textId="5A681972" w:rsidR="005C0F87" w:rsidRPr="00FE1E01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79" w:type="dxa"/>
          </w:tcPr>
          <w:p w14:paraId="4D0F01D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3C7987C" w14:textId="4E8F70BB" w:rsidR="005C0F87" w:rsidRPr="000D58A8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(382)</w:t>
            </w:r>
          </w:p>
        </w:tc>
        <w:tc>
          <w:tcPr>
            <w:tcW w:w="184" w:type="dxa"/>
            <w:vAlign w:val="bottom"/>
          </w:tcPr>
          <w:p w14:paraId="2B31AA09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B54DEB5" w14:textId="4DADF832" w:rsidR="005C0F87" w:rsidRPr="000D58A8" w:rsidRDefault="00294CE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(374)</w:t>
            </w:r>
          </w:p>
        </w:tc>
      </w:tr>
    </w:tbl>
    <w:p w14:paraId="73008354" w14:textId="741390A2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630929" w14:textId="77777777" w:rsidR="003E5BAE" w:rsidRDefault="003E5BAE">
      <w: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8454A2" w:rsidRPr="00077C7C" w14:paraId="526F9AB2" w14:textId="77777777" w:rsidTr="00372D41">
        <w:trPr>
          <w:cantSplit/>
          <w:trHeight w:val="155"/>
          <w:tblHeader/>
        </w:trPr>
        <w:tc>
          <w:tcPr>
            <w:tcW w:w="3409" w:type="dxa"/>
          </w:tcPr>
          <w:p w14:paraId="3F21F6C0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1503EB89" w14:textId="77777777" w:rsidR="008454A2" w:rsidRPr="000A7295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54A2" w:rsidRPr="00077C7C" w14:paraId="236B678C" w14:textId="77777777" w:rsidTr="00372D41">
        <w:trPr>
          <w:cantSplit/>
          <w:tblHeader/>
        </w:trPr>
        <w:tc>
          <w:tcPr>
            <w:tcW w:w="3409" w:type="dxa"/>
          </w:tcPr>
          <w:p w14:paraId="1E8E73C9" w14:textId="1182C718" w:rsidR="008454A2" w:rsidRPr="00077C7C" w:rsidRDefault="0094789B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28" w:type="dxa"/>
            <w:hideMark/>
          </w:tcPr>
          <w:p w14:paraId="59FCA6AE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4C93580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BA5A158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2C2B96C5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1F43C954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68F531E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437450D5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604DD84A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256F71B7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3F6A435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6FE01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54A2" w:rsidRPr="00077C7C" w14:paraId="5EA1A4D8" w14:textId="77777777" w:rsidTr="00372D41">
        <w:trPr>
          <w:cantSplit/>
          <w:tblHeader/>
        </w:trPr>
        <w:tc>
          <w:tcPr>
            <w:tcW w:w="3409" w:type="dxa"/>
            <w:vAlign w:val="center"/>
          </w:tcPr>
          <w:p w14:paraId="6A703103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6D15210B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54A2" w:rsidRPr="000A7295" w14:paraId="4DA2C4D6" w14:textId="77777777" w:rsidTr="00372D41">
        <w:trPr>
          <w:cantSplit/>
        </w:trPr>
        <w:tc>
          <w:tcPr>
            <w:tcW w:w="3409" w:type="dxa"/>
            <w:vAlign w:val="center"/>
          </w:tcPr>
          <w:p w14:paraId="7A3DEA6D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01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34575062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4B391F3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7F2E2A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BEE168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7E32E89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17CEA0E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02BDBFA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4789B" w:rsidRPr="00077C7C" w14:paraId="61B8B73C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866165D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7F74D8B4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40AA7963" w14:textId="0AC17585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6,213</w:t>
            </w:r>
          </w:p>
        </w:tc>
        <w:tc>
          <w:tcPr>
            <w:tcW w:w="183" w:type="dxa"/>
            <w:vAlign w:val="bottom"/>
          </w:tcPr>
          <w:p w14:paraId="66FF9883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68AD9B7" w14:textId="60791D2A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2,807</w:t>
            </w:r>
          </w:p>
        </w:tc>
        <w:tc>
          <w:tcPr>
            <w:tcW w:w="179" w:type="dxa"/>
          </w:tcPr>
          <w:p w14:paraId="47CF328C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D30271" w14:textId="58B8DC83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4" w:type="dxa"/>
            <w:vAlign w:val="bottom"/>
          </w:tcPr>
          <w:p w14:paraId="2411A43C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3D65CF3" w14:textId="0E9785D4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9,068</w:t>
            </w:r>
          </w:p>
        </w:tc>
      </w:tr>
      <w:tr w:rsidR="0094789B" w:rsidRPr="00077C7C" w14:paraId="3239047D" w14:textId="77777777" w:rsidTr="00233B23">
        <w:trPr>
          <w:cantSplit/>
        </w:trPr>
        <w:tc>
          <w:tcPr>
            <w:tcW w:w="3409" w:type="dxa"/>
            <w:vAlign w:val="center"/>
            <w:hideMark/>
          </w:tcPr>
          <w:p w14:paraId="065A544A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0460A" w14:textId="160F1ABB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6,213</w:t>
            </w:r>
          </w:p>
        </w:tc>
        <w:tc>
          <w:tcPr>
            <w:tcW w:w="183" w:type="dxa"/>
            <w:vAlign w:val="bottom"/>
          </w:tcPr>
          <w:p w14:paraId="526BDF73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8153F" w14:textId="62684CF2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2,807</w:t>
            </w:r>
          </w:p>
        </w:tc>
        <w:tc>
          <w:tcPr>
            <w:tcW w:w="179" w:type="dxa"/>
          </w:tcPr>
          <w:p w14:paraId="2703DCE4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DE9D9" w14:textId="20EF3C12" w:rsidR="0094789B" w:rsidRPr="005F2965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84" w:type="dxa"/>
            <w:vAlign w:val="bottom"/>
          </w:tcPr>
          <w:p w14:paraId="14410D91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21E16" w14:textId="77E5D561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9,068</w:t>
            </w:r>
          </w:p>
        </w:tc>
      </w:tr>
      <w:tr w:rsidR="0094789B" w:rsidRPr="00077C7C" w14:paraId="27C24D1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06E08B9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18ED4" w14:textId="3EDBCC73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5,976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5BE12AE3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837386E" w14:textId="3EC9FE4E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2,418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297CB85E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9B0E9" w14:textId="4854B559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5EC4AE6A" w14:textId="77777777" w:rsidR="0094789B" w:rsidRPr="003F74F1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A63F532" w14:textId="35D716C9" w:rsidR="0094789B" w:rsidRPr="003F74F1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8,436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4789B" w:rsidRPr="00077C7C" w14:paraId="342B0B35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64144199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ต้นทุนในการจัดจำหน่าย </w:t>
            </w:r>
          </w:p>
          <w:p w14:paraId="7825670A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DEEF061" w14:textId="0DB67704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213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62889BEB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DD268AE" w14:textId="2A51D3CF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181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7C069AAC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468B2EB" w14:textId="0D03617C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5FA4B3B7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C8F6539" w14:textId="3254F61E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401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4789B" w:rsidRPr="00077C7C" w14:paraId="2B59777D" w14:textId="77777777" w:rsidTr="00372D41">
        <w:trPr>
          <w:cantSplit/>
        </w:trPr>
        <w:tc>
          <w:tcPr>
            <w:tcW w:w="3409" w:type="dxa"/>
            <w:vAlign w:val="bottom"/>
            <w:hideMark/>
          </w:tcPr>
          <w:p w14:paraId="780FBEE2" w14:textId="0AF8507C" w:rsidR="0094789B" w:rsidRPr="008A7065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>กำไร</w:t>
            </w:r>
            <w:r w:rsidR="00DA22C0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="00DA22C0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(ขาดทุน) </w:t>
            </w: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ก่อนต้นทุนทางการเงิน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0F1ACB6E" w14:textId="1A20C930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83" w:type="dxa"/>
            <w:vAlign w:val="bottom"/>
          </w:tcPr>
          <w:p w14:paraId="11FB0106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562F049" w14:textId="14B7E3EF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79" w:type="dxa"/>
          </w:tcPr>
          <w:p w14:paraId="1FA907B3" w14:textId="77777777" w:rsidR="0094789B" w:rsidRPr="00CA5A57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2991613" w14:textId="14C35BC4" w:rsidR="0094789B" w:rsidRPr="005F2965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35F0ABA6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CF5C37D" w14:textId="26E32868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</w:tr>
      <w:tr w:rsidR="0094789B" w:rsidRPr="00077C7C" w14:paraId="22F4E50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249D19A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04FAB699" w14:textId="129092ED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3" w:type="dxa"/>
            <w:vAlign w:val="bottom"/>
          </w:tcPr>
          <w:p w14:paraId="213BC128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C6DF081" w14:textId="6059FEDE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79" w:type="dxa"/>
          </w:tcPr>
          <w:p w14:paraId="70B03796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3517492" w14:textId="40D58BF2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4" w:type="dxa"/>
            <w:vAlign w:val="bottom"/>
          </w:tcPr>
          <w:p w14:paraId="56F1E146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85C2B46" w14:textId="08034789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41</w:t>
            </w:r>
          </w:p>
        </w:tc>
      </w:tr>
      <w:tr w:rsidR="0094789B" w:rsidRPr="00077C7C" w14:paraId="0E7A20C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803647C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532B733" w14:textId="6E320DAE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25AAE450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805A12A" w14:textId="704DD88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7B048266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70B8175" w14:textId="122804BD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F724FD5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6D4844" w14:textId="56C6BEB3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4789B" w:rsidRPr="00077C7C" w14:paraId="228B1DBF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E488ED1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409BD2EC" w14:textId="32C366BC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34F79043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8661CBB" w14:textId="46E9DC25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112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2068E2DD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2D40336" w14:textId="7C5DBA2D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A8C2108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DC17D4" w14:textId="7B7119BA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245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4789B" w:rsidRPr="00077C7C" w14:paraId="3CFABFED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4E00FA6F" w14:textId="3BDBF390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16944A32" w14:textId="274C2C1F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1EF19C8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CBD01A5" w14:textId="6F9F9F05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79" w:type="dxa"/>
          </w:tcPr>
          <w:p w14:paraId="59F4F7AC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CE6E6F" w14:textId="1CCF3CB6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280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7B6F4FD8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8570228" w14:textId="4A8FBF28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227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4789B" w:rsidRPr="00077C7C" w14:paraId="2C413C38" w14:textId="77777777" w:rsidTr="00305DDC">
        <w:trPr>
          <w:cantSplit/>
        </w:trPr>
        <w:tc>
          <w:tcPr>
            <w:tcW w:w="3409" w:type="dxa"/>
            <w:vAlign w:val="center"/>
            <w:hideMark/>
          </w:tcPr>
          <w:p w14:paraId="7AA1C9A0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BC0F9DC" w14:textId="12F919F8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" w:type="dxa"/>
            <w:vAlign w:val="bottom"/>
          </w:tcPr>
          <w:p w14:paraId="253E34C8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E7B978C" w14:textId="58456F21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79" w:type="dxa"/>
          </w:tcPr>
          <w:p w14:paraId="4671CD38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6DAC4BF" w14:textId="694DD865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1BAA056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FA5F1FC" w14:textId="701E33F5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</w:p>
        </w:tc>
      </w:tr>
      <w:tr w:rsidR="0094789B" w:rsidRPr="00077C7C" w14:paraId="673A5234" w14:textId="77777777" w:rsidTr="00305DDC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5DB00ADB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59D5D95" w14:textId="7B52CD9C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105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411BF7CB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8FDF857" w14:textId="45603F5D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179" w:type="dxa"/>
          </w:tcPr>
          <w:p w14:paraId="722D1A63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475A40AD" w14:textId="39475B7E" w:rsidR="0094789B" w:rsidRPr="00404BC4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280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6C6FF84C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E957871" w14:textId="37945B5B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171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94789B" w:rsidRPr="00077C7C" w14:paraId="6A4E2E10" w14:textId="77777777" w:rsidTr="00372D41">
        <w:trPr>
          <w:cantSplit/>
        </w:trPr>
        <w:tc>
          <w:tcPr>
            <w:tcW w:w="3409" w:type="dxa"/>
            <w:vAlign w:val="center"/>
          </w:tcPr>
          <w:p w14:paraId="437075D9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C65E152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B81D84F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F544084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E3BDE7F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9D3801B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1E68112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2F273B8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789B" w:rsidRPr="00FE1E01" w14:paraId="765D917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449FBF2" w14:textId="77777777" w:rsidR="0094789B" w:rsidRPr="00FE1E01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35534E7A" w14:textId="24DABDBD" w:rsidR="0094789B" w:rsidRPr="00FE1E01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118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57F676CF" w14:textId="77777777" w:rsidR="0094789B" w:rsidRPr="00FE1E01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538D0E5" w14:textId="02ED8351" w:rsidR="0094789B" w:rsidRPr="00FE1E01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179" w:type="dxa"/>
          </w:tcPr>
          <w:p w14:paraId="0FB2B809" w14:textId="77777777" w:rsidR="0094789B" w:rsidRPr="00FE1E01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64AF8C0" w14:textId="6F26531D" w:rsidR="0094789B" w:rsidRPr="00404BC4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280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1535C288" w14:textId="77777777" w:rsidR="0094789B" w:rsidRPr="00FE1E01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A749AA5" w14:textId="0037CF2C" w:rsidR="0094789B" w:rsidRPr="00FE1E01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233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DA08898" w14:textId="77777777" w:rsidR="003C5390" w:rsidRDefault="003C5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2EFDAD" w14:textId="13043595" w:rsidR="00F3000E" w:rsidRPr="00616564" w:rsidRDefault="00555E5B" w:rsidP="00F3000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F3000E" w:rsidRPr="00616564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77C7A02" w14:textId="77777777" w:rsidR="003C5390" w:rsidRDefault="003C5390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CFDD1D6" w14:textId="29872E5E" w:rsidR="00721A7A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114657">
        <w:rPr>
          <w:rFonts w:asciiTheme="majorBidi" w:eastAsia="MS Mincho" w:hAnsiTheme="majorBidi" w:cstheme="majorBidi"/>
          <w:sz w:val="30"/>
          <w:szCs w:val="30"/>
          <w:cs/>
        </w:rPr>
        <w:t>บริษัทไม่มีหุ้นสามัญเทียบเท่าปรับลดในระหว่างงวด</w:t>
      </w:r>
      <w:r w:rsidR="008D0184">
        <w:rPr>
          <w:rFonts w:asciiTheme="majorBidi" w:eastAsia="MS Mincho" w:hAnsiTheme="majorBidi" w:cstheme="majorBidi" w:hint="cs"/>
          <w:sz w:val="30"/>
          <w:szCs w:val="30"/>
          <w:cs/>
        </w:rPr>
        <w:t>สามเดือน</w:t>
      </w:r>
      <w:r w:rsidR="0094789B">
        <w:rPr>
          <w:rFonts w:asciiTheme="majorBidi" w:eastAsia="MS Mincho" w:hAnsiTheme="majorBidi" w:cstheme="majorBidi" w:hint="cs"/>
          <w:sz w:val="30"/>
          <w:szCs w:val="30"/>
          <w:cs/>
        </w:rPr>
        <w:t>และหก</w:t>
      </w:r>
      <w:r w:rsidR="0094789B"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เดือนสิ้นสุดวันที่ </w:t>
      </w:r>
      <w:r w:rsidR="0094789B" w:rsidRPr="00114657">
        <w:rPr>
          <w:rFonts w:asciiTheme="majorBidi" w:eastAsia="MS Mincho" w:hAnsiTheme="majorBidi" w:cstheme="majorBidi"/>
          <w:sz w:val="30"/>
          <w:szCs w:val="30"/>
        </w:rPr>
        <w:t>3</w:t>
      </w:r>
      <w:r w:rsidR="0094789B">
        <w:rPr>
          <w:rFonts w:asciiTheme="majorBidi" w:eastAsia="MS Mincho" w:hAnsiTheme="majorBidi" w:cstheme="majorBidi"/>
          <w:sz w:val="30"/>
          <w:szCs w:val="30"/>
        </w:rPr>
        <w:t xml:space="preserve">0 </w:t>
      </w:r>
      <w:r w:rsidR="0094789B">
        <w:rPr>
          <w:rFonts w:asciiTheme="majorBidi" w:eastAsia="MS Mincho" w:hAnsiTheme="majorBidi" w:cstheme="majorBidi" w:hint="cs"/>
          <w:sz w:val="30"/>
          <w:szCs w:val="30"/>
          <w:cs/>
        </w:rPr>
        <w:t>มิถุนายน</w:t>
      </w:r>
      <w:r w:rsidR="0094789B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AA1075" w:rsidRPr="00114657">
        <w:rPr>
          <w:rFonts w:asciiTheme="majorBidi" w:eastAsia="MS Mincho" w:hAnsiTheme="majorBidi" w:cstheme="majorBidi"/>
          <w:sz w:val="30"/>
          <w:szCs w:val="30"/>
        </w:rPr>
        <w:t>256</w:t>
      </w:r>
      <w:r w:rsidR="003A799A">
        <w:rPr>
          <w:rFonts w:asciiTheme="majorBidi" w:eastAsia="MS Mincho" w:hAnsiTheme="majorBidi" w:cstheme="majorBidi"/>
          <w:sz w:val="30"/>
          <w:szCs w:val="30"/>
        </w:rPr>
        <w:t>8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A1075" w:rsidRPr="00114657">
        <w:rPr>
          <w:rFonts w:asciiTheme="majorBidi" w:eastAsia="MS Mincho" w:hAnsiTheme="majorBidi" w:cstheme="majorBidi"/>
          <w:sz w:val="30"/>
          <w:szCs w:val="30"/>
        </w:rPr>
        <w:t>256</w:t>
      </w:r>
      <w:r w:rsidR="003A799A">
        <w:rPr>
          <w:rFonts w:asciiTheme="majorBidi" w:eastAsia="MS Mincho" w:hAnsiTheme="majorBidi" w:cstheme="majorBidi"/>
          <w:sz w:val="30"/>
          <w:szCs w:val="30"/>
        </w:rPr>
        <w:t>7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กำไร</w:t>
      </w:r>
      <w:r w:rsidR="008745E4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8745E4" w:rsidRPr="00114657">
        <w:rPr>
          <w:rFonts w:asciiTheme="majorBidi" w:eastAsia="MS Mincho" w:hAnsiTheme="majorBidi" w:cstheme="majorBidi"/>
          <w:sz w:val="30"/>
          <w:szCs w:val="30"/>
        </w:rPr>
        <w:t>(</w:t>
      </w:r>
      <w:r w:rsidR="008745E4" w:rsidRPr="00114657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8745E4" w:rsidRPr="00114657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ต่อหุ้นปรับลดจึงเท่ากับกำไร</w:t>
      </w:r>
      <w:r w:rsidR="003D5848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3D5848" w:rsidRPr="00114657">
        <w:rPr>
          <w:rFonts w:asciiTheme="majorBidi" w:eastAsia="MS Mincho" w:hAnsiTheme="majorBidi" w:cstheme="majorBidi"/>
          <w:sz w:val="30"/>
          <w:szCs w:val="30"/>
        </w:rPr>
        <w:t>(</w:t>
      </w:r>
      <w:r w:rsidR="003D5848" w:rsidRPr="00114657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3D5848" w:rsidRPr="00114657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ต่อหุ้นขั้นพื้นฐาน</w:t>
      </w:r>
    </w:p>
    <w:p w14:paraId="44ABAE83" w14:textId="77777777" w:rsidR="00C81EAD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13A92D36" w14:textId="77777777" w:rsidR="003E5BAE" w:rsidRDefault="003E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8150CA8" w14:textId="77777777" w:rsidR="008D0184" w:rsidRPr="001B7F76" w:rsidRDefault="008D0184" w:rsidP="008D01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B7F7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7A9349FE" w14:textId="77777777" w:rsidR="008D0184" w:rsidRPr="001B7F76" w:rsidRDefault="008D0184" w:rsidP="008D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530"/>
        <w:gridCol w:w="1282"/>
        <w:gridCol w:w="231"/>
        <w:gridCol w:w="1547"/>
      </w:tblGrid>
      <w:tr w:rsidR="008D0184" w:rsidRPr="001B7F76" w14:paraId="4C75456E" w14:textId="77777777" w:rsidTr="008D0184">
        <w:trPr>
          <w:tblHeader/>
        </w:trPr>
        <w:tc>
          <w:tcPr>
            <w:tcW w:w="3240" w:type="dxa"/>
            <w:vAlign w:val="bottom"/>
          </w:tcPr>
          <w:p w14:paraId="7F8A819E" w14:textId="77777777" w:rsidR="008D0184" w:rsidRPr="001B7F76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7F9B7D69" w14:textId="77777777" w:rsidR="008D0184" w:rsidRPr="001B7F76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F7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0B271E75" w14:textId="77777777" w:rsidR="008D0184" w:rsidRPr="001B7F76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F7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  <w:hideMark/>
          </w:tcPr>
          <w:p w14:paraId="76C824F9" w14:textId="77777777" w:rsidR="008D0184" w:rsidRPr="001B7F76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F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73F66AE" w14:textId="77777777" w:rsidR="008D0184" w:rsidRPr="001B7F76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  <w:hideMark/>
          </w:tcPr>
          <w:p w14:paraId="565315B9" w14:textId="77777777" w:rsidR="008D0184" w:rsidRPr="001B7F76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F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D0184" w:rsidRPr="001B7F76" w14:paraId="42D1DC8D" w14:textId="77777777" w:rsidTr="008D0184">
        <w:trPr>
          <w:trHeight w:val="317"/>
          <w:tblHeader/>
        </w:trPr>
        <w:tc>
          <w:tcPr>
            <w:tcW w:w="3240" w:type="dxa"/>
          </w:tcPr>
          <w:p w14:paraId="49F56407" w14:textId="77777777" w:rsidR="008D0184" w:rsidRPr="001B7F76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0B3CED" w14:textId="77777777" w:rsidR="008D0184" w:rsidRPr="001B7F76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82D4EE0" w14:textId="77777777" w:rsidR="008D0184" w:rsidRPr="001B7F76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5D37CE1A" w14:textId="77777777" w:rsidR="008D0184" w:rsidRPr="001B7F76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B7F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0EA9669" w14:textId="77777777" w:rsidR="008D0184" w:rsidRPr="001B7F76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02990141" w14:textId="77777777" w:rsidR="008D0184" w:rsidRPr="001B7F76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B7F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0184" w:rsidRPr="001B7F76" w14:paraId="7FE30488" w14:textId="77777777" w:rsidTr="008D0184">
        <w:tc>
          <w:tcPr>
            <w:tcW w:w="3240" w:type="dxa"/>
            <w:hideMark/>
          </w:tcPr>
          <w:p w14:paraId="54495940" w14:textId="3880A096" w:rsidR="008D0184" w:rsidRPr="001B7F76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B7F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22117" w:rsidRPr="001B7F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1CF1BC80" w14:textId="77777777" w:rsidR="008D0184" w:rsidRPr="001B7F76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0D94296" w14:textId="77777777" w:rsidR="008D0184" w:rsidRPr="001B7F76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29DC1DEE" w14:textId="77777777" w:rsidR="008D0184" w:rsidRPr="001B7F76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C74F818" w14:textId="77777777" w:rsidR="008D0184" w:rsidRPr="001B7F76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2E5EA4BF" w14:textId="77777777" w:rsidR="008D0184" w:rsidRPr="001B7F76" w:rsidRDefault="008D0184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184" w:rsidRPr="00822117" w14:paraId="5D5753F8" w14:textId="77777777" w:rsidTr="00822117">
        <w:tc>
          <w:tcPr>
            <w:tcW w:w="3240" w:type="dxa"/>
            <w:hideMark/>
          </w:tcPr>
          <w:p w14:paraId="4331CABE" w14:textId="2BB56289" w:rsidR="008D0184" w:rsidRPr="001B7F76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B7F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1B7F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7A27" w:rsidRPr="001B7F7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683BC63E" w14:textId="182F20E2" w:rsidR="008D0184" w:rsidRPr="001B7F76" w:rsidRDefault="003340B6" w:rsidP="003340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7F7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B7F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1B7F7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583135F4" w14:textId="27A94A03" w:rsidR="008D0184" w:rsidRPr="001B7F76" w:rsidRDefault="003340B6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F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1B7F7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2" w:type="dxa"/>
          </w:tcPr>
          <w:p w14:paraId="72EFAE06" w14:textId="7AAB577E" w:rsidR="008D0184" w:rsidRPr="001B7F76" w:rsidRDefault="003340B6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F76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F3122A" w:rsidRPr="001B7F7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6FF41AF5" w14:textId="77777777" w:rsidR="008D0184" w:rsidRPr="001B7F76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02BB0FBC" w14:textId="674EA276" w:rsidR="008D0184" w:rsidRPr="00822117" w:rsidRDefault="00063E67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F76">
              <w:rPr>
                <w:rFonts w:asciiTheme="majorBidi" w:hAnsiTheme="majorBidi" w:cstheme="majorBidi"/>
                <w:sz w:val="30"/>
                <w:szCs w:val="30"/>
              </w:rPr>
              <w:t>102.4</w:t>
            </w:r>
          </w:p>
        </w:tc>
      </w:tr>
    </w:tbl>
    <w:p w14:paraId="1AA8B784" w14:textId="77777777" w:rsidR="00B513AA" w:rsidRPr="00262A48" w:rsidRDefault="00B513AA" w:rsidP="00B513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6218FA8" w14:textId="356FBCBF" w:rsidR="007618BA" w:rsidRPr="003C5390" w:rsidRDefault="000528F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C53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29EC16CE" w14:textId="4ED25F18" w:rsidR="00EF6D14" w:rsidRPr="00262A48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4"/>
          <w:szCs w:val="24"/>
        </w:rPr>
      </w:pPr>
    </w:p>
    <w:p w14:paraId="77970BE2" w14:textId="06E751D8" w:rsidR="000A7295" w:rsidRPr="003C5390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3C539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262A48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4A7F9DEC" w14:textId="70A09C74" w:rsidR="00936A0A" w:rsidRPr="003C5390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3C5390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627190">
        <w:rPr>
          <w:rFonts w:asciiTheme="majorBidi" w:eastAsia="MS Mincho" w:hAnsiTheme="majorBidi" w:cstheme="majorBidi" w:hint="cs"/>
          <w:sz w:val="30"/>
          <w:szCs w:val="30"/>
          <w:cs/>
        </w:rPr>
        <w:t>เงินกู้ยืมระยะสั้น</w:t>
      </w:r>
      <w:r w:rsidR="00D162AF"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เจ้าหนี้การค้า เจ้าหนี้อื่น </w:t>
      </w:r>
      <w:r w:rsidR="00BE7F3A" w:rsidRPr="003C5390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เจ้าหนี้ผู้รับเหมาก่อสร้าง ซึ่งวั</w:t>
      </w:r>
      <w:r w:rsidR="004F3FEF" w:rsidRPr="003C5390">
        <w:rPr>
          <w:rFonts w:asciiTheme="majorBidi" w:eastAsia="MS Mincho" w:hAnsiTheme="majorBidi" w:cstheme="majorBidi" w:hint="cs"/>
          <w:sz w:val="30"/>
          <w:szCs w:val="30"/>
          <w:cs/>
        </w:rPr>
        <w:t>ด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ด้วยราคาทุน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262A48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6F53F0CB" w14:textId="06140E87" w:rsidR="00634E17" w:rsidRDefault="00813B87" w:rsidP="00FE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3C5390">
        <w:rPr>
          <w:rFonts w:asciiTheme="majorBidi" w:eastAsia="MS Mincho" w:hAnsiTheme="majorBidi" w:cstheme="majorBidi"/>
          <w:sz w:val="30"/>
          <w:szCs w:val="30"/>
          <w:cs/>
        </w:rPr>
        <w:t>ตามบัญชีของ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หนี้สินตามสัญญาเช่า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ซึ่งวัดมูลค่าด้วยราคาทุน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C17A72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</w:p>
    <w:p w14:paraId="26B4AFD3" w14:textId="77777777" w:rsidR="00305DDC" w:rsidRPr="001D320D" w:rsidRDefault="00305DD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1"/>
        <w:gridCol w:w="243"/>
        <w:gridCol w:w="1024"/>
        <w:gridCol w:w="236"/>
        <w:gridCol w:w="1306"/>
        <w:gridCol w:w="238"/>
        <w:gridCol w:w="589"/>
        <w:gridCol w:w="243"/>
        <w:gridCol w:w="729"/>
        <w:gridCol w:w="243"/>
        <w:gridCol w:w="567"/>
        <w:gridCol w:w="268"/>
        <w:gridCol w:w="713"/>
      </w:tblGrid>
      <w:tr w:rsidR="003B62D5" w:rsidRPr="00E73590" w14:paraId="72B7F17F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61EE0C1D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0C610A03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56" w:type="dxa"/>
            <w:gridSpan w:val="11"/>
          </w:tcPr>
          <w:p w14:paraId="18EDB7FC" w14:textId="0A2AC976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EB5E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3B62D5" w:rsidRPr="00E73590" w14:paraId="029F00FE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15B882C2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379897E6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6" w:type="dxa"/>
            <w:gridSpan w:val="3"/>
          </w:tcPr>
          <w:p w14:paraId="74B8542A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5E81D5E7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52" w:type="dxa"/>
            <w:gridSpan w:val="7"/>
            <w:vAlign w:val="bottom"/>
          </w:tcPr>
          <w:p w14:paraId="35F7E87E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B7B4B" w:rsidRPr="00E73590" w14:paraId="46314D7C" w14:textId="77777777" w:rsidTr="00741DAF">
        <w:trPr>
          <w:trHeight w:val="261"/>
          <w:tblHeader/>
        </w:trPr>
        <w:tc>
          <w:tcPr>
            <w:tcW w:w="2961" w:type="dxa"/>
            <w:vAlign w:val="bottom"/>
            <w:hideMark/>
          </w:tcPr>
          <w:p w14:paraId="28F5D43C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74E772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56FB664" w14:textId="77777777" w:rsidR="00D12CBD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เครื่องมือที่ใช้ในการป้องกัน</w:t>
            </w:r>
          </w:p>
          <w:p w14:paraId="3B459807" w14:textId="34BA3A70" w:rsidR="003B62D5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79DBD1F8" w14:textId="31E863B3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  <w:hideMark/>
          </w:tcPr>
          <w:p w14:paraId="01131594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38" w:type="dxa"/>
          </w:tcPr>
          <w:p w14:paraId="542F7341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  <w:vAlign w:val="bottom"/>
            <w:hideMark/>
          </w:tcPr>
          <w:p w14:paraId="3B657010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3" w:type="dxa"/>
          </w:tcPr>
          <w:p w14:paraId="3D88E6E3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vAlign w:val="bottom"/>
            <w:hideMark/>
          </w:tcPr>
          <w:p w14:paraId="480E5A79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3" w:type="dxa"/>
          </w:tcPr>
          <w:p w14:paraId="69B19CC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  <w:hideMark/>
          </w:tcPr>
          <w:p w14:paraId="5DD8BA23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68" w:type="dxa"/>
          </w:tcPr>
          <w:p w14:paraId="5E69B8DD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  <w:vAlign w:val="bottom"/>
            <w:hideMark/>
          </w:tcPr>
          <w:p w14:paraId="18E5E28F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B62D5" w:rsidRPr="00E929AB" w14:paraId="56FF2D5B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6C76571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4E587B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52A9C174" w14:textId="6E0EF1A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2F85E1C" w14:textId="77E621C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9"/>
            <w:vAlign w:val="bottom"/>
          </w:tcPr>
          <w:p w14:paraId="5D3F0DBF" w14:textId="3B695089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="00C0221A" w:rsidRPr="00CC459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8B7B4B" w:rsidRPr="00E73590" w14:paraId="6B3B8293" w14:textId="77777777" w:rsidTr="00741DAF">
        <w:trPr>
          <w:trHeight w:val="261"/>
        </w:trPr>
        <w:tc>
          <w:tcPr>
            <w:tcW w:w="2961" w:type="dxa"/>
          </w:tcPr>
          <w:p w14:paraId="167BD527" w14:textId="02A1DCD5" w:rsidR="003B62D5" w:rsidRPr="00CC4592" w:rsidRDefault="0094789B" w:rsidP="00A046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404BC4"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404B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2BD2DBA1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C9B5C83" w14:textId="3375087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ACEB86" w14:textId="556F5EF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FD4298E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94AF710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4BF50FC8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6B45F3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5672A09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1C45BEF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07B04C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033099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4C6C2104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0A9" w:rsidRPr="00E73590" w14:paraId="61093EA7" w14:textId="77777777" w:rsidTr="00741DAF">
        <w:trPr>
          <w:trHeight w:val="261"/>
        </w:trPr>
        <w:tc>
          <w:tcPr>
            <w:tcW w:w="2961" w:type="dxa"/>
          </w:tcPr>
          <w:p w14:paraId="389A6154" w14:textId="0D396B32" w:rsidR="006E60A9" w:rsidRPr="00D744C8" w:rsidRDefault="006E60A9" w:rsidP="006E60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1594A9D6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34433D0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46776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481FCD9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CDFFA7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2ED57605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E1D7B2D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5C0B53A0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993F8A4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B68B68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20F2133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979644B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7E00" w:rsidRPr="00E73590" w14:paraId="380E03C2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3AB5805C" w14:textId="6079B96F" w:rsidR="00FE7E00" w:rsidRPr="00D744C8" w:rsidRDefault="00FE7E00" w:rsidP="00FE7E0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00A0E48" w14:textId="77777777" w:rsidR="00FE7E00" w:rsidRPr="00CC4592" w:rsidRDefault="00FE7E00" w:rsidP="00FE7E0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CD2B738" w14:textId="5C7ED31B" w:rsidR="00FE7E00" w:rsidRPr="00DF21B1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CBE218" w14:textId="77777777" w:rsidR="00FE7E00" w:rsidRPr="00CC4592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06" w:type="dxa"/>
          </w:tcPr>
          <w:p w14:paraId="3AAD8B36" w14:textId="12FF7669" w:rsidR="00FE7E00" w:rsidRPr="00CC4592" w:rsidRDefault="00FE7E00" w:rsidP="00FE7E00">
            <w:pPr>
              <w:pStyle w:val="acctfourfigures"/>
              <w:tabs>
                <w:tab w:val="clear" w:pos="765"/>
                <w:tab w:val="left" w:pos="105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911</w:t>
            </w:r>
          </w:p>
        </w:tc>
        <w:tc>
          <w:tcPr>
            <w:tcW w:w="238" w:type="dxa"/>
          </w:tcPr>
          <w:p w14:paraId="2EC25DF3" w14:textId="77777777" w:rsidR="00FE7E00" w:rsidRPr="00CC4592" w:rsidRDefault="00FE7E00" w:rsidP="00FE7E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</w:tcPr>
          <w:p w14:paraId="719B0A1E" w14:textId="324C4F91" w:rsidR="00FE7E00" w:rsidRPr="00CC4592" w:rsidRDefault="00FE7E00" w:rsidP="00FE7E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3E00EBE" w14:textId="77777777" w:rsidR="00FE7E00" w:rsidRPr="00CC4592" w:rsidRDefault="00FE7E00" w:rsidP="00FE7E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</w:tcPr>
          <w:p w14:paraId="25A273F4" w14:textId="7C16D8F1" w:rsidR="00FE7E00" w:rsidRPr="00CC4592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911</w:t>
            </w:r>
          </w:p>
        </w:tc>
        <w:tc>
          <w:tcPr>
            <w:tcW w:w="243" w:type="dxa"/>
          </w:tcPr>
          <w:p w14:paraId="644724D1" w14:textId="77777777" w:rsidR="00FE7E00" w:rsidRPr="00CC4592" w:rsidRDefault="00FE7E00" w:rsidP="00FE7E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</w:tcPr>
          <w:p w14:paraId="185C4337" w14:textId="002F3077" w:rsidR="00FE7E00" w:rsidRPr="00CC4592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68B4DEE" w14:textId="77777777" w:rsidR="00FE7E00" w:rsidRPr="00CC4592" w:rsidRDefault="00FE7E00" w:rsidP="00FE7E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</w:tcPr>
          <w:p w14:paraId="493958BC" w14:textId="3AEFFA6B" w:rsidR="00FE7E00" w:rsidRPr="00CC4592" w:rsidRDefault="00FE7E00" w:rsidP="00FE7E0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911</w:t>
            </w:r>
          </w:p>
        </w:tc>
      </w:tr>
      <w:tr w:rsidR="00FE7E00" w:rsidRPr="00E73590" w14:paraId="6BECE55B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6F2B1AAF" w14:textId="112EBB6F" w:rsidR="00FE7E00" w:rsidRPr="00D744C8" w:rsidRDefault="00FE7E00" w:rsidP="00FE7E0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243" w:type="dxa"/>
          </w:tcPr>
          <w:p w14:paraId="63AB95E5" w14:textId="77777777" w:rsidR="00FE7E00" w:rsidRPr="00CC4592" w:rsidRDefault="00FE7E00" w:rsidP="00FE7E0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8A268CD" w14:textId="499713A9" w:rsidR="00FE7E00" w:rsidRPr="008A65C6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99B6EEB" w14:textId="77777777" w:rsidR="00FE7E00" w:rsidRPr="008A65C6" w:rsidRDefault="00FE7E00" w:rsidP="00FE7E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7AFAFD2B" w14:textId="027E2CD9" w:rsidR="00FE7E00" w:rsidRPr="008A65C6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911</w:t>
            </w:r>
          </w:p>
        </w:tc>
        <w:tc>
          <w:tcPr>
            <w:tcW w:w="238" w:type="dxa"/>
          </w:tcPr>
          <w:p w14:paraId="09CF459F" w14:textId="77777777" w:rsidR="00FE7E00" w:rsidRPr="008A65C6" w:rsidRDefault="00FE7E00" w:rsidP="00FE7E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</w:tcPr>
          <w:p w14:paraId="6FAEA6EC" w14:textId="3495445F" w:rsidR="00FE7E00" w:rsidRPr="008A65C6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</w:tcPr>
          <w:p w14:paraId="1A46947D" w14:textId="77777777" w:rsidR="00FE7E00" w:rsidRPr="008A65C6" w:rsidRDefault="00FE7E00" w:rsidP="00FE7E0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20BB307E" w14:textId="138D8845" w:rsidR="00FE7E00" w:rsidRPr="008A65C6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911</w:t>
            </w:r>
          </w:p>
        </w:tc>
        <w:tc>
          <w:tcPr>
            <w:tcW w:w="243" w:type="dxa"/>
          </w:tcPr>
          <w:p w14:paraId="48400446" w14:textId="77777777" w:rsidR="00FE7E00" w:rsidRPr="008A65C6" w:rsidRDefault="00FE7E00" w:rsidP="00FE7E0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14:paraId="5AF0DB9A" w14:textId="2D62EA52" w:rsidR="00FE7E00" w:rsidRPr="008A65C6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65258B8B" w14:textId="77777777" w:rsidR="00FE7E00" w:rsidRPr="008A65C6" w:rsidRDefault="00FE7E00" w:rsidP="00FE7E0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6C674336" w14:textId="2366BE3A" w:rsidR="00FE7E00" w:rsidRPr="008A65C6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911</w:t>
            </w:r>
          </w:p>
        </w:tc>
      </w:tr>
      <w:tr w:rsidR="00FE7E00" w:rsidRPr="00E73590" w14:paraId="53412C18" w14:textId="77777777" w:rsidTr="00B513AA">
        <w:trPr>
          <w:trHeight w:val="143"/>
        </w:trPr>
        <w:tc>
          <w:tcPr>
            <w:tcW w:w="2961" w:type="dxa"/>
          </w:tcPr>
          <w:p w14:paraId="7847E451" w14:textId="77777777" w:rsidR="00FE7E00" w:rsidRPr="00B513AA" w:rsidRDefault="00FE7E00" w:rsidP="00FE7E0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790EF6CD" w14:textId="77777777" w:rsidR="00FE7E00" w:rsidRPr="00B513AA" w:rsidRDefault="00FE7E00" w:rsidP="00FE7E0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4E1F0E95" w14:textId="77777777" w:rsidR="00FE7E00" w:rsidRPr="00B513AA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36" w:type="dxa"/>
          </w:tcPr>
          <w:p w14:paraId="187F4A90" w14:textId="77777777" w:rsidR="00FE7E00" w:rsidRPr="00B513AA" w:rsidRDefault="00FE7E00" w:rsidP="00FE7E0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14:paraId="665C4762" w14:textId="77777777" w:rsidR="00FE7E00" w:rsidRPr="00B513AA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38" w:type="dxa"/>
          </w:tcPr>
          <w:p w14:paraId="7D2B68F8" w14:textId="77777777" w:rsidR="00FE7E00" w:rsidRPr="00B513AA" w:rsidRDefault="00FE7E00" w:rsidP="00FE7E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double" w:sz="4" w:space="0" w:color="auto"/>
            </w:tcBorders>
          </w:tcPr>
          <w:p w14:paraId="0566E14B" w14:textId="77777777" w:rsidR="00FE7E00" w:rsidRPr="00B513AA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43" w:type="dxa"/>
          </w:tcPr>
          <w:p w14:paraId="56DD9CA3" w14:textId="77777777" w:rsidR="00FE7E00" w:rsidRPr="00B513AA" w:rsidRDefault="00FE7E00" w:rsidP="00FE7E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</w:tcPr>
          <w:p w14:paraId="0ECF015E" w14:textId="77777777" w:rsidR="00FE7E00" w:rsidRPr="00B513AA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43" w:type="dxa"/>
          </w:tcPr>
          <w:p w14:paraId="3674390F" w14:textId="77777777" w:rsidR="00FE7E00" w:rsidRPr="00B513AA" w:rsidRDefault="00FE7E00" w:rsidP="00FE7E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3BDB9FC" w14:textId="77777777" w:rsidR="00FE7E00" w:rsidRPr="00B513AA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68" w:type="dxa"/>
          </w:tcPr>
          <w:p w14:paraId="4094C19A" w14:textId="77777777" w:rsidR="00FE7E00" w:rsidRPr="00B513AA" w:rsidRDefault="00FE7E00" w:rsidP="00FE7E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25D40E9C" w14:textId="77777777" w:rsidR="00FE7E00" w:rsidRPr="00B513AA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</w:tr>
      <w:tr w:rsidR="00FE7E00" w:rsidRPr="00E73590" w14:paraId="7DA6D758" w14:textId="77777777" w:rsidTr="00741DAF">
        <w:trPr>
          <w:trHeight w:val="261"/>
        </w:trPr>
        <w:tc>
          <w:tcPr>
            <w:tcW w:w="2961" w:type="dxa"/>
          </w:tcPr>
          <w:p w14:paraId="630A5CAA" w14:textId="328E47CA" w:rsidR="00FE7E00" w:rsidRPr="00D744C8" w:rsidRDefault="00FE7E00" w:rsidP="00FE7E0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" w:type="dxa"/>
          </w:tcPr>
          <w:p w14:paraId="1F91DC4C" w14:textId="77777777" w:rsidR="00FE7E00" w:rsidRPr="00CC4592" w:rsidRDefault="00FE7E00" w:rsidP="00FE7E0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9BD10B9" w14:textId="77777777" w:rsidR="00FE7E00" w:rsidRPr="00CC4592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5375D21" w14:textId="77777777" w:rsidR="00FE7E00" w:rsidRPr="00CC4592" w:rsidRDefault="00FE7E00" w:rsidP="00FE7E0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57FC7F3F" w14:textId="77777777" w:rsidR="00FE7E00" w:rsidRPr="00CC4592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0CAA7FF0" w14:textId="77777777" w:rsidR="00FE7E00" w:rsidRPr="00CC4592" w:rsidRDefault="00FE7E00" w:rsidP="00FE7E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03FACAD2" w14:textId="77777777" w:rsidR="00FE7E00" w:rsidRPr="00CC4592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47438958" w14:textId="77777777" w:rsidR="00FE7E00" w:rsidRPr="00CC4592" w:rsidRDefault="00FE7E00" w:rsidP="00FE7E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04F8D182" w14:textId="77777777" w:rsidR="00FE7E00" w:rsidRPr="00CC4592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588A2837" w14:textId="77777777" w:rsidR="00FE7E00" w:rsidRPr="00CC4592" w:rsidRDefault="00FE7E00" w:rsidP="00FE7E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4735A477" w14:textId="77777777" w:rsidR="00FE7E00" w:rsidRPr="00CC4592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6FF344F1" w14:textId="77777777" w:rsidR="00FE7E00" w:rsidRPr="00CC4592" w:rsidRDefault="00FE7E00" w:rsidP="00FE7E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2A8B7FA" w14:textId="77777777" w:rsidR="00FE7E00" w:rsidRPr="00CC4592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E7E00" w:rsidRPr="00E73590" w14:paraId="28CE67C7" w14:textId="77777777" w:rsidTr="00DF21B1">
        <w:trPr>
          <w:trHeight w:val="261"/>
        </w:trPr>
        <w:tc>
          <w:tcPr>
            <w:tcW w:w="2961" w:type="dxa"/>
            <w:vAlign w:val="bottom"/>
            <w:hideMark/>
          </w:tcPr>
          <w:p w14:paraId="650D1F5C" w14:textId="77777777" w:rsidR="00FE7E00" w:rsidRPr="00CC4592" w:rsidRDefault="00FE7E00" w:rsidP="00FE7E00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DCFEDF6" w14:textId="77777777" w:rsidR="00FE7E00" w:rsidRPr="00CC4592" w:rsidRDefault="00FE7E00" w:rsidP="00FE7E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9820BA" w14:textId="41F71D17" w:rsidR="00FE7E00" w:rsidRPr="00BA528E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79043B" w14:textId="5F38D033" w:rsidR="00FE7E00" w:rsidRPr="00CC4592" w:rsidRDefault="00FE7E00" w:rsidP="00FE7E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14A43649" w14:textId="6E65062D" w:rsidR="00FE7E00" w:rsidRPr="00CC4592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(19)</w:t>
            </w:r>
          </w:p>
        </w:tc>
        <w:tc>
          <w:tcPr>
            <w:tcW w:w="238" w:type="dxa"/>
            <w:vAlign w:val="bottom"/>
          </w:tcPr>
          <w:p w14:paraId="7AC342BE" w14:textId="77777777" w:rsidR="00FE7E00" w:rsidRPr="00CC4592" w:rsidRDefault="00FE7E00" w:rsidP="00FE7E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2FE46404" w14:textId="5D6CC10F" w:rsidR="00FE7E00" w:rsidRPr="00CC4592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7DDC3FE" w14:textId="77777777" w:rsidR="00FE7E00" w:rsidRPr="00CC4592" w:rsidRDefault="00FE7E00" w:rsidP="00FE7E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41B4DF9C" w14:textId="37B17624" w:rsidR="00FE7E00" w:rsidRPr="00CC4592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(19)</w:t>
            </w:r>
          </w:p>
        </w:tc>
        <w:tc>
          <w:tcPr>
            <w:tcW w:w="243" w:type="dxa"/>
            <w:vAlign w:val="bottom"/>
          </w:tcPr>
          <w:p w14:paraId="52F33292" w14:textId="77777777" w:rsidR="00FE7E00" w:rsidRPr="00CC4592" w:rsidRDefault="00FE7E00" w:rsidP="00FE7E0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56E7EF24" w14:textId="46C42242" w:rsidR="00FE7E00" w:rsidRPr="00BA528E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ACE2BB2" w14:textId="77777777" w:rsidR="00FE7E00" w:rsidRPr="00CC4592" w:rsidRDefault="00FE7E00" w:rsidP="00FE7E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726F098D" w14:textId="379C8B5E" w:rsidR="00FE7E00" w:rsidRPr="00CC4592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(19)</w:t>
            </w:r>
          </w:p>
        </w:tc>
      </w:tr>
      <w:tr w:rsidR="00FE7E00" w:rsidRPr="00E73590" w14:paraId="294774E8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5048F1EA" w14:textId="1EC83A02" w:rsidR="00FE7E00" w:rsidRPr="00B8379A" w:rsidRDefault="00FE7E00" w:rsidP="00FE7E00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43" w:type="dxa"/>
          </w:tcPr>
          <w:p w14:paraId="19757B25" w14:textId="77777777" w:rsidR="00FE7E00" w:rsidRPr="00D30BDE" w:rsidRDefault="00FE7E00" w:rsidP="00FE7E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0BD0" w14:textId="3AC2904E" w:rsidR="00FE7E00" w:rsidRPr="00986355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8C0E72" w14:textId="77777777" w:rsidR="00FE7E00" w:rsidRPr="00986355" w:rsidRDefault="00FE7E00" w:rsidP="00FE7E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2E3C3" w14:textId="3BCC2498" w:rsidR="00FE7E00" w:rsidRPr="00E429BA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(19)</w:t>
            </w:r>
          </w:p>
        </w:tc>
        <w:tc>
          <w:tcPr>
            <w:tcW w:w="238" w:type="dxa"/>
            <w:vAlign w:val="bottom"/>
          </w:tcPr>
          <w:p w14:paraId="0FB87A19" w14:textId="77777777" w:rsidR="00FE7E00" w:rsidRPr="00986355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C4C9" w14:textId="30374068" w:rsidR="00FE7E00" w:rsidRPr="00986355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0FA133B" w14:textId="77777777" w:rsidR="00FE7E00" w:rsidRPr="00986355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B1D3" w14:textId="2E0E09F6" w:rsidR="00FE7E00" w:rsidRPr="00986355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(19)</w:t>
            </w:r>
          </w:p>
        </w:tc>
        <w:tc>
          <w:tcPr>
            <w:tcW w:w="243" w:type="dxa"/>
            <w:vAlign w:val="bottom"/>
          </w:tcPr>
          <w:p w14:paraId="2F72BB01" w14:textId="77777777" w:rsidR="00FE7E00" w:rsidRPr="00986355" w:rsidRDefault="00FE7E00" w:rsidP="00FE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D68D" w14:textId="6D63175D" w:rsidR="00FE7E00" w:rsidRPr="00B84711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33FBA1C" w14:textId="77777777" w:rsidR="00FE7E00" w:rsidRPr="00986355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3AAAC" w14:textId="0B9B55E4" w:rsidR="00FE7E00" w:rsidRPr="00986355" w:rsidRDefault="00FE7E00" w:rsidP="00FE7E00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(19)</w:t>
            </w:r>
          </w:p>
        </w:tc>
      </w:tr>
    </w:tbl>
    <w:p w14:paraId="773647E8" w14:textId="77777777" w:rsidR="001872F8" w:rsidRDefault="001872F8" w:rsidP="00EB5ED7">
      <w:pPr>
        <w:pStyle w:val="block"/>
        <w:spacing w:after="0" w:line="240" w:lineRule="auto"/>
        <w:ind w:left="108" w:firstLine="43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</w:pPr>
    </w:p>
    <w:p w14:paraId="38ED8A89" w14:textId="77777777" w:rsidR="001872F8" w:rsidRDefault="00187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bidi="ar-SA"/>
        </w:rPr>
      </w:pPr>
      <w:r>
        <w:rPr>
          <w:rFonts w:asciiTheme="majorBidi" w:hAnsiTheme="majorBidi" w:cstheme="majorBidi"/>
          <w:i/>
          <w:iCs/>
          <w:spacing w:val="6"/>
          <w:sz w:val="30"/>
          <w:szCs w:val="30"/>
        </w:rPr>
        <w:br w:type="page"/>
      </w:r>
    </w:p>
    <w:p w14:paraId="598C7214" w14:textId="78719852" w:rsidR="00A51F9A" w:rsidRPr="00616564" w:rsidRDefault="00A51F9A" w:rsidP="00EB5ED7">
      <w:pPr>
        <w:pStyle w:val="block"/>
        <w:spacing w:after="0" w:line="240" w:lineRule="auto"/>
        <w:ind w:left="108" w:firstLine="43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/>
        </w:rPr>
      </w:pPr>
      <w:r w:rsidRPr="00616564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  <w:lastRenderedPageBreak/>
        <w:t>การวัดมูลค่ายุติธรรม</w:t>
      </w:r>
    </w:p>
    <w:p w14:paraId="2F530967" w14:textId="77777777" w:rsidR="009304FC" w:rsidRPr="00616564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6C9B044A" w14:textId="200AFD83" w:rsidR="00305DDC" w:rsidRDefault="00A51F9A" w:rsidP="008D018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D720FC9" w14:textId="4583BD01" w:rsidR="00A529B5" w:rsidRPr="00173031" w:rsidRDefault="00A529B5" w:rsidP="001730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081B79" w14:textId="40E2D5BB" w:rsidR="0002780D" w:rsidRPr="00616564" w:rsidRDefault="00B272A2" w:rsidP="008715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8715AF"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D6A4BA1" w14:textId="79A37974" w:rsidR="00782DBA" w:rsidRPr="00E47DB4" w:rsidRDefault="00782DBA" w:rsidP="00305D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 w:firstLine="43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C603A0E" w14:textId="069B9955" w:rsidR="00917033" w:rsidRPr="00A74DFA" w:rsidRDefault="00917033" w:rsidP="00E47D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ภาระผูกพัน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32"/>
        <w:gridCol w:w="1673"/>
        <w:gridCol w:w="335"/>
        <w:gridCol w:w="1604"/>
      </w:tblGrid>
      <w:tr w:rsidR="00A73D6F" w:rsidRPr="00616564" w14:paraId="5B1FCF0C" w14:textId="77777777" w:rsidTr="00FF1F4B">
        <w:trPr>
          <w:tblHeader/>
        </w:trPr>
        <w:tc>
          <w:tcPr>
            <w:tcW w:w="3025" w:type="pct"/>
          </w:tcPr>
          <w:p w14:paraId="22450AF0" w14:textId="77777777" w:rsidR="00A73D6F" w:rsidRPr="00616564" w:rsidRDefault="00A73D6F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75" w:type="pct"/>
            <w:gridSpan w:val="3"/>
          </w:tcPr>
          <w:p w14:paraId="59743B9D" w14:textId="21E00973" w:rsidR="00A73D6F" w:rsidRPr="00616564" w:rsidRDefault="00A73D6F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3D6F" w:rsidRPr="00616564" w14:paraId="37711885" w14:textId="77777777" w:rsidTr="00FF1F4B">
        <w:trPr>
          <w:tblHeader/>
        </w:trPr>
        <w:tc>
          <w:tcPr>
            <w:tcW w:w="3025" w:type="pct"/>
          </w:tcPr>
          <w:p w14:paraId="6E56F778" w14:textId="77777777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5" w:type="pct"/>
            <w:vAlign w:val="bottom"/>
          </w:tcPr>
          <w:p w14:paraId="26E8B3E7" w14:textId="1C590445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3" w:type="pct"/>
            <w:vAlign w:val="bottom"/>
          </w:tcPr>
          <w:p w14:paraId="484A7B3D" w14:textId="77777777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  <w:vAlign w:val="bottom"/>
          </w:tcPr>
          <w:p w14:paraId="6C669BBA" w14:textId="545B687E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73D6F" w:rsidRPr="00616564" w14:paraId="1470218A" w14:textId="77777777" w:rsidTr="00FF1F4B">
        <w:trPr>
          <w:tblHeader/>
        </w:trPr>
        <w:tc>
          <w:tcPr>
            <w:tcW w:w="3025" w:type="pct"/>
          </w:tcPr>
          <w:p w14:paraId="08C67A2A" w14:textId="77777777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5" w:type="pct"/>
          </w:tcPr>
          <w:p w14:paraId="66791185" w14:textId="7CD15A7F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3" w:type="pct"/>
          </w:tcPr>
          <w:p w14:paraId="4DA1FFF2" w14:textId="77777777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</w:tcPr>
          <w:p w14:paraId="5AE4BE94" w14:textId="6920D6FE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73D6F" w:rsidRPr="00616564" w14:paraId="2F0AED91" w14:textId="77777777" w:rsidTr="00FF1F4B">
        <w:trPr>
          <w:tblHeader/>
        </w:trPr>
        <w:tc>
          <w:tcPr>
            <w:tcW w:w="3025" w:type="pct"/>
          </w:tcPr>
          <w:p w14:paraId="2CC36295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75" w:type="pct"/>
            <w:gridSpan w:val="3"/>
          </w:tcPr>
          <w:p w14:paraId="5EA9B17D" w14:textId="62FB08C6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3D6F" w:rsidRPr="00616564" w14:paraId="6C2A69B6" w14:textId="77777777" w:rsidTr="00FF1F4B">
        <w:tc>
          <w:tcPr>
            <w:tcW w:w="3025" w:type="pct"/>
          </w:tcPr>
          <w:p w14:paraId="51488F65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15" w:type="pct"/>
            <w:vAlign w:val="center"/>
          </w:tcPr>
          <w:p w14:paraId="403477D2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pct"/>
            <w:vAlign w:val="center"/>
          </w:tcPr>
          <w:p w14:paraId="37E57C0C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  <w:vAlign w:val="center"/>
          </w:tcPr>
          <w:p w14:paraId="79D49A25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D6F" w:rsidRPr="00616564" w14:paraId="3FFC79BE" w14:textId="77777777" w:rsidTr="00FF1F4B">
        <w:tc>
          <w:tcPr>
            <w:tcW w:w="3025" w:type="pct"/>
          </w:tcPr>
          <w:p w14:paraId="32265717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915" w:type="pct"/>
            <w:vAlign w:val="center"/>
          </w:tcPr>
          <w:p w14:paraId="7042AE6B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pct"/>
            <w:vAlign w:val="center"/>
          </w:tcPr>
          <w:p w14:paraId="492A2659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  <w:vAlign w:val="bottom"/>
          </w:tcPr>
          <w:p w14:paraId="710DF853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D6F" w:rsidRPr="00616564" w14:paraId="701F3067" w14:textId="77777777" w:rsidTr="00FF1F4B">
        <w:tc>
          <w:tcPr>
            <w:tcW w:w="3025" w:type="pct"/>
          </w:tcPr>
          <w:p w14:paraId="53D755F3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34BEEB04" w14:textId="225D24FF" w:rsidR="00A73D6F" w:rsidRPr="00616564" w:rsidRDefault="00A73D6F" w:rsidP="002E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83" w:type="pct"/>
            <w:vAlign w:val="center"/>
          </w:tcPr>
          <w:p w14:paraId="1B4AB9DE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  <w:vAlign w:val="center"/>
          </w:tcPr>
          <w:p w14:paraId="1CC94315" w14:textId="16823F52" w:rsidR="00A73D6F" w:rsidRPr="00616564" w:rsidRDefault="00A73D6F" w:rsidP="00B5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A73D6F" w:rsidRPr="00616564" w14:paraId="3AF805A2" w14:textId="77777777" w:rsidTr="00FF1F4B">
        <w:tc>
          <w:tcPr>
            <w:tcW w:w="3025" w:type="pct"/>
          </w:tcPr>
          <w:p w14:paraId="7790CCF6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DCAA70" w14:textId="536E03C0" w:rsidR="00A73D6F" w:rsidRPr="00616564" w:rsidRDefault="00A73D6F" w:rsidP="00AA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83" w:type="pct"/>
            <w:vAlign w:val="center"/>
          </w:tcPr>
          <w:p w14:paraId="5083857F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A527E2" w14:textId="0028CF3D" w:rsidR="00A73D6F" w:rsidRPr="00616564" w:rsidRDefault="00A73D6F" w:rsidP="00F8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A73D6F" w:rsidRPr="00616564" w14:paraId="31170B69" w14:textId="77777777" w:rsidTr="00FF1F4B">
        <w:tc>
          <w:tcPr>
            <w:tcW w:w="3025" w:type="pct"/>
          </w:tcPr>
          <w:p w14:paraId="57FCED58" w14:textId="77777777" w:rsidR="00A73D6F" w:rsidRPr="00266D06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5" w:type="pct"/>
            <w:tcBorders>
              <w:top w:val="double" w:sz="4" w:space="0" w:color="auto"/>
            </w:tcBorders>
            <w:vAlign w:val="center"/>
          </w:tcPr>
          <w:p w14:paraId="642E491C" w14:textId="77777777" w:rsidR="00A73D6F" w:rsidRPr="00266D06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pct"/>
            <w:vAlign w:val="center"/>
          </w:tcPr>
          <w:p w14:paraId="5EB79D39" w14:textId="77777777" w:rsidR="00A73D6F" w:rsidRPr="00266D06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double" w:sz="4" w:space="0" w:color="auto"/>
            </w:tcBorders>
            <w:vAlign w:val="center"/>
          </w:tcPr>
          <w:p w14:paraId="45177CAE" w14:textId="77777777" w:rsidR="00A73D6F" w:rsidRPr="00266D06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D6F" w:rsidRPr="00616564" w14:paraId="46459B7B" w14:textId="77777777" w:rsidTr="00FF1F4B">
        <w:tc>
          <w:tcPr>
            <w:tcW w:w="3025" w:type="pct"/>
          </w:tcPr>
          <w:p w14:paraId="5C1D79B5" w14:textId="72994B7A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15" w:type="pct"/>
            <w:vAlign w:val="center"/>
          </w:tcPr>
          <w:p w14:paraId="1A4F3A40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pct"/>
            <w:vAlign w:val="center"/>
          </w:tcPr>
          <w:p w14:paraId="6C7A6CD5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  <w:vAlign w:val="center"/>
          </w:tcPr>
          <w:p w14:paraId="2FAE2170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D6F" w:rsidRPr="00616564" w14:paraId="6FB62084" w14:textId="77777777" w:rsidTr="00FF1F4B">
        <w:tc>
          <w:tcPr>
            <w:tcW w:w="3025" w:type="pct"/>
          </w:tcPr>
          <w:p w14:paraId="65E04434" w14:textId="3A5EC76F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ตราสารเครดิต</w:t>
            </w:r>
          </w:p>
        </w:tc>
        <w:tc>
          <w:tcPr>
            <w:tcW w:w="915" w:type="pct"/>
            <w:vAlign w:val="center"/>
          </w:tcPr>
          <w:p w14:paraId="0C209FA2" w14:textId="6D11E566" w:rsidR="00A73D6F" w:rsidRPr="00616564" w:rsidRDefault="00A73D6F" w:rsidP="00455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3" w:type="pct"/>
            <w:vAlign w:val="center"/>
          </w:tcPr>
          <w:p w14:paraId="5A98C7D1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</w:tcPr>
          <w:p w14:paraId="32367F15" w14:textId="0488C863" w:rsidR="00A73D6F" w:rsidRDefault="00A73D6F" w:rsidP="0018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3D6F" w:rsidRPr="00616564" w14:paraId="51E65047" w14:textId="77777777" w:rsidTr="00FF1F4B">
        <w:tc>
          <w:tcPr>
            <w:tcW w:w="3025" w:type="pct"/>
          </w:tcPr>
          <w:p w14:paraId="776A96B2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15" w:type="pct"/>
            <w:vAlign w:val="center"/>
          </w:tcPr>
          <w:p w14:paraId="1C4C145E" w14:textId="5F215EE5" w:rsidR="00A73D6F" w:rsidRPr="00616564" w:rsidRDefault="00A73D6F" w:rsidP="00455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3" w:type="pct"/>
            <w:vAlign w:val="center"/>
          </w:tcPr>
          <w:p w14:paraId="2DB629E0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</w:tcPr>
          <w:p w14:paraId="4071340B" w14:textId="5D7DA2CD" w:rsidR="00A73D6F" w:rsidRPr="00616564" w:rsidRDefault="00A73D6F" w:rsidP="0018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A73D6F" w:rsidRPr="00616564" w14:paraId="00E4EEFF" w14:textId="77777777" w:rsidTr="00FF1F4B">
        <w:tc>
          <w:tcPr>
            <w:tcW w:w="3025" w:type="pct"/>
          </w:tcPr>
          <w:p w14:paraId="0BA29C2C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34BD29B9" w14:textId="71FF8FC4" w:rsidR="00A73D6F" w:rsidRPr="00616564" w:rsidRDefault="00A73D6F" w:rsidP="00455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3" w:type="pct"/>
            <w:vAlign w:val="center"/>
          </w:tcPr>
          <w:p w14:paraId="57F66B3B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237CAC26" w14:textId="7A4F6E48" w:rsidR="00A73D6F" w:rsidRPr="00616564" w:rsidRDefault="00A73D6F" w:rsidP="0018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A73D6F" w:rsidRPr="00616564" w14:paraId="61411776" w14:textId="77777777" w:rsidTr="00FF1F4B">
        <w:tc>
          <w:tcPr>
            <w:tcW w:w="3025" w:type="pct"/>
          </w:tcPr>
          <w:p w14:paraId="69B16129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0D392" w14:textId="2AF0FE37" w:rsidR="00A73D6F" w:rsidRPr="006F0C1E" w:rsidRDefault="00A73D6F" w:rsidP="00455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83" w:type="pct"/>
            <w:vAlign w:val="center"/>
          </w:tcPr>
          <w:p w14:paraId="589134B2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</w:tcPr>
          <w:p w14:paraId="559F7465" w14:textId="3599C5D9" w:rsidR="00A73D6F" w:rsidRPr="00616564" w:rsidRDefault="00A73D6F" w:rsidP="0018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</w:tr>
    </w:tbl>
    <w:p w14:paraId="55705712" w14:textId="77777777" w:rsidR="001D4979" w:rsidRPr="00E47DB4" w:rsidRDefault="001D4979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</w:p>
    <w:p w14:paraId="5DC6A27D" w14:textId="448C4CEF" w:rsidR="00CF48BF" w:rsidRPr="00822117" w:rsidRDefault="00E1499B" w:rsidP="001D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822117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สัญญาซื้อสาธารณูปการและบริการอื่นๆ ที่มีปริมาณซื้อขั้นต่ำ</w:t>
      </w:r>
    </w:p>
    <w:p w14:paraId="54103D7A" w14:textId="77777777" w:rsidR="00B272A2" w:rsidRPr="00EB4B96" w:rsidRDefault="00B272A2" w:rsidP="001B77D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  <w:lang w:val="en-US"/>
        </w:rPr>
      </w:pPr>
    </w:p>
    <w:p w14:paraId="6424CE2C" w14:textId="72006584" w:rsidR="00805FBD" w:rsidRPr="00B85AD4" w:rsidRDefault="00E1499B" w:rsidP="004D1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AA1075" w:rsidRPr="00B85AD4">
        <w:rPr>
          <w:rFonts w:asciiTheme="majorBidi" w:hAnsiTheme="majorBidi" w:cstheme="majorBidi"/>
          <w:sz w:val="30"/>
          <w:szCs w:val="30"/>
        </w:rPr>
        <w:t>1</w:t>
      </w:r>
      <w:r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>ฉบับกับกิจการแห่งหนึ่ง สัญญามีระยะเวลาตั้งแต่</w:t>
      </w:r>
      <w:r w:rsidR="009774A5" w:rsidRPr="00B85AD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B85AD4">
        <w:rPr>
          <w:rFonts w:asciiTheme="majorBidi" w:hAnsiTheme="majorBidi" w:cstheme="majorBidi"/>
          <w:sz w:val="30"/>
          <w:szCs w:val="30"/>
        </w:rPr>
        <w:t>1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B85AD4">
        <w:rPr>
          <w:rFonts w:asciiTheme="majorBidi" w:hAnsiTheme="majorBidi" w:cstheme="majorBidi"/>
          <w:sz w:val="30"/>
          <w:szCs w:val="30"/>
        </w:rPr>
        <w:t>2550</w:t>
      </w:r>
      <w:r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>ถึง</w:t>
      </w:r>
      <w:r w:rsidR="009774A5" w:rsidRPr="00B85AD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B85AD4">
        <w:rPr>
          <w:rFonts w:asciiTheme="majorBidi" w:hAnsiTheme="majorBidi" w:cstheme="majorBidi"/>
          <w:sz w:val="30"/>
          <w:szCs w:val="30"/>
        </w:rPr>
        <w:t>31</w:t>
      </w:r>
      <w:r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AA1075" w:rsidRPr="00B85AD4">
        <w:rPr>
          <w:rFonts w:asciiTheme="majorBidi" w:hAnsiTheme="majorBidi" w:cstheme="majorBidi"/>
          <w:sz w:val="30"/>
          <w:szCs w:val="30"/>
        </w:rPr>
        <w:t>25</w:t>
      </w:r>
      <w:r w:rsidR="008F25B0" w:rsidRPr="00B85AD4">
        <w:rPr>
          <w:rFonts w:asciiTheme="majorBidi" w:hAnsiTheme="majorBidi" w:cstheme="majorBidi"/>
          <w:sz w:val="30"/>
          <w:szCs w:val="30"/>
        </w:rPr>
        <w:t>70</w:t>
      </w:r>
      <w:r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="003D71B5"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B85AD4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94789B" w:rsidRPr="00616564">
        <w:rPr>
          <w:rFonts w:asciiTheme="majorBidi" w:hAnsiTheme="majorBidi" w:cstheme="majorBidi"/>
          <w:sz w:val="30"/>
          <w:szCs w:val="30"/>
        </w:rPr>
        <w:t>3</w:t>
      </w:r>
      <w:r w:rsidR="0094789B">
        <w:rPr>
          <w:rFonts w:asciiTheme="majorBidi" w:hAnsiTheme="majorBidi" w:cstheme="majorBidi"/>
          <w:sz w:val="30"/>
          <w:szCs w:val="30"/>
        </w:rPr>
        <w:t xml:space="preserve">0 </w:t>
      </w:r>
      <w:r w:rsidR="0094789B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A1075" w:rsidRPr="00B85AD4">
        <w:rPr>
          <w:rFonts w:asciiTheme="majorBidi" w:hAnsiTheme="majorBidi" w:cstheme="majorBidi"/>
          <w:sz w:val="30"/>
          <w:szCs w:val="30"/>
        </w:rPr>
        <w:t>256</w:t>
      </w:r>
      <w:r w:rsidR="00404BC4" w:rsidRPr="00B85AD4">
        <w:rPr>
          <w:rFonts w:asciiTheme="majorBidi" w:hAnsiTheme="majorBidi" w:cstheme="majorBidi"/>
          <w:sz w:val="30"/>
          <w:szCs w:val="30"/>
        </w:rPr>
        <w:t>8</w:t>
      </w:r>
      <w:r w:rsidR="003D71B5"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B85AD4">
        <w:rPr>
          <w:rFonts w:asciiTheme="majorBidi" w:hAnsiTheme="majorBidi"/>
          <w:sz w:val="30"/>
          <w:szCs w:val="30"/>
          <w:cs/>
          <w:lang w:val="en-GB"/>
        </w:rPr>
        <w:t>บริษัทมีภาระผูกพันคงเหลือเป็น</w:t>
      </w:r>
      <w:r w:rsidR="002A02E0" w:rsidRPr="00B85AD4">
        <w:rPr>
          <w:rFonts w:asciiTheme="majorBidi" w:hAnsiTheme="majorBidi"/>
          <w:sz w:val="30"/>
          <w:szCs w:val="30"/>
          <w:cs/>
          <w:lang w:val="en-GB"/>
        </w:rPr>
        <w:t>จำนวนเงินรวม</w:t>
      </w:r>
      <w:r w:rsidR="001D3F2A" w:rsidRPr="00B85AD4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C104B9" w:rsidRPr="00AE726D">
        <w:rPr>
          <w:rFonts w:asciiTheme="majorBidi" w:hAnsiTheme="majorBidi"/>
          <w:sz w:val="30"/>
          <w:szCs w:val="30"/>
        </w:rPr>
        <w:t>18</w:t>
      </w:r>
      <w:r w:rsidR="00C104B9" w:rsidRPr="00AE726D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2A02E0" w:rsidRPr="00AE726D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 w:rsidR="00343DB5" w:rsidRPr="00AE726D">
        <w:rPr>
          <w:rFonts w:asciiTheme="majorBidi" w:hAnsiTheme="majorBidi"/>
          <w:sz w:val="30"/>
          <w:szCs w:val="30"/>
          <w:cs/>
          <w:lang w:val="en-GB"/>
        </w:rPr>
        <w:t xml:space="preserve"> ภายใต้สัญญาดังกล่าว</w:t>
      </w:r>
      <w:r w:rsidR="003D71B5" w:rsidRPr="00AE72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D71B5" w:rsidRPr="00AE726D">
        <w:rPr>
          <w:rFonts w:asciiTheme="majorBidi" w:hAnsiTheme="majorBidi"/>
          <w:i/>
          <w:iCs/>
          <w:sz w:val="30"/>
          <w:szCs w:val="30"/>
          <w:cs/>
          <w:lang w:val="en-GB"/>
        </w:rPr>
        <w:t>(</w:t>
      </w:r>
      <w:r w:rsidR="00AA1075" w:rsidRPr="00AE726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D71B5" w:rsidRPr="00AE726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AE726D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AA1075" w:rsidRPr="00AE726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4BC4" w:rsidRPr="00AE726D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D71B5" w:rsidRPr="00AE726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bookmarkStart w:id="0" w:name="_Hlk145345502"/>
      <w:r w:rsidR="00404BC4" w:rsidRPr="00AE726D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24F8C" w:rsidRPr="00AE726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04BC4" w:rsidRPr="00AE72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0"/>
      <w:r w:rsidR="003D71B5" w:rsidRPr="00AE726D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ล้านบาท)</w:t>
      </w:r>
      <w:r w:rsidR="00A94267" w:rsidRPr="00B85AD4">
        <w:rPr>
          <w:rFonts w:asciiTheme="majorBidi" w:hAnsiTheme="majorBidi"/>
          <w:sz w:val="30"/>
          <w:szCs w:val="30"/>
          <w:lang w:val="en-GB"/>
        </w:rPr>
        <w:tab/>
      </w:r>
    </w:p>
    <w:p w14:paraId="4AD95CAF" w14:textId="774C4591" w:rsidR="00353628" w:rsidRPr="00822117" w:rsidRDefault="00353628" w:rsidP="001A7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822117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lastRenderedPageBreak/>
        <w:t>สัญญาซื้อขาย</w:t>
      </w:r>
      <w:r w:rsidRPr="00822117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  <w:lang w:val="en-GB"/>
        </w:rPr>
        <w:t>วัตถุดิบ</w:t>
      </w:r>
      <w:r w:rsidRPr="00822117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  <w:t xml:space="preserve">  </w:t>
      </w:r>
    </w:p>
    <w:p w14:paraId="0FC5845D" w14:textId="77777777" w:rsidR="00353628" w:rsidRPr="00822117" w:rsidRDefault="00353628" w:rsidP="0035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27738EA5" w14:textId="144373C3" w:rsidR="00353628" w:rsidRPr="00822117" w:rsidRDefault="00E90EC8" w:rsidP="0035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บริษัทมีสัญญาซื้อวัตถุดิบกับบริษัทในประเทศแห่งหนึ่งจำนวน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822117">
        <w:rPr>
          <w:rFonts w:asciiTheme="majorBidi" w:hAnsiTheme="majorBidi"/>
          <w:sz w:val="30"/>
          <w:szCs w:val="30"/>
        </w:rPr>
        <w:t>2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ฉบับ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โดยบริษัทมีข้อผูกพันที่จะต้องซื้อวัตถุดิบตามราคา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ปริมาณ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และเงื่อนไขที่ระบุในสัญญากำหนดราคาซื้อโดยกำหนดปริมาณซื้อรวม</w:t>
      </w:r>
      <w:r w:rsidRPr="00AE726D">
        <w:rPr>
          <w:rFonts w:asciiTheme="majorBidi" w:hAnsiTheme="majorBidi" w:hint="cs"/>
          <w:sz w:val="30"/>
          <w:szCs w:val="30"/>
          <w:cs/>
          <w:lang w:val="en-GB"/>
        </w:rPr>
        <w:t>ทั้งสิ้น</w:t>
      </w:r>
      <w:r w:rsidRPr="00AE72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7F76" w:rsidRPr="00AE726D">
        <w:rPr>
          <w:rFonts w:asciiTheme="majorBidi" w:hAnsiTheme="majorBidi"/>
          <w:sz w:val="30"/>
          <w:szCs w:val="30"/>
        </w:rPr>
        <w:t>22,379</w:t>
      </w:r>
      <w:r w:rsidRPr="00AE72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  <w:lang w:val="en-GB"/>
        </w:rPr>
        <w:t>ตัน</w:t>
      </w:r>
      <w:r w:rsidRPr="00AE72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  <w:lang w:val="en-GB"/>
        </w:rPr>
        <w:t>สั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ญญามีระยะเวลา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822117">
        <w:rPr>
          <w:rFonts w:asciiTheme="majorBidi" w:hAnsiTheme="majorBidi"/>
          <w:sz w:val="30"/>
          <w:szCs w:val="30"/>
        </w:rPr>
        <w:t>1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="00A91F08">
        <w:rPr>
          <w:rFonts w:asciiTheme="majorBidi" w:hAnsiTheme="majorBidi"/>
          <w:sz w:val="30"/>
          <w:szCs w:val="30"/>
          <w:lang w:val="en-GB"/>
        </w:rPr>
        <w:t xml:space="preserve"> </w:t>
      </w:r>
      <w:r w:rsidR="00A91F08">
        <w:rPr>
          <w:rFonts w:asciiTheme="majorBidi" w:hAnsiTheme="majorBidi"/>
          <w:sz w:val="30"/>
          <w:szCs w:val="30"/>
        </w:rPr>
        <w:t xml:space="preserve">3 </w:t>
      </w:r>
      <w:r w:rsidR="00A91F08">
        <w:rPr>
          <w:rFonts w:asciiTheme="majorBidi" w:hAnsiTheme="majorBidi" w:hint="cs"/>
          <w:sz w:val="30"/>
          <w:szCs w:val="30"/>
          <w:cs/>
        </w:rPr>
        <w:t>เดือน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และจะมีผลสิ้นสุดในเดือน</w:t>
      </w:r>
      <w:r w:rsidR="00A91F08">
        <w:rPr>
          <w:rFonts w:asciiTheme="majorBidi" w:hAnsiTheme="majorBidi" w:hint="cs"/>
          <w:sz w:val="30"/>
          <w:szCs w:val="30"/>
          <w:cs/>
          <w:lang w:val="en-GB"/>
        </w:rPr>
        <w:t>กันยายน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822117">
        <w:rPr>
          <w:rFonts w:asciiTheme="majorBidi" w:hAnsiTheme="majorBidi"/>
          <w:sz w:val="30"/>
          <w:szCs w:val="30"/>
        </w:rPr>
        <w:t>256</w:t>
      </w:r>
      <w:r w:rsidR="00A91F08">
        <w:rPr>
          <w:rFonts w:asciiTheme="majorBidi" w:hAnsiTheme="majorBidi"/>
          <w:sz w:val="30"/>
          <w:szCs w:val="30"/>
        </w:rPr>
        <w:t>9</w:t>
      </w:r>
    </w:p>
    <w:p w14:paraId="3965B137" w14:textId="77777777" w:rsidR="00B24E76" w:rsidRPr="002C0D2F" w:rsidRDefault="00B24E76" w:rsidP="00B24E76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highlight w:val="yellow"/>
          <w:lang w:val="en-GB"/>
        </w:rPr>
      </w:pPr>
    </w:p>
    <w:p w14:paraId="70D920F0" w14:textId="77777777" w:rsidR="00905E07" w:rsidRPr="00321A38" w:rsidRDefault="00905E07" w:rsidP="001A7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A72E4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  <w:lang w:val="en-GB"/>
        </w:rPr>
        <w:t>ประมาณ</w:t>
      </w:r>
      <w:r w:rsidRPr="00321A3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การหนี้สินและหนี้สินที่อาจเกิดขึ้น</w:t>
      </w:r>
    </w:p>
    <w:p w14:paraId="54D19DC2" w14:textId="77777777" w:rsidR="00905E07" w:rsidRPr="007B4651" w:rsidRDefault="00905E07" w:rsidP="0090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9DFE03" w14:textId="77777777" w:rsidR="00905E07" w:rsidRPr="00FA2792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ค่าใช้จ่ายจากความเสียหายของวัตถุดิบคงคลังและคดีความที่เกี่ยวข้อง</w:t>
      </w:r>
    </w:p>
    <w:p w14:paraId="30266719" w14:textId="77777777" w:rsidR="00905E07" w:rsidRPr="007B4651" w:rsidRDefault="00905E07" w:rsidP="0090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4DF1CA" w14:textId="77777777" w:rsidR="00905E07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DA40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Pr="00DA400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AA1075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6541A5B3" w14:textId="77777777" w:rsidR="00905E07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7EC3A2" w14:textId="77777777" w:rsidR="00905E07" w:rsidRPr="00194A45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7423DE23" w14:textId="77777777" w:rsidR="00905E07" w:rsidRPr="00194A45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DDF13" w14:textId="77777777" w:rsidR="00905E07" w:rsidRPr="00194A45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Pr="00AA1075">
        <w:rPr>
          <w:rFonts w:asciiTheme="majorBidi" w:hAnsiTheme="majorBidi" w:cstheme="majorBidi"/>
          <w:sz w:val="30"/>
          <w:szCs w:val="30"/>
        </w:rPr>
        <w:t>31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A1075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เป็นจำนวนเงินรวม </w:t>
      </w:r>
      <w:r w:rsidRPr="00AA1075">
        <w:rPr>
          <w:rFonts w:asciiTheme="majorBidi" w:hAnsiTheme="majorBidi" w:cstheme="majorBidi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>,</w:t>
      </w:r>
      <w:r w:rsidRPr="00AA1075">
        <w:rPr>
          <w:rFonts w:asciiTheme="majorBidi" w:hAnsiTheme="majorBidi" w:cstheme="majorBidi"/>
          <w:sz w:val="30"/>
          <w:szCs w:val="30"/>
        </w:rPr>
        <w:t>004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7233A734" w14:textId="77777777" w:rsidR="00905E07" w:rsidRPr="00194A45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264C9" w14:textId="3287F801" w:rsidR="00905E07" w:rsidRPr="00E9186E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726D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AE726D">
        <w:rPr>
          <w:rFonts w:asciiTheme="majorBidi" w:hAnsiTheme="majorBidi" w:cstheme="majorBidi"/>
          <w:sz w:val="30"/>
          <w:szCs w:val="30"/>
        </w:rPr>
        <w:t>2562</w:t>
      </w:r>
      <w:r w:rsidRPr="00AE726D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 w:rsidRPr="00AE726D">
        <w:rPr>
          <w:rFonts w:asciiTheme="majorBidi" w:hAnsiTheme="majorBidi" w:cstheme="majorBidi"/>
          <w:sz w:val="30"/>
          <w:szCs w:val="30"/>
        </w:rPr>
        <w:t>16</w:t>
      </w:r>
      <w:r w:rsidRPr="00AE726D">
        <w:rPr>
          <w:rFonts w:asciiTheme="majorBidi" w:hAnsiTheme="majorBidi" w:cstheme="majorBidi"/>
          <w:sz w:val="30"/>
          <w:szCs w:val="30"/>
          <w:cs/>
        </w:rPr>
        <w:t xml:space="preserve"> ล้านบาท และมีการจดทะเบียนจำนองที่ดินให้แก่บริษัท </w:t>
      </w:r>
      <w:r w:rsidR="00A74059" w:rsidRPr="00AE726D">
        <w:rPr>
          <w:rFonts w:asciiTheme="majorBidi" w:hAnsiTheme="majorBidi" w:cstheme="majorBidi" w:hint="cs"/>
          <w:sz w:val="30"/>
          <w:szCs w:val="30"/>
          <w:cs/>
        </w:rPr>
        <w:t xml:space="preserve">โดย ณ วันที่ </w:t>
      </w:r>
      <w:r w:rsidR="00A74059" w:rsidRPr="00AE726D">
        <w:rPr>
          <w:rFonts w:asciiTheme="majorBidi" w:hAnsiTheme="majorBidi" w:cstheme="majorBidi"/>
          <w:sz w:val="30"/>
          <w:szCs w:val="30"/>
        </w:rPr>
        <w:t xml:space="preserve">30 </w:t>
      </w:r>
      <w:r w:rsidR="00A74059" w:rsidRPr="00AE726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74059" w:rsidRPr="00AE726D">
        <w:rPr>
          <w:rFonts w:asciiTheme="majorBidi" w:hAnsiTheme="majorBidi" w:cstheme="majorBidi"/>
          <w:sz w:val="30"/>
          <w:szCs w:val="30"/>
        </w:rPr>
        <w:t xml:space="preserve">2568 </w:t>
      </w:r>
      <w:r w:rsidR="00A74059" w:rsidRPr="00AE726D">
        <w:rPr>
          <w:rFonts w:asciiTheme="majorBidi" w:hAnsiTheme="majorBidi" w:cstheme="majorBidi" w:hint="cs"/>
          <w:sz w:val="30"/>
          <w:szCs w:val="30"/>
          <w:cs/>
        </w:rPr>
        <w:t xml:space="preserve">ที่ดินดังกล่าวมีมูลค่ายุติธรรมจำนวน </w:t>
      </w:r>
      <w:r w:rsidR="00A74059" w:rsidRPr="00AE726D">
        <w:rPr>
          <w:rFonts w:asciiTheme="majorBidi" w:hAnsiTheme="majorBidi" w:cstheme="majorBidi"/>
          <w:sz w:val="30"/>
          <w:szCs w:val="30"/>
        </w:rPr>
        <w:t xml:space="preserve">289 </w:t>
      </w:r>
      <w:r w:rsidR="00A74059" w:rsidRPr="00AE726D">
        <w:rPr>
          <w:rFonts w:asciiTheme="majorBidi" w:hAnsiTheme="majorBidi" w:cstheme="majorBidi" w:hint="cs"/>
          <w:sz w:val="30"/>
          <w:szCs w:val="30"/>
          <w:cs/>
        </w:rPr>
        <w:t>ล้านบาท ซึ่งบริษัทแสดงมูลค่ายุติธรรมของที่ดินภายใต้ลูกหนี้ไม่หมุนเวียนอื่น</w:t>
      </w:r>
    </w:p>
    <w:p w14:paraId="6B014643" w14:textId="77777777" w:rsidR="00905E07" w:rsidRPr="00E9186E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44C4D" w14:textId="77777777" w:rsidR="00EE0B49" w:rsidRDefault="00EE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F170FA" w14:textId="231F8A95" w:rsidR="00905E07" w:rsidRPr="00194A45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9186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นอกจากนี้ เมื่อวันที่ </w:t>
      </w:r>
      <w:r w:rsidRPr="00E9186E">
        <w:rPr>
          <w:rFonts w:asciiTheme="majorBidi" w:hAnsiTheme="majorBidi" w:cstheme="majorBidi"/>
          <w:sz w:val="30"/>
          <w:szCs w:val="30"/>
        </w:rPr>
        <w:t>23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E9186E">
        <w:rPr>
          <w:rFonts w:asciiTheme="majorBidi" w:hAnsiTheme="majorBidi" w:cstheme="majorBidi"/>
          <w:sz w:val="30"/>
          <w:szCs w:val="30"/>
        </w:rPr>
        <w:t>2564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Pr="00E9186E">
        <w:rPr>
          <w:rFonts w:asciiTheme="majorBidi" w:hAnsiTheme="majorBidi" w:cstheme="majorBidi"/>
          <w:sz w:val="30"/>
          <w:szCs w:val="30"/>
        </w:rPr>
        <w:t>2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ราย และคู่ค้าของบริษัทจำนวน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1075">
        <w:rPr>
          <w:rFonts w:asciiTheme="majorBidi" w:hAnsiTheme="majorBidi" w:cstheme="majorBidi"/>
          <w:sz w:val="30"/>
          <w:szCs w:val="30"/>
        </w:rPr>
        <w:t>9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 รวมทั้งสิ้น </w:t>
      </w:r>
      <w:r w:rsidRPr="00AA1075">
        <w:rPr>
          <w:rFonts w:asciiTheme="majorBidi" w:hAnsiTheme="majorBidi" w:cstheme="majorBidi"/>
          <w:sz w:val="30"/>
          <w:szCs w:val="30"/>
        </w:rPr>
        <w:t>11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0B87EB62" w14:textId="77777777" w:rsidR="00905E07" w:rsidRPr="00060584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s/>
        </w:rPr>
      </w:pPr>
    </w:p>
    <w:p w14:paraId="3866ED95" w14:textId="77777777" w:rsidR="00905E07" w:rsidRPr="007B4651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" w:name="_Hlk109309395"/>
      <w:r w:rsidRPr="007B46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คดีแพ่งจากคู่ค้าเดิมของบริษัท</w:t>
      </w:r>
    </w:p>
    <w:bookmarkEnd w:id="1"/>
    <w:p w14:paraId="5FB538CE" w14:textId="77777777" w:rsidR="00905E07" w:rsidRPr="00060584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46512235" w14:textId="77777777" w:rsidR="00905E07" w:rsidRPr="007B4651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hint="cs"/>
          <w:sz w:val="30"/>
          <w:szCs w:val="30"/>
          <w:cs/>
        </w:rPr>
        <w:t>บริษัทแห่งหนึ่งเป็นคู่ค้าเดิมของบริษัทได้ยื่นฟ้องบริษัท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จำนวน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/>
          <w:sz w:val="30"/>
          <w:szCs w:val="30"/>
        </w:rPr>
        <w:t>3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บริษัทมิได้กระทำผิดสัญญาตามฟ้องทั้งสามคดี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บริษัทจึงไม่มีหน้าที่ต้องชำระเงินและค่าเสียหาย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และบริษัทอยู่ระหว่างการต่อสู้คดี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ดังนั้น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บริษัทจึงไม่ได้บันทึกค่าเผื่อผลเสียหายที่อาจเกิดขึ้นจากคดีดังกล่าว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ทั้งนี้ปัจจุบัน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คู่ค้าดังกล่าวอยู่ภายใต้การพิทักษ์ทรัพย์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เจ้าพนักงานพิทักษ์ทรัพย์จะเข้าควบคุมและจัดการกิจการของคู่ค้าเดิม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ศาลแพ่งจึงได้ออกหมายเรียกเจ้าพนักงานพิทักษ์เข้ามาในคดี</w:t>
      </w:r>
    </w:p>
    <w:p w14:paraId="319A3042" w14:textId="77777777" w:rsidR="00905E07" w:rsidRPr="00060584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033A2820" w14:textId="7BCB356A" w:rsidR="00905E07" w:rsidRPr="00AE726D" w:rsidRDefault="00905E07" w:rsidP="00905E0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B0C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8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กันยายน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2563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บริษัท</w:t>
      </w:r>
      <w:r w:rsidRPr="00AE726D">
        <w:rPr>
          <w:rFonts w:asciiTheme="majorBidi" w:hAnsiTheme="majorBidi" w:hint="cs"/>
          <w:sz w:val="30"/>
          <w:szCs w:val="30"/>
          <w:cs/>
        </w:rPr>
        <w:t>ได้รับหมายเรียกและสำเนาคำฟ้องคดีแพ่ง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โดยบริษัทดังกล่าวได้ยื่นฟ้องบริษัทในข้อหาผิดสัญญา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เรียกเงินคืน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และเรียกค่าเสียหายเป็นเงินต้นจำนวน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470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พร้อมดอกเบี้ยในอัตราร้อยละ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7</w:t>
      </w:r>
      <w:r w:rsidRPr="00AE726D">
        <w:rPr>
          <w:rFonts w:asciiTheme="majorBidi" w:hAnsiTheme="majorBidi"/>
          <w:sz w:val="30"/>
          <w:szCs w:val="30"/>
          <w:cs/>
        </w:rPr>
        <w:t>.</w:t>
      </w:r>
      <w:r w:rsidRPr="00AE726D">
        <w:rPr>
          <w:rFonts w:asciiTheme="majorBidi" w:hAnsiTheme="majorBidi"/>
          <w:sz w:val="30"/>
          <w:szCs w:val="30"/>
        </w:rPr>
        <w:t>5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ต่อปี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รวมเป็นจำนวนเงิน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595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นับถัดจากวันฟ้องเป็นต้นไปจนกว่าบริษัทจะชำระเงินเสร็จสิ้น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29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2567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ศาลแพ่งมีคำพิพากษายกฟ้อง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3F229B" w:rsidRPr="00AE726D">
        <w:rPr>
          <w:rFonts w:asciiTheme="majorBidi" w:hAnsiTheme="majorBidi" w:hint="cs"/>
          <w:sz w:val="30"/>
          <w:szCs w:val="30"/>
          <w:cs/>
        </w:rPr>
        <w:t>คดีนี้ยังไม่ถึงที่สุด</w:t>
      </w:r>
      <w:r w:rsidR="003F229B"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3F229B" w:rsidRPr="00AE726D">
        <w:rPr>
          <w:rFonts w:asciiTheme="majorBidi" w:hAnsiTheme="majorBidi" w:hint="cs"/>
          <w:sz w:val="30"/>
          <w:szCs w:val="30"/>
          <w:cs/>
        </w:rPr>
        <w:t>เนื่องจากโจทก์ใช้สิทธิยื่นอุทธรณ์เมื่อวันที่</w:t>
      </w:r>
      <w:r w:rsidR="003F229B"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781096" w:rsidRPr="00AE726D">
        <w:rPr>
          <w:rFonts w:asciiTheme="majorBidi" w:hAnsiTheme="majorBidi"/>
          <w:sz w:val="30"/>
          <w:szCs w:val="30"/>
        </w:rPr>
        <w:t>30</w:t>
      </w:r>
      <w:r w:rsidR="003F229B"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3F229B" w:rsidRPr="00AE726D">
        <w:rPr>
          <w:rFonts w:asciiTheme="majorBidi" w:hAnsiTheme="majorBidi" w:hint="cs"/>
          <w:sz w:val="30"/>
          <w:szCs w:val="30"/>
          <w:cs/>
        </w:rPr>
        <w:t>พฤษภาคม</w:t>
      </w:r>
      <w:r w:rsidR="003F229B"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781096" w:rsidRPr="00AE726D">
        <w:rPr>
          <w:rFonts w:asciiTheme="majorBidi" w:hAnsiTheme="majorBidi"/>
          <w:sz w:val="30"/>
          <w:szCs w:val="30"/>
        </w:rPr>
        <w:t>2568</w:t>
      </w:r>
    </w:p>
    <w:p w14:paraId="6922066D" w14:textId="77777777" w:rsidR="00905E07" w:rsidRPr="00AE726D" w:rsidRDefault="00905E07" w:rsidP="00905E07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</w:rPr>
      </w:pPr>
    </w:p>
    <w:p w14:paraId="6EB6B046" w14:textId="36BCE5D6" w:rsidR="00842621" w:rsidRPr="00BE64F2" w:rsidRDefault="00905E07" w:rsidP="00DF21B1">
      <w:pPr>
        <w:pStyle w:val="BodyText2"/>
        <w:numPr>
          <w:ilvl w:val="0"/>
          <w:numId w:val="38"/>
        </w:numPr>
        <w:tabs>
          <w:tab w:val="left" w:pos="540"/>
        </w:tabs>
        <w:ind w:left="990" w:right="43" w:hanging="450"/>
        <w:jc w:val="thaiDistribute"/>
        <w:rPr>
          <w:rFonts w:asciiTheme="majorBidi" w:hAnsiTheme="majorBidi" w:cstheme="majorBidi"/>
          <w:sz w:val="14"/>
          <w:szCs w:val="14"/>
        </w:rPr>
      </w:pPr>
      <w:r w:rsidRPr="00AE726D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8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2563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โดยบริษัทดังกล่าวได้ยื่นฟ้องบริษัทในฐานะจำเลยที่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1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และบริษัทอื่นอีก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ราย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เป็นจำเลยในข้อหาผิดสัญญา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ตัวการ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ตัวแทน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และเรียกค่าเสียหาย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เป็นเงินต้นจำนวน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92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พร้อมดอกเบี้ยในอัตราร้อยละ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7</w:t>
      </w:r>
      <w:r w:rsidRPr="00AE726D">
        <w:rPr>
          <w:rFonts w:asciiTheme="majorBidi" w:hAnsiTheme="majorBidi"/>
          <w:sz w:val="30"/>
          <w:szCs w:val="30"/>
          <w:cs/>
        </w:rPr>
        <w:t>.</w:t>
      </w:r>
      <w:r w:rsidRPr="00AE726D">
        <w:rPr>
          <w:rFonts w:asciiTheme="majorBidi" w:hAnsiTheme="majorBidi"/>
          <w:sz w:val="30"/>
          <w:szCs w:val="30"/>
        </w:rPr>
        <w:t>5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ต่อปี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รวมเป็นจำนวนเงิน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109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นับถัดจากวันฟ้องเป็นต้นไปจนกว่าจำเลยทั้งสามจะชำระเงินเสร็จสิ้น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6102F2" w:rsidRPr="00AE726D">
        <w:rPr>
          <w:rFonts w:asciiTheme="majorBidi" w:hAnsiTheme="majorBidi"/>
          <w:sz w:val="30"/>
          <w:szCs w:val="30"/>
        </w:rPr>
        <w:t>2</w:t>
      </w:r>
      <w:r w:rsidRPr="00AE726D">
        <w:rPr>
          <w:rFonts w:asciiTheme="majorBidi" w:hAnsiTheme="majorBidi"/>
          <w:sz w:val="30"/>
          <w:szCs w:val="30"/>
        </w:rPr>
        <w:t>4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มีนาคม</w:t>
      </w:r>
      <w:r w:rsidRPr="00BE64F2">
        <w:rPr>
          <w:rFonts w:asciiTheme="majorBidi" w:hAnsiTheme="majorBidi"/>
          <w:sz w:val="30"/>
          <w:szCs w:val="30"/>
          <w:cs/>
        </w:rPr>
        <w:t xml:space="preserve"> </w:t>
      </w:r>
      <w:r w:rsidR="006102F2" w:rsidRPr="00BE64F2">
        <w:rPr>
          <w:rFonts w:asciiTheme="majorBidi" w:hAnsiTheme="majorBidi"/>
          <w:sz w:val="30"/>
          <w:szCs w:val="30"/>
        </w:rPr>
        <w:t>256</w:t>
      </w:r>
      <w:r w:rsidRPr="00BE64F2">
        <w:rPr>
          <w:rFonts w:asciiTheme="majorBidi" w:hAnsiTheme="majorBidi"/>
          <w:sz w:val="30"/>
          <w:szCs w:val="30"/>
        </w:rPr>
        <w:t>8</w:t>
      </w:r>
      <w:r w:rsidRPr="00BE64F2">
        <w:rPr>
          <w:rFonts w:asciiTheme="majorBidi" w:hAnsiTheme="majorBidi"/>
          <w:sz w:val="30"/>
          <w:szCs w:val="30"/>
          <w:cs/>
        </w:rPr>
        <w:t xml:space="preserve"> </w:t>
      </w:r>
      <w:r w:rsidRPr="00BE64F2">
        <w:rPr>
          <w:rFonts w:asciiTheme="majorBidi" w:hAnsiTheme="majorBidi" w:hint="cs"/>
          <w:sz w:val="30"/>
          <w:szCs w:val="30"/>
          <w:cs/>
        </w:rPr>
        <w:t>ศาลแพ่งมีคำพิพากษายกฟ้องจำเลยทั้งสาม</w:t>
      </w:r>
      <w:r w:rsidRPr="00BE64F2">
        <w:rPr>
          <w:rFonts w:asciiTheme="majorBidi" w:hAnsiTheme="majorBidi"/>
          <w:sz w:val="30"/>
          <w:szCs w:val="30"/>
          <w:cs/>
        </w:rPr>
        <w:t xml:space="preserve"> </w:t>
      </w:r>
      <w:r w:rsidR="003F229B" w:rsidRPr="003F229B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3F229B" w:rsidRPr="003F229B">
        <w:rPr>
          <w:rFonts w:asciiTheme="majorBidi" w:hAnsiTheme="majorBidi"/>
          <w:sz w:val="30"/>
          <w:szCs w:val="30"/>
          <w:cs/>
        </w:rPr>
        <w:t xml:space="preserve"> </w:t>
      </w:r>
      <w:r w:rsidR="003F229B" w:rsidRPr="003F229B">
        <w:rPr>
          <w:rFonts w:asciiTheme="majorBidi" w:hAnsiTheme="majorBidi" w:hint="cs"/>
          <w:sz w:val="30"/>
          <w:szCs w:val="30"/>
          <w:cs/>
        </w:rPr>
        <w:t>โจทก์สามารถใช้สิทธิยื่นอุทธรณ์ได้ภายในวันที่</w:t>
      </w:r>
      <w:r w:rsidR="003F229B" w:rsidRPr="003F229B">
        <w:rPr>
          <w:rFonts w:asciiTheme="majorBidi" w:hAnsiTheme="majorBidi"/>
          <w:sz w:val="30"/>
          <w:szCs w:val="30"/>
          <w:cs/>
        </w:rPr>
        <w:t xml:space="preserve"> </w:t>
      </w:r>
      <w:r w:rsidR="00781096" w:rsidRPr="00781096">
        <w:rPr>
          <w:rFonts w:asciiTheme="majorBidi" w:hAnsiTheme="majorBidi"/>
          <w:sz w:val="30"/>
          <w:szCs w:val="30"/>
        </w:rPr>
        <w:t>24</w:t>
      </w:r>
      <w:r w:rsidR="003F229B" w:rsidRPr="003F229B">
        <w:rPr>
          <w:rFonts w:asciiTheme="majorBidi" w:hAnsiTheme="majorBidi"/>
          <w:sz w:val="30"/>
          <w:szCs w:val="30"/>
          <w:cs/>
        </w:rPr>
        <w:t xml:space="preserve"> </w:t>
      </w:r>
      <w:r w:rsidR="003F229B" w:rsidRPr="003F229B">
        <w:rPr>
          <w:rFonts w:asciiTheme="majorBidi" w:hAnsiTheme="majorBidi" w:hint="cs"/>
          <w:sz w:val="30"/>
          <w:szCs w:val="30"/>
          <w:cs/>
        </w:rPr>
        <w:t>สิงหาคม</w:t>
      </w:r>
      <w:r w:rsidR="003F229B" w:rsidRPr="003F229B">
        <w:rPr>
          <w:rFonts w:asciiTheme="majorBidi" w:hAnsiTheme="majorBidi"/>
          <w:sz w:val="30"/>
          <w:szCs w:val="30"/>
          <w:cs/>
        </w:rPr>
        <w:t xml:space="preserve"> </w:t>
      </w:r>
      <w:r w:rsidR="00781096" w:rsidRPr="00781096">
        <w:rPr>
          <w:rFonts w:asciiTheme="majorBidi" w:hAnsiTheme="majorBidi"/>
          <w:sz w:val="30"/>
          <w:szCs w:val="30"/>
        </w:rPr>
        <w:t>2568</w:t>
      </w:r>
      <w:r w:rsidR="00842621" w:rsidRPr="00BE64F2">
        <w:rPr>
          <w:rFonts w:asciiTheme="majorBidi" w:hAnsiTheme="majorBidi" w:cstheme="majorBidi"/>
          <w:sz w:val="14"/>
          <w:szCs w:val="14"/>
        </w:rPr>
        <w:br w:type="page"/>
      </w:r>
    </w:p>
    <w:p w14:paraId="71955594" w14:textId="4A3EA4EE" w:rsidR="00905E07" w:rsidRPr="00AE726D" w:rsidRDefault="00905E07" w:rsidP="00905E0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60584">
        <w:rPr>
          <w:rFonts w:asciiTheme="majorBidi" w:hAnsiTheme="majorBidi"/>
          <w:spacing w:val="-4"/>
          <w:sz w:val="30"/>
          <w:szCs w:val="30"/>
          <w:cs/>
        </w:rPr>
        <w:lastRenderedPageBreak/>
        <w:t>เมื่อ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วันที่ </w:t>
      </w:r>
      <w:r w:rsidRPr="00AE726D">
        <w:rPr>
          <w:rFonts w:asciiTheme="majorBidi" w:hAnsiTheme="majorBidi"/>
          <w:spacing w:val="-4"/>
          <w:sz w:val="30"/>
          <w:szCs w:val="30"/>
        </w:rPr>
        <w:t>25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Pr="00AE726D">
        <w:rPr>
          <w:rFonts w:asciiTheme="majorBidi" w:hAnsiTheme="majorBidi"/>
          <w:spacing w:val="-4"/>
          <w:sz w:val="30"/>
          <w:szCs w:val="30"/>
        </w:rPr>
        <w:t>2563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Pr="00AE726D">
        <w:rPr>
          <w:rFonts w:asciiTheme="majorBidi" w:hAnsiTheme="majorBidi"/>
          <w:spacing w:val="-4"/>
          <w:sz w:val="30"/>
          <w:szCs w:val="30"/>
        </w:rPr>
        <w:t>2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Pr="00AE726D">
        <w:rPr>
          <w:rFonts w:asciiTheme="majorBidi" w:hAnsiTheme="majorBidi"/>
          <w:spacing w:val="-4"/>
          <w:sz w:val="30"/>
          <w:szCs w:val="30"/>
        </w:rPr>
        <w:t>305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E726D">
        <w:rPr>
          <w:rFonts w:asciiTheme="majorBidi" w:hAnsiTheme="majorBidi"/>
          <w:spacing w:val="-4"/>
          <w:sz w:val="30"/>
          <w:szCs w:val="30"/>
        </w:rPr>
        <w:t>7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>.</w:t>
      </w:r>
      <w:r w:rsidRPr="00AE726D">
        <w:rPr>
          <w:rFonts w:asciiTheme="majorBidi" w:hAnsiTheme="majorBidi"/>
          <w:spacing w:val="-4"/>
          <w:sz w:val="30"/>
          <w:szCs w:val="30"/>
        </w:rPr>
        <w:t>5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ต่อปี รวมเป็นจำนวนเงิน </w:t>
      </w:r>
      <w:r w:rsidRPr="00AE726D">
        <w:rPr>
          <w:rFonts w:asciiTheme="majorBidi" w:hAnsiTheme="majorBidi"/>
          <w:spacing w:val="-4"/>
          <w:sz w:val="30"/>
          <w:szCs w:val="30"/>
        </w:rPr>
        <w:t>36</w:t>
      </w:r>
      <w:r w:rsidR="00324F8C" w:rsidRPr="00AE726D">
        <w:rPr>
          <w:rFonts w:asciiTheme="majorBidi" w:hAnsiTheme="majorBidi"/>
          <w:spacing w:val="-4"/>
          <w:sz w:val="30"/>
          <w:szCs w:val="30"/>
        </w:rPr>
        <w:t>5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 ต่อมาเมื่อวันที่ </w:t>
      </w:r>
      <w:r w:rsidRPr="00AE726D">
        <w:rPr>
          <w:rFonts w:asciiTheme="majorBidi" w:hAnsiTheme="majorBidi"/>
          <w:spacing w:val="-4"/>
          <w:sz w:val="30"/>
          <w:szCs w:val="30"/>
        </w:rPr>
        <w:t>21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กันยายน </w:t>
      </w:r>
      <w:r w:rsidRPr="00AE726D">
        <w:rPr>
          <w:rFonts w:asciiTheme="majorBidi" w:hAnsiTheme="majorBidi"/>
          <w:spacing w:val="-4"/>
          <w:sz w:val="30"/>
          <w:szCs w:val="30"/>
        </w:rPr>
        <w:t>2566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ศาลแพ่งมี คำพิพากษายกฟ้อง อย่างไรก็ตาม คดีนี้ยังไม่ถึงที่สุด เนื่องจากโจทก์ใช้สิทธิยื่นอุทธรณ์เมื่อวันที่ </w:t>
      </w:r>
      <w:r w:rsidRPr="00AE726D">
        <w:rPr>
          <w:rFonts w:asciiTheme="majorBidi" w:hAnsiTheme="majorBidi"/>
          <w:spacing w:val="-4"/>
          <w:sz w:val="30"/>
          <w:szCs w:val="30"/>
        </w:rPr>
        <w:t>22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Pr="00AE726D">
        <w:rPr>
          <w:rFonts w:asciiTheme="majorBidi" w:hAnsiTheme="majorBidi"/>
          <w:spacing w:val="-4"/>
          <w:sz w:val="30"/>
          <w:szCs w:val="30"/>
        </w:rPr>
        <w:t>2567</w:t>
      </w:r>
    </w:p>
    <w:p w14:paraId="0900FB31" w14:textId="77777777" w:rsidR="00905E07" w:rsidRPr="00AE726D" w:rsidRDefault="00905E07" w:rsidP="00905E07">
      <w:pPr>
        <w:pStyle w:val="ListParagraph"/>
        <w:rPr>
          <w:rFonts w:asciiTheme="majorBidi" w:hAnsiTheme="majorBidi" w:cstheme="majorBidi"/>
          <w:szCs w:val="18"/>
        </w:rPr>
      </w:pPr>
    </w:p>
    <w:p w14:paraId="05B133FD" w14:textId="77777777" w:rsidR="00905E07" w:rsidRPr="00AE726D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72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คดีความอื่นๆ</w:t>
      </w:r>
    </w:p>
    <w:p w14:paraId="7A241253" w14:textId="77777777" w:rsidR="00905E07" w:rsidRPr="00AE726D" w:rsidRDefault="00905E07" w:rsidP="0090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54DFFACE" w14:textId="77777777" w:rsidR="00905E07" w:rsidRPr="00AE726D" w:rsidRDefault="00905E07" w:rsidP="00905E07">
      <w:pPr>
        <w:pStyle w:val="BodyText2"/>
        <w:numPr>
          <w:ilvl w:val="0"/>
          <w:numId w:val="47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E726D">
        <w:rPr>
          <w:rFonts w:asciiTheme="majorBidi" w:hAnsiTheme="majorBidi" w:cstheme="majorBidi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Pr="00AE726D">
        <w:rPr>
          <w:rFonts w:asciiTheme="majorBidi" w:hAnsiTheme="majorBidi" w:cstheme="majorBidi"/>
          <w:sz w:val="30"/>
          <w:szCs w:val="30"/>
        </w:rPr>
        <w:t>2563</w:t>
      </w:r>
    </w:p>
    <w:p w14:paraId="2FA58608" w14:textId="77777777" w:rsidR="00905E07" w:rsidRPr="00AE726D" w:rsidRDefault="00905E07" w:rsidP="0090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150824C4" w14:textId="7B93F2BD" w:rsidR="00321503" w:rsidRDefault="00905E07" w:rsidP="00321503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AE726D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5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มิถุนายน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2563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โดยบริษัทแห่งหนึ่งได้ยื่นฟ้องบริษัทต่อศาลแพ่งในข้อหาผิดสัญญา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ละเมิด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และเรียกค่าเสียหาย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โดยขอให้บริษัทชดใช้ค่าเสียหายเป็นจำนวนเงินรวม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</w:t>
      </w:r>
      <w:r w:rsidR="00324F8C" w:rsidRPr="00AE726D">
        <w:rPr>
          <w:rFonts w:asciiTheme="majorBidi" w:hAnsiTheme="majorBidi"/>
          <w:sz w:val="30"/>
          <w:szCs w:val="30"/>
        </w:rPr>
        <w:t>3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พร้อมดอกเบี้ยร้อยละ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7</w:t>
      </w:r>
      <w:r w:rsidRPr="00AE726D">
        <w:rPr>
          <w:rFonts w:asciiTheme="majorBidi" w:hAnsiTheme="majorBidi"/>
          <w:sz w:val="30"/>
          <w:szCs w:val="30"/>
          <w:cs/>
        </w:rPr>
        <w:t>.</w:t>
      </w:r>
      <w:r w:rsidRPr="00AE726D">
        <w:rPr>
          <w:rFonts w:asciiTheme="majorBidi" w:hAnsiTheme="majorBidi"/>
          <w:sz w:val="30"/>
          <w:szCs w:val="30"/>
        </w:rPr>
        <w:t>5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ต่อปี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ซึ่งบริษัทและที่ปรึกษากฎหมายของบริษัทได้พิจารณาข้อเท็จจริงและหลักฐานที่เกี่ยวข้องแล้วเห็นว่า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บริษัทไม่มีหน้าที่ต้องชำระหนี้ตามฟ้อง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รวมถึงสิทธิเรียกร้องของโจทก์ขาดอายุความ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ดังนั้น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บริษัทจึงได้แต่งตั้งทนายความและยื่นคำให้การต่อสู้คดี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รวมถึงได้ฟ้องแย้งเรียกเงินคืนจากโจทก์ฐานลาภมิควรได้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จำนวน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8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16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มิถุนายน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2565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ศาลแพ่งได้มีคำพิพากษาให้บริษัทชำระเงินจำนวน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60,31</w:t>
      </w:r>
      <w:r w:rsidR="00324F8C" w:rsidRPr="00AE726D">
        <w:rPr>
          <w:rFonts w:asciiTheme="majorBidi" w:hAnsiTheme="majorBidi"/>
          <w:sz w:val="30"/>
          <w:szCs w:val="30"/>
        </w:rPr>
        <w:t>9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พร้อมดอกเบี้ยจนกว่าจะชำระเสร็จ</w:t>
      </w:r>
      <w:r w:rsidRPr="00AE726D">
        <w:rPr>
          <w:rFonts w:asciiTheme="majorBidi" w:hAnsiTheme="majorBidi"/>
          <w:sz w:val="30"/>
          <w:szCs w:val="30"/>
          <w:cs/>
        </w:rPr>
        <w:t xml:space="preserve"> (</w:t>
      </w:r>
      <w:r w:rsidRPr="00AE726D">
        <w:rPr>
          <w:rFonts w:asciiTheme="majorBidi" w:hAnsiTheme="majorBidi" w:hint="cs"/>
          <w:sz w:val="30"/>
          <w:szCs w:val="30"/>
          <w:cs/>
        </w:rPr>
        <w:t>จากค่าเสียหายที่โจทก์เรียกร้องจำนวน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</w:t>
      </w:r>
      <w:r w:rsidR="001A6477" w:rsidRPr="00AE726D">
        <w:rPr>
          <w:rFonts w:asciiTheme="majorBidi" w:hAnsiTheme="majorBidi"/>
          <w:sz w:val="30"/>
          <w:szCs w:val="30"/>
        </w:rPr>
        <w:t>3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) </w:t>
      </w:r>
      <w:r w:rsidRPr="00AE726D">
        <w:rPr>
          <w:rFonts w:asciiTheme="majorBidi" w:hAnsiTheme="majorBidi" w:hint="cs"/>
          <w:sz w:val="30"/>
          <w:szCs w:val="30"/>
          <w:cs/>
        </w:rPr>
        <w:t>และพิพากษายกฟ้องแย้งของบริษัท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ทั้งนี้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10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กรกฎาคม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2567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ศาลอุทธรณ์มีคำพิพากษายืนตามคำพิพากษาศาลชั้นต้น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คดีนี้ยังไม่ถึงที่สุด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โจทก์ยื่นขออนุญาตฎีกาเมื่อวันที่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ธันวาคม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2567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D24D8A">
        <w:rPr>
          <w:rFonts w:asciiTheme="majorBidi" w:hAnsiTheme="majorBidi" w:hint="cs"/>
          <w:sz w:val="30"/>
          <w:szCs w:val="30"/>
          <w:cs/>
        </w:rPr>
        <w:t xml:space="preserve">และศาลฎีกามีคำสั่งรับฎีกาของโจทก์เมื่อวันที่ </w:t>
      </w:r>
      <w:r w:rsidR="00D24D8A">
        <w:rPr>
          <w:rFonts w:asciiTheme="majorBidi" w:hAnsiTheme="majorBidi"/>
          <w:sz w:val="30"/>
          <w:szCs w:val="30"/>
        </w:rPr>
        <w:t xml:space="preserve">5 </w:t>
      </w:r>
      <w:r w:rsidR="00D24D8A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D24D8A">
        <w:rPr>
          <w:rFonts w:asciiTheme="majorBidi" w:hAnsiTheme="majorBidi"/>
          <w:sz w:val="30"/>
          <w:szCs w:val="30"/>
        </w:rPr>
        <w:t>2568</w:t>
      </w:r>
    </w:p>
    <w:p w14:paraId="7C13A889" w14:textId="74772687" w:rsidR="00905E07" w:rsidRDefault="00905E07" w:rsidP="00905E07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3CA4E6BC" w14:textId="77777777" w:rsidR="00905E07" w:rsidRPr="00577BAC" w:rsidRDefault="00905E07" w:rsidP="00905E07">
      <w:pPr>
        <w:pStyle w:val="BodyText2"/>
        <w:numPr>
          <w:ilvl w:val="0"/>
          <w:numId w:val="47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E7D33">
        <w:rPr>
          <w:rFonts w:asciiTheme="majorBidi" w:hAnsiTheme="majorBidi" w:hint="cs"/>
          <w:sz w:val="30"/>
          <w:szCs w:val="30"/>
          <w:cs/>
        </w:rPr>
        <w:t>คดีแพ่งเกี่ยวกับการละเมิด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DE7D33">
        <w:rPr>
          <w:rFonts w:asciiTheme="majorBidi" w:hAnsiTheme="majorBidi" w:hint="cs"/>
          <w:sz w:val="30"/>
          <w:szCs w:val="30"/>
          <w:cs/>
        </w:rPr>
        <w:t>ผิดสัญญา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DE7D33">
        <w:rPr>
          <w:rFonts w:asciiTheme="majorBidi" w:hAnsiTheme="majorBidi" w:hint="cs"/>
          <w:sz w:val="30"/>
          <w:szCs w:val="30"/>
          <w:cs/>
        </w:rPr>
        <w:t>ผิดคำมั่น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DE7D33">
        <w:rPr>
          <w:rFonts w:asciiTheme="majorBidi" w:hAnsiTheme="majorBidi" w:hint="cs"/>
          <w:sz w:val="30"/>
          <w:szCs w:val="30"/>
          <w:cs/>
        </w:rPr>
        <w:t>เรียกค่าเสียหายที่เกิดขึ้นในปี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7128F9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</w:p>
    <w:p w14:paraId="1D348EBE" w14:textId="77777777" w:rsidR="00905E07" w:rsidRPr="00166064" w:rsidRDefault="00905E07" w:rsidP="00905E07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18"/>
          <w:szCs w:val="18"/>
        </w:rPr>
      </w:pPr>
    </w:p>
    <w:p w14:paraId="0454DDB4" w14:textId="57415692" w:rsidR="00166064" w:rsidRDefault="00905E07" w:rsidP="00905E07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9C6789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25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2567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27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2567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บริษัทผู้รับเหมา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4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ยื่นฟ้องบริษัท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จีจีซี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เคทิส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ไบโออินดัสเทรียล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9C6789">
        <w:rPr>
          <w:rFonts w:asciiTheme="majorBidi" w:hAnsiTheme="majorBidi" w:cstheme="majorBidi"/>
          <w:sz w:val="30"/>
          <w:szCs w:val="30"/>
        </w:rPr>
        <w:t xml:space="preserve">GKBI”)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ซึ่งเป็นการร่วมค้าทางอ้อมของกลุ่มบริษัทต่อศาล</w:t>
      </w:r>
      <w:r>
        <w:rPr>
          <w:rFonts w:asciiTheme="majorBidi" w:hAnsiTheme="majorBidi" w:cstheme="majorBidi" w:hint="cs"/>
          <w:sz w:val="30"/>
          <w:szCs w:val="30"/>
          <w:cs/>
        </w:rPr>
        <w:t>แพ่งและศาลทรัพย์สินทางปัญญาและการค้าระหว่างประเทศ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ในคดีเกี่ยวกับสัญญาจ้างเหมาก่อสร้าง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โครงการ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NBC 2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และเรียกร้องให้ชดใช้ค่าเสียหายเป็นเงินจำนวนรวม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453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 xml:space="preserve">GKBI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มีเจ้าหนี้ค่าสินค้าและหนังสือค้ำประกันเป็นที่เกี่ยวข้องกับคดีดังกล่าวจำนวนเงินรวม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189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 xml:space="preserve">GKBI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และที่ปรึกษากฎหมายได้พิจารณาข้อเท็จจริงและหลักฐานที่เกี่ยวข้องแล้ว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และมีข้อสรุปว่า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 xml:space="preserve">GKBI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ไม่ได้กระทำละเมิดและผิดสัญญาต่อโจทย์ตามที่กล่าวอ้างในฟ้อง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1503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>
        <w:rPr>
          <w:rFonts w:asciiTheme="majorBidi" w:hAnsiTheme="majorBidi" w:cstheme="majorBidi"/>
          <w:sz w:val="30"/>
          <w:szCs w:val="30"/>
        </w:rPr>
        <w:t xml:space="preserve">GKBI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ได้ยื่นคำร้องต่อศาลขอให้</w:t>
      </w:r>
      <w:r w:rsidR="00321503">
        <w:rPr>
          <w:rFonts w:asciiTheme="majorBidi" w:hAnsiTheme="majorBidi" w:hint="cs"/>
          <w:sz w:val="30"/>
          <w:szCs w:val="30"/>
          <w:cs/>
        </w:rPr>
        <w:t>จำหน่าย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คดี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เนื่องจากคู่สัญญาได้ตกลงกันไว้ว่า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หากมีข้อพิพาทเกิดขึ้น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ให้ใช้อนุญาโตตุลาการในการระงับข้อพิพาท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ซึ่งต่อมา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ศาลแพ่ง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และศาลทรัพย์สินทางปัญญาและการค้าระหว่างประเทศ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มีคำสั่งให้จำหน่ายคดีออกจากสารบบความ</w:t>
      </w:r>
    </w:p>
    <w:p w14:paraId="0D24E125" w14:textId="53D88F5A" w:rsidR="00663BF1" w:rsidRDefault="00663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37E0FEB4" w14:textId="78E69A84" w:rsidR="00DE30B8" w:rsidRPr="00DE30B8" w:rsidRDefault="00DE30B8" w:rsidP="00DE30B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E30B8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450D75AC" w14:textId="3BA26BA6" w:rsidR="00F538F5" w:rsidRDefault="00F538F5" w:rsidP="0061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Bidi" w:hAnsiTheme="majorBidi"/>
          <w:sz w:val="30"/>
          <w:szCs w:val="30"/>
        </w:rPr>
      </w:pPr>
    </w:p>
    <w:p w14:paraId="7FA32542" w14:textId="2C88E5CA" w:rsidR="006114A9" w:rsidRDefault="00874554" w:rsidP="004C7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Theme="majorBidi" w:hAnsiTheme="majorBidi"/>
          <w:sz w:val="30"/>
          <w:szCs w:val="30"/>
        </w:rPr>
      </w:pPr>
      <w:r w:rsidRPr="00874554">
        <w:rPr>
          <w:rFonts w:asciiTheme="majorBidi" w:hAnsiTheme="majorBidi" w:hint="cs"/>
          <w:sz w:val="30"/>
          <w:szCs w:val="30"/>
          <w:cs/>
        </w:rPr>
        <w:t>รายการบางรายการในงบฐานะการเงิน</w:t>
      </w:r>
      <w:r w:rsidRPr="00874554">
        <w:rPr>
          <w:rFonts w:asciiTheme="majorBidi" w:hAnsiTheme="majorBidi"/>
          <w:sz w:val="30"/>
          <w:szCs w:val="30"/>
          <w:cs/>
        </w:rPr>
        <w:t xml:space="preserve"> </w:t>
      </w:r>
      <w:r w:rsidRPr="00874554">
        <w:rPr>
          <w:rFonts w:asciiTheme="majorBidi" w:hAnsiTheme="majorBidi" w:hint="cs"/>
          <w:sz w:val="30"/>
          <w:szCs w:val="30"/>
          <w:cs/>
        </w:rPr>
        <w:t>ณ</w:t>
      </w:r>
      <w:r w:rsidRPr="00874554">
        <w:rPr>
          <w:rFonts w:asciiTheme="majorBidi" w:hAnsiTheme="majorBidi"/>
          <w:sz w:val="30"/>
          <w:szCs w:val="30"/>
          <w:cs/>
        </w:rPr>
        <w:t xml:space="preserve"> </w:t>
      </w:r>
      <w:r w:rsidRPr="00874554">
        <w:rPr>
          <w:rFonts w:asciiTheme="majorBidi" w:hAnsiTheme="majorBidi" w:hint="cs"/>
          <w:sz w:val="30"/>
          <w:szCs w:val="30"/>
          <w:cs/>
        </w:rPr>
        <w:t>วันที่</w:t>
      </w:r>
      <w:r w:rsidRPr="00874554">
        <w:rPr>
          <w:rFonts w:asciiTheme="majorBidi" w:hAnsiTheme="majorBidi"/>
          <w:sz w:val="30"/>
          <w:szCs w:val="30"/>
          <w:cs/>
        </w:rPr>
        <w:t xml:space="preserve"> </w:t>
      </w:r>
      <w:r w:rsidRPr="00874554">
        <w:rPr>
          <w:rFonts w:asciiTheme="majorBidi" w:hAnsiTheme="majorBidi"/>
          <w:sz w:val="30"/>
          <w:szCs w:val="30"/>
        </w:rPr>
        <w:t xml:space="preserve">31 </w:t>
      </w:r>
      <w:r w:rsidRPr="00874554">
        <w:rPr>
          <w:rFonts w:asciiTheme="majorBidi" w:hAnsiTheme="majorBidi" w:hint="cs"/>
          <w:sz w:val="30"/>
          <w:szCs w:val="30"/>
          <w:cs/>
        </w:rPr>
        <w:t>ธันวาคม</w:t>
      </w:r>
      <w:r w:rsidRPr="00874554">
        <w:rPr>
          <w:rFonts w:asciiTheme="majorBidi" w:hAnsiTheme="majorBidi"/>
          <w:sz w:val="30"/>
          <w:szCs w:val="30"/>
          <w:cs/>
        </w:rPr>
        <w:t xml:space="preserve"> </w:t>
      </w:r>
      <w:r w:rsidRPr="00874554">
        <w:rPr>
          <w:rFonts w:asciiTheme="majorBidi" w:hAnsiTheme="majorBidi"/>
          <w:sz w:val="30"/>
          <w:szCs w:val="30"/>
        </w:rPr>
        <w:t>256</w:t>
      </w:r>
      <w:r w:rsidR="00B72EFD">
        <w:rPr>
          <w:rFonts w:asciiTheme="majorBidi" w:hAnsiTheme="majorBidi"/>
          <w:sz w:val="30"/>
          <w:szCs w:val="30"/>
        </w:rPr>
        <w:t>7</w:t>
      </w:r>
      <w:r w:rsidRPr="00874554">
        <w:rPr>
          <w:rFonts w:asciiTheme="majorBidi" w:hAnsiTheme="majorBidi"/>
          <w:sz w:val="30"/>
          <w:szCs w:val="30"/>
        </w:rPr>
        <w:t xml:space="preserve"> </w:t>
      </w:r>
      <w:r w:rsidRPr="00874554">
        <w:rPr>
          <w:rFonts w:asciiTheme="majorBidi" w:hAnsiTheme="majorBidi" w:hint="cs"/>
          <w:sz w:val="30"/>
          <w:szCs w:val="30"/>
          <w:cs/>
        </w:rPr>
        <w:t>ซึ่งรวมอยู่ในงบการเงิน</w:t>
      </w:r>
      <w:r w:rsidR="007F1D40" w:rsidRPr="007F1D40">
        <w:rPr>
          <w:rFonts w:asciiTheme="majorBidi" w:hAnsiTheme="majorBidi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7F1D40" w:rsidRPr="007F1D40">
        <w:rPr>
          <w:rFonts w:asciiTheme="majorBidi" w:hAnsiTheme="majorBidi"/>
          <w:sz w:val="30"/>
          <w:szCs w:val="30"/>
          <w:cs/>
        </w:rPr>
        <w:t xml:space="preserve"> </w:t>
      </w:r>
      <w:r w:rsidR="004B7B40" w:rsidRPr="004B7B40">
        <w:rPr>
          <w:rFonts w:asciiTheme="majorBidi" w:hAnsiTheme="majorBidi"/>
          <w:sz w:val="30"/>
          <w:szCs w:val="30"/>
        </w:rPr>
        <w:t>30</w:t>
      </w:r>
      <w:r w:rsidR="007F1D40" w:rsidRPr="007F1D40">
        <w:rPr>
          <w:rFonts w:asciiTheme="majorBidi" w:hAnsiTheme="majorBidi"/>
          <w:sz w:val="30"/>
          <w:szCs w:val="30"/>
          <w:cs/>
        </w:rPr>
        <w:t xml:space="preserve"> </w:t>
      </w:r>
      <w:r w:rsidR="007F1D40" w:rsidRPr="007F1D40">
        <w:rPr>
          <w:rFonts w:asciiTheme="majorBidi" w:hAnsiTheme="majorBidi" w:hint="cs"/>
          <w:sz w:val="30"/>
          <w:szCs w:val="30"/>
          <w:cs/>
        </w:rPr>
        <w:t>มิถุนายน</w:t>
      </w:r>
      <w:r w:rsidR="007F1D40" w:rsidRPr="007F1D40">
        <w:rPr>
          <w:rFonts w:asciiTheme="majorBidi" w:hAnsiTheme="majorBidi"/>
          <w:sz w:val="30"/>
          <w:szCs w:val="30"/>
          <w:cs/>
        </w:rPr>
        <w:t xml:space="preserve"> </w:t>
      </w:r>
      <w:r w:rsidR="004B7B40" w:rsidRPr="004B7B40">
        <w:rPr>
          <w:rFonts w:asciiTheme="majorBidi" w:hAnsiTheme="majorBidi"/>
          <w:sz w:val="30"/>
          <w:szCs w:val="30"/>
        </w:rPr>
        <w:t>2568</w:t>
      </w:r>
      <w:r w:rsidRPr="00874554">
        <w:rPr>
          <w:rFonts w:asciiTheme="majorBidi" w:hAnsiTheme="majorBidi"/>
          <w:sz w:val="30"/>
          <w:szCs w:val="30"/>
        </w:rPr>
        <w:t xml:space="preserve"> </w:t>
      </w:r>
      <w:r w:rsidRPr="00874554">
        <w:rPr>
          <w:rFonts w:asciiTheme="majorBidi" w:hAnsiTheme="majorBidi" w:hint="cs"/>
          <w:sz w:val="30"/>
          <w:szCs w:val="30"/>
          <w:cs/>
        </w:rPr>
        <w:t>เพื่อวัตถุประสงค์ในการเปรียบเทียบ</w:t>
      </w:r>
      <w:r w:rsidRPr="00874554">
        <w:rPr>
          <w:rFonts w:asciiTheme="majorBidi" w:hAnsiTheme="majorBidi"/>
          <w:sz w:val="30"/>
          <w:szCs w:val="30"/>
          <w:cs/>
        </w:rPr>
        <w:t xml:space="preserve"> </w:t>
      </w:r>
      <w:r w:rsidRPr="00874554">
        <w:rPr>
          <w:rFonts w:asciiTheme="majorBidi" w:hAnsiTheme="majorBidi" w:hint="cs"/>
          <w:sz w:val="30"/>
          <w:szCs w:val="30"/>
          <w:cs/>
        </w:rPr>
        <w:t>ได้มีการจัดประเภทรายการใหม่ดังนี้</w:t>
      </w:r>
    </w:p>
    <w:p w14:paraId="1366073F" w14:textId="77777777" w:rsidR="00F844E3" w:rsidRDefault="00F844E3" w:rsidP="0061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Bidi" w:hAnsi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881"/>
        <w:gridCol w:w="239"/>
        <w:gridCol w:w="1480"/>
        <w:gridCol w:w="236"/>
        <w:gridCol w:w="1841"/>
      </w:tblGrid>
      <w:tr w:rsidR="000E66EE" w:rsidRPr="00A40F1B" w14:paraId="5488E202" w14:textId="77777777" w:rsidTr="00990682">
        <w:tc>
          <w:tcPr>
            <w:tcW w:w="3510" w:type="dxa"/>
          </w:tcPr>
          <w:p w14:paraId="74639F29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2CDDD032" w14:textId="613101D4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318">
              <w:rPr>
                <w:rFonts w:ascii="Angsana New" w:hAnsi="Angsana New"/>
                <w:sz w:val="30"/>
                <w:szCs w:val="30"/>
              </w:rPr>
              <w:t>256</w:t>
            </w:r>
            <w:r w:rsidR="00E7495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90682" w:rsidRPr="00A40F1B" w14:paraId="196DEDDB" w14:textId="77777777" w:rsidTr="00990682">
        <w:tc>
          <w:tcPr>
            <w:tcW w:w="3510" w:type="dxa"/>
          </w:tcPr>
          <w:p w14:paraId="77F33DC7" w14:textId="77777777" w:rsidR="00990682" w:rsidRPr="00226318" w:rsidRDefault="00990682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4995F893" w14:textId="0CA04B1E" w:rsidR="00990682" w:rsidRPr="00226318" w:rsidRDefault="00D70C72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E66EE" w:rsidRPr="00A40F1B" w14:paraId="3D5D7AB7" w14:textId="77777777" w:rsidTr="00990682">
        <w:tc>
          <w:tcPr>
            <w:tcW w:w="3510" w:type="dxa"/>
          </w:tcPr>
          <w:p w14:paraId="22534A62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</w:tcPr>
          <w:p w14:paraId="70595B67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318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</w:tcPr>
          <w:p w14:paraId="2F147B66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FCED0FF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318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7C349169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</w:tcPr>
          <w:p w14:paraId="07BB73FE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318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0E66EE" w:rsidRPr="00A40F1B" w14:paraId="37DBE5F5" w14:textId="77777777" w:rsidTr="00440353">
        <w:tc>
          <w:tcPr>
            <w:tcW w:w="3510" w:type="dxa"/>
          </w:tcPr>
          <w:p w14:paraId="46399519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2A19B906" w14:textId="77777777" w:rsidR="000E66EE" w:rsidRPr="00226318" w:rsidRDefault="000E66EE" w:rsidP="00440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3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263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263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E66EE" w:rsidRPr="00A40F1B" w14:paraId="2FC90C46" w14:textId="77777777" w:rsidTr="00440353">
        <w:trPr>
          <w:trHeight w:val="254"/>
        </w:trPr>
        <w:tc>
          <w:tcPr>
            <w:tcW w:w="3510" w:type="dxa"/>
          </w:tcPr>
          <w:p w14:paraId="0A11CC7D" w14:textId="77777777" w:rsidR="000E66EE" w:rsidRPr="000924CF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4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81" w:type="dxa"/>
          </w:tcPr>
          <w:p w14:paraId="67DE7AC6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D18F3F1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153419D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08EE71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841" w:type="dxa"/>
          </w:tcPr>
          <w:p w14:paraId="7BB026AF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EE" w:rsidRPr="00A40F1B" w14:paraId="24158146" w14:textId="77777777" w:rsidTr="00440353">
        <w:trPr>
          <w:trHeight w:val="254"/>
        </w:trPr>
        <w:tc>
          <w:tcPr>
            <w:tcW w:w="3510" w:type="dxa"/>
          </w:tcPr>
          <w:p w14:paraId="4EE8A748" w14:textId="77777777" w:rsidR="000E66EE" w:rsidRPr="000924CF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4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81" w:type="dxa"/>
          </w:tcPr>
          <w:p w14:paraId="4E66446E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45C108B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AF38382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08D1FE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841" w:type="dxa"/>
          </w:tcPr>
          <w:p w14:paraId="6C6CC6DA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EE" w:rsidRPr="00A40F1B" w14:paraId="14697BB1" w14:textId="77777777" w:rsidTr="00440353">
        <w:trPr>
          <w:trHeight w:val="254"/>
        </w:trPr>
        <w:tc>
          <w:tcPr>
            <w:tcW w:w="3510" w:type="dxa"/>
          </w:tcPr>
          <w:p w14:paraId="680D1971" w14:textId="71AC8724" w:rsidR="000E66EE" w:rsidRPr="00226318" w:rsidRDefault="00AF406C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81" w:type="dxa"/>
          </w:tcPr>
          <w:p w14:paraId="5995FB09" w14:textId="291911C4" w:rsidR="000E66EE" w:rsidRPr="00226318" w:rsidRDefault="00222D7C" w:rsidP="0044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332,823</w:t>
            </w:r>
          </w:p>
        </w:tc>
        <w:tc>
          <w:tcPr>
            <w:tcW w:w="239" w:type="dxa"/>
          </w:tcPr>
          <w:p w14:paraId="69CC7331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36C005B" w14:textId="7E8E40A2" w:rsidR="000E66EE" w:rsidRPr="00226318" w:rsidRDefault="00222D7C" w:rsidP="0080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(288,946)</w:t>
            </w:r>
          </w:p>
        </w:tc>
        <w:tc>
          <w:tcPr>
            <w:tcW w:w="236" w:type="dxa"/>
          </w:tcPr>
          <w:p w14:paraId="41568FEE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  <w:tab w:val="decimal" w:pos="998"/>
              </w:tabs>
              <w:spacing w:line="240" w:lineRule="exact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30DC7461" w14:textId="48BFE543" w:rsidR="000E66EE" w:rsidRPr="00226318" w:rsidRDefault="00222D7C" w:rsidP="00D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43,877</w:t>
            </w:r>
          </w:p>
        </w:tc>
      </w:tr>
      <w:tr w:rsidR="000E66EE" w:rsidRPr="00A40F1B" w14:paraId="79A7661C" w14:textId="77777777" w:rsidTr="00440353">
        <w:trPr>
          <w:trHeight w:val="254"/>
        </w:trPr>
        <w:tc>
          <w:tcPr>
            <w:tcW w:w="3510" w:type="dxa"/>
          </w:tcPr>
          <w:p w14:paraId="1875B869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1" w:type="dxa"/>
          </w:tcPr>
          <w:p w14:paraId="7730430C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11891853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376F075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F39D36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60E2D8E3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E66EE" w:rsidRPr="00A40F1B" w14:paraId="31E76740" w14:textId="77777777" w:rsidTr="00440353">
        <w:trPr>
          <w:trHeight w:val="254"/>
        </w:trPr>
        <w:tc>
          <w:tcPr>
            <w:tcW w:w="3510" w:type="dxa"/>
          </w:tcPr>
          <w:p w14:paraId="260544B9" w14:textId="400B6D16" w:rsidR="000E66EE" w:rsidRPr="00155D74" w:rsidRDefault="00222D7C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81" w:type="dxa"/>
          </w:tcPr>
          <w:p w14:paraId="332A2D1F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7411D5C6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B431320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4198C2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7A8DEDC4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E66EE" w:rsidRPr="00A40F1B" w14:paraId="0D38F6DC" w14:textId="77777777" w:rsidTr="00440353">
        <w:trPr>
          <w:trHeight w:val="254"/>
        </w:trPr>
        <w:tc>
          <w:tcPr>
            <w:tcW w:w="3510" w:type="dxa"/>
          </w:tcPr>
          <w:p w14:paraId="1570BD39" w14:textId="3AEB8BBA" w:rsidR="000E66EE" w:rsidRPr="00226318" w:rsidRDefault="00AF406C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881" w:type="dxa"/>
          </w:tcPr>
          <w:p w14:paraId="2117E550" w14:textId="6BABE918" w:rsidR="000E66EE" w:rsidRPr="00226318" w:rsidRDefault="00222D7C" w:rsidP="00C6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CC4EAFB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9776C83" w14:textId="516639AE" w:rsidR="000E66EE" w:rsidRPr="00226318" w:rsidRDefault="00222D7C" w:rsidP="0044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288,946</w:t>
            </w:r>
          </w:p>
        </w:tc>
        <w:tc>
          <w:tcPr>
            <w:tcW w:w="236" w:type="dxa"/>
          </w:tcPr>
          <w:p w14:paraId="158AA274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0286ECD9" w14:textId="0402B8F5" w:rsidR="000E66EE" w:rsidRPr="00226318" w:rsidRDefault="00222D7C" w:rsidP="003F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288,946</w:t>
            </w:r>
          </w:p>
        </w:tc>
      </w:tr>
      <w:tr w:rsidR="000E66EE" w:rsidRPr="00A40F1B" w14:paraId="7C7E7492" w14:textId="77777777" w:rsidTr="00440353">
        <w:trPr>
          <w:trHeight w:val="254"/>
        </w:trPr>
        <w:tc>
          <w:tcPr>
            <w:tcW w:w="3510" w:type="dxa"/>
          </w:tcPr>
          <w:p w14:paraId="49BFB5A5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1" w:type="dxa"/>
          </w:tcPr>
          <w:p w14:paraId="5AA862DE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08E5B605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6F848959" w14:textId="77777777" w:rsidR="000E66EE" w:rsidRPr="00226318" w:rsidRDefault="000E66EE" w:rsidP="0022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</w:tabs>
              <w:spacing w:line="240" w:lineRule="auto"/>
              <w:ind w:right="12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263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9609A0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78FC2759" w14:textId="77777777" w:rsidR="000E66EE" w:rsidRPr="00226318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013F6EF6" w14:textId="77777777" w:rsidR="00056EF5" w:rsidRDefault="00056EF5" w:rsidP="0061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Bidi" w:hAnsi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881"/>
        <w:gridCol w:w="239"/>
        <w:gridCol w:w="1480"/>
        <w:gridCol w:w="236"/>
        <w:gridCol w:w="1841"/>
      </w:tblGrid>
      <w:tr w:rsidR="00F61401" w:rsidRPr="00A40F1B" w14:paraId="5DA9868E" w14:textId="77777777" w:rsidTr="00440353">
        <w:tc>
          <w:tcPr>
            <w:tcW w:w="3510" w:type="dxa"/>
          </w:tcPr>
          <w:p w14:paraId="310F589D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34C75235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31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61401" w:rsidRPr="00A40F1B" w14:paraId="29EB1DBC" w14:textId="77777777" w:rsidTr="00440353">
        <w:tc>
          <w:tcPr>
            <w:tcW w:w="3510" w:type="dxa"/>
          </w:tcPr>
          <w:p w14:paraId="4B9BE47B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369915EE" w14:textId="1C184A9B" w:rsidR="00F61401" w:rsidRPr="00226318" w:rsidRDefault="00610756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401" w:rsidRPr="00A40F1B" w14:paraId="390DC67D" w14:textId="77777777" w:rsidTr="00440353">
        <w:tc>
          <w:tcPr>
            <w:tcW w:w="3510" w:type="dxa"/>
          </w:tcPr>
          <w:p w14:paraId="3BE079B5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</w:tcPr>
          <w:p w14:paraId="2DA9E860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318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</w:tcPr>
          <w:p w14:paraId="6A44799F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FFAC54A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318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326FA3BE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</w:tcPr>
          <w:p w14:paraId="7FE96D29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318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61401" w:rsidRPr="00A40F1B" w14:paraId="6A39FAB0" w14:textId="77777777" w:rsidTr="00440353">
        <w:tc>
          <w:tcPr>
            <w:tcW w:w="3510" w:type="dxa"/>
          </w:tcPr>
          <w:p w14:paraId="60848858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576F7720" w14:textId="77777777" w:rsidR="00F61401" w:rsidRPr="00226318" w:rsidRDefault="00F61401" w:rsidP="00440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3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263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263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61401" w:rsidRPr="00A40F1B" w14:paraId="56E2BB54" w14:textId="77777777" w:rsidTr="00440353">
        <w:trPr>
          <w:trHeight w:val="254"/>
        </w:trPr>
        <w:tc>
          <w:tcPr>
            <w:tcW w:w="3510" w:type="dxa"/>
          </w:tcPr>
          <w:p w14:paraId="4D5319A3" w14:textId="77777777" w:rsidR="00F61401" w:rsidRPr="000924CF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4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81" w:type="dxa"/>
          </w:tcPr>
          <w:p w14:paraId="080B6B0B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9163CE5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52AE400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79A06C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841" w:type="dxa"/>
          </w:tcPr>
          <w:p w14:paraId="4A0C59ED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401" w:rsidRPr="00A40F1B" w14:paraId="2E9CA97A" w14:textId="77777777" w:rsidTr="00440353">
        <w:trPr>
          <w:trHeight w:val="254"/>
        </w:trPr>
        <w:tc>
          <w:tcPr>
            <w:tcW w:w="3510" w:type="dxa"/>
          </w:tcPr>
          <w:p w14:paraId="53396460" w14:textId="77777777" w:rsidR="00F61401" w:rsidRPr="000924CF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4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81" w:type="dxa"/>
          </w:tcPr>
          <w:p w14:paraId="5BCC8F10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19950FF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1C52DF8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122B8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841" w:type="dxa"/>
          </w:tcPr>
          <w:p w14:paraId="691D92FB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401" w:rsidRPr="00A40F1B" w14:paraId="5F1EB8B4" w14:textId="77777777" w:rsidTr="00440353">
        <w:trPr>
          <w:trHeight w:val="254"/>
        </w:trPr>
        <w:tc>
          <w:tcPr>
            <w:tcW w:w="3510" w:type="dxa"/>
          </w:tcPr>
          <w:p w14:paraId="4B1E7301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81" w:type="dxa"/>
          </w:tcPr>
          <w:p w14:paraId="6A2EC45A" w14:textId="027816EE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332,</w:t>
            </w:r>
            <w:r w:rsidR="00616F87">
              <w:rPr>
                <w:rFonts w:ascii="Angsana New" w:hAnsi="Angsana New"/>
                <w:color w:val="000000"/>
                <w:sz w:val="30"/>
                <w:szCs w:val="30"/>
              </w:rPr>
              <w:t>949</w:t>
            </w:r>
          </w:p>
        </w:tc>
        <w:tc>
          <w:tcPr>
            <w:tcW w:w="239" w:type="dxa"/>
          </w:tcPr>
          <w:p w14:paraId="1F2FAC7B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2F8A0DC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(288,946)</w:t>
            </w:r>
          </w:p>
        </w:tc>
        <w:tc>
          <w:tcPr>
            <w:tcW w:w="236" w:type="dxa"/>
          </w:tcPr>
          <w:p w14:paraId="173FD7EA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  <w:tab w:val="decimal" w:pos="998"/>
              </w:tabs>
              <w:spacing w:line="240" w:lineRule="exact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074AE423" w14:textId="2BB713C2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616F8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616F87">
              <w:rPr>
                <w:rFonts w:ascii="Angsana New" w:hAnsi="Angsana New"/>
                <w:color w:val="000000"/>
                <w:sz w:val="30"/>
                <w:szCs w:val="30"/>
              </w:rPr>
              <w:t>003</w:t>
            </w:r>
          </w:p>
        </w:tc>
      </w:tr>
      <w:tr w:rsidR="00F61401" w:rsidRPr="00A40F1B" w14:paraId="511FB802" w14:textId="77777777" w:rsidTr="00440353">
        <w:trPr>
          <w:trHeight w:val="254"/>
        </w:trPr>
        <w:tc>
          <w:tcPr>
            <w:tcW w:w="3510" w:type="dxa"/>
          </w:tcPr>
          <w:p w14:paraId="38A0AEC1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1" w:type="dxa"/>
          </w:tcPr>
          <w:p w14:paraId="075CE208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1157FE10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7BA6548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CC6135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6FBA1760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1401" w:rsidRPr="00A40F1B" w14:paraId="4166BA96" w14:textId="77777777" w:rsidTr="00440353">
        <w:trPr>
          <w:trHeight w:val="254"/>
        </w:trPr>
        <w:tc>
          <w:tcPr>
            <w:tcW w:w="3510" w:type="dxa"/>
          </w:tcPr>
          <w:p w14:paraId="48E30190" w14:textId="77777777" w:rsidR="00F61401" w:rsidRPr="00155D74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81" w:type="dxa"/>
          </w:tcPr>
          <w:p w14:paraId="47BFCD2D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242F055A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AED048B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D420D6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31FC9180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1401" w:rsidRPr="00A40F1B" w14:paraId="0A1C2F3D" w14:textId="77777777" w:rsidTr="00440353">
        <w:trPr>
          <w:trHeight w:val="254"/>
        </w:trPr>
        <w:tc>
          <w:tcPr>
            <w:tcW w:w="3510" w:type="dxa"/>
          </w:tcPr>
          <w:p w14:paraId="1D10D33A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881" w:type="dxa"/>
          </w:tcPr>
          <w:p w14:paraId="29841D88" w14:textId="77777777" w:rsidR="00F61401" w:rsidRPr="00226318" w:rsidRDefault="00F61401" w:rsidP="000D1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C6DAC7E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67F3F8F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288,946</w:t>
            </w:r>
          </w:p>
        </w:tc>
        <w:tc>
          <w:tcPr>
            <w:tcW w:w="236" w:type="dxa"/>
          </w:tcPr>
          <w:p w14:paraId="7AB605FF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3410F88E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288,946</w:t>
            </w:r>
          </w:p>
        </w:tc>
      </w:tr>
      <w:tr w:rsidR="00F61401" w:rsidRPr="00A40F1B" w14:paraId="6A95EB2E" w14:textId="77777777" w:rsidTr="00440353">
        <w:trPr>
          <w:trHeight w:val="254"/>
        </w:trPr>
        <w:tc>
          <w:tcPr>
            <w:tcW w:w="3510" w:type="dxa"/>
          </w:tcPr>
          <w:p w14:paraId="764CEDDB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1" w:type="dxa"/>
          </w:tcPr>
          <w:p w14:paraId="004DDB54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45E3E73A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532A8160" w14:textId="77777777" w:rsidR="00F61401" w:rsidRPr="00226318" w:rsidRDefault="00F61401" w:rsidP="00A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</w:tabs>
              <w:spacing w:line="240" w:lineRule="auto"/>
              <w:ind w:right="12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263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B217EB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6B4C5641" w14:textId="77777777" w:rsidR="00F61401" w:rsidRPr="00226318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1521142A" w14:textId="77777777" w:rsidR="00F61401" w:rsidRDefault="00F61401" w:rsidP="0061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Bidi" w:hAnsiTheme="majorBidi"/>
          <w:sz w:val="30"/>
          <w:szCs w:val="30"/>
        </w:rPr>
      </w:pPr>
    </w:p>
    <w:p w14:paraId="66201B01" w14:textId="1B4ED6F0" w:rsidR="00B51542" w:rsidRPr="00590D8E" w:rsidRDefault="00B51542" w:rsidP="0061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Bidi" w:hAnsiTheme="majorBidi"/>
          <w:sz w:val="30"/>
          <w:szCs w:val="30"/>
        </w:rPr>
      </w:pPr>
      <w:r w:rsidRPr="00F5006B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การจัดประเภทรายการใหม่นี้เนื่องจากผู้บริหารเห็นว่ามีความเหมาะสมมากกว่า</w:t>
      </w:r>
    </w:p>
    <w:sectPr w:rsidR="00B51542" w:rsidRPr="00590D8E" w:rsidSect="001872F8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pgNumType w:start="31"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EF226" w14:textId="77777777" w:rsidR="00D70E6A" w:rsidRDefault="00D70E6A" w:rsidP="004956B4">
      <w:r>
        <w:separator/>
      </w:r>
    </w:p>
  </w:endnote>
  <w:endnote w:type="continuationSeparator" w:id="0">
    <w:p w14:paraId="74F3D07D" w14:textId="77777777" w:rsidR="00D70E6A" w:rsidRDefault="00D70E6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92E4C" w14:textId="11DD7A56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B07D4" w14:textId="281C6016" w:rsidR="00A746EE" w:rsidRPr="00492877" w:rsidRDefault="00A746EE" w:rsidP="00A70D2E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492877">
      <w:rPr>
        <w:rFonts w:ascii="Angsana New" w:hAnsi="Angsana New"/>
        <w:sz w:val="30"/>
        <w:szCs w:val="30"/>
      </w:rPr>
      <w:fldChar w:fldCharType="begin"/>
    </w:r>
    <w:r w:rsidRPr="00492877">
      <w:rPr>
        <w:rFonts w:ascii="Angsana New" w:hAnsi="Angsana New"/>
        <w:sz w:val="30"/>
        <w:szCs w:val="30"/>
      </w:rPr>
      <w:instrText xml:space="preserve"> PAGE   \* MERGEFORMAT </w:instrText>
    </w:r>
    <w:r w:rsidRPr="00492877">
      <w:rPr>
        <w:rFonts w:ascii="Angsana New" w:hAnsi="Angsana New"/>
        <w:sz w:val="30"/>
        <w:szCs w:val="30"/>
      </w:rPr>
      <w:fldChar w:fldCharType="separate"/>
    </w:r>
    <w:r w:rsidR="00AA1075" w:rsidRPr="00AA1075">
      <w:rPr>
        <w:rFonts w:ascii="Angsana New" w:hAnsi="Angsana New"/>
        <w:noProof/>
        <w:sz w:val="30"/>
        <w:szCs w:val="30"/>
      </w:rPr>
      <w:t>2</w:t>
    </w:r>
    <w:r w:rsidRPr="0049287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8157" w14:textId="65FDDC9E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A94E0" w14:textId="331180F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49FA1" w14:textId="77777777" w:rsidR="00D70E6A" w:rsidRDefault="00D70E6A" w:rsidP="004956B4">
      <w:r>
        <w:separator/>
      </w:r>
    </w:p>
  </w:footnote>
  <w:footnote w:type="continuationSeparator" w:id="0">
    <w:p w14:paraId="2A0E78D2" w14:textId="77777777" w:rsidR="00D70E6A" w:rsidRDefault="00D70E6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72081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66C50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0B8D013" w14:textId="77777777" w:rsidR="006D038B" w:rsidRDefault="006D038B" w:rsidP="006D038B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520FBC0B" w14:textId="77777777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FF622" w14:textId="77777777" w:rsidR="00A746EE" w:rsidRPr="00A1685D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Pr="00A1685D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A07827C" w14:textId="0E528A66" w:rsidR="006D038B" w:rsidRDefault="006D038B" w:rsidP="006D038B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87034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556BF5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9D068CF" w14:textId="77777777" w:rsidR="0094789B" w:rsidRDefault="0094789B" w:rsidP="0094789B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FFB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C3D67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51A1DF" w14:textId="77777777" w:rsidR="0094789B" w:rsidRDefault="0094789B" w:rsidP="0094789B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6193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0314DF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5BBA53A" w14:textId="77777777" w:rsidR="0094789B" w:rsidRDefault="0094789B" w:rsidP="0094789B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ABE8B46" w14:textId="77777777" w:rsidR="0094789B" w:rsidRDefault="0094789B" w:rsidP="0094789B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DC9396C"/>
    <w:multiLevelType w:val="multilevel"/>
    <w:tmpl w:val="2C80912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8F5514"/>
    <w:multiLevelType w:val="multilevel"/>
    <w:tmpl w:val="549670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1" w15:restartNumberingAfterBreak="0">
    <w:nsid w:val="610C5735"/>
    <w:multiLevelType w:val="multilevel"/>
    <w:tmpl w:val="1FAA2F72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BC2120"/>
    <w:multiLevelType w:val="hybridMultilevel"/>
    <w:tmpl w:val="6F06BEB0"/>
    <w:lvl w:ilvl="0" w:tplc="E48A2EB0">
      <w:numFmt w:val="bullet"/>
      <w:lvlText w:val="﷐"/>
      <w:lvlJc w:val="left"/>
      <w:pPr>
        <w:ind w:left="1200" w:hanging="84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525252"/>
    <w:multiLevelType w:val="multilevel"/>
    <w:tmpl w:val="D71C0F9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 w16cid:durableId="1097287958">
    <w:abstractNumId w:val="6"/>
  </w:num>
  <w:num w:numId="2" w16cid:durableId="246841216">
    <w:abstractNumId w:val="5"/>
  </w:num>
  <w:num w:numId="3" w16cid:durableId="1055814589">
    <w:abstractNumId w:val="9"/>
  </w:num>
  <w:num w:numId="4" w16cid:durableId="1516260704">
    <w:abstractNumId w:val="7"/>
  </w:num>
  <w:num w:numId="5" w16cid:durableId="1323243390">
    <w:abstractNumId w:val="8"/>
  </w:num>
  <w:num w:numId="6" w16cid:durableId="2077776032">
    <w:abstractNumId w:val="3"/>
  </w:num>
  <w:num w:numId="7" w16cid:durableId="1127503721">
    <w:abstractNumId w:val="2"/>
  </w:num>
  <w:num w:numId="8" w16cid:durableId="778648076">
    <w:abstractNumId w:val="0"/>
  </w:num>
  <w:num w:numId="9" w16cid:durableId="1343632711">
    <w:abstractNumId w:val="1"/>
  </w:num>
  <w:num w:numId="10" w16cid:durableId="421343927">
    <w:abstractNumId w:val="4"/>
  </w:num>
  <w:num w:numId="11" w16cid:durableId="2038197448">
    <w:abstractNumId w:val="24"/>
  </w:num>
  <w:num w:numId="12" w16cid:durableId="1840389582">
    <w:abstractNumId w:val="18"/>
  </w:num>
  <w:num w:numId="13" w16cid:durableId="913005351">
    <w:abstractNumId w:val="33"/>
  </w:num>
  <w:num w:numId="14" w16cid:durableId="697048034">
    <w:abstractNumId w:val="22"/>
  </w:num>
  <w:num w:numId="15" w16cid:durableId="1242640571">
    <w:abstractNumId w:val="27"/>
  </w:num>
  <w:num w:numId="16" w16cid:durableId="1569413446">
    <w:abstractNumId w:val="35"/>
  </w:num>
  <w:num w:numId="17" w16cid:durableId="1507397777">
    <w:abstractNumId w:val="37"/>
  </w:num>
  <w:num w:numId="18" w16cid:durableId="66851655">
    <w:abstractNumId w:val="16"/>
  </w:num>
  <w:num w:numId="19" w16cid:durableId="1130901616">
    <w:abstractNumId w:val="32"/>
  </w:num>
  <w:num w:numId="20" w16cid:durableId="309991695">
    <w:abstractNumId w:val="12"/>
  </w:num>
  <w:num w:numId="21" w16cid:durableId="992300348">
    <w:abstractNumId w:val="13"/>
  </w:num>
  <w:num w:numId="22" w16cid:durableId="203374027">
    <w:abstractNumId w:val="38"/>
  </w:num>
  <w:num w:numId="23" w16cid:durableId="9465407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03174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0102320">
    <w:abstractNumId w:val="11"/>
  </w:num>
  <w:num w:numId="26" w16cid:durableId="1400399657">
    <w:abstractNumId w:val="30"/>
  </w:num>
  <w:num w:numId="27" w16cid:durableId="1941064609">
    <w:abstractNumId w:val="19"/>
  </w:num>
  <w:num w:numId="28" w16cid:durableId="359666130">
    <w:abstractNumId w:val="28"/>
  </w:num>
  <w:num w:numId="29" w16cid:durableId="408384256">
    <w:abstractNumId w:val="29"/>
  </w:num>
  <w:num w:numId="30" w16cid:durableId="527180088">
    <w:abstractNumId w:val="14"/>
  </w:num>
  <w:num w:numId="31" w16cid:durableId="109084226">
    <w:abstractNumId w:val="36"/>
  </w:num>
  <w:num w:numId="32" w16cid:durableId="1649750524">
    <w:abstractNumId w:val="10"/>
  </w:num>
  <w:num w:numId="33" w16cid:durableId="1077050719">
    <w:abstractNumId w:val="17"/>
  </w:num>
  <w:num w:numId="34" w16cid:durableId="742752010">
    <w:abstractNumId w:val="15"/>
  </w:num>
  <w:num w:numId="35" w16cid:durableId="7446874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0488869">
    <w:abstractNumId w:val="25"/>
  </w:num>
  <w:num w:numId="37" w16cid:durableId="1992126893">
    <w:abstractNumId w:val="20"/>
  </w:num>
  <w:num w:numId="38" w16cid:durableId="632753435">
    <w:abstractNumId w:val="26"/>
  </w:num>
  <w:num w:numId="39" w16cid:durableId="1305549415">
    <w:abstractNumId w:val="23"/>
  </w:num>
  <w:num w:numId="40" w16cid:durableId="6206531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46539902">
    <w:abstractNumId w:val="2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59313112">
    <w:abstractNumId w:val="39"/>
  </w:num>
  <w:num w:numId="43" w16cid:durableId="215822127">
    <w:abstractNumId w:val="21"/>
  </w:num>
  <w:num w:numId="44" w16cid:durableId="9894816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487983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08671148">
    <w:abstractNumId w:val="34"/>
  </w:num>
  <w:num w:numId="47" w16cid:durableId="1856921211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0C7E"/>
    <w:rsid w:val="00001145"/>
    <w:rsid w:val="000012CF"/>
    <w:rsid w:val="000019C7"/>
    <w:rsid w:val="00001BAC"/>
    <w:rsid w:val="00001F91"/>
    <w:rsid w:val="00002354"/>
    <w:rsid w:val="00002F29"/>
    <w:rsid w:val="00002F4D"/>
    <w:rsid w:val="00003271"/>
    <w:rsid w:val="000032FE"/>
    <w:rsid w:val="000033D8"/>
    <w:rsid w:val="000035FE"/>
    <w:rsid w:val="00003AE6"/>
    <w:rsid w:val="00003CF4"/>
    <w:rsid w:val="00004212"/>
    <w:rsid w:val="00004320"/>
    <w:rsid w:val="0000441B"/>
    <w:rsid w:val="0000493D"/>
    <w:rsid w:val="00004C4B"/>
    <w:rsid w:val="00004C91"/>
    <w:rsid w:val="00004C9A"/>
    <w:rsid w:val="00004ECF"/>
    <w:rsid w:val="00005B6B"/>
    <w:rsid w:val="00005E45"/>
    <w:rsid w:val="00005E81"/>
    <w:rsid w:val="000063D3"/>
    <w:rsid w:val="00006468"/>
    <w:rsid w:val="00007982"/>
    <w:rsid w:val="00007BFE"/>
    <w:rsid w:val="00007C5F"/>
    <w:rsid w:val="00007E44"/>
    <w:rsid w:val="000102DC"/>
    <w:rsid w:val="000103ED"/>
    <w:rsid w:val="0001078B"/>
    <w:rsid w:val="00010D91"/>
    <w:rsid w:val="00010F5C"/>
    <w:rsid w:val="00011892"/>
    <w:rsid w:val="00011F96"/>
    <w:rsid w:val="00011F9B"/>
    <w:rsid w:val="00012102"/>
    <w:rsid w:val="000124B9"/>
    <w:rsid w:val="00012C61"/>
    <w:rsid w:val="00012EF6"/>
    <w:rsid w:val="00013058"/>
    <w:rsid w:val="00013106"/>
    <w:rsid w:val="00013204"/>
    <w:rsid w:val="000132EA"/>
    <w:rsid w:val="0001342C"/>
    <w:rsid w:val="00013704"/>
    <w:rsid w:val="00013F47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70"/>
    <w:rsid w:val="000169A8"/>
    <w:rsid w:val="000169B6"/>
    <w:rsid w:val="00017293"/>
    <w:rsid w:val="000175DD"/>
    <w:rsid w:val="00017B37"/>
    <w:rsid w:val="00020065"/>
    <w:rsid w:val="0002028C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6B"/>
    <w:rsid w:val="0002369A"/>
    <w:rsid w:val="00023723"/>
    <w:rsid w:val="00023A3D"/>
    <w:rsid w:val="00023B24"/>
    <w:rsid w:val="00023E11"/>
    <w:rsid w:val="00023E63"/>
    <w:rsid w:val="00023F8F"/>
    <w:rsid w:val="0002426A"/>
    <w:rsid w:val="00024B70"/>
    <w:rsid w:val="00024CAC"/>
    <w:rsid w:val="00024EDB"/>
    <w:rsid w:val="00025027"/>
    <w:rsid w:val="00025182"/>
    <w:rsid w:val="00025208"/>
    <w:rsid w:val="000254F5"/>
    <w:rsid w:val="00025542"/>
    <w:rsid w:val="00025562"/>
    <w:rsid w:val="000257CB"/>
    <w:rsid w:val="00025877"/>
    <w:rsid w:val="00025985"/>
    <w:rsid w:val="0002670E"/>
    <w:rsid w:val="000268DE"/>
    <w:rsid w:val="00027095"/>
    <w:rsid w:val="00027279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273"/>
    <w:rsid w:val="0003160F"/>
    <w:rsid w:val="00031630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AEC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155"/>
    <w:rsid w:val="00041214"/>
    <w:rsid w:val="0004217C"/>
    <w:rsid w:val="000422A5"/>
    <w:rsid w:val="000422ED"/>
    <w:rsid w:val="000429DE"/>
    <w:rsid w:val="000430DB"/>
    <w:rsid w:val="0004319B"/>
    <w:rsid w:val="000436CA"/>
    <w:rsid w:val="00043CB6"/>
    <w:rsid w:val="00044200"/>
    <w:rsid w:val="00044537"/>
    <w:rsid w:val="000446F5"/>
    <w:rsid w:val="00044799"/>
    <w:rsid w:val="00044FCC"/>
    <w:rsid w:val="00045258"/>
    <w:rsid w:val="0004531B"/>
    <w:rsid w:val="000455C0"/>
    <w:rsid w:val="000457D6"/>
    <w:rsid w:val="00045B32"/>
    <w:rsid w:val="00045E60"/>
    <w:rsid w:val="00045F6B"/>
    <w:rsid w:val="00045F74"/>
    <w:rsid w:val="00046076"/>
    <w:rsid w:val="00046AB2"/>
    <w:rsid w:val="00046AFC"/>
    <w:rsid w:val="00046F7A"/>
    <w:rsid w:val="000473FD"/>
    <w:rsid w:val="000474BB"/>
    <w:rsid w:val="00047623"/>
    <w:rsid w:val="00047668"/>
    <w:rsid w:val="000479BE"/>
    <w:rsid w:val="00047C6E"/>
    <w:rsid w:val="00047D75"/>
    <w:rsid w:val="000505EB"/>
    <w:rsid w:val="00050948"/>
    <w:rsid w:val="00050F6E"/>
    <w:rsid w:val="0005120D"/>
    <w:rsid w:val="00051491"/>
    <w:rsid w:val="00051661"/>
    <w:rsid w:val="00051B21"/>
    <w:rsid w:val="00051C2F"/>
    <w:rsid w:val="0005253B"/>
    <w:rsid w:val="000527FC"/>
    <w:rsid w:val="000528F1"/>
    <w:rsid w:val="00052BA3"/>
    <w:rsid w:val="00053597"/>
    <w:rsid w:val="00053697"/>
    <w:rsid w:val="00053A6F"/>
    <w:rsid w:val="00053C09"/>
    <w:rsid w:val="00053E4B"/>
    <w:rsid w:val="0005400F"/>
    <w:rsid w:val="00054218"/>
    <w:rsid w:val="000544D8"/>
    <w:rsid w:val="000549B7"/>
    <w:rsid w:val="00054A11"/>
    <w:rsid w:val="00054AEC"/>
    <w:rsid w:val="00054F1C"/>
    <w:rsid w:val="00055234"/>
    <w:rsid w:val="000554D6"/>
    <w:rsid w:val="00055960"/>
    <w:rsid w:val="00055D63"/>
    <w:rsid w:val="00055E59"/>
    <w:rsid w:val="00055F36"/>
    <w:rsid w:val="000564BE"/>
    <w:rsid w:val="00056538"/>
    <w:rsid w:val="00056779"/>
    <w:rsid w:val="00056906"/>
    <w:rsid w:val="00056EF5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634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33A"/>
    <w:rsid w:val="0006354B"/>
    <w:rsid w:val="00063756"/>
    <w:rsid w:val="0006393D"/>
    <w:rsid w:val="00063A38"/>
    <w:rsid w:val="00063B20"/>
    <w:rsid w:val="00063B94"/>
    <w:rsid w:val="00063E67"/>
    <w:rsid w:val="000640A0"/>
    <w:rsid w:val="0006444C"/>
    <w:rsid w:val="000644AB"/>
    <w:rsid w:val="000646A7"/>
    <w:rsid w:val="0006495C"/>
    <w:rsid w:val="00064DEE"/>
    <w:rsid w:val="000650E9"/>
    <w:rsid w:val="00065407"/>
    <w:rsid w:val="000656E1"/>
    <w:rsid w:val="00065ADE"/>
    <w:rsid w:val="00065C80"/>
    <w:rsid w:val="00065E35"/>
    <w:rsid w:val="00066288"/>
    <w:rsid w:val="000668C4"/>
    <w:rsid w:val="00066C14"/>
    <w:rsid w:val="00066D73"/>
    <w:rsid w:val="00066EE2"/>
    <w:rsid w:val="00066FB0"/>
    <w:rsid w:val="00067CE5"/>
    <w:rsid w:val="00067D22"/>
    <w:rsid w:val="000701A9"/>
    <w:rsid w:val="00070327"/>
    <w:rsid w:val="000704B4"/>
    <w:rsid w:val="0007069B"/>
    <w:rsid w:val="0007080C"/>
    <w:rsid w:val="000709F9"/>
    <w:rsid w:val="00070C56"/>
    <w:rsid w:val="000712D7"/>
    <w:rsid w:val="00071504"/>
    <w:rsid w:val="00071550"/>
    <w:rsid w:val="00071800"/>
    <w:rsid w:val="00071B11"/>
    <w:rsid w:val="000722E1"/>
    <w:rsid w:val="00072525"/>
    <w:rsid w:val="0007277C"/>
    <w:rsid w:val="0007277D"/>
    <w:rsid w:val="00072B21"/>
    <w:rsid w:val="00072CA8"/>
    <w:rsid w:val="00072CEF"/>
    <w:rsid w:val="00072CF4"/>
    <w:rsid w:val="0007303B"/>
    <w:rsid w:val="000730AF"/>
    <w:rsid w:val="000730CF"/>
    <w:rsid w:val="0007379B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1F5"/>
    <w:rsid w:val="00075207"/>
    <w:rsid w:val="000754D3"/>
    <w:rsid w:val="000754DB"/>
    <w:rsid w:val="0007557D"/>
    <w:rsid w:val="000759B4"/>
    <w:rsid w:val="00075F34"/>
    <w:rsid w:val="00075FFC"/>
    <w:rsid w:val="0007679B"/>
    <w:rsid w:val="00076993"/>
    <w:rsid w:val="000770A8"/>
    <w:rsid w:val="000777DC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0A"/>
    <w:rsid w:val="0008356D"/>
    <w:rsid w:val="000837FF"/>
    <w:rsid w:val="000838F4"/>
    <w:rsid w:val="00084073"/>
    <w:rsid w:val="000840F3"/>
    <w:rsid w:val="000841EB"/>
    <w:rsid w:val="0008436C"/>
    <w:rsid w:val="00084387"/>
    <w:rsid w:val="00084539"/>
    <w:rsid w:val="00084561"/>
    <w:rsid w:val="0008465C"/>
    <w:rsid w:val="00084A8B"/>
    <w:rsid w:val="00084C6E"/>
    <w:rsid w:val="00085055"/>
    <w:rsid w:val="000851D9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0131"/>
    <w:rsid w:val="00090170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F8"/>
    <w:rsid w:val="00097E91"/>
    <w:rsid w:val="000A0326"/>
    <w:rsid w:val="000A036D"/>
    <w:rsid w:val="000A07AE"/>
    <w:rsid w:val="000A08FB"/>
    <w:rsid w:val="000A0951"/>
    <w:rsid w:val="000A0B6F"/>
    <w:rsid w:val="000A0BFF"/>
    <w:rsid w:val="000A0C84"/>
    <w:rsid w:val="000A0D7E"/>
    <w:rsid w:val="000A0EA3"/>
    <w:rsid w:val="000A1095"/>
    <w:rsid w:val="000A1257"/>
    <w:rsid w:val="000A1623"/>
    <w:rsid w:val="000A18E6"/>
    <w:rsid w:val="000A1D74"/>
    <w:rsid w:val="000A2058"/>
    <w:rsid w:val="000A2167"/>
    <w:rsid w:val="000A2187"/>
    <w:rsid w:val="000A23A0"/>
    <w:rsid w:val="000A286C"/>
    <w:rsid w:val="000A30D6"/>
    <w:rsid w:val="000A363B"/>
    <w:rsid w:val="000A38FB"/>
    <w:rsid w:val="000A395D"/>
    <w:rsid w:val="000A3C65"/>
    <w:rsid w:val="000A43D0"/>
    <w:rsid w:val="000A446C"/>
    <w:rsid w:val="000A480E"/>
    <w:rsid w:val="000A4A24"/>
    <w:rsid w:val="000A4EFE"/>
    <w:rsid w:val="000A5297"/>
    <w:rsid w:val="000A58A2"/>
    <w:rsid w:val="000A60A3"/>
    <w:rsid w:val="000A62A4"/>
    <w:rsid w:val="000A62C5"/>
    <w:rsid w:val="000A6584"/>
    <w:rsid w:val="000A65D3"/>
    <w:rsid w:val="000A66AB"/>
    <w:rsid w:val="000A67A9"/>
    <w:rsid w:val="000A6C35"/>
    <w:rsid w:val="000A6DDB"/>
    <w:rsid w:val="000A7079"/>
    <w:rsid w:val="000A7295"/>
    <w:rsid w:val="000A76AE"/>
    <w:rsid w:val="000A772F"/>
    <w:rsid w:val="000A7ADA"/>
    <w:rsid w:val="000A7B9C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DBB"/>
    <w:rsid w:val="000B0E74"/>
    <w:rsid w:val="000B0F8E"/>
    <w:rsid w:val="000B17A0"/>
    <w:rsid w:val="000B19E9"/>
    <w:rsid w:val="000B1A29"/>
    <w:rsid w:val="000B1B44"/>
    <w:rsid w:val="000B1C74"/>
    <w:rsid w:val="000B1F21"/>
    <w:rsid w:val="000B1F9F"/>
    <w:rsid w:val="000B2301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81"/>
    <w:rsid w:val="000B419B"/>
    <w:rsid w:val="000B43D4"/>
    <w:rsid w:val="000B4425"/>
    <w:rsid w:val="000B450E"/>
    <w:rsid w:val="000B4819"/>
    <w:rsid w:val="000B4A81"/>
    <w:rsid w:val="000B4AF7"/>
    <w:rsid w:val="000B4D5C"/>
    <w:rsid w:val="000B4F4E"/>
    <w:rsid w:val="000B4FDF"/>
    <w:rsid w:val="000B5013"/>
    <w:rsid w:val="000B55AB"/>
    <w:rsid w:val="000B5868"/>
    <w:rsid w:val="000B60EE"/>
    <w:rsid w:val="000B6136"/>
    <w:rsid w:val="000B61E2"/>
    <w:rsid w:val="000B649C"/>
    <w:rsid w:val="000B66EE"/>
    <w:rsid w:val="000B695E"/>
    <w:rsid w:val="000B6B68"/>
    <w:rsid w:val="000B6F74"/>
    <w:rsid w:val="000B78AD"/>
    <w:rsid w:val="000B7A60"/>
    <w:rsid w:val="000B7F82"/>
    <w:rsid w:val="000C02B9"/>
    <w:rsid w:val="000C0365"/>
    <w:rsid w:val="000C052E"/>
    <w:rsid w:val="000C06B8"/>
    <w:rsid w:val="000C0946"/>
    <w:rsid w:val="000C0A65"/>
    <w:rsid w:val="000C0AAD"/>
    <w:rsid w:val="000C0CBC"/>
    <w:rsid w:val="000C0EE7"/>
    <w:rsid w:val="000C1822"/>
    <w:rsid w:val="000C1A94"/>
    <w:rsid w:val="000C1D72"/>
    <w:rsid w:val="000C2046"/>
    <w:rsid w:val="000C2089"/>
    <w:rsid w:val="000C2123"/>
    <w:rsid w:val="000C2679"/>
    <w:rsid w:val="000C292D"/>
    <w:rsid w:val="000C2B85"/>
    <w:rsid w:val="000C3E75"/>
    <w:rsid w:val="000C3E8B"/>
    <w:rsid w:val="000C424E"/>
    <w:rsid w:val="000C43C7"/>
    <w:rsid w:val="000C489C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22"/>
    <w:rsid w:val="000C75E1"/>
    <w:rsid w:val="000C7D67"/>
    <w:rsid w:val="000C7EFA"/>
    <w:rsid w:val="000C7F8F"/>
    <w:rsid w:val="000D1388"/>
    <w:rsid w:val="000D1AB9"/>
    <w:rsid w:val="000D1BE4"/>
    <w:rsid w:val="000D1DA9"/>
    <w:rsid w:val="000D1E17"/>
    <w:rsid w:val="000D1E7D"/>
    <w:rsid w:val="000D243E"/>
    <w:rsid w:val="000D251D"/>
    <w:rsid w:val="000D2CE3"/>
    <w:rsid w:val="000D2DEF"/>
    <w:rsid w:val="000D30FF"/>
    <w:rsid w:val="000D33B4"/>
    <w:rsid w:val="000D3424"/>
    <w:rsid w:val="000D3D9A"/>
    <w:rsid w:val="000D41FB"/>
    <w:rsid w:val="000D485C"/>
    <w:rsid w:val="000D4901"/>
    <w:rsid w:val="000D4ED6"/>
    <w:rsid w:val="000D4EFC"/>
    <w:rsid w:val="000D55AB"/>
    <w:rsid w:val="000D56B9"/>
    <w:rsid w:val="000D57D8"/>
    <w:rsid w:val="000D58A8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D81"/>
    <w:rsid w:val="000E1F92"/>
    <w:rsid w:val="000E1FBF"/>
    <w:rsid w:val="000E295F"/>
    <w:rsid w:val="000E2B53"/>
    <w:rsid w:val="000E2CC0"/>
    <w:rsid w:val="000E3CD1"/>
    <w:rsid w:val="000E409E"/>
    <w:rsid w:val="000E44E1"/>
    <w:rsid w:val="000E4584"/>
    <w:rsid w:val="000E46F7"/>
    <w:rsid w:val="000E4990"/>
    <w:rsid w:val="000E49B3"/>
    <w:rsid w:val="000E49CB"/>
    <w:rsid w:val="000E4C00"/>
    <w:rsid w:val="000E4E90"/>
    <w:rsid w:val="000E4F25"/>
    <w:rsid w:val="000E4F28"/>
    <w:rsid w:val="000E511E"/>
    <w:rsid w:val="000E5586"/>
    <w:rsid w:val="000E5EB1"/>
    <w:rsid w:val="000E61A4"/>
    <w:rsid w:val="000E65E3"/>
    <w:rsid w:val="000E6610"/>
    <w:rsid w:val="000E664F"/>
    <w:rsid w:val="000E66EE"/>
    <w:rsid w:val="000E672D"/>
    <w:rsid w:val="000E6855"/>
    <w:rsid w:val="000E6A6E"/>
    <w:rsid w:val="000E6B06"/>
    <w:rsid w:val="000E6CEA"/>
    <w:rsid w:val="000E74E0"/>
    <w:rsid w:val="000E7583"/>
    <w:rsid w:val="000E7AD2"/>
    <w:rsid w:val="000E7CDC"/>
    <w:rsid w:val="000E7E13"/>
    <w:rsid w:val="000F0BD0"/>
    <w:rsid w:val="000F0F46"/>
    <w:rsid w:val="000F1222"/>
    <w:rsid w:val="000F12E1"/>
    <w:rsid w:val="000F1410"/>
    <w:rsid w:val="000F15ED"/>
    <w:rsid w:val="000F16CF"/>
    <w:rsid w:val="000F18CD"/>
    <w:rsid w:val="000F23BF"/>
    <w:rsid w:val="000F2599"/>
    <w:rsid w:val="000F2D0F"/>
    <w:rsid w:val="000F346E"/>
    <w:rsid w:val="000F34DD"/>
    <w:rsid w:val="000F3899"/>
    <w:rsid w:val="000F3B57"/>
    <w:rsid w:val="000F3C0F"/>
    <w:rsid w:val="000F3C5E"/>
    <w:rsid w:val="000F3E52"/>
    <w:rsid w:val="000F4116"/>
    <w:rsid w:val="000F480A"/>
    <w:rsid w:val="000F4A12"/>
    <w:rsid w:val="000F4EE6"/>
    <w:rsid w:val="000F5015"/>
    <w:rsid w:val="000F52B1"/>
    <w:rsid w:val="000F52CD"/>
    <w:rsid w:val="000F54CC"/>
    <w:rsid w:val="000F560C"/>
    <w:rsid w:val="000F5637"/>
    <w:rsid w:val="000F57FE"/>
    <w:rsid w:val="000F59CA"/>
    <w:rsid w:val="000F61B0"/>
    <w:rsid w:val="000F6487"/>
    <w:rsid w:val="000F64DB"/>
    <w:rsid w:val="000F65CE"/>
    <w:rsid w:val="000F674D"/>
    <w:rsid w:val="000F69D3"/>
    <w:rsid w:val="000F6E93"/>
    <w:rsid w:val="000F7332"/>
    <w:rsid w:val="000F7772"/>
    <w:rsid w:val="000F7915"/>
    <w:rsid w:val="000F79F3"/>
    <w:rsid w:val="000F7CDB"/>
    <w:rsid w:val="000F7E00"/>
    <w:rsid w:val="001001CF"/>
    <w:rsid w:val="001006A1"/>
    <w:rsid w:val="001008C1"/>
    <w:rsid w:val="00100BC7"/>
    <w:rsid w:val="00100FFF"/>
    <w:rsid w:val="001010E9"/>
    <w:rsid w:val="0010198F"/>
    <w:rsid w:val="00101B3F"/>
    <w:rsid w:val="00101E0C"/>
    <w:rsid w:val="00102153"/>
    <w:rsid w:val="0010284B"/>
    <w:rsid w:val="001028DF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4EC0"/>
    <w:rsid w:val="0010507B"/>
    <w:rsid w:val="001050C9"/>
    <w:rsid w:val="00105593"/>
    <w:rsid w:val="00105CB6"/>
    <w:rsid w:val="00105EE3"/>
    <w:rsid w:val="00105EFE"/>
    <w:rsid w:val="001060D5"/>
    <w:rsid w:val="001062D5"/>
    <w:rsid w:val="0010651E"/>
    <w:rsid w:val="0010686D"/>
    <w:rsid w:val="00106BB0"/>
    <w:rsid w:val="00106F37"/>
    <w:rsid w:val="0010712E"/>
    <w:rsid w:val="0010730F"/>
    <w:rsid w:val="001077C4"/>
    <w:rsid w:val="00107886"/>
    <w:rsid w:val="00107E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2BA"/>
    <w:rsid w:val="00114657"/>
    <w:rsid w:val="001149A6"/>
    <w:rsid w:val="00114A87"/>
    <w:rsid w:val="001153E5"/>
    <w:rsid w:val="0011549F"/>
    <w:rsid w:val="001155D4"/>
    <w:rsid w:val="0011560E"/>
    <w:rsid w:val="00115701"/>
    <w:rsid w:val="00115AFE"/>
    <w:rsid w:val="00115E37"/>
    <w:rsid w:val="001163FE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04"/>
    <w:rsid w:val="001204FD"/>
    <w:rsid w:val="001205FF"/>
    <w:rsid w:val="001208F5"/>
    <w:rsid w:val="00120D18"/>
    <w:rsid w:val="00120D60"/>
    <w:rsid w:val="00120FEB"/>
    <w:rsid w:val="00121317"/>
    <w:rsid w:val="00121CC7"/>
    <w:rsid w:val="00121D87"/>
    <w:rsid w:val="001221F0"/>
    <w:rsid w:val="00122313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8FF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1E73"/>
    <w:rsid w:val="00132190"/>
    <w:rsid w:val="00132F79"/>
    <w:rsid w:val="001330E2"/>
    <w:rsid w:val="0013336D"/>
    <w:rsid w:val="001336FA"/>
    <w:rsid w:val="00133B1F"/>
    <w:rsid w:val="00133D2B"/>
    <w:rsid w:val="00133F1E"/>
    <w:rsid w:val="0013411A"/>
    <w:rsid w:val="001341DF"/>
    <w:rsid w:val="00134415"/>
    <w:rsid w:val="00134B29"/>
    <w:rsid w:val="00134DD5"/>
    <w:rsid w:val="00134F3C"/>
    <w:rsid w:val="0013526B"/>
    <w:rsid w:val="00135361"/>
    <w:rsid w:val="001357DA"/>
    <w:rsid w:val="00135948"/>
    <w:rsid w:val="00135BB2"/>
    <w:rsid w:val="00135F65"/>
    <w:rsid w:val="00136131"/>
    <w:rsid w:val="00136617"/>
    <w:rsid w:val="00136668"/>
    <w:rsid w:val="00136F55"/>
    <w:rsid w:val="001372E4"/>
    <w:rsid w:val="00137742"/>
    <w:rsid w:val="00137780"/>
    <w:rsid w:val="001377E5"/>
    <w:rsid w:val="00137AF8"/>
    <w:rsid w:val="00137B2B"/>
    <w:rsid w:val="00137CFC"/>
    <w:rsid w:val="00137FC8"/>
    <w:rsid w:val="001400A5"/>
    <w:rsid w:val="001400ED"/>
    <w:rsid w:val="001401C5"/>
    <w:rsid w:val="00140F4D"/>
    <w:rsid w:val="00140FB7"/>
    <w:rsid w:val="001413B5"/>
    <w:rsid w:val="001415DC"/>
    <w:rsid w:val="0014167B"/>
    <w:rsid w:val="0014183A"/>
    <w:rsid w:val="001419CF"/>
    <w:rsid w:val="00141FAE"/>
    <w:rsid w:val="00142270"/>
    <w:rsid w:val="001423D7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5BC8"/>
    <w:rsid w:val="00146686"/>
    <w:rsid w:val="00146B39"/>
    <w:rsid w:val="00146E97"/>
    <w:rsid w:val="001472BD"/>
    <w:rsid w:val="001476B4"/>
    <w:rsid w:val="00150268"/>
    <w:rsid w:val="001503AA"/>
    <w:rsid w:val="001504E8"/>
    <w:rsid w:val="001504FE"/>
    <w:rsid w:val="001509AB"/>
    <w:rsid w:val="00150A2B"/>
    <w:rsid w:val="001513FB"/>
    <w:rsid w:val="00151693"/>
    <w:rsid w:val="00151923"/>
    <w:rsid w:val="001519A3"/>
    <w:rsid w:val="001520AB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1F9"/>
    <w:rsid w:val="00154672"/>
    <w:rsid w:val="001546DF"/>
    <w:rsid w:val="00154858"/>
    <w:rsid w:val="001548A1"/>
    <w:rsid w:val="0015495B"/>
    <w:rsid w:val="00154989"/>
    <w:rsid w:val="00154C8F"/>
    <w:rsid w:val="00154F0A"/>
    <w:rsid w:val="00154FF0"/>
    <w:rsid w:val="001558D9"/>
    <w:rsid w:val="001559F5"/>
    <w:rsid w:val="00155A44"/>
    <w:rsid w:val="00155D61"/>
    <w:rsid w:val="00156015"/>
    <w:rsid w:val="00156746"/>
    <w:rsid w:val="001569AF"/>
    <w:rsid w:val="001575BB"/>
    <w:rsid w:val="001576BA"/>
    <w:rsid w:val="0015791B"/>
    <w:rsid w:val="00157B84"/>
    <w:rsid w:val="00157DB5"/>
    <w:rsid w:val="00160665"/>
    <w:rsid w:val="00160737"/>
    <w:rsid w:val="0016089E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2ABE"/>
    <w:rsid w:val="00162B8A"/>
    <w:rsid w:val="001632BA"/>
    <w:rsid w:val="0016334B"/>
    <w:rsid w:val="0016339C"/>
    <w:rsid w:val="0016366A"/>
    <w:rsid w:val="00163D67"/>
    <w:rsid w:val="00164062"/>
    <w:rsid w:val="001645BF"/>
    <w:rsid w:val="001645DD"/>
    <w:rsid w:val="00164819"/>
    <w:rsid w:val="0016481C"/>
    <w:rsid w:val="00164E19"/>
    <w:rsid w:val="0016589F"/>
    <w:rsid w:val="00165A2B"/>
    <w:rsid w:val="00165E0F"/>
    <w:rsid w:val="00166064"/>
    <w:rsid w:val="00166221"/>
    <w:rsid w:val="00166260"/>
    <w:rsid w:val="00166592"/>
    <w:rsid w:val="0016711F"/>
    <w:rsid w:val="00167192"/>
    <w:rsid w:val="00167955"/>
    <w:rsid w:val="00167E58"/>
    <w:rsid w:val="00170791"/>
    <w:rsid w:val="00170B26"/>
    <w:rsid w:val="00170BD5"/>
    <w:rsid w:val="00170C6C"/>
    <w:rsid w:val="00170D44"/>
    <w:rsid w:val="001710E2"/>
    <w:rsid w:val="001710E7"/>
    <w:rsid w:val="0017192F"/>
    <w:rsid w:val="00171D05"/>
    <w:rsid w:val="00171D29"/>
    <w:rsid w:val="00172212"/>
    <w:rsid w:val="00172413"/>
    <w:rsid w:val="00172A17"/>
    <w:rsid w:val="00173031"/>
    <w:rsid w:val="0017334E"/>
    <w:rsid w:val="001733A4"/>
    <w:rsid w:val="001733F2"/>
    <w:rsid w:val="00173669"/>
    <w:rsid w:val="001739B2"/>
    <w:rsid w:val="00173B8C"/>
    <w:rsid w:val="00173E78"/>
    <w:rsid w:val="00174070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15D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475"/>
    <w:rsid w:val="0018154F"/>
    <w:rsid w:val="0018159A"/>
    <w:rsid w:val="001819F8"/>
    <w:rsid w:val="00181A9D"/>
    <w:rsid w:val="00181BD8"/>
    <w:rsid w:val="00181D0E"/>
    <w:rsid w:val="00181DFA"/>
    <w:rsid w:val="00181FF3"/>
    <w:rsid w:val="001829C5"/>
    <w:rsid w:val="001829EB"/>
    <w:rsid w:val="00182B39"/>
    <w:rsid w:val="00182BA8"/>
    <w:rsid w:val="00182FF7"/>
    <w:rsid w:val="00183067"/>
    <w:rsid w:val="00183215"/>
    <w:rsid w:val="001833FE"/>
    <w:rsid w:val="00183734"/>
    <w:rsid w:val="00183837"/>
    <w:rsid w:val="00183B21"/>
    <w:rsid w:val="00183E8D"/>
    <w:rsid w:val="001845B6"/>
    <w:rsid w:val="001846A4"/>
    <w:rsid w:val="00184878"/>
    <w:rsid w:val="001848F0"/>
    <w:rsid w:val="00184A97"/>
    <w:rsid w:val="00184B46"/>
    <w:rsid w:val="00184CAC"/>
    <w:rsid w:val="00184D7B"/>
    <w:rsid w:val="001852DD"/>
    <w:rsid w:val="001853F3"/>
    <w:rsid w:val="00185E1F"/>
    <w:rsid w:val="00186015"/>
    <w:rsid w:val="001864A9"/>
    <w:rsid w:val="001868AA"/>
    <w:rsid w:val="001872F8"/>
    <w:rsid w:val="00187CE5"/>
    <w:rsid w:val="00187EC4"/>
    <w:rsid w:val="00190055"/>
    <w:rsid w:val="00190123"/>
    <w:rsid w:val="00190367"/>
    <w:rsid w:val="00190579"/>
    <w:rsid w:val="001908B6"/>
    <w:rsid w:val="00190986"/>
    <w:rsid w:val="00190A82"/>
    <w:rsid w:val="00190AD2"/>
    <w:rsid w:val="00190C69"/>
    <w:rsid w:val="00190E42"/>
    <w:rsid w:val="00191B10"/>
    <w:rsid w:val="00191B63"/>
    <w:rsid w:val="00191B8B"/>
    <w:rsid w:val="00191EE2"/>
    <w:rsid w:val="00192018"/>
    <w:rsid w:val="001926EA"/>
    <w:rsid w:val="001926F8"/>
    <w:rsid w:val="00192899"/>
    <w:rsid w:val="00192AC6"/>
    <w:rsid w:val="00192B85"/>
    <w:rsid w:val="0019392B"/>
    <w:rsid w:val="00193D18"/>
    <w:rsid w:val="00193F8D"/>
    <w:rsid w:val="0019427D"/>
    <w:rsid w:val="0019462A"/>
    <w:rsid w:val="00194802"/>
    <w:rsid w:val="001948E1"/>
    <w:rsid w:val="00194A94"/>
    <w:rsid w:val="00194AB1"/>
    <w:rsid w:val="00194BD3"/>
    <w:rsid w:val="0019514C"/>
    <w:rsid w:val="00195454"/>
    <w:rsid w:val="00195848"/>
    <w:rsid w:val="00195951"/>
    <w:rsid w:val="00195B1D"/>
    <w:rsid w:val="00195E00"/>
    <w:rsid w:val="00195E5F"/>
    <w:rsid w:val="00195ED0"/>
    <w:rsid w:val="0019625D"/>
    <w:rsid w:val="0019625E"/>
    <w:rsid w:val="00196302"/>
    <w:rsid w:val="001967D1"/>
    <w:rsid w:val="001968AB"/>
    <w:rsid w:val="0019727B"/>
    <w:rsid w:val="001975AB"/>
    <w:rsid w:val="001976A5"/>
    <w:rsid w:val="00197763"/>
    <w:rsid w:val="001979DD"/>
    <w:rsid w:val="00197DCA"/>
    <w:rsid w:val="00197EC9"/>
    <w:rsid w:val="001A0056"/>
    <w:rsid w:val="001A03C9"/>
    <w:rsid w:val="001A09BA"/>
    <w:rsid w:val="001A0B6B"/>
    <w:rsid w:val="001A0C48"/>
    <w:rsid w:val="001A10D7"/>
    <w:rsid w:val="001A10F8"/>
    <w:rsid w:val="001A1712"/>
    <w:rsid w:val="001A18BF"/>
    <w:rsid w:val="001A1E5D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126"/>
    <w:rsid w:val="001A4530"/>
    <w:rsid w:val="001A45A4"/>
    <w:rsid w:val="001A45CF"/>
    <w:rsid w:val="001A4689"/>
    <w:rsid w:val="001A4AEF"/>
    <w:rsid w:val="001A4B2E"/>
    <w:rsid w:val="001A4B6B"/>
    <w:rsid w:val="001A527E"/>
    <w:rsid w:val="001A57C0"/>
    <w:rsid w:val="001A5C8B"/>
    <w:rsid w:val="001A5CC2"/>
    <w:rsid w:val="001A60A1"/>
    <w:rsid w:val="001A62CE"/>
    <w:rsid w:val="001A6477"/>
    <w:rsid w:val="001A6A4A"/>
    <w:rsid w:val="001A6B4B"/>
    <w:rsid w:val="001A6C91"/>
    <w:rsid w:val="001A70EA"/>
    <w:rsid w:val="001A7137"/>
    <w:rsid w:val="001A72E0"/>
    <w:rsid w:val="001A72E4"/>
    <w:rsid w:val="001A7401"/>
    <w:rsid w:val="001B0684"/>
    <w:rsid w:val="001B09D4"/>
    <w:rsid w:val="001B0D2A"/>
    <w:rsid w:val="001B13A6"/>
    <w:rsid w:val="001B1C98"/>
    <w:rsid w:val="001B1CF2"/>
    <w:rsid w:val="001B2355"/>
    <w:rsid w:val="001B2535"/>
    <w:rsid w:val="001B2539"/>
    <w:rsid w:val="001B274D"/>
    <w:rsid w:val="001B27A2"/>
    <w:rsid w:val="001B2A8C"/>
    <w:rsid w:val="001B2CEC"/>
    <w:rsid w:val="001B2E48"/>
    <w:rsid w:val="001B301C"/>
    <w:rsid w:val="001B3061"/>
    <w:rsid w:val="001B3299"/>
    <w:rsid w:val="001B36CC"/>
    <w:rsid w:val="001B3877"/>
    <w:rsid w:val="001B3D2A"/>
    <w:rsid w:val="001B4365"/>
    <w:rsid w:val="001B478B"/>
    <w:rsid w:val="001B4AE8"/>
    <w:rsid w:val="001B4F27"/>
    <w:rsid w:val="001B5077"/>
    <w:rsid w:val="001B594C"/>
    <w:rsid w:val="001B5D9F"/>
    <w:rsid w:val="001B5F63"/>
    <w:rsid w:val="001B6127"/>
    <w:rsid w:val="001B6335"/>
    <w:rsid w:val="001B688B"/>
    <w:rsid w:val="001B70A6"/>
    <w:rsid w:val="001B728A"/>
    <w:rsid w:val="001B73F9"/>
    <w:rsid w:val="001B77BD"/>
    <w:rsid w:val="001B77DB"/>
    <w:rsid w:val="001B7F76"/>
    <w:rsid w:val="001C0410"/>
    <w:rsid w:val="001C064C"/>
    <w:rsid w:val="001C07F6"/>
    <w:rsid w:val="001C0B7D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0C6"/>
    <w:rsid w:val="001C53D2"/>
    <w:rsid w:val="001C576E"/>
    <w:rsid w:val="001C5A43"/>
    <w:rsid w:val="001C5D41"/>
    <w:rsid w:val="001C61C7"/>
    <w:rsid w:val="001C61E6"/>
    <w:rsid w:val="001C6388"/>
    <w:rsid w:val="001C672D"/>
    <w:rsid w:val="001C69B5"/>
    <w:rsid w:val="001C6DCF"/>
    <w:rsid w:val="001C7115"/>
    <w:rsid w:val="001C713C"/>
    <w:rsid w:val="001C7520"/>
    <w:rsid w:val="001C7885"/>
    <w:rsid w:val="001C79C2"/>
    <w:rsid w:val="001D01D7"/>
    <w:rsid w:val="001D0906"/>
    <w:rsid w:val="001D0CFF"/>
    <w:rsid w:val="001D1100"/>
    <w:rsid w:val="001D116D"/>
    <w:rsid w:val="001D17BC"/>
    <w:rsid w:val="001D1B60"/>
    <w:rsid w:val="001D2451"/>
    <w:rsid w:val="001D25B3"/>
    <w:rsid w:val="001D25E5"/>
    <w:rsid w:val="001D270C"/>
    <w:rsid w:val="001D2A99"/>
    <w:rsid w:val="001D2C21"/>
    <w:rsid w:val="001D2EB6"/>
    <w:rsid w:val="001D307C"/>
    <w:rsid w:val="001D320D"/>
    <w:rsid w:val="001D3442"/>
    <w:rsid w:val="001D3824"/>
    <w:rsid w:val="001D391A"/>
    <w:rsid w:val="001D3C2B"/>
    <w:rsid w:val="001D3F2A"/>
    <w:rsid w:val="001D4317"/>
    <w:rsid w:val="001D432A"/>
    <w:rsid w:val="001D4426"/>
    <w:rsid w:val="001D474C"/>
    <w:rsid w:val="001D4979"/>
    <w:rsid w:val="001D497B"/>
    <w:rsid w:val="001D4B3C"/>
    <w:rsid w:val="001D4DE6"/>
    <w:rsid w:val="001D4E9E"/>
    <w:rsid w:val="001D538A"/>
    <w:rsid w:val="001D5488"/>
    <w:rsid w:val="001D595C"/>
    <w:rsid w:val="001D5BA0"/>
    <w:rsid w:val="001D5DD3"/>
    <w:rsid w:val="001D63F7"/>
    <w:rsid w:val="001D6BEA"/>
    <w:rsid w:val="001D7275"/>
    <w:rsid w:val="001D72ED"/>
    <w:rsid w:val="001D7310"/>
    <w:rsid w:val="001D74EF"/>
    <w:rsid w:val="001D7728"/>
    <w:rsid w:val="001D79DA"/>
    <w:rsid w:val="001D7C23"/>
    <w:rsid w:val="001D7D48"/>
    <w:rsid w:val="001D7FA2"/>
    <w:rsid w:val="001E00DB"/>
    <w:rsid w:val="001E032C"/>
    <w:rsid w:val="001E0486"/>
    <w:rsid w:val="001E052E"/>
    <w:rsid w:val="001E055B"/>
    <w:rsid w:val="001E0C84"/>
    <w:rsid w:val="001E1922"/>
    <w:rsid w:val="001E19A3"/>
    <w:rsid w:val="001E1A3B"/>
    <w:rsid w:val="001E1C75"/>
    <w:rsid w:val="001E2440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46B"/>
    <w:rsid w:val="001E48BA"/>
    <w:rsid w:val="001E4A07"/>
    <w:rsid w:val="001E4F22"/>
    <w:rsid w:val="001E526B"/>
    <w:rsid w:val="001E5426"/>
    <w:rsid w:val="001E58BC"/>
    <w:rsid w:val="001E5C7D"/>
    <w:rsid w:val="001E6013"/>
    <w:rsid w:val="001E62AA"/>
    <w:rsid w:val="001E6408"/>
    <w:rsid w:val="001E6538"/>
    <w:rsid w:val="001E6A75"/>
    <w:rsid w:val="001E71ED"/>
    <w:rsid w:val="001E72A8"/>
    <w:rsid w:val="001E789C"/>
    <w:rsid w:val="001E78C5"/>
    <w:rsid w:val="001E7B35"/>
    <w:rsid w:val="001E7D3E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3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8AB"/>
    <w:rsid w:val="001F79DF"/>
    <w:rsid w:val="001F7D30"/>
    <w:rsid w:val="0020002D"/>
    <w:rsid w:val="002006A9"/>
    <w:rsid w:val="00200C27"/>
    <w:rsid w:val="00200F07"/>
    <w:rsid w:val="00200F0D"/>
    <w:rsid w:val="00201349"/>
    <w:rsid w:val="00201504"/>
    <w:rsid w:val="0020162F"/>
    <w:rsid w:val="0020173F"/>
    <w:rsid w:val="0020178D"/>
    <w:rsid w:val="00201860"/>
    <w:rsid w:val="00201A2F"/>
    <w:rsid w:val="00201D1C"/>
    <w:rsid w:val="00202B13"/>
    <w:rsid w:val="00202E0E"/>
    <w:rsid w:val="00203213"/>
    <w:rsid w:val="0020352D"/>
    <w:rsid w:val="002035DE"/>
    <w:rsid w:val="0020382C"/>
    <w:rsid w:val="00203D6D"/>
    <w:rsid w:val="00203F96"/>
    <w:rsid w:val="002041A0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5CBF"/>
    <w:rsid w:val="00206258"/>
    <w:rsid w:val="0020626E"/>
    <w:rsid w:val="0020635E"/>
    <w:rsid w:val="002065CF"/>
    <w:rsid w:val="0020673E"/>
    <w:rsid w:val="00206761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439"/>
    <w:rsid w:val="0021056F"/>
    <w:rsid w:val="00210669"/>
    <w:rsid w:val="00210822"/>
    <w:rsid w:val="00210E07"/>
    <w:rsid w:val="002117E4"/>
    <w:rsid w:val="00211828"/>
    <w:rsid w:val="00211981"/>
    <w:rsid w:val="00211A0E"/>
    <w:rsid w:val="00211A6A"/>
    <w:rsid w:val="00211C22"/>
    <w:rsid w:val="00211CD0"/>
    <w:rsid w:val="00211F74"/>
    <w:rsid w:val="002135FA"/>
    <w:rsid w:val="0021360E"/>
    <w:rsid w:val="0021385D"/>
    <w:rsid w:val="00213A58"/>
    <w:rsid w:val="00213EC2"/>
    <w:rsid w:val="00214001"/>
    <w:rsid w:val="002140CF"/>
    <w:rsid w:val="00214244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1BD"/>
    <w:rsid w:val="002162A9"/>
    <w:rsid w:val="0021634C"/>
    <w:rsid w:val="002163CF"/>
    <w:rsid w:val="0021674F"/>
    <w:rsid w:val="00216A05"/>
    <w:rsid w:val="00216C56"/>
    <w:rsid w:val="00216C6B"/>
    <w:rsid w:val="0021700E"/>
    <w:rsid w:val="00217276"/>
    <w:rsid w:val="00217368"/>
    <w:rsid w:val="00217517"/>
    <w:rsid w:val="002175B3"/>
    <w:rsid w:val="002179BC"/>
    <w:rsid w:val="002179E7"/>
    <w:rsid w:val="00217C50"/>
    <w:rsid w:val="00217E88"/>
    <w:rsid w:val="00217EE5"/>
    <w:rsid w:val="00220183"/>
    <w:rsid w:val="0022066D"/>
    <w:rsid w:val="0022079F"/>
    <w:rsid w:val="002207CA"/>
    <w:rsid w:val="00220F74"/>
    <w:rsid w:val="00221929"/>
    <w:rsid w:val="00221EE6"/>
    <w:rsid w:val="0022202D"/>
    <w:rsid w:val="0022207A"/>
    <w:rsid w:val="002222FC"/>
    <w:rsid w:val="002226AA"/>
    <w:rsid w:val="00222749"/>
    <w:rsid w:val="00222D7C"/>
    <w:rsid w:val="002232D4"/>
    <w:rsid w:val="0022349F"/>
    <w:rsid w:val="0022399B"/>
    <w:rsid w:val="00223A49"/>
    <w:rsid w:val="00224671"/>
    <w:rsid w:val="002246A2"/>
    <w:rsid w:val="00224DEA"/>
    <w:rsid w:val="00225019"/>
    <w:rsid w:val="00225B71"/>
    <w:rsid w:val="002260C3"/>
    <w:rsid w:val="00226104"/>
    <w:rsid w:val="0022626C"/>
    <w:rsid w:val="002268BB"/>
    <w:rsid w:val="00226B6B"/>
    <w:rsid w:val="00226CC4"/>
    <w:rsid w:val="002270F5"/>
    <w:rsid w:val="002271CE"/>
    <w:rsid w:val="002272D1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1F9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3F46"/>
    <w:rsid w:val="0023412E"/>
    <w:rsid w:val="00234198"/>
    <w:rsid w:val="002342CC"/>
    <w:rsid w:val="002346A4"/>
    <w:rsid w:val="00234910"/>
    <w:rsid w:val="00234B19"/>
    <w:rsid w:val="002350AC"/>
    <w:rsid w:val="002350B9"/>
    <w:rsid w:val="00235187"/>
    <w:rsid w:val="00235331"/>
    <w:rsid w:val="00235428"/>
    <w:rsid w:val="00235CB8"/>
    <w:rsid w:val="00235FEC"/>
    <w:rsid w:val="002362DF"/>
    <w:rsid w:val="002362F9"/>
    <w:rsid w:val="002365F5"/>
    <w:rsid w:val="00236625"/>
    <w:rsid w:val="00236820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58D"/>
    <w:rsid w:val="00241682"/>
    <w:rsid w:val="002417F3"/>
    <w:rsid w:val="00241939"/>
    <w:rsid w:val="00241D33"/>
    <w:rsid w:val="00241EEE"/>
    <w:rsid w:val="00241F26"/>
    <w:rsid w:val="002421D6"/>
    <w:rsid w:val="00242298"/>
    <w:rsid w:val="00242485"/>
    <w:rsid w:val="00243088"/>
    <w:rsid w:val="0024348E"/>
    <w:rsid w:val="0024355C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0E52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429"/>
    <w:rsid w:val="0025673A"/>
    <w:rsid w:val="00256745"/>
    <w:rsid w:val="002568C6"/>
    <w:rsid w:val="00256B8E"/>
    <w:rsid w:val="00256CBC"/>
    <w:rsid w:val="00257021"/>
    <w:rsid w:val="002570FD"/>
    <w:rsid w:val="00257179"/>
    <w:rsid w:val="0025733D"/>
    <w:rsid w:val="002573A8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141"/>
    <w:rsid w:val="002616E8"/>
    <w:rsid w:val="00261A27"/>
    <w:rsid w:val="00261B77"/>
    <w:rsid w:val="00261DF1"/>
    <w:rsid w:val="00261F1B"/>
    <w:rsid w:val="00261F8F"/>
    <w:rsid w:val="0026219B"/>
    <w:rsid w:val="0026222C"/>
    <w:rsid w:val="002625A6"/>
    <w:rsid w:val="0026289F"/>
    <w:rsid w:val="00262972"/>
    <w:rsid w:val="00262A48"/>
    <w:rsid w:val="00262AB6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06"/>
    <w:rsid w:val="00266DB8"/>
    <w:rsid w:val="0026740F"/>
    <w:rsid w:val="002674EF"/>
    <w:rsid w:val="00267510"/>
    <w:rsid w:val="002677F1"/>
    <w:rsid w:val="00267800"/>
    <w:rsid w:val="00267951"/>
    <w:rsid w:val="0026797F"/>
    <w:rsid w:val="00267E71"/>
    <w:rsid w:val="00267E77"/>
    <w:rsid w:val="002702F8"/>
    <w:rsid w:val="002707C6"/>
    <w:rsid w:val="00270C0D"/>
    <w:rsid w:val="00270CAF"/>
    <w:rsid w:val="00271511"/>
    <w:rsid w:val="002718DC"/>
    <w:rsid w:val="00271C84"/>
    <w:rsid w:val="00271D89"/>
    <w:rsid w:val="00272307"/>
    <w:rsid w:val="0027240A"/>
    <w:rsid w:val="0027265B"/>
    <w:rsid w:val="00272688"/>
    <w:rsid w:val="00272B91"/>
    <w:rsid w:val="00272BB2"/>
    <w:rsid w:val="00273464"/>
    <w:rsid w:val="00274206"/>
    <w:rsid w:val="0027427D"/>
    <w:rsid w:val="0027444C"/>
    <w:rsid w:val="00275011"/>
    <w:rsid w:val="00275190"/>
    <w:rsid w:val="002752E5"/>
    <w:rsid w:val="0027569B"/>
    <w:rsid w:val="0027584A"/>
    <w:rsid w:val="00275F65"/>
    <w:rsid w:val="00275FDB"/>
    <w:rsid w:val="0027616D"/>
    <w:rsid w:val="00276340"/>
    <w:rsid w:val="0027656E"/>
    <w:rsid w:val="00276874"/>
    <w:rsid w:val="00276AF3"/>
    <w:rsid w:val="00276C4C"/>
    <w:rsid w:val="00277288"/>
    <w:rsid w:val="002775D0"/>
    <w:rsid w:val="00277CB8"/>
    <w:rsid w:val="00277DB6"/>
    <w:rsid w:val="00277EF7"/>
    <w:rsid w:val="002804F4"/>
    <w:rsid w:val="00280A76"/>
    <w:rsid w:val="00280F70"/>
    <w:rsid w:val="0028178A"/>
    <w:rsid w:val="0028183A"/>
    <w:rsid w:val="002821D6"/>
    <w:rsid w:val="00282570"/>
    <w:rsid w:val="00282A55"/>
    <w:rsid w:val="00282B3F"/>
    <w:rsid w:val="00282C30"/>
    <w:rsid w:val="00282CFB"/>
    <w:rsid w:val="00282EC6"/>
    <w:rsid w:val="00282F8F"/>
    <w:rsid w:val="00283350"/>
    <w:rsid w:val="00283549"/>
    <w:rsid w:val="0028371A"/>
    <w:rsid w:val="00283A7D"/>
    <w:rsid w:val="00283CD2"/>
    <w:rsid w:val="002840F0"/>
    <w:rsid w:val="00284817"/>
    <w:rsid w:val="002848A4"/>
    <w:rsid w:val="002848B9"/>
    <w:rsid w:val="00284FAC"/>
    <w:rsid w:val="002857F7"/>
    <w:rsid w:val="00285885"/>
    <w:rsid w:val="00285F56"/>
    <w:rsid w:val="0028601D"/>
    <w:rsid w:val="002862B1"/>
    <w:rsid w:val="0028633B"/>
    <w:rsid w:val="002869E4"/>
    <w:rsid w:val="00286C9C"/>
    <w:rsid w:val="00287CA9"/>
    <w:rsid w:val="00287F76"/>
    <w:rsid w:val="00290BA4"/>
    <w:rsid w:val="00290BB8"/>
    <w:rsid w:val="00290BCB"/>
    <w:rsid w:val="00290F64"/>
    <w:rsid w:val="002910A4"/>
    <w:rsid w:val="00291266"/>
    <w:rsid w:val="002917F3"/>
    <w:rsid w:val="00291A2D"/>
    <w:rsid w:val="00291C63"/>
    <w:rsid w:val="0029232E"/>
    <w:rsid w:val="00292539"/>
    <w:rsid w:val="002930CF"/>
    <w:rsid w:val="00293111"/>
    <w:rsid w:val="00293148"/>
    <w:rsid w:val="00293220"/>
    <w:rsid w:val="00293824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4CE9"/>
    <w:rsid w:val="002951E3"/>
    <w:rsid w:val="00295550"/>
    <w:rsid w:val="00295ADD"/>
    <w:rsid w:val="00295B5B"/>
    <w:rsid w:val="00295D1C"/>
    <w:rsid w:val="00295F30"/>
    <w:rsid w:val="002960A4"/>
    <w:rsid w:val="002960BC"/>
    <w:rsid w:val="00296455"/>
    <w:rsid w:val="00296771"/>
    <w:rsid w:val="002968DF"/>
    <w:rsid w:val="00296D95"/>
    <w:rsid w:val="00296E02"/>
    <w:rsid w:val="00297431"/>
    <w:rsid w:val="002976B0"/>
    <w:rsid w:val="002976EE"/>
    <w:rsid w:val="0029790E"/>
    <w:rsid w:val="00297E2F"/>
    <w:rsid w:val="002A0052"/>
    <w:rsid w:val="002A009D"/>
    <w:rsid w:val="002A02E0"/>
    <w:rsid w:val="002A0733"/>
    <w:rsid w:val="002A0AE5"/>
    <w:rsid w:val="002A0C0E"/>
    <w:rsid w:val="002A196A"/>
    <w:rsid w:val="002A1B6E"/>
    <w:rsid w:val="002A1CA2"/>
    <w:rsid w:val="002A1CCF"/>
    <w:rsid w:val="002A1FB1"/>
    <w:rsid w:val="002A2431"/>
    <w:rsid w:val="002A2462"/>
    <w:rsid w:val="002A2806"/>
    <w:rsid w:val="002A287F"/>
    <w:rsid w:val="002A3419"/>
    <w:rsid w:val="002A354B"/>
    <w:rsid w:val="002A3694"/>
    <w:rsid w:val="002A3894"/>
    <w:rsid w:val="002A38D2"/>
    <w:rsid w:val="002A3900"/>
    <w:rsid w:val="002A3BB0"/>
    <w:rsid w:val="002A3C16"/>
    <w:rsid w:val="002A436A"/>
    <w:rsid w:val="002A43A5"/>
    <w:rsid w:val="002A47AD"/>
    <w:rsid w:val="002A4D48"/>
    <w:rsid w:val="002A4F95"/>
    <w:rsid w:val="002A4FAD"/>
    <w:rsid w:val="002A50B3"/>
    <w:rsid w:val="002A5985"/>
    <w:rsid w:val="002A5CB5"/>
    <w:rsid w:val="002A5EA5"/>
    <w:rsid w:val="002A5F4B"/>
    <w:rsid w:val="002A68A0"/>
    <w:rsid w:val="002A6D2F"/>
    <w:rsid w:val="002A6E78"/>
    <w:rsid w:val="002A6F91"/>
    <w:rsid w:val="002A7006"/>
    <w:rsid w:val="002A707F"/>
    <w:rsid w:val="002A7398"/>
    <w:rsid w:val="002A7653"/>
    <w:rsid w:val="002A789E"/>
    <w:rsid w:val="002A7A5C"/>
    <w:rsid w:val="002A7BD8"/>
    <w:rsid w:val="002B009A"/>
    <w:rsid w:val="002B041E"/>
    <w:rsid w:val="002B06EE"/>
    <w:rsid w:val="002B0757"/>
    <w:rsid w:val="002B090D"/>
    <w:rsid w:val="002B0BFE"/>
    <w:rsid w:val="002B13F2"/>
    <w:rsid w:val="002B15CC"/>
    <w:rsid w:val="002B1C67"/>
    <w:rsid w:val="002B1F94"/>
    <w:rsid w:val="002B244E"/>
    <w:rsid w:val="002B2650"/>
    <w:rsid w:val="002B28EA"/>
    <w:rsid w:val="002B3094"/>
    <w:rsid w:val="002B3099"/>
    <w:rsid w:val="002B30E4"/>
    <w:rsid w:val="002B3113"/>
    <w:rsid w:val="002B3208"/>
    <w:rsid w:val="002B35E7"/>
    <w:rsid w:val="002B3BC6"/>
    <w:rsid w:val="002B4308"/>
    <w:rsid w:val="002B480E"/>
    <w:rsid w:val="002B4BFE"/>
    <w:rsid w:val="002B5218"/>
    <w:rsid w:val="002B5333"/>
    <w:rsid w:val="002B5488"/>
    <w:rsid w:val="002B5796"/>
    <w:rsid w:val="002B5DA7"/>
    <w:rsid w:val="002B5EB1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310"/>
    <w:rsid w:val="002C0754"/>
    <w:rsid w:val="002C082A"/>
    <w:rsid w:val="002C094D"/>
    <w:rsid w:val="002C0D2F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7E7"/>
    <w:rsid w:val="002C38B6"/>
    <w:rsid w:val="002C3FE6"/>
    <w:rsid w:val="002C40ED"/>
    <w:rsid w:val="002C41DA"/>
    <w:rsid w:val="002C45A5"/>
    <w:rsid w:val="002C4615"/>
    <w:rsid w:val="002C487A"/>
    <w:rsid w:val="002C50B0"/>
    <w:rsid w:val="002C53B8"/>
    <w:rsid w:val="002C5724"/>
    <w:rsid w:val="002C5C17"/>
    <w:rsid w:val="002C6061"/>
    <w:rsid w:val="002C621E"/>
    <w:rsid w:val="002C62FC"/>
    <w:rsid w:val="002C658C"/>
    <w:rsid w:val="002C6965"/>
    <w:rsid w:val="002C6B6B"/>
    <w:rsid w:val="002C6C46"/>
    <w:rsid w:val="002C704C"/>
    <w:rsid w:val="002C7122"/>
    <w:rsid w:val="002C7228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54D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3571"/>
    <w:rsid w:val="002D41B9"/>
    <w:rsid w:val="002D43EE"/>
    <w:rsid w:val="002D45BD"/>
    <w:rsid w:val="002D55CC"/>
    <w:rsid w:val="002D599F"/>
    <w:rsid w:val="002D5D50"/>
    <w:rsid w:val="002D5E32"/>
    <w:rsid w:val="002D5F48"/>
    <w:rsid w:val="002D5FDE"/>
    <w:rsid w:val="002D613D"/>
    <w:rsid w:val="002D642B"/>
    <w:rsid w:val="002D65DC"/>
    <w:rsid w:val="002D6726"/>
    <w:rsid w:val="002D68ED"/>
    <w:rsid w:val="002D693A"/>
    <w:rsid w:val="002D6E51"/>
    <w:rsid w:val="002D6F7A"/>
    <w:rsid w:val="002D7188"/>
    <w:rsid w:val="002D732F"/>
    <w:rsid w:val="002D737A"/>
    <w:rsid w:val="002D767E"/>
    <w:rsid w:val="002E0631"/>
    <w:rsid w:val="002E0AB3"/>
    <w:rsid w:val="002E0FE5"/>
    <w:rsid w:val="002E10D2"/>
    <w:rsid w:val="002E124E"/>
    <w:rsid w:val="002E1432"/>
    <w:rsid w:val="002E1807"/>
    <w:rsid w:val="002E188B"/>
    <w:rsid w:val="002E1CA9"/>
    <w:rsid w:val="002E2301"/>
    <w:rsid w:val="002E2755"/>
    <w:rsid w:val="002E2783"/>
    <w:rsid w:val="002E28ED"/>
    <w:rsid w:val="002E2943"/>
    <w:rsid w:val="002E2D5A"/>
    <w:rsid w:val="002E2E0F"/>
    <w:rsid w:val="002E2EB0"/>
    <w:rsid w:val="002E30E6"/>
    <w:rsid w:val="002E3675"/>
    <w:rsid w:val="002E3E80"/>
    <w:rsid w:val="002E40B0"/>
    <w:rsid w:val="002E5954"/>
    <w:rsid w:val="002E595B"/>
    <w:rsid w:val="002E5B7C"/>
    <w:rsid w:val="002E5F1A"/>
    <w:rsid w:val="002E5F9B"/>
    <w:rsid w:val="002E6346"/>
    <w:rsid w:val="002E646B"/>
    <w:rsid w:val="002E64E4"/>
    <w:rsid w:val="002E6852"/>
    <w:rsid w:val="002E6DFB"/>
    <w:rsid w:val="002E6EE7"/>
    <w:rsid w:val="002E74C8"/>
    <w:rsid w:val="002E74D9"/>
    <w:rsid w:val="002E765B"/>
    <w:rsid w:val="002E7931"/>
    <w:rsid w:val="002E7E10"/>
    <w:rsid w:val="002F01AC"/>
    <w:rsid w:val="002F02B4"/>
    <w:rsid w:val="002F02E9"/>
    <w:rsid w:val="002F0913"/>
    <w:rsid w:val="002F09F2"/>
    <w:rsid w:val="002F0E87"/>
    <w:rsid w:val="002F0F2C"/>
    <w:rsid w:val="002F102A"/>
    <w:rsid w:val="002F1B7E"/>
    <w:rsid w:val="002F1BB2"/>
    <w:rsid w:val="002F1C85"/>
    <w:rsid w:val="002F1CD1"/>
    <w:rsid w:val="002F219B"/>
    <w:rsid w:val="002F23A0"/>
    <w:rsid w:val="002F268A"/>
    <w:rsid w:val="002F28BD"/>
    <w:rsid w:val="002F2B35"/>
    <w:rsid w:val="002F2C7D"/>
    <w:rsid w:val="002F2EB1"/>
    <w:rsid w:val="002F2FD0"/>
    <w:rsid w:val="002F3A19"/>
    <w:rsid w:val="002F3A5C"/>
    <w:rsid w:val="002F3CB9"/>
    <w:rsid w:val="002F3E58"/>
    <w:rsid w:val="002F409F"/>
    <w:rsid w:val="002F4118"/>
    <w:rsid w:val="002F4484"/>
    <w:rsid w:val="002F4C38"/>
    <w:rsid w:val="002F4DBB"/>
    <w:rsid w:val="002F5013"/>
    <w:rsid w:val="002F53BB"/>
    <w:rsid w:val="002F5687"/>
    <w:rsid w:val="002F5AE9"/>
    <w:rsid w:val="002F6035"/>
    <w:rsid w:val="002F6DDA"/>
    <w:rsid w:val="002F70B2"/>
    <w:rsid w:val="002F7AB4"/>
    <w:rsid w:val="002F7BD6"/>
    <w:rsid w:val="002F7C10"/>
    <w:rsid w:val="002F7F73"/>
    <w:rsid w:val="003000A4"/>
    <w:rsid w:val="00300121"/>
    <w:rsid w:val="00300E43"/>
    <w:rsid w:val="00300F58"/>
    <w:rsid w:val="00301000"/>
    <w:rsid w:val="003011D1"/>
    <w:rsid w:val="00301B7C"/>
    <w:rsid w:val="00301FF8"/>
    <w:rsid w:val="00302038"/>
    <w:rsid w:val="0030208F"/>
    <w:rsid w:val="00302117"/>
    <w:rsid w:val="0030212D"/>
    <w:rsid w:val="00302498"/>
    <w:rsid w:val="003024F3"/>
    <w:rsid w:val="0030257D"/>
    <w:rsid w:val="00302948"/>
    <w:rsid w:val="003029EA"/>
    <w:rsid w:val="00302C51"/>
    <w:rsid w:val="0030389D"/>
    <w:rsid w:val="0030397F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5DDC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1DC"/>
    <w:rsid w:val="003102AD"/>
    <w:rsid w:val="00310CA7"/>
    <w:rsid w:val="00311A8A"/>
    <w:rsid w:val="00312332"/>
    <w:rsid w:val="0031237A"/>
    <w:rsid w:val="00312C54"/>
    <w:rsid w:val="00312D82"/>
    <w:rsid w:val="00312E9D"/>
    <w:rsid w:val="003131CE"/>
    <w:rsid w:val="003133E9"/>
    <w:rsid w:val="003134D3"/>
    <w:rsid w:val="0031390A"/>
    <w:rsid w:val="00313AB4"/>
    <w:rsid w:val="00313B30"/>
    <w:rsid w:val="00313B70"/>
    <w:rsid w:val="00313D10"/>
    <w:rsid w:val="0031405B"/>
    <w:rsid w:val="00314288"/>
    <w:rsid w:val="00314511"/>
    <w:rsid w:val="00314895"/>
    <w:rsid w:val="00314E14"/>
    <w:rsid w:val="00314E7A"/>
    <w:rsid w:val="00314FD3"/>
    <w:rsid w:val="0031533A"/>
    <w:rsid w:val="003156BB"/>
    <w:rsid w:val="00315999"/>
    <w:rsid w:val="00315C87"/>
    <w:rsid w:val="003160B2"/>
    <w:rsid w:val="00316136"/>
    <w:rsid w:val="00316159"/>
    <w:rsid w:val="0031651B"/>
    <w:rsid w:val="00316BED"/>
    <w:rsid w:val="00316D7E"/>
    <w:rsid w:val="00317668"/>
    <w:rsid w:val="003179C9"/>
    <w:rsid w:val="003179CC"/>
    <w:rsid w:val="00317B72"/>
    <w:rsid w:val="00317BEF"/>
    <w:rsid w:val="00317DC9"/>
    <w:rsid w:val="00317F97"/>
    <w:rsid w:val="0032005C"/>
    <w:rsid w:val="00320102"/>
    <w:rsid w:val="0032037B"/>
    <w:rsid w:val="00321503"/>
    <w:rsid w:val="003215AB"/>
    <w:rsid w:val="0032160A"/>
    <w:rsid w:val="003217E3"/>
    <w:rsid w:val="00321ADE"/>
    <w:rsid w:val="00322435"/>
    <w:rsid w:val="00322E8A"/>
    <w:rsid w:val="00323067"/>
    <w:rsid w:val="00323491"/>
    <w:rsid w:val="00323C93"/>
    <w:rsid w:val="00323D13"/>
    <w:rsid w:val="00323DBC"/>
    <w:rsid w:val="0032418B"/>
    <w:rsid w:val="00324769"/>
    <w:rsid w:val="00324BD6"/>
    <w:rsid w:val="00324CC3"/>
    <w:rsid w:val="00324DC7"/>
    <w:rsid w:val="00324F8C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27AF6"/>
    <w:rsid w:val="0033021B"/>
    <w:rsid w:val="003303BE"/>
    <w:rsid w:val="00330F36"/>
    <w:rsid w:val="00331301"/>
    <w:rsid w:val="00331629"/>
    <w:rsid w:val="00331A74"/>
    <w:rsid w:val="00331B95"/>
    <w:rsid w:val="00331EA0"/>
    <w:rsid w:val="003320D9"/>
    <w:rsid w:val="0033230D"/>
    <w:rsid w:val="00332701"/>
    <w:rsid w:val="003331A0"/>
    <w:rsid w:val="003337DB"/>
    <w:rsid w:val="00333CFA"/>
    <w:rsid w:val="003340B6"/>
    <w:rsid w:val="00334170"/>
    <w:rsid w:val="00334400"/>
    <w:rsid w:val="00334815"/>
    <w:rsid w:val="00334963"/>
    <w:rsid w:val="00334ED6"/>
    <w:rsid w:val="00335473"/>
    <w:rsid w:val="00335FA3"/>
    <w:rsid w:val="00336131"/>
    <w:rsid w:val="003363E8"/>
    <w:rsid w:val="0033658B"/>
    <w:rsid w:val="003368CF"/>
    <w:rsid w:val="003368FD"/>
    <w:rsid w:val="0033755D"/>
    <w:rsid w:val="003375B4"/>
    <w:rsid w:val="00337704"/>
    <w:rsid w:val="00337BB6"/>
    <w:rsid w:val="00337D65"/>
    <w:rsid w:val="00340642"/>
    <w:rsid w:val="00340DD8"/>
    <w:rsid w:val="00340E37"/>
    <w:rsid w:val="003418C2"/>
    <w:rsid w:val="003424E2"/>
    <w:rsid w:val="0034254E"/>
    <w:rsid w:val="00342649"/>
    <w:rsid w:val="003427A5"/>
    <w:rsid w:val="003429FB"/>
    <w:rsid w:val="00342C2E"/>
    <w:rsid w:val="00342FA8"/>
    <w:rsid w:val="003431FD"/>
    <w:rsid w:val="00343392"/>
    <w:rsid w:val="0034358E"/>
    <w:rsid w:val="003438BA"/>
    <w:rsid w:val="00343CA1"/>
    <w:rsid w:val="00343D2A"/>
    <w:rsid w:val="00343DB5"/>
    <w:rsid w:val="00343E94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6306"/>
    <w:rsid w:val="003464B7"/>
    <w:rsid w:val="0034654B"/>
    <w:rsid w:val="003465A9"/>
    <w:rsid w:val="00346BBA"/>
    <w:rsid w:val="00346E11"/>
    <w:rsid w:val="00347847"/>
    <w:rsid w:val="003478F7"/>
    <w:rsid w:val="00347EB7"/>
    <w:rsid w:val="00347F1B"/>
    <w:rsid w:val="003503E1"/>
    <w:rsid w:val="00350783"/>
    <w:rsid w:val="00351177"/>
    <w:rsid w:val="00351291"/>
    <w:rsid w:val="003516A5"/>
    <w:rsid w:val="0035173D"/>
    <w:rsid w:val="0035237C"/>
    <w:rsid w:val="00352755"/>
    <w:rsid w:val="00352B78"/>
    <w:rsid w:val="00352B82"/>
    <w:rsid w:val="00352BF9"/>
    <w:rsid w:val="00352CFA"/>
    <w:rsid w:val="00352D9F"/>
    <w:rsid w:val="00352DA9"/>
    <w:rsid w:val="00352DAD"/>
    <w:rsid w:val="00352EA7"/>
    <w:rsid w:val="0035348C"/>
    <w:rsid w:val="003534CE"/>
    <w:rsid w:val="003535C4"/>
    <w:rsid w:val="00353628"/>
    <w:rsid w:val="00353892"/>
    <w:rsid w:val="003539CA"/>
    <w:rsid w:val="003539F8"/>
    <w:rsid w:val="00353E7B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5AD5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942"/>
    <w:rsid w:val="00357A5C"/>
    <w:rsid w:val="00357C07"/>
    <w:rsid w:val="00357E31"/>
    <w:rsid w:val="00357FAF"/>
    <w:rsid w:val="00360004"/>
    <w:rsid w:val="0036009A"/>
    <w:rsid w:val="003601CA"/>
    <w:rsid w:val="003603A1"/>
    <w:rsid w:val="00360958"/>
    <w:rsid w:val="00360EFA"/>
    <w:rsid w:val="00361339"/>
    <w:rsid w:val="00361954"/>
    <w:rsid w:val="00361BC6"/>
    <w:rsid w:val="003620A8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887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51A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28C"/>
    <w:rsid w:val="00371523"/>
    <w:rsid w:val="00371546"/>
    <w:rsid w:val="003717C6"/>
    <w:rsid w:val="00371E31"/>
    <w:rsid w:val="00372047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6E0"/>
    <w:rsid w:val="003748A6"/>
    <w:rsid w:val="00374A94"/>
    <w:rsid w:val="00374B18"/>
    <w:rsid w:val="003756AB"/>
    <w:rsid w:val="0037573A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374"/>
    <w:rsid w:val="003803B5"/>
    <w:rsid w:val="00380B18"/>
    <w:rsid w:val="00380B1E"/>
    <w:rsid w:val="00380E39"/>
    <w:rsid w:val="003810CA"/>
    <w:rsid w:val="003812F2"/>
    <w:rsid w:val="0038137B"/>
    <w:rsid w:val="003814A3"/>
    <w:rsid w:val="00381778"/>
    <w:rsid w:val="003819D3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C33"/>
    <w:rsid w:val="00383CE0"/>
    <w:rsid w:val="00383D8B"/>
    <w:rsid w:val="00384057"/>
    <w:rsid w:val="003840FC"/>
    <w:rsid w:val="003844DF"/>
    <w:rsid w:val="00384893"/>
    <w:rsid w:val="003849E4"/>
    <w:rsid w:val="00384CE8"/>
    <w:rsid w:val="00384DE6"/>
    <w:rsid w:val="00385581"/>
    <w:rsid w:val="0038558F"/>
    <w:rsid w:val="00385BF5"/>
    <w:rsid w:val="00385C4A"/>
    <w:rsid w:val="00385E3D"/>
    <w:rsid w:val="00386D5A"/>
    <w:rsid w:val="00386FBA"/>
    <w:rsid w:val="003870AD"/>
    <w:rsid w:val="003872E0"/>
    <w:rsid w:val="003874DF"/>
    <w:rsid w:val="00387A88"/>
    <w:rsid w:val="003900F6"/>
    <w:rsid w:val="003904B0"/>
    <w:rsid w:val="003909E2"/>
    <w:rsid w:val="00390B61"/>
    <w:rsid w:val="00390CAD"/>
    <w:rsid w:val="00390D8A"/>
    <w:rsid w:val="00391143"/>
    <w:rsid w:val="00391580"/>
    <w:rsid w:val="003917B0"/>
    <w:rsid w:val="00391812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5FF6"/>
    <w:rsid w:val="00396301"/>
    <w:rsid w:val="00396558"/>
    <w:rsid w:val="00396E00"/>
    <w:rsid w:val="00396E82"/>
    <w:rsid w:val="00396E9E"/>
    <w:rsid w:val="003974D1"/>
    <w:rsid w:val="00397ACC"/>
    <w:rsid w:val="00397AF1"/>
    <w:rsid w:val="00397D8F"/>
    <w:rsid w:val="00397F91"/>
    <w:rsid w:val="003A00E1"/>
    <w:rsid w:val="003A0E5D"/>
    <w:rsid w:val="003A0EA1"/>
    <w:rsid w:val="003A1193"/>
    <w:rsid w:val="003A11D5"/>
    <w:rsid w:val="003A15E3"/>
    <w:rsid w:val="003A19BB"/>
    <w:rsid w:val="003A1DE4"/>
    <w:rsid w:val="003A1F36"/>
    <w:rsid w:val="003A21BC"/>
    <w:rsid w:val="003A26CD"/>
    <w:rsid w:val="003A3271"/>
    <w:rsid w:val="003A3B89"/>
    <w:rsid w:val="003A4167"/>
    <w:rsid w:val="003A42A5"/>
    <w:rsid w:val="003A442E"/>
    <w:rsid w:val="003A4A4A"/>
    <w:rsid w:val="003A5269"/>
    <w:rsid w:val="003A5300"/>
    <w:rsid w:val="003A5352"/>
    <w:rsid w:val="003A5378"/>
    <w:rsid w:val="003A543B"/>
    <w:rsid w:val="003A555C"/>
    <w:rsid w:val="003A6F0C"/>
    <w:rsid w:val="003A7034"/>
    <w:rsid w:val="003A70B0"/>
    <w:rsid w:val="003A757F"/>
    <w:rsid w:val="003A76D7"/>
    <w:rsid w:val="003A77B9"/>
    <w:rsid w:val="003A799A"/>
    <w:rsid w:val="003A7F45"/>
    <w:rsid w:val="003B01A2"/>
    <w:rsid w:val="003B0558"/>
    <w:rsid w:val="003B05E0"/>
    <w:rsid w:val="003B07CD"/>
    <w:rsid w:val="003B0BA5"/>
    <w:rsid w:val="003B0BEA"/>
    <w:rsid w:val="003B0BFD"/>
    <w:rsid w:val="003B1702"/>
    <w:rsid w:val="003B1A13"/>
    <w:rsid w:val="003B1D9A"/>
    <w:rsid w:val="003B2059"/>
    <w:rsid w:val="003B22FF"/>
    <w:rsid w:val="003B2567"/>
    <w:rsid w:val="003B2BE6"/>
    <w:rsid w:val="003B308E"/>
    <w:rsid w:val="003B33E5"/>
    <w:rsid w:val="003B34BF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68"/>
    <w:rsid w:val="003B5BDC"/>
    <w:rsid w:val="003B616C"/>
    <w:rsid w:val="003B62D5"/>
    <w:rsid w:val="003B6BB9"/>
    <w:rsid w:val="003B6DB9"/>
    <w:rsid w:val="003B7255"/>
    <w:rsid w:val="003B7423"/>
    <w:rsid w:val="003B7447"/>
    <w:rsid w:val="003B7587"/>
    <w:rsid w:val="003B7759"/>
    <w:rsid w:val="003B77E7"/>
    <w:rsid w:val="003B79DB"/>
    <w:rsid w:val="003B7A53"/>
    <w:rsid w:val="003B7CB3"/>
    <w:rsid w:val="003B7D61"/>
    <w:rsid w:val="003B7E6D"/>
    <w:rsid w:val="003B7F2F"/>
    <w:rsid w:val="003B7F3C"/>
    <w:rsid w:val="003C01D9"/>
    <w:rsid w:val="003C037C"/>
    <w:rsid w:val="003C0384"/>
    <w:rsid w:val="003C057E"/>
    <w:rsid w:val="003C0C7D"/>
    <w:rsid w:val="003C112E"/>
    <w:rsid w:val="003C1656"/>
    <w:rsid w:val="003C1A64"/>
    <w:rsid w:val="003C1F04"/>
    <w:rsid w:val="003C2954"/>
    <w:rsid w:val="003C2967"/>
    <w:rsid w:val="003C2E4B"/>
    <w:rsid w:val="003C2E4C"/>
    <w:rsid w:val="003C35D0"/>
    <w:rsid w:val="003C3759"/>
    <w:rsid w:val="003C3AAD"/>
    <w:rsid w:val="003C40A6"/>
    <w:rsid w:val="003C439B"/>
    <w:rsid w:val="003C43C9"/>
    <w:rsid w:val="003C43DA"/>
    <w:rsid w:val="003C44C2"/>
    <w:rsid w:val="003C4962"/>
    <w:rsid w:val="003C4CCC"/>
    <w:rsid w:val="003C4CD3"/>
    <w:rsid w:val="003C4CEC"/>
    <w:rsid w:val="003C4D4D"/>
    <w:rsid w:val="003C50B0"/>
    <w:rsid w:val="003C5369"/>
    <w:rsid w:val="003C5390"/>
    <w:rsid w:val="003C5942"/>
    <w:rsid w:val="003C5B61"/>
    <w:rsid w:val="003C5D3C"/>
    <w:rsid w:val="003C62EB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137"/>
    <w:rsid w:val="003D0280"/>
    <w:rsid w:val="003D02D0"/>
    <w:rsid w:val="003D056F"/>
    <w:rsid w:val="003D05A9"/>
    <w:rsid w:val="003D08CB"/>
    <w:rsid w:val="003D109E"/>
    <w:rsid w:val="003D1A72"/>
    <w:rsid w:val="003D1F58"/>
    <w:rsid w:val="003D1FA7"/>
    <w:rsid w:val="003D209B"/>
    <w:rsid w:val="003D2248"/>
    <w:rsid w:val="003D22FC"/>
    <w:rsid w:val="003D2369"/>
    <w:rsid w:val="003D2663"/>
    <w:rsid w:val="003D266D"/>
    <w:rsid w:val="003D2945"/>
    <w:rsid w:val="003D2DCA"/>
    <w:rsid w:val="003D325C"/>
    <w:rsid w:val="003D365D"/>
    <w:rsid w:val="003D3A08"/>
    <w:rsid w:val="003D3BA8"/>
    <w:rsid w:val="003D3F50"/>
    <w:rsid w:val="003D3F98"/>
    <w:rsid w:val="003D49FB"/>
    <w:rsid w:val="003D4D7C"/>
    <w:rsid w:val="003D5229"/>
    <w:rsid w:val="003D55C3"/>
    <w:rsid w:val="003D5848"/>
    <w:rsid w:val="003D5ADD"/>
    <w:rsid w:val="003D6504"/>
    <w:rsid w:val="003D6532"/>
    <w:rsid w:val="003D660E"/>
    <w:rsid w:val="003D6A17"/>
    <w:rsid w:val="003D6F75"/>
    <w:rsid w:val="003D71B5"/>
    <w:rsid w:val="003D779A"/>
    <w:rsid w:val="003D7865"/>
    <w:rsid w:val="003D7C34"/>
    <w:rsid w:val="003D7D4A"/>
    <w:rsid w:val="003E0087"/>
    <w:rsid w:val="003E035C"/>
    <w:rsid w:val="003E082C"/>
    <w:rsid w:val="003E0B8C"/>
    <w:rsid w:val="003E12DA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77D"/>
    <w:rsid w:val="003E2F57"/>
    <w:rsid w:val="003E3061"/>
    <w:rsid w:val="003E342E"/>
    <w:rsid w:val="003E3501"/>
    <w:rsid w:val="003E3DA5"/>
    <w:rsid w:val="003E3E17"/>
    <w:rsid w:val="003E42C4"/>
    <w:rsid w:val="003E433A"/>
    <w:rsid w:val="003E4436"/>
    <w:rsid w:val="003E48F6"/>
    <w:rsid w:val="003E49A4"/>
    <w:rsid w:val="003E5353"/>
    <w:rsid w:val="003E55B7"/>
    <w:rsid w:val="003E5ABD"/>
    <w:rsid w:val="003E5BAE"/>
    <w:rsid w:val="003E5E33"/>
    <w:rsid w:val="003E5E55"/>
    <w:rsid w:val="003E60AD"/>
    <w:rsid w:val="003E61D4"/>
    <w:rsid w:val="003E62C0"/>
    <w:rsid w:val="003E69D5"/>
    <w:rsid w:val="003E7644"/>
    <w:rsid w:val="003E7848"/>
    <w:rsid w:val="003E7880"/>
    <w:rsid w:val="003E78A6"/>
    <w:rsid w:val="003E79D2"/>
    <w:rsid w:val="003E7C33"/>
    <w:rsid w:val="003E7CF4"/>
    <w:rsid w:val="003F0180"/>
    <w:rsid w:val="003F0183"/>
    <w:rsid w:val="003F0503"/>
    <w:rsid w:val="003F08CB"/>
    <w:rsid w:val="003F0B40"/>
    <w:rsid w:val="003F0CFA"/>
    <w:rsid w:val="003F0F80"/>
    <w:rsid w:val="003F1160"/>
    <w:rsid w:val="003F1167"/>
    <w:rsid w:val="003F15C2"/>
    <w:rsid w:val="003F1C99"/>
    <w:rsid w:val="003F1E6D"/>
    <w:rsid w:val="003F21B9"/>
    <w:rsid w:val="003F2211"/>
    <w:rsid w:val="003F222D"/>
    <w:rsid w:val="003F229B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5D1D"/>
    <w:rsid w:val="003F62D7"/>
    <w:rsid w:val="003F62E2"/>
    <w:rsid w:val="003F63C4"/>
    <w:rsid w:val="003F6406"/>
    <w:rsid w:val="003F6AD8"/>
    <w:rsid w:val="003F6D6C"/>
    <w:rsid w:val="003F6F83"/>
    <w:rsid w:val="003F708A"/>
    <w:rsid w:val="003F747D"/>
    <w:rsid w:val="003F74F1"/>
    <w:rsid w:val="003F76F3"/>
    <w:rsid w:val="003F78D7"/>
    <w:rsid w:val="003F795F"/>
    <w:rsid w:val="003F7D9F"/>
    <w:rsid w:val="003F7F94"/>
    <w:rsid w:val="00400CAB"/>
    <w:rsid w:val="004011C6"/>
    <w:rsid w:val="00401228"/>
    <w:rsid w:val="00401741"/>
    <w:rsid w:val="0040185C"/>
    <w:rsid w:val="00401B33"/>
    <w:rsid w:val="00401EDD"/>
    <w:rsid w:val="00401EE8"/>
    <w:rsid w:val="00401FBD"/>
    <w:rsid w:val="004023A8"/>
    <w:rsid w:val="004023B1"/>
    <w:rsid w:val="00402E8D"/>
    <w:rsid w:val="00403077"/>
    <w:rsid w:val="0040318F"/>
    <w:rsid w:val="00403366"/>
    <w:rsid w:val="0040353F"/>
    <w:rsid w:val="00403943"/>
    <w:rsid w:val="00403980"/>
    <w:rsid w:val="0040429A"/>
    <w:rsid w:val="004042D9"/>
    <w:rsid w:val="0040441C"/>
    <w:rsid w:val="0040457C"/>
    <w:rsid w:val="00404948"/>
    <w:rsid w:val="00404BC4"/>
    <w:rsid w:val="00404EAA"/>
    <w:rsid w:val="00405085"/>
    <w:rsid w:val="00405726"/>
    <w:rsid w:val="00405A35"/>
    <w:rsid w:val="00405F8B"/>
    <w:rsid w:val="0040608D"/>
    <w:rsid w:val="00406127"/>
    <w:rsid w:val="004063FE"/>
    <w:rsid w:val="004064C2"/>
    <w:rsid w:val="004064D2"/>
    <w:rsid w:val="004064D9"/>
    <w:rsid w:val="00406854"/>
    <w:rsid w:val="00406C1D"/>
    <w:rsid w:val="004071A8"/>
    <w:rsid w:val="00407590"/>
    <w:rsid w:val="00407807"/>
    <w:rsid w:val="00407F11"/>
    <w:rsid w:val="00410646"/>
    <w:rsid w:val="004106EE"/>
    <w:rsid w:val="004107C5"/>
    <w:rsid w:val="00411181"/>
    <w:rsid w:val="004111BE"/>
    <w:rsid w:val="0041179E"/>
    <w:rsid w:val="00411A64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7BD"/>
    <w:rsid w:val="00413E41"/>
    <w:rsid w:val="0041424F"/>
    <w:rsid w:val="00414853"/>
    <w:rsid w:val="004148DE"/>
    <w:rsid w:val="00414946"/>
    <w:rsid w:val="00414F42"/>
    <w:rsid w:val="00414FEE"/>
    <w:rsid w:val="00415110"/>
    <w:rsid w:val="004152DA"/>
    <w:rsid w:val="004152F2"/>
    <w:rsid w:val="0041569F"/>
    <w:rsid w:val="004157EA"/>
    <w:rsid w:val="004159B1"/>
    <w:rsid w:val="004159D5"/>
    <w:rsid w:val="0041606D"/>
    <w:rsid w:val="004164D5"/>
    <w:rsid w:val="00416C3C"/>
    <w:rsid w:val="00416D70"/>
    <w:rsid w:val="00416E10"/>
    <w:rsid w:val="004172B3"/>
    <w:rsid w:val="00417464"/>
    <w:rsid w:val="0041755E"/>
    <w:rsid w:val="0041764C"/>
    <w:rsid w:val="0041797C"/>
    <w:rsid w:val="00417ABC"/>
    <w:rsid w:val="00417BC9"/>
    <w:rsid w:val="00417F58"/>
    <w:rsid w:val="004201BE"/>
    <w:rsid w:val="00420226"/>
    <w:rsid w:val="0042023F"/>
    <w:rsid w:val="004202DD"/>
    <w:rsid w:val="0042056F"/>
    <w:rsid w:val="00420668"/>
    <w:rsid w:val="00420741"/>
    <w:rsid w:val="00420C59"/>
    <w:rsid w:val="00420ED6"/>
    <w:rsid w:val="00420FAE"/>
    <w:rsid w:val="00421468"/>
    <w:rsid w:val="0042160E"/>
    <w:rsid w:val="004219E5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4453"/>
    <w:rsid w:val="004254E2"/>
    <w:rsid w:val="0042615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3C5"/>
    <w:rsid w:val="004277CA"/>
    <w:rsid w:val="00427820"/>
    <w:rsid w:val="004301B1"/>
    <w:rsid w:val="00430543"/>
    <w:rsid w:val="0043084A"/>
    <w:rsid w:val="0043096A"/>
    <w:rsid w:val="00430BC2"/>
    <w:rsid w:val="0043117C"/>
    <w:rsid w:val="00431490"/>
    <w:rsid w:val="004317A7"/>
    <w:rsid w:val="004318B7"/>
    <w:rsid w:val="004319FF"/>
    <w:rsid w:val="00431A4A"/>
    <w:rsid w:val="00431EA1"/>
    <w:rsid w:val="00431F5B"/>
    <w:rsid w:val="0043221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1D1"/>
    <w:rsid w:val="0043481B"/>
    <w:rsid w:val="00434AFE"/>
    <w:rsid w:val="00434B06"/>
    <w:rsid w:val="00435024"/>
    <w:rsid w:val="004351BF"/>
    <w:rsid w:val="004351ED"/>
    <w:rsid w:val="00435478"/>
    <w:rsid w:val="004358D7"/>
    <w:rsid w:val="00435B0E"/>
    <w:rsid w:val="004361A9"/>
    <w:rsid w:val="0043658D"/>
    <w:rsid w:val="004365FA"/>
    <w:rsid w:val="00436741"/>
    <w:rsid w:val="004369F2"/>
    <w:rsid w:val="00436D27"/>
    <w:rsid w:val="00437084"/>
    <w:rsid w:val="00437331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0ECA"/>
    <w:rsid w:val="00441461"/>
    <w:rsid w:val="00441755"/>
    <w:rsid w:val="00441811"/>
    <w:rsid w:val="00441F32"/>
    <w:rsid w:val="00442187"/>
    <w:rsid w:val="00442306"/>
    <w:rsid w:val="00442674"/>
    <w:rsid w:val="004427CF"/>
    <w:rsid w:val="00442CA1"/>
    <w:rsid w:val="0044312A"/>
    <w:rsid w:val="0044317A"/>
    <w:rsid w:val="004432F4"/>
    <w:rsid w:val="0044353C"/>
    <w:rsid w:val="0044376C"/>
    <w:rsid w:val="00443BE2"/>
    <w:rsid w:val="00443BF3"/>
    <w:rsid w:val="00443E11"/>
    <w:rsid w:val="00443E85"/>
    <w:rsid w:val="0044404A"/>
    <w:rsid w:val="00444068"/>
    <w:rsid w:val="00444C08"/>
    <w:rsid w:val="00444ECA"/>
    <w:rsid w:val="004451D0"/>
    <w:rsid w:val="00445603"/>
    <w:rsid w:val="004456A5"/>
    <w:rsid w:val="00445B81"/>
    <w:rsid w:val="00445BA5"/>
    <w:rsid w:val="0044612C"/>
    <w:rsid w:val="00446619"/>
    <w:rsid w:val="0044699E"/>
    <w:rsid w:val="004469DB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1FA7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5DB4"/>
    <w:rsid w:val="004560BE"/>
    <w:rsid w:val="0045652F"/>
    <w:rsid w:val="00456AEF"/>
    <w:rsid w:val="00456D9C"/>
    <w:rsid w:val="00456F8C"/>
    <w:rsid w:val="00457073"/>
    <w:rsid w:val="004575C8"/>
    <w:rsid w:val="004576F3"/>
    <w:rsid w:val="00457D40"/>
    <w:rsid w:val="00457E2E"/>
    <w:rsid w:val="00457FE4"/>
    <w:rsid w:val="004600CF"/>
    <w:rsid w:val="00460139"/>
    <w:rsid w:val="004604CF"/>
    <w:rsid w:val="0046094C"/>
    <w:rsid w:val="0046101A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2F93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111"/>
    <w:rsid w:val="00465169"/>
    <w:rsid w:val="00465258"/>
    <w:rsid w:val="0046539B"/>
    <w:rsid w:val="0046540B"/>
    <w:rsid w:val="00465C8B"/>
    <w:rsid w:val="00465E27"/>
    <w:rsid w:val="004668B1"/>
    <w:rsid w:val="00466A5B"/>
    <w:rsid w:val="00466FF2"/>
    <w:rsid w:val="0046715C"/>
    <w:rsid w:val="00467168"/>
    <w:rsid w:val="00467303"/>
    <w:rsid w:val="00467790"/>
    <w:rsid w:val="00467874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98A"/>
    <w:rsid w:val="00473A61"/>
    <w:rsid w:val="00473CA0"/>
    <w:rsid w:val="00473E13"/>
    <w:rsid w:val="00473EB6"/>
    <w:rsid w:val="00473EC9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6D6"/>
    <w:rsid w:val="00476FD9"/>
    <w:rsid w:val="0047714F"/>
    <w:rsid w:val="004779FB"/>
    <w:rsid w:val="00477B20"/>
    <w:rsid w:val="00477BD3"/>
    <w:rsid w:val="00477DC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982"/>
    <w:rsid w:val="00481C2F"/>
    <w:rsid w:val="00481E5D"/>
    <w:rsid w:val="00482B1C"/>
    <w:rsid w:val="00482D28"/>
    <w:rsid w:val="00482E6A"/>
    <w:rsid w:val="0048306B"/>
    <w:rsid w:val="004833FB"/>
    <w:rsid w:val="00483700"/>
    <w:rsid w:val="0048399E"/>
    <w:rsid w:val="00483A11"/>
    <w:rsid w:val="00483B46"/>
    <w:rsid w:val="004842B1"/>
    <w:rsid w:val="00484B0F"/>
    <w:rsid w:val="00484EFD"/>
    <w:rsid w:val="00484F0A"/>
    <w:rsid w:val="00484F85"/>
    <w:rsid w:val="0048517E"/>
    <w:rsid w:val="00485837"/>
    <w:rsid w:val="00485D01"/>
    <w:rsid w:val="00485DB5"/>
    <w:rsid w:val="00485F85"/>
    <w:rsid w:val="00485FAC"/>
    <w:rsid w:val="00486357"/>
    <w:rsid w:val="00486436"/>
    <w:rsid w:val="004864AE"/>
    <w:rsid w:val="004864F9"/>
    <w:rsid w:val="00486564"/>
    <w:rsid w:val="00486DF8"/>
    <w:rsid w:val="00487039"/>
    <w:rsid w:val="0048747D"/>
    <w:rsid w:val="004877EE"/>
    <w:rsid w:val="004906F0"/>
    <w:rsid w:val="004907D8"/>
    <w:rsid w:val="00490ABA"/>
    <w:rsid w:val="00490C9A"/>
    <w:rsid w:val="004913CD"/>
    <w:rsid w:val="0049165A"/>
    <w:rsid w:val="00491CB0"/>
    <w:rsid w:val="00491CD7"/>
    <w:rsid w:val="00492073"/>
    <w:rsid w:val="0049223D"/>
    <w:rsid w:val="00492877"/>
    <w:rsid w:val="00492A23"/>
    <w:rsid w:val="00492A79"/>
    <w:rsid w:val="00492BE5"/>
    <w:rsid w:val="00492BF1"/>
    <w:rsid w:val="0049342E"/>
    <w:rsid w:val="00493982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188"/>
    <w:rsid w:val="004954A4"/>
    <w:rsid w:val="004956B4"/>
    <w:rsid w:val="004956F2"/>
    <w:rsid w:val="00495954"/>
    <w:rsid w:val="004959B0"/>
    <w:rsid w:val="00495B45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27C"/>
    <w:rsid w:val="00497517"/>
    <w:rsid w:val="0049766C"/>
    <w:rsid w:val="00497929"/>
    <w:rsid w:val="0049795E"/>
    <w:rsid w:val="004A02A6"/>
    <w:rsid w:val="004A0A2E"/>
    <w:rsid w:val="004A0CA5"/>
    <w:rsid w:val="004A13EE"/>
    <w:rsid w:val="004A1E78"/>
    <w:rsid w:val="004A286F"/>
    <w:rsid w:val="004A2DCB"/>
    <w:rsid w:val="004A303F"/>
    <w:rsid w:val="004A3085"/>
    <w:rsid w:val="004A318C"/>
    <w:rsid w:val="004A332E"/>
    <w:rsid w:val="004A334D"/>
    <w:rsid w:val="004A345C"/>
    <w:rsid w:val="004A36C9"/>
    <w:rsid w:val="004A37FC"/>
    <w:rsid w:val="004A3B8B"/>
    <w:rsid w:val="004A42BD"/>
    <w:rsid w:val="004A4580"/>
    <w:rsid w:val="004A4653"/>
    <w:rsid w:val="004A4701"/>
    <w:rsid w:val="004A494B"/>
    <w:rsid w:val="004A4EA8"/>
    <w:rsid w:val="004A5429"/>
    <w:rsid w:val="004A59BC"/>
    <w:rsid w:val="004A5BEF"/>
    <w:rsid w:val="004A5E32"/>
    <w:rsid w:val="004A5F1E"/>
    <w:rsid w:val="004A67F4"/>
    <w:rsid w:val="004A687A"/>
    <w:rsid w:val="004A69C4"/>
    <w:rsid w:val="004A6A7D"/>
    <w:rsid w:val="004A6D6F"/>
    <w:rsid w:val="004A6E71"/>
    <w:rsid w:val="004A7E94"/>
    <w:rsid w:val="004B01E5"/>
    <w:rsid w:val="004B05E3"/>
    <w:rsid w:val="004B06E3"/>
    <w:rsid w:val="004B0B18"/>
    <w:rsid w:val="004B0E0B"/>
    <w:rsid w:val="004B143D"/>
    <w:rsid w:val="004B1589"/>
    <w:rsid w:val="004B16E3"/>
    <w:rsid w:val="004B18A3"/>
    <w:rsid w:val="004B2DFF"/>
    <w:rsid w:val="004B2F88"/>
    <w:rsid w:val="004B3014"/>
    <w:rsid w:val="004B31A6"/>
    <w:rsid w:val="004B3693"/>
    <w:rsid w:val="004B384D"/>
    <w:rsid w:val="004B3AF9"/>
    <w:rsid w:val="004B3C5F"/>
    <w:rsid w:val="004B41A8"/>
    <w:rsid w:val="004B439F"/>
    <w:rsid w:val="004B4FC4"/>
    <w:rsid w:val="004B5258"/>
    <w:rsid w:val="004B5563"/>
    <w:rsid w:val="004B56CA"/>
    <w:rsid w:val="004B591B"/>
    <w:rsid w:val="004B69F3"/>
    <w:rsid w:val="004B6A8B"/>
    <w:rsid w:val="004B6C28"/>
    <w:rsid w:val="004B7642"/>
    <w:rsid w:val="004B7B40"/>
    <w:rsid w:val="004B7D0C"/>
    <w:rsid w:val="004B7D95"/>
    <w:rsid w:val="004C0096"/>
    <w:rsid w:val="004C053E"/>
    <w:rsid w:val="004C0903"/>
    <w:rsid w:val="004C0ACF"/>
    <w:rsid w:val="004C0AE7"/>
    <w:rsid w:val="004C0B09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BFC"/>
    <w:rsid w:val="004C3D4E"/>
    <w:rsid w:val="004C3D62"/>
    <w:rsid w:val="004C3EE2"/>
    <w:rsid w:val="004C419F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7D"/>
    <w:rsid w:val="004C70AE"/>
    <w:rsid w:val="004C7346"/>
    <w:rsid w:val="004C7605"/>
    <w:rsid w:val="004C7AF4"/>
    <w:rsid w:val="004C7C2A"/>
    <w:rsid w:val="004C7EED"/>
    <w:rsid w:val="004C7EF4"/>
    <w:rsid w:val="004D0526"/>
    <w:rsid w:val="004D087E"/>
    <w:rsid w:val="004D0996"/>
    <w:rsid w:val="004D0A8C"/>
    <w:rsid w:val="004D0BF7"/>
    <w:rsid w:val="004D0C0F"/>
    <w:rsid w:val="004D0C3D"/>
    <w:rsid w:val="004D0CCE"/>
    <w:rsid w:val="004D11F5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7F2"/>
    <w:rsid w:val="004D4830"/>
    <w:rsid w:val="004D4F29"/>
    <w:rsid w:val="004D5169"/>
    <w:rsid w:val="004D5548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C81"/>
    <w:rsid w:val="004D7D84"/>
    <w:rsid w:val="004E03DC"/>
    <w:rsid w:val="004E050C"/>
    <w:rsid w:val="004E09D2"/>
    <w:rsid w:val="004E0E87"/>
    <w:rsid w:val="004E122E"/>
    <w:rsid w:val="004E13D8"/>
    <w:rsid w:val="004E16B7"/>
    <w:rsid w:val="004E18F7"/>
    <w:rsid w:val="004E1917"/>
    <w:rsid w:val="004E1DD4"/>
    <w:rsid w:val="004E1EE7"/>
    <w:rsid w:val="004E1F05"/>
    <w:rsid w:val="004E20B4"/>
    <w:rsid w:val="004E218A"/>
    <w:rsid w:val="004E2255"/>
    <w:rsid w:val="004E22C4"/>
    <w:rsid w:val="004E26D3"/>
    <w:rsid w:val="004E27FA"/>
    <w:rsid w:val="004E28A8"/>
    <w:rsid w:val="004E2B17"/>
    <w:rsid w:val="004E2B85"/>
    <w:rsid w:val="004E2CCF"/>
    <w:rsid w:val="004E3390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437"/>
    <w:rsid w:val="004E4AE8"/>
    <w:rsid w:val="004E4B2F"/>
    <w:rsid w:val="004E4B4B"/>
    <w:rsid w:val="004E4C8F"/>
    <w:rsid w:val="004E5950"/>
    <w:rsid w:val="004E5B5C"/>
    <w:rsid w:val="004E7071"/>
    <w:rsid w:val="004E71A3"/>
    <w:rsid w:val="004E764E"/>
    <w:rsid w:val="004E79CB"/>
    <w:rsid w:val="004E7A7F"/>
    <w:rsid w:val="004E7FBD"/>
    <w:rsid w:val="004F0593"/>
    <w:rsid w:val="004F0936"/>
    <w:rsid w:val="004F104F"/>
    <w:rsid w:val="004F1164"/>
    <w:rsid w:val="004F17C7"/>
    <w:rsid w:val="004F2084"/>
    <w:rsid w:val="004F24F2"/>
    <w:rsid w:val="004F2538"/>
    <w:rsid w:val="004F26F9"/>
    <w:rsid w:val="004F27A3"/>
    <w:rsid w:val="004F2A33"/>
    <w:rsid w:val="004F2B0C"/>
    <w:rsid w:val="004F2F82"/>
    <w:rsid w:val="004F31A7"/>
    <w:rsid w:val="004F31E2"/>
    <w:rsid w:val="004F32EF"/>
    <w:rsid w:val="004F3353"/>
    <w:rsid w:val="004F353D"/>
    <w:rsid w:val="004F3A98"/>
    <w:rsid w:val="004F3FEF"/>
    <w:rsid w:val="004F43C7"/>
    <w:rsid w:val="004F44CE"/>
    <w:rsid w:val="004F4656"/>
    <w:rsid w:val="004F479B"/>
    <w:rsid w:val="004F484D"/>
    <w:rsid w:val="004F4D1A"/>
    <w:rsid w:val="004F5337"/>
    <w:rsid w:val="004F5510"/>
    <w:rsid w:val="004F568A"/>
    <w:rsid w:val="004F56E0"/>
    <w:rsid w:val="004F5D78"/>
    <w:rsid w:val="004F5E0D"/>
    <w:rsid w:val="004F5FB6"/>
    <w:rsid w:val="004F6300"/>
    <w:rsid w:val="004F66BC"/>
    <w:rsid w:val="004F68C6"/>
    <w:rsid w:val="004F6934"/>
    <w:rsid w:val="004F6B8A"/>
    <w:rsid w:val="004F6C2E"/>
    <w:rsid w:val="004F6FCB"/>
    <w:rsid w:val="004F706A"/>
    <w:rsid w:val="004F7233"/>
    <w:rsid w:val="004F77EE"/>
    <w:rsid w:val="004F7C76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363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B45"/>
    <w:rsid w:val="00503C4D"/>
    <w:rsid w:val="00503CAC"/>
    <w:rsid w:val="00503F0A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0CE"/>
    <w:rsid w:val="0050631E"/>
    <w:rsid w:val="00506A2D"/>
    <w:rsid w:val="00507677"/>
    <w:rsid w:val="0050770C"/>
    <w:rsid w:val="005077A2"/>
    <w:rsid w:val="00507C69"/>
    <w:rsid w:val="00510076"/>
    <w:rsid w:val="00510ED0"/>
    <w:rsid w:val="00510F91"/>
    <w:rsid w:val="005116F8"/>
    <w:rsid w:val="00511815"/>
    <w:rsid w:val="005118D8"/>
    <w:rsid w:val="00511AB4"/>
    <w:rsid w:val="00511D1A"/>
    <w:rsid w:val="00511D71"/>
    <w:rsid w:val="005134BA"/>
    <w:rsid w:val="0051352C"/>
    <w:rsid w:val="00513587"/>
    <w:rsid w:val="00513780"/>
    <w:rsid w:val="00513862"/>
    <w:rsid w:val="00513C20"/>
    <w:rsid w:val="00513ED7"/>
    <w:rsid w:val="00513EE9"/>
    <w:rsid w:val="00513EF3"/>
    <w:rsid w:val="00514776"/>
    <w:rsid w:val="005147C7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421"/>
    <w:rsid w:val="00516563"/>
    <w:rsid w:val="0051685E"/>
    <w:rsid w:val="00516EBC"/>
    <w:rsid w:val="0051700F"/>
    <w:rsid w:val="00517F5D"/>
    <w:rsid w:val="0052008E"/>
    <w:rsid w:val="00520466"/>
    <w:rsid w:val="005210E9"/>
    <w:rsid w:val="00521111"/>
    <w:rsid w:val="0052182F"/>
    <w:rsid w:val="00521944"/>
    <w:rsid w:val="00521BCD"/>
    <w:rsid w:val="00521FF2"/>
    <w:rsid w:val="005221D0"/>
    <w:rsid w:val="005221FC"/>
    <w:rsid w:val="005222AA"/>
    <w:rsid w:val="00522786"/>
    <w:rsid w:val="00522853"/>
    <w:rsid w:val="00522FA9"/>
    <w:rsid w:val="00523200"/>
    <w:rsid w:val="00523208"/>
    <w:rsid w:val="00523368"/>
    <w:rsid w:val="00523849"/>
    <w:rsid w:val="0052393E"/>
    <w:rsid w:val="00523FA6"/>
    <w:rsid w:val="00524220"/>
    <w:rsid w:val="0052447F"/>
    <w:rsid w:val="0052448A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BFD"/>
    <w:rsid w:val="00527D9C"/>
    <w:rsid w:val="00527EE6"/>
    <w:rsid w:val="00527EFD"/>
    <w:rsid w:val="00527F57"/>
    <w:rsid w:val="0053033A"/>
    <w:rsid w:val="00530955"/>
    <w:rsid w:val="00530ADB"/>
    <w:rsid w:val="005311FA"/>
    <w:rsid w:val="00531863"/>
    <w:rsid w:val="005323F9"/>
    <w:rsid w:val="005324F2"/>
    <w:rsid w:val="0053259C"/>
    <w:rsid w:val="0053290D"/>
    <w:rsid w:val="005329C5"/>
    <w:rsid w:val="00532CA4"/>
    <w:rsid w:val="00532E08"/>
    <w:rsid w:val="00533435"/>
    <w:rsid w:val="0053346F"/>
    <w:rsid w:val="00533A13"/>
    <w:rsid w:val="00533BF8"/>
    <w:rsid w:val="00533C75"/>
    <w:rsid w:val="00534962"/>
    <w:rsid w:val="00534967"/>
    <w:rsid w:val="00534D83"/>
    <w:rsid w:val="0053547F"/>
    <w:rsid w:val="00535561"/>
    <w:rsid w:val="0053562A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07E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38E8"/>
    <w:rsid w:val="00544074"/>
    <w:rsid w:val="00544373"/>
    <w:rsid w:val="0054470E"/>
    <w:rsid w:val="00544DC9"/>
    <w:rsid w:val="00544F18"/>
    <w:rsid w:val="00545323"/>
    <w:rsid w:val="00545E74"/>
    <w:rsid w:val="005460FB"/>
    <w:rsid w:val="005463A1"/>
    <w:rsid w:val="005463AD"/>
    <w:rsid w:val="0054642E"/>
    <w:rsid w:val="00546E4E"/>
    <w:rsid w:val="00546F31"/>
    <w:rsid w:val="00547833"/>
    <w:rsid w:val="0054793B"/>
    <w:rsid w:val="0055023E"/>
    <w:rsid w:val="00550303"/>
    <w:rsid w:val="005503F2"/>
    <w:rsid w:val="00550597"/>
    <w:rsid w:val="00550654"/>
    <w:rsid w:val="00550846"/>
    <w:rsid w:val="005509C8"/>
    <w:rsid w:val="00550B94"/>
    <w:rsid w:val="00551026"/>
    <w:rsid w:val="00551229"/>
    <w:rsid w:val="00551568"/>
    <w:rsid w:val="0055184F"/>
    <w:rsid w:val="00551B42"/>
    <w:rsid w:val="00551D07"/>
    <w:rsid w:val="00551F4B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83"/>
    <w:rsid w:val="00553FB5"/>
    <w:rsid w:val="0055424B"/>
    <w:rsid w:val="00554264"/>
    <w:rsid w:val="00554346"/>
    <w:rsid w:val="00554744"/>
    <w:rsid w:val="00554E05"/>
    <w:rsid w:val="00554F80"/>
    <w:rsid w:val="0055508F"/>
    <w:rsid w:val="00555472"/>
    <w:rsid w:val="0055578B"/>
    <w:rsid w:val="00555E5B"/>
    <w:rsid w:val="0055649F"/>
    <w:rsid w:val="00556681"/>
    <w:rsid w:val="00556956"/>
    <w:rsid w:val="00556FC9"/>
    <w:rsid w:val="00557086"/>
    <w:rsid w:val="00557658"/>
    <w:rsid w:val="005576F0"/>
    <w:rsid w:val="0055782B"/>
    <w:rsid w:val="00557AFE"/>
    <w:rsid w:val="00557B5E"/>
    <w:rsid w:val="00557C9E"/>
    <w:rsid w:val="0056003C"/>
    <w:rsid w:val="00560171"/>
    <w:rsid w:val="005604FE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BFD"/>
    <w:rsid w:val="00563DCB"/>
    <w:rsid w:val="00563DFD"/>
    <w:rsid w:val="00564372"/>
    <w:rsid w:val="005646E3"/>
    <w:rsid w:val="00564994"/>
    <w:rsid w:val="005652D4"/>
    <w:rsid w:val="00565F8F"/>
    <w:rsid w:val="00566AA3"/>
    <w:rsid w:val="00566EB1"/>
    <w:rsid w:val="00567108"/>
    <w:rsid w:val="005675F8"/>
    <w:rsid w:val="00567610"/>
    <w:rsid w:val="005679F7"/>
    <w:rsid w:val="00567BE8"/>
    <w:rsid w:val="0057018F"/>
    <w:rsid w:val="0057029F"/>
    <w:rsid w:val="0057062A"/>
    <w:rsid w:val="0057065C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2B5"/>
    <w:rsid w:val="005732D9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D4"/>
    <w:rsid w:val="00574DEF"/>
    <w:rsid w:val="005751D4"/>
    <w:rsid w:val="005752B6"/>
    <w:rsid w:val="005752F1"/>
    <w:rsid w:val="005754A6"/>
    <w:rsid w:val="005759BA"/>
    <w:rsid w:val="00575B0A"/>
    <w:rsid w:val="00575D20"/>
    <w:rsid w:val="00575E33"/>
    <w:rsid w:val="005760F5"/>
    <w:rsid w:val="00576594"/>
    <w:rsid w:val="00576AB9"/>
    <w:rsid w:val="00576ACE"/>
    <w:rsid w:val="00576ADB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1E41"/>
    <w:rsid w:val="005821C2"/>
    <w:rsid w:val="005821FA"/>
    <w:rsid w:val="0058227D"/>
    <w:rsid w:val="0058263D"/>
    <w:rsid w:val="00582C2A"/>
    <w:rsid w:val="00582DEB"/>
    <w:rsid w:val="00582E0B"/>
    <w:rsid w:val="0058302F"/>
    <w:rsid w:val="005830E7"/>
    <w:rsid w:val="0058311F"/>
    <w:rsid w:val="005831C3"/>
    <w:rsid w:val="005836D2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DD4"/>
    <w:rsid w:val="00585FB7"/>
    <w:rsid w:val="00585FE1"/>
    <w:rsid w:val="005864CE"/>
    <w:rsid w:val="005869F3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D8E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9FF"/>
    <w:rsid w:val="00592BAC"/>
    <w:rsid w:val="00592C93"/>
    <w:rsid w:val="00592E38"/>
    <w:rsid w:val="00593047"/>
    <w:rsid w:val="005930F2"/>
    <w:rsid w:val="005931CC"/>
    <w:rsid w:val="00593788"/>
    <w:rsid w:val="00593BB7"/>
    <w:rsid w:val="00593E4E"/>
    <w:rsid w:val="005941A9"/>
    <w:rsid w:val="0059455A"/>
    <w:rsid w:val="005948C1"/>
    <w:rsid w:val="00594A66"/>
    <w:rsid w:val="00594BFC"/>
    <w:rsid w:val="00595005"/>
    <w:rsid w:val="00595388"/>
    <w:rsid w:val="00595D43"/>
    <w:rsid w:val="00595DC0"/>
    <w:rsid w:val="00595DF2"/>
    <w:rsid w:val="00595EF5"/>
    <w:rsid w:val="00595F2B"/>
    <w:rsid w:val="005967F8"/>
    <w:rsid w:val="00596845"/>
    <w:rsid w:val="00596DE2"/>
    <w:rsid w:val="0059712D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8D"/>
    <w:rsid w:val="005A20A6"/>
    <w:rsid w:val="005A20B6"/>
    <w:rsid w:val="005A2437"/>
    <w:rsid w:val="005A261E"/>
    <w:rsid w:val="005A2762"/>
    <w:rsid w:val="005A277D"/>
    <w:rsid w:val="005A31FE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3F7"/>
    <w:rsid w:val="005A65B0"/>
    <w:rsid w:val="005A65D7"/>
    <w:rsid w:val="005A6640"/>
    <w:rsid w:val="005A6AA4"/>
    <w:rsid w:val="005A6AF6"/>
    <w:rsid w:val="005A7089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12"/>
    <w:rsid w:val="005B1BA9"/>
    <w:rsid w:val="005B1E3A"/>
    <w:rsid w:val="005B2467"/>
    <w:rsid w:val="005B2A15"/>
    <w:rsid w:val="005B2B87"/>
    <w:rsid w:val="005B2D63"/>
    <w:rsid w:val="005B3016"/>
    <w:rsid w:val="005B3217"/>
    <w:rsid w:val="005B328C"/>
    <w:rsid w:val="005B33DB"/>
    <w:rsid w:val="005B3553"/>
    <w:rsid w:val="005B3675"/>
    <w:rsid w:val="005B36A6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A5B"/>
    <w:rsid w:val="005B4BF0"/>
    <w:rsid w:val="005B4E99"/>
    <w:rsid w:val="005B4F92"/>
    <w:rsid w:val="005B52DE"/>
    <w:rsid w:val="005B542C"/>
    <w:rsid w:val="005B59FC"/>
    <w:rsid w:val="005B5FDD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0F87"/>
    <w:rsid w:val="005C1433"/>
    <w:rsid w:val="005C166D"/>
    <w:rsid w:val="005C1714"/>
    <w:rsid w:val="005C1CA7"/>
    <w:rsid w:val="005C215A"/>
    <w:rsid w:val="005C21AE"/>
    <w:rsid w:val="005C2764"/>
    <w:rsid w:val="005C27EF"/>
    <w:rsid w:val="005C2A34"/>
    <w:rsid w:val="005C30F0"/>
    <w:rsid w:val="005C316F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7F"/>
    <w:rsid w:val="005C4BF9"/>
    <w:rsid w:val="005C4C36"/>
    <w:rsid w:val="005C4EAC"/>
    <w:rsid w:val="005C5048"/>
    <w:rsid w:val="005C528C"/>
    <w:rsid w:val="005C52AC"/>
    <w:rsid w:val="005C5430"/>
    <w:rsid w:val="005C5681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674"/>
    <w:rsid w:val="005D081A"/>
    <w:rsid w:val="005D0A43"/>
    <w:rsid w:val="005D0A9D"/>
    <w:rsid w:val="005D0D56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370"/>
    <w:rsid w:val="005D448A"/>
    <w:rsid w:val="005D45AE"/>
    <w:rsid w:val="005D4644"/>
    <w:rsid w:val="005D4771"/>
    <w:rsid w:val="005D4919"/>
    <w:rsid w:val="005D55DC"/>
    <w:rsid w:val="005D566F"/>
    <w:rsid w:val="005D5E6F"/>
    <w:rsid w:val="005D5F56"/>
    <w:rsid w:val="005D61CF"/>
    <w:rsid w:val="005D70CD"/>
    <w:rsid w:val="005D73B9"/>
    <w:rsid w:val="005D745C"/>
    <w:rsid w:val="005D7C73"/>
    <w:rsid w:val="005D7EE2"/>
    <w:rsid w:val="005E0007"/>
    <w:rsid w:val="005E01F8"/>
    <w:rsid w:val="005E0FD3"/>
    <w:rsid w:val="005E105A"/>
    <w:rsid w:val="005E12A7"/>
    <w:rsid w:val="005E13C8"/>
    <w:rsid w:val="005E1C4A"/>
    <w:rsid w:val="005E241B"/>
    <w:rsid w:val="005E260A"/>
    <w:rsid w:val="005E271B"/>
    <w:rsid w:val="005E2925"/>
    <w:rsid w:val="005E2AC1"/>
    <w:rsid w:val="005E2B18"/>
    <w:rsid w:val="005E2F65"/>
    <w:rsid w:val="005E2F87"/>
    <w:rsid w:val="005E3054"/>
    <w:rsid w:val="005E30A6"/>
    <w:rsid w:val="005E3367"/>
    <w:rsid w:val="005E3585"/>
    <w:rsid w:val="005E3750"/>
    <w:rsid w:val="005E378D"/>
    <w:rsid w:val="005E380C"/>
    <w:rsid w:val="005E381A"/>
    <w:rsid w:val="005E389D"/>
    <w:rsid w:val="005E3A37"/>
    <w:rsid w:val="005E3A87"/>
    <w:rsid w:val="005E3E6C"/>
    <w:rsid w:val="005E3F5F"/>
    <w:rsid w:val="005E4049"/>
    <w:rsid w:val="005E428C"/>
    <w:rsid w:val="005E46D2"/>
    <w:rsid w:val="005E4ADB"/>
    <w:rsid w:val="005E4B9B"/>
    <w:rsid w:val="005E4BAD"/>
    <w:rsid w:val="005E4DF6"/>
    <w:rsid w:val="005E54F0"/>
    <w:rsid w:val="005E5792"/>
    <w:rsid w:val="005E5B05"/>
    <w:rsid w:val="005E5C03"/>
    <w:rsid w:val="005E5FED"/>
    <w:rsid w:val="005E633A"/>
    <w:rsid w:val="005E64AD"/>
    <w:rsid w:val="005E6775"/>
    <w:rsid w:val="005E6C1C"/>
    <w:rsid w:val="005E7142"/>
    <w:rsid w:val="005E742B"/>
    <w:rsid w:val="005E7C1D"/>
    <w:rsid w:val="005F025E"/>
    <w:rsid w:val="005F0C29"/>
    <w:rsid w:val="005F0EBD"/>
    <w:rsid w:val="005F1065"/>
    <w:rsid w:val="005F136E"/>
    <w:rsid w:val="005F161C"/>
    <w:rsid w:val="005F1697"/>
    <w:rsid w:val="005F17AE"/>
    <w:rsid w:val="005F1B07"/>
    <w:rsid w:val="005F1F2A"/>
    <w:rsid w:val="005F1F7B"/>
    <w:rsid w:val="005F2138"/>
    <w:rsid w:val="005F21AC"/>
    <w:rsid w:val="005F22D6"/>
    <w:rsid w:val="005F2728"/>
    <w:rsid w:val="005F2805"/>
    <w:rsid w:val="005F2965"/>
    <w:rsid w:val="005F2F38"/>
    <w:rsid w:val="005F300E"/>
    <w:rsid w:val="005F31EA"/>
    <w:rsid w:val="005F3318"/>
    <w:rsid w:val="005F34EB"/>
    <w:rsid w:val="005F397A"/>
    <w:rsid w:val="005F39E1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131"/>
    <w:rsid w:val="005F6445"/>
    <w:rsid w:val="005F64A0"/>
    <w:rsid w:val="005F6554"/>
    <w:rsid w:val="005F6DB2"/>
    <w:rsid w:val="005F702A"/>
    <w:rsid w:val="005F71E5"/>
    <w:rsid w:val="005F7262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5D7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2D9F"/>
    <w:rsid w:val="00602E85"/>
    <w:rsid w:val="006030D0"/>
    <w:rsid w:val="00603166"/>
    <w:rsid w:val="00603BE0"/>
    <w:rsid w:val="00603BFC"/>
    <w:rsid w:val="00603CD2"/>
    <w:rsid w:val="00604458"/>
    <w:rsid w:val="00604639"/>
    <w:rsid w:val="0060485F"/>
    <w:rsid w:val="00604A15"/>
    <w:rsid w:val="00604B51"/>
    <w:rsid w:val="00605209"/>
    <w:rsid w:val="006054A7"/>
    <w:rsid w:val="006056A4"/>
    <w:rsid w:val="00605899"/>
    <w:rsid w:val="00605CE5"/>
    <w:rsid w:val="00605F2F"/>
    <w:rsid w:val="00606344"/>
    <w:rsid w:val="00606DB1"/>
    <w:rsid w:val="00607709"/>
    <w:rsid w:val="00607A62"/>
    <w:rsid w:val="00607B1C"/>
    <w:rsid w:val="00607B42"/>
    <w:rsid w:val="006102F2"/>
    <w:rsid w:val="00610394"/>
    <w:rsid w:val="0061042D"/>
    <w:rsid w:val="006105D7"/>
    <w:rsid w:val="00610756"/>
    <w:rsid w:val="00610B8B"/>
    <w:rsid w:val="00610CC5"/>
    <w:rsid w:val="006110B2"/>
    <w:rsid w:val="00611101"/>
    <w:rsid w:val="006114A9"/>
    <w:rsid w:val="0061197D"/>
    <w:rsid w:val="00611A22"/>
    <w:rsid w:val="00612361"/>
    <w:rsid w:val="00612466"/>
    <w:rsid w:val="006124A7"/>
    <w:rsid w:val="006125CD"/>
    <w:rsid w:val="00612DFE"/>
    <w:rsid w:val="0061352F"/>
    <w:rsid w:val="00613778"/>
    <w:rsid w:val="00613A01"/>
    <w:rsid w:val="00613A27"/>
    <w:rsid w:val="00613D95"/>
    <w:rsid w:val="00614282"/>
    <w:rsid w:val="006142A3"/>
    <w:rsid w:val="00614361"/>
    <w:rsid w:val="0061453C"/>
    <w:rsid w:val="006145CB"/>
    <w:rsid w:val="00614801"/>
    <w:rsid w:val="00614802"/>
    <w:rsid w:val="00614912"/>
    <w:rsid w:val="00614B00"/>
    <w:rsid w:val="00614BF8"/>
    <w:rsid w:val="00614EF7"/>
    <w:rsid w:val="00614F92"/>
    <w:rsid w:val="006151E9"/>
    <w:rsid w:val="0061529D"/>
    <w:rsid w:val="00615FE0"/>
    <w:rsid w:val="006162C3"/>
    <w:rsid w:val="00616564"/>
    <w:rsid w:val="00616649"/>
    <w:rsid w:val="006167DB"/>
    <w:rsid w:val="006168B3"/>
    <w:rsid w:val="00616F87"/>
    <w:rsid w:val="0061704B"/>
    <w:rsid w:val="00620137"/>
    <w:rsid w:val="00620195"/>
    <w:rsid w:val="00620404"/>
    <w:rsid w:val="00620863"/>
    <w:rsid w:val="00620A41"/>
    <w:rsid w:val="00620B3F"/>
    <w:rsid w:val="00620F08"/>
    <w:rsid w:val="00621174"/>
    <w:rsid w:val="00621275"/>
    <w:rsid w:val="006216F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907"/>
    <w:rsid w:val="00623A3B"/>
    <w:rsid w:val="00623AAB"/>
    <w:rsid w:val="00623B27"/>
    <w:rsid w:val="00623D67"/>
    <w:rsid w:val="00623F4E"/>
    <w:rsid w:val="006243C0"/>
    <w:rsid w:val="0062458A"/>
    <w:rsid w:val="006246B7"/>
    <w:rsid w:val="00624953"/>
    <w:rsid w:val="00624CEC"/>
    <w:rsid w:val="00624EA0"/>
    <w:rsid w:val="00625043"/>
    <w:rsid w:val="0062568E"/>
    <w:rsid w:val="00625773"/>
    <w:rsid w:val="00625CF5"/>
    <w:rsid w:val="00625DEA"/>
    <w:rsid w:val="00626061"/>
    <w:rsid w:val="00626302"/>
    <w:rsid w:val="006267E4"/>
    <w:rsid w:val="00627190"/>
    <w:rsid w:val="00627530"/>
    <w:rsid w:val="00627AA3"/>
    <w:rsid w:val="00627CB9"/>
    <w:rsid w:val="006300C3"/>
    <w:rsid w:val="0063021E"/>
    <w:rsid w:val="0063072F"/>
    <w:rsid w:val="0063082B"/>
    <w:rsid w:val="006308A7"/>
    <w:rsid w:val="00630BB4"/>
    <w:rsid w:val="0063105E"/>
    <w:rsid w:val="0063123A"/>
    <w:rsid w:val="00631357"/>
    <w:rsid w:val="00631378"/>
    <w:rsid w:val="0063144E"/>
    <w:rsid w:val="006314A9"/>
    <w:rsid w:val="006324AC"/>
    <w:rsid w:val="006327DB"/>
    <w:rsid w:val="006329BD"/>
    <w:rsid w:val="00632AD8"/>
    <w:rsid w:val="00632BA6"/>
    <w:rsid w:val="00633665"/>
    <w:rsid w:val="00633679"/>
    <w:rsid w:val="00633783"/>
    <w:rsid w:val="00633AB0"/>
    <w:rsid w:val="00633E1D"/>
    <w:rsid w:val="0063460A"/>
    <w:rsid w:val="00634A53"/>
    <w:rsid w:val="00634BBC"/>
    <w:rsid w:val="00634E17"/>
    <w:rsid w:val="006352C1"/>
    <w:rsid w:val="00635316"/>
    <w:rsid w:val="00635331"/>
    <w:rsid w:val="00635808"/>
    <w:rsid w:val="00635ACB"/>
    <w:rsid w:val="00635B74"/>
    <w:rsid w:val="00635F68"/>
    <w:rsid w:val="006363DB"/>
    <w:rsid w:val="006364E7"/>
    <w:rsid w:val="00636988"/>
    <w:rsid w:val="00636D8C"/>
    <w:rsid w:val="00637A7E"/>
    <w:rsid w:val="00637D29"/>
    <w:rsid w:val="00637ED0"/>
    <w:rsid w:val="00640069"/>
    <w:rsid w:val="0064015B"/>
    <w:rsid w:val="0064051C"/>
    <w:rsid w:val="00641D33"/>
    <w:rsid w:val="006423F9"/>
    <w:rsid w:val="00642A0E"/>
    <w:rsid w:val="00642FD7"/>
    <w:rsid w:val="00643341"/>
    <w:rsid w:val="006444F8"/>
    <w:rsid w:val="00644CC8"/>
    <w:rsid w:val="006451EF"/>
    <w:rsid w:val="00645477"/>
    <w:rsid w:val="00645523"/>
    <w:rsid w:val="00645E42"/>
    <w:rsid w:val="0064625B"/>
    <w:rsid w:val="006467ED"/>
    <w:rsid w:val="0064683A"/>
    <w:rsid w:val="0064794F"/>
    <w:rsid w:val="00647D2A"/>
    <w:rsid w:val="00647F2E"/>
    <w:rsid w:val="00650076"/>
    <w:rsid w:val="006502F0"/>
    <w:rsid w:val="00650AC0"/>
    <w:rsid w:val="006515A5"/>
    <w:rsid w:val="00651836"/>
    <w:rsid w:val="00651B0C"/>
    <w:rsid w:val="0065208E"/>
    <w:rsid w:val="006520E0"/>
    <w:rsid w:val="00652569"/>
    <w:rsid w:val="006526D2"/>
    <w:rsid w:val="00652DA7"/>
    <w:rsid w:val="006539F9"/>
    <w:rsid w:val="00653B2F"/>
    <w:rsid w:val="00653BEF"/>
    <w:rsid w:val="00653CB7"/>
    <w:rsid w:val="00653F93"/>
    <w:rsid w:val="0065448D"/>
    <w:rsid w:val="006544F7"/>
    <w:rsid w:val="00654762"/>
    <w:rsid w:val="006548A6"/>
    <w:rsid w:val="00654A97"/>
    <w:rsid w:val="00654AE6"/>
    <w:rsid w:val="00654D6D"/>
    <w:rsid w:val="00654E01"/>
    <w:rsid w:val="00654EB3"/>
    <w:rsid w:val="0065514B"/>
    <w:rsid w:val="006557D3"/>
    <w:rsid w:val="006558F2"/>
    <w:rsid w:val="00655DC0"/>
    <w:rsid w:val="00655F1C"/>
    <w:rsid w:val="006562AD"/>
    <w:rsid w:val="00656394"/>
    <w:rsid w:val="006563FB"/>
    <w:rsid w:val="00656854"/>
    <w:rsid w:val="00656B33"/>
    <w:rsid w:val="00656F16"/>
    <w:rsid w:val="00657096"/>
    <w:rsid w:val="006576A9"/>
    <w:rsid w:val="00657780"/>
    <w:rsid w:val="006577CC"/>
    <w:rsid w:val="00657977"/>
    <w:rsid w:val="00657982"/>
    <w:rsid w:val="00657CA5"/>
    <w:rsid w:val="00657DC1"/>
    <w:rsid w:val="00660094"/>
    <w:rsid w:val="00660BE9"/>
    <w:rsid w:val="00661259"/>
    <w:rsid w:val="00661460"/>
    <w:rsid w:val="00661829"/>
    <w:rsid w:val="00662B64"/>
    <w:rsid w:val="006631D6"/>
    <w:rsid w:val="006632D9"/>
    <w:rsid w:val="00663945"/>
    <w:rsid w:val="00663BB0"/>
    <w:rsid w:val="00663BF1"/>
    <w:rsid w:val="00663C74"/>
    <w:rsid w:val="00663D13"/>
    <w:rsid w:val="00663D9E"/>
    <w:rsid w:val="00663F2A"/>
    <w:rsid w:val="006647AC"/>
    <w:rsid w:val="00664999"/>
    <w:rsid w:val="00664C3B"/>
    <w:rsid w:val="00664F4B"/>
    <w:rsid w:val="006654F6"/>
    <w:rsid w:val="006659CA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786"/>
    <w:rsid w:val="00672B3C"/>
    <w:rsid w:val="00672F63"/>
    <w:rsid w:val="0067316F"/>
    <w:rsid w:val="00673184"/>
    <w:rsid w:val="0067375B"/>
    <w:rsid w:val="006738CF"/>
    <w:rsid w:val="00673BB9"/>
    <w:rsid w:val="00674050"/>
    <w:rsid w:val="0067477D"/>
    <w:rsid w:val="006747B6"/>
    <w:rsid w:val="00674932"/>
    <w:rsid w:val="00674CC5"/>
    <w:rsid w:val="00675171"/>
    <w:rsid w:val="00675231"/>
    <w:rsid w:val="006753A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776E6"/>
    <w:rsid w:val="00680707"/>
    <w:rsid w:val="00680711"/>
    <w:rsid w:val="00680891"/>
    <w:rsid w:val="00680B7B"/>
    <w:rsid w:val="00680D3E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2F1E"/>
    <w:rsid w:val="006836CC"/>
    <w:rsid w:val="006837B2"/>
    <w:rsid w:val="00683AF2"/>
    <w:rsid w:val="00683D50"/>
    <w:rsid w:val="00684293"/>
    <w:rsid w:val="00684561"/>
    <w:rsid w:val="0068526B"/>
    <w:rsid w:val="006853D7"/>
    <w:rsid w:val="00685444"/>
    <w:rsid w:val="00685553"/>
    <w:rsid w:val="006858F9"/>
    <w:rsid w:val="00685B33"/>
    <w:rsid w:val="00685B62"/>
    <w:rsid w:val="00685D1E"/>
    <w:rsid w:val="006861A3"/>
    <w:rsid w:val="0068626E"/>
    <w:rsid w:val="006867BA"/>
    <w:rsid w:val="00686920"/>
    <w:rsid w:val="00686947"/>
    <w:rsid w:val="00686C8B"/>
    <w:rsid w:val="006872E8"/>
    <w:rsid w:val="006875D3"/>
    <w:rsid w:val="006877D5"/>
    <w:rsid w:val="00687A8E"/>
    <w:rsid w:val="00687B18"/>
    <w:rsid w:val="0069009E"/>
    <w:rsid w:val="00690339"/>
    <w:rsid w:val="00690477"/>
    <w:rsid w:val="006910B2"/>
    <w:rsid w:val="0069118B"/>
    <w:rsid w:val="0069124E"/>
    <w:rsid w:val="0069158D"/>
    <w:rsid w:val="006916DE"/>
    <w:rsid w:val="006918FA"/>
    <w:rsid w:val="00691E29"/>
    <w:rsid w:val="006924E5"/>
    <w:rsid w:val="006926DC"/>
    <w:rsid w:val="00692734"/>
    <w:rsid w:val="00692860"/>
    <w:rsid w:val="006928CE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50B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E94"/>
    <w:rsid w:val="00697F97"/>
    <w:rsid w:val="006A0437"/>
    <w:rsid w:val="006A05CA"/>
    <w:rsid w:val="006A07CA"/>
    <w:rsid w:val="006A0939"/>
    <w:rsid w:val="006A11E4"/>
    <w:rsid w:val="006A122F"/>
    <w:rsid w:val="006A1404"/>
    <w:rsid w:val="006A16C7"/>
    <w:rsid w:val="006A1839"/>
    <w:rsid w:val="006A187C"/>
    <w:rsid w:val="006A19AF"/>
    <w:rsid w:val="006A1A23"/>
    <w:rsid w:val="006A1B31"/>
    <w:rsid w:val="006A1D64"/>
    <w:rsid w:val="006A20CC"/>
    <w:rsid w:val="006A20DD"/>
    <w:rsid w:val="006A211D"/>
    <w:rsid w:val="006A23D5"/>
    <w:rsid w:val="006A2509"/>
    <w:rsid w:val="006A2816"/>
    <w:rsid w:val="006A28AC"/>
    <w:rsid w:val="006A2AE1"/>
    <w:rsid w:val="006A2CF7"/>
    <w:rsid w:val="006A3267"/>
    <w:rsid w:val="006A32B7"/>
    <w:rsid w:val="006A344C"/>
    <w:rsid w:val="006A36BB"/>
    <w:rsid w:val="006A397E"/>
    <w:rsid w:val="006A39A1"/>
    <w:rsid w:val="006A3A23"/>
    <w:rsid w:val="006A3C39"/>
    <w:rsid w:val="006A3F92"/>
    <w:rsid w:val="006A48C7"/>
    <w:rsid w:val="006A4AB5"/>
    <w:rsid w:val="006A4B90"/>
    <w:rsid w:val="006A4D9C"/>
    <w:rsid w:val="006A4F87"/>
    <w:rsid w:val="006A57DF"/>
    <w:rsid w:val="006A5A88"/>
    <w:rsid w:val="006A6065"/>
    <w:rsid w:val="006A6149"/>
    <w:rsid w:val="006A6276"/>
    <w:rsid w:val="006A66B6"/>
    <w:rsid w:val="006A673B"/>
    <w:rsid w:val="006A6FC1"/>
    <w:rsid w:val="006A7913"/>
    <w:rsid w:val="006A7FE1"/>
    <w:rsid w:val="006B044C"/>
    <w:rsid w:val="006B05D3"/>
    <w:rsid w:val="006B0991"/>
    <w:rsid w:val="006B0FC8"/>
    <w:rsid w:val="006B1256"/>
    <w:rsid w:val="006B13C9"/>
    <w:rsid w:val="006B18CD"/>
    <w:rsid w:val="006B1DFF"/>
    <w:rsid w:val="006B2043"/>
    <w:rsid w:val="006B20FB"/>
    <w:rsid w:val="006B2336"/>
    <w:rsid w:val="006B26BC"/>
    <w:rsid w:val="006B27C5"/>
    <w:rsid w:val="006B2B83"/>
    <w:rsid w:val="006B2C6D"/>
    <w:rsid w:val="006B381C"/>
    <w:rsid w:val="006B3A5F"/>
    <w:rsid w:val="006B4352"/>
    <w:rsid w:val="006B440F"/>
    <w:rsid w:val="006B4751"/>
    <w:rsid w:val="006B4F2F"/>
    <w:rsid w:val="006B5087"/>
    <w:rsid w:val="006B50E2"/>
    <w:rsid w:val="006B5460"/>
    <w:rsid w:val="006B58C0"/>
    <w:rsid w:val="006B58E2"/>
    <w:rsid w:val="006B5B31"/>
    <w:rsid w:val="006B5C25"/>
    <w:rsid w:val="006B5D2E"/>
    <w:rsid w:val="006B631B"/>
    <w:rsid w:val="006B69A2"/>
    <w:rsid w:val="006B7298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551"/>
    <w:rsid w:val="006C3A75"/>
    <w:rsid w:val="006C3CA8"/>
    <w:rsid w:val="006C3F66"/>
    <w:rsid w:val="006C445C"/>
    <w:rsid w:val="006C45FF"/>
    <w:rsid w:val="006C4A29"/>
    <w:rsid w:val="006C4B3A"/>
    <w:rsid w:val="006C4CD4"/>
    <w:rsid w:val="006C4CE9"/>
    <w:rsid w:val="006C5204"/>
    <w:rsid w:val="006C5453"/>
    <w:rsid w:val="006C54CE"/>
    <w:rsid w:val="006C597B"/>
    <w:rsid w:val="006C5B17"/>
    <w:rsid w:val="006C5B38"/>
    <w:rsid w:val="006C5B9A"/>
    <w:rsid w:val="006C605A"/>
    <w:rsid w:val="006C629A"/>
    <w:rsid w:val="006C67DA"/>
    <w:rsid w:val="006C6EE0"/>
    <w:rsid w:val="006C6EED"/>
    <w:rsid w:val="006C709D"/>
    <w:rsid w:val="006C7165"/>
    <w:rsid w:val="006C761C"/>
    <w:rsid w:val="006C7BC2"/>
    <w:rsid w:val="006C7C45"/>
    <w:rsid w:val="006C7CA6"/>
    <w:rsid w:val="006D02B9"/>
    <w:rsid w:val="006D038B"/>
    <w:rsid w:val="006D06BA"/>
    <w:rsid w:val="006D0733"/>
    <w:rsid w:val="006D0D54"/>
    <w:rsid w:val="006D0D65"/>
    <w:rsid w:val="006D0E15"/>
    <w:rsid w:val="006D0E48"/>
    <w:rsid w:val="006D0F8B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3A50"/>
    <w:rsid w:val="006D45C5"/>
    <w:rsid w:val="006D4783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09AA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2EED"/>
    <w:rsid w:val="006E3018"/>
    <w:rsid w:val="006E30EC"/>
    <w:rsid w:val="006E3122"/>
    <w:rsid w:val="006E341E"/>
    <w:rsid w:val="006E34DF"/>
    <w:rsid w:val="006E3B4C"/>
    <w:rsid w:val="006E3B97"/>
    <w:rsid w:val="006E41B8"/>
    <w:rsid w:val="006E41E7"/>
    <w:rsid w:val="006E45F2"/>
    <w:rsid w:val="006E4CB7"/>
    <w:rsid w:val="006E4D2B"/>
    <w:rsid w:val="006E4E2E"/>
    <w:rsid w:val="006E4F02"/>
    <w:rsid w:val="006E4F9D"/>
    <w:rsid w:val="006E5B95"/>
    <w:rsid w:val="006E6070"/>
    <w:rsid w:val="006E60A9"/>
    <w:rsid w:val="006E645A"/>
    <w:rsid w:val="006E6477"/>
    <w:rsid w:val="006E6615"/>
    <w:rsid w:val="006E68B6"/>
    <w:rsid w:val="006E69BF"/>
    <w:rsid w:val="006E6F8A"/>
    <w:rsid w:val="006E6FB8"/>
    <w:rsid w:val="006E732A"/>
    <w:rsid w:val="006E7678"/>
    <w:rsid w:val="006E78F5"/>
    <w:rsid w:val="006E7EFF"/>
    <w:rsid w:val="006F02F9"/>
    <w:rsid w:val="006F0A98"/>
    <w:rsid w:val="006F0C1E"/>
    <w:rsid w:val="006F0F93"/>
    <w:rsid w:val="006F0FE9"/>
    <w:rsid w:val="006F1076"/>
    <w:rsid w:val="006F15E7"/>
    <w:rsid w:val="006F1ADF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3FFC"/>
    <w:rsid w:val="006F4072"/>
    <w:rsid w:val="006F4206"/>
    <w:rsid w:val="006F4550"/>
    <w:rsid w:val="006F4661"/>
    <w:rsid w:val="006F4895"/>
    <w:rsid w:val="006F48E7"/>
    <w:rsid w:val="006F4926"/>
    <w:rsid w:val="006F4981"/>
    <w:rsid w:val="006F4E7E"/>
    <w:rsid w:val="006F4EDD"/>
    <w:rsid w:val="006F53E5"/>
    <w:rsid w:val="006F557B"/>
    <w:rsid w:val="006F57A5"/>
    <w:rsid w:val="006F5962"/>
    <w:rsid w:val="006F5A55"/>
    <w:rsid w:val="006F5CB1"/>
    <w:rsid w:val="006F613C"/>
    <w:rsid w:val="006F660B"/>
    <w:rsid w:val="006F6885"/>
    <w:rsid w:val="006F6A41"/>
    <w:rsid w:val="006F6FDF"/>
    <w:rsid w:val="006F7453"/>
    <w:rsid w:val="006F7751"/>
    <w:rsid w:val="006F7977"/>
    <w:rsid w:val="006F7B62"/>
    <w:rsid w:val="006F7FEB"/>
    <w:rsid w:val="0070010E"/>
    <w:rsid w:val="007002D7"/>
    <w:rsid w:val="007003D7"/>
    <w:rsid w:val="0070078C"/>
    <w:rsid w:val="00700B1F"/>
    <w:rsid w:val="00700C16"/>
    <w:rsid w:val="00700DE6"/>
    <w:rsid w:val="00700E36"/>
    <w:rsid w:val="007010CC"/>
    <w:rsid w:val="0070110B"/>
    <w:rsid w:val="007014B4"/>
    <w:rsid w:val="007016A9"/>
    <w:rsid w:val="00701D2E"/>
    <w:rsid w:val="00701DC2"/>
    <w:rsid w:val="0070202D"/>
    <w:rsid w:val="007023B3"/>
    <w:rsid w:val="007024E1"/>
    <w:rsid w:val="00702A20"/>
    <w:rsid w:val="00702A3C"/>
    <w:rsid w:val="00702B63"/>
    <w:rsid w:val="00703194"/>
    <w:rsid w:val="00703251"/>
    <w:rsid w:val="0070328B"/>
    <w:rsid w:val="007032C0"/>
    <w:rsid w:val="007032E0"/>
    <w:rsid w:val="007032F0"/>
    <w:rsid w:val="00703363"/>
    <w:rsid w:val="00703A6C"/>
    <w:rsid w:val="00703B50"/>
    <w:rsid w:val="00703FAF"/>
    <w:rsid w:val="00704161"/>
    <w:rsid w:val="00704416"/>
    <w:rsid w:val="0070463E"/>
    <w:rsid w:val="007048E0"/>
    <w:rsid w:val="00704ADE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69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DDC"/>
    <w:rsid w:val="00714E17"/>
    <w:rsid w:val="00714E9B"/>
    <w:rsid w:val="0071527B"/>
    <w:rsid w:val="0071547E"/>
    <w:rsid w:val="00715686"/>
    <w:rsid w:val="00715E14"/>
    <w:rsid w:val="007160C4"/>
    <w:rsid w:val="00716724"/>
    <w:rsid w:val="0071691F"/>
    <w:rsid w:val="00716B70"/>
    <w:rsid w:val="00716CBF"/>
    <w:rsid w:val="00716D2B"/>
    <w:rsid w:val="00716E06"/>
    <w:rsid w:val="0071704B"/>
    <w:rsid w:val="00717584"/>
    <w:rsid w:val="0071762E"/>
    <w:rsid w:val="00717878"/>
    <w:rsid w:val="007179AD"/>
    <w:rsid w:val="00717D47"/>
    <w:rsid w:val="00717D5B"/>
    <w:rsid w:val="00720362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A4"/>
    <w:rsid w:val="007260FE"/>
    <w:rsid w:val="007263DE"/>
    <w:rsid w:val="007267D3"/>
    <w:rsid w:val="00726966"/>
    <w:rsid w:val="00726EAA"/>
    <w:rsid w:val="00726F4B"/>
    <w:rsid w:val="007274D8"/>
    <w:rsid w:val="0072790C"/>
    <w:rsid w:val="00727E97"/>
    <w:rsid w:val="00727FE8"/>
    <w:rsid w:val="0073010C"/>
    <w:rsid w:val="007302AD"/>
    <w:rsid w:val="00730838"/>
    <w:rsid w:val="00730968"/>
    <w:rsid w:val="00730C26"/>
    <w:rsid w:val="00730C76"/>
    <w:rsid w:val="0073108A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7B4"/>
    <w:rsid w:val="0073382D"/>
    <w:rsid w:val="00733C39"/>
    <w:rsid w:val="00733F09"/>
    <w:rsid w:val="007347C3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DAF"/>
    <w:rsid w:val="00741F8F"/>
    <w:rsid w:val="007420A7"/>
    <w:rsid w:val="0074215D"/>
    <w:rsid w:val="007427C9"/>
    <w:rsid w:val="00742B47"/>
    <w:rsid w:val="00742C99"/>
    <w:rsid w:val="00742CC0"/>
    <w:rsid w:val="00742D5B"/>
    <w:rsid w:val="0074305A"/>
    <w:rsid w:val="00743085"/>
    <w:rsid w:val="007432F9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1D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4C8A"/>
    <w:rsid w:val="007552FB"/>
    <w:rsid w:val="00755B36"/>
    <w:rsid w:val="00756443"/>
    <w:rsid w:val="00756788"/>
    <w:rsid w:val="007571F3"/>
    <w:rsid w:val="00757569"/>
    <w:rsid w:val="00757696"/>
    <w:rsid w:val="00757FBE"/>
    <w:rsid w:val="007601CA"/>
    <w:rsid w:val="0076021E"/>
    <w:rsid w:val="007609EB"/>
    <w:rsid w:val="00760C6B"/>
    <w:rsid w:val="0076172D"/>
    <w:rsid w:val="0076186B"/>
    <w:rsid w:val="007618BA"/>
    <w:rsid w:val="00761BAC"/>
    <w:rsid w:val="00761FB0"/>
    <w:rsid w:val="00762199"/>
    <w:rsid w:val="007629A8"/>
    <w:rsid w:val="007629DB"/>
    <w:rsid w:val="00762F7E"/>
    <w:rsid w:val="0076322A"/>
    <w:rsid w:val="00763233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25A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D1F"/>
    <w:rsid w:val="00767ECD"/>
    <w:rsid w:val="0077038A"/>
    <w:rsid w:val="007703AA"/>
    <w:rsid w:val="00770422"/>
    <w:rsid w:val="00770905"/>
    <w:rsid w:val="00770942"/>
    <w:rsid w:val="007709B7"/>
    <w:rsid w:val="00770AC0"/>
    <w:rsid w:val="0077183D"/>
    <w:rsid w:val="00771B86"/>
    <w:rsid w:val="00771C29"/>
    <w:rsid w:val="00771DC9"/>
    <w:rsid w:val="007720F0"/>
    <w:rsid w:val="0077220C"/>
    <w:rsid w:val="007726DC"/>
    <w:rsid w:val="00772921"/>
    <w:rsid w:val="00772F13"/>
    <w:rsid w:val="00772F21"/>
    <w:rsid w:val="007732DE"/>
    <w:rsid w:val="007742D8"/>
    <w:rsid w:val="007744F1"/>
    <w:rsid w:val="007746F5"/>
    <w:rsid w:val="00775304"/>
    <w:rsid w:val="00775A1E"/>
    <w:rsid w:val="00775B78"/>
    <w:rsid w:val="00775BA3"/>
    <w:rsid w:val="00775C9B"/>
    <w:rsid w:val="00776192"/>
    <w:rsid w:val="007767F0"/>
    <w:rsid w:val="00776AA3"/>
    <w:rsid w:val="00776B76"/>
    <w:rsid w:val="00776EB3"/>
    <w:rsid w:val="00776FB4"/>
    <w:rsid w:val="0077709E"/>
    <w:rsid w:val="007774E3"/>
    <w:rsid w:val="0077755C"/>
    <w:rsid w:val="0077792F"/>
    <w:rsid w:val="00777EA1"/>
    <w:rsid w:val="0078019C"/>
    <w:rsid w:val="0078029E"/>
    <w:rsid w:val="007802E0"/>
    <w:rsid w:val="00780346"/>
    <w:rsid w:val="00780BC8"/>
    <w:rsid w:val="00780E54"/>
    <w:rsid w:val="00780F23"/>
    <w:rsid w:val="00781096"/>
    <w:rsid w:val="0078149C"/>
    <w:rsid w:val="007816D2"/>
    <w:rsid w:val="007819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2F6"/>
    <w:rsid w:val="007833EC"/>
    <w:rsid w:val="0078340F"/>
    <w:rsid w:val="00783789"/>
    <w:rsid w:val="007838DB"/>
    <w:rsid w:val="00783AE4"/>
    <w:rsid w:val="00783C21"/>
    <w:rsid w:val="00783E94"/>
    <w:rsid w:val="00784587"/>
    <w:rsid w:val="007854E7"/>
    <w:rsid w:val="0078572B"/>
    <w:rsid w:val="00786157"/>
    <w:rsid w:val="007863E1"/>
    <w:rsid w:val="007867F4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705"/>
    <w:rsid w:val="00791B11"/>
    <w:rsid w:val="00791BC8"/>
    <w:rsid w:val="00791D1B"/>
    <w:rsid w:val="00791D92"/>
    <w:rsid w:val="007920BF"/>
    <w:rsid w:val="007922EA"/>
    <w:rsid w:val="00792713"/>
    <w:rsid w:val="00792920"/>
    <w:rsid w:val="007930BA"/>
    <w:rsid w:val="007931F3"/>
    <w:rsid w:val="00793293"/>
    <w:rsid w:val="00793365"/>
    <w:rsid w:val="007935CB"/>
    <w:rsid w:val="00793B0D"/>
    <w:rsid w:val="00793C31"/>
    <w:rsid w:val="00793FE2"/>
    <w:rsid w:val="00794025"/>
    <w:rsid w:val="0079407C"/>
    <w:rsid w:val="007940FB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150"/>
    <w:rsid w:val="007965D1"/>
    <w:rsid w:val="00796950"/>
    <w:rsid w:val="007969A2"/>
    <w:rsid w:val="00796AF3"/>
    <w:rsid w:val="00796D14"/>
    <w:rsid w:val="00796FA5"/>
    <w:rsid w:val="007973A7"/>
    <w:rsid w:val="007973B3"/>
    <w:rsid w:val="00797465"/>
    <w:rsid w:val="0079771B"/>
    <w:rsid w:val="00797870"/>
    <w:rsid w:val="0079798D"/>
    <w:rsid w:val="00797AD6"/>
    <w:rsid w:val="00797B93"/>
    <w:rsid w:val="00797BE6"/>
    <w:rsid w:val="00797F48"/>
    <w:rsid w:val="007A0253"/>
    <w:rsid w:val="007A0BAF"/>
    <w:rsid w:val="007A0FF5"/>
    <w:rsid w:val="007A1583"/>
    <w:rsid w:val="007A19A0"/>
    <w:rsid w:val="007A1A18"/>
    <w:rsid w:val="007A21DE"/>
    <w:rsid w:val="007A22BC"/>
    <w:rsid w:val="007A2832"/>
    <w:rsid w:val="007A29B6"/>
    <w:rsid w:val="007A2B6B"/>
    <w:rsid w:val="007A2EE1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65F"/>
    <w:rsid w:val="007A7980"/>
    <w:rsid w:val="007A7CA8"/>
    <w:rsid w:val="007A7FC9"/>
    <w:rsid w:val="007B0031"/>
    <w:rsid w:val="007B01B6"/>
    <w:rsid w:val="007B0746"/>
    <w:rsid w:val="007B08D3"/>
    <w:rsid w:val="007B0926"/>
    <w:rsid w:val="007B09B6"/>
    <w:rsid w:val="007B09EE"/>
    <w:rsid w:val="007B0FC3"/>
    <w:rsid w:val="007B1693"/>
    <w:rsid w:val="007B185C"/>
    <w:rsid w:val="007B1A76"/>
    <w:rsid w:val="007B2366"/>
    <w:rsid w:val="007B2591"/>
    <w:rsid w:val="007B25D3"/>
    <w:rsid w:val="007B346D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B7F13"/>
    <w:rsid w:val="007C020D"/>
    <w:rsid w:val="007C03F5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75E"/>
    <w:rsid w:val="007C1950"/>
    <w:rsid w:val="007C1C5A"/>
    <w:rsid w:val="007C24CA"/>
    <w:rsid w:val="007C26F0"/>
    <w:rsid w:val="007C2AFD"/>
    <w:rsid w:val="007C2E57"/>
    <w:rsid w:val="007C33F3"/>
    <w:rsid w:val="007C3832"/>
    <w:rsid w:val="007C3B41"/>
    <w:rsid w:val="007C3DEA"/>
    <w:rsid w:val="007C4247"/>
    <w:rsid w:val="007C4276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8DE"/>
    <w:rsid w:val="007C5B0E"/>
    <w:rsid w:val="007C5E51"/>
    <w:rsid w:val="007C5E65"/>
    <w:rsid w:val="007C5E85"/>
    <w:rsid w:val="007C61E9"/>
    <w:rsid w:val="007C636C"/>
    <w:rsid w:val="007C685B"/>
    <w:rsid w:val="007C6956"/>
    <w:rsid w:val="007C6A5E"/>
    <w:rsid w:val="007C6C0F"/>
    <w:rsid w:val="007C6EE0"/>
    <w:rsid w:val="007C6EEB"/>
    <w:rsid w:val="007C7D9F"/>
    <w:rsid w:val="007D019A"/>
    <w:rsid w:val="007D02B3"/>
    <w:rsid w:val="007D057E"/>
    <w:rsid w:val="007D07A9"/>
    <w:rsid w:val="007D092E"/>
    <w:rsid w:val="007D0CFA"/>
    <w:rsid w:val="007D1024"/>
    <w:rsid w:val="007D12C0"/>
    <w:rsid w:val="007D162F"/>
    <w:rsid w:val="007D1B16"/>
    <w:rsid w:val="007D1C9A"/>
    <w:rsid w:val="007D1F27"/>
    <w:rsid w:val="007D209B"/>
    <w:rsid w:val="007D2120"/>
    <w:rsid w:val="007D288D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B06"/>
    <w:rsid w:val="007D5DD4"/>
    <w:rsid w:val="007D628D"/>
    <w:rsid w:val="007D634B"/>
    <w:rsid w:val="007D65DF"/>
    <w:rsid w:val="007D6AA1"/>
    <w:rsid w:val="007D737E"/>
    <w:rsid w:val="007D7DA0"/>
    <w:rsid w:val="007E0268"/>
    <w:rsid w:val="007E0331"/>
    <w:rsid w:val="007E063F"/>
    <w:rsid w:val="007E096E"/>
    <w:rsid w:val="007E09C5"/>
    <w:rsid w:val="007E0D0B"/>
    <w:rsid w:val="007E0DC0"/>
    <w:rsid w:val="007E11F1"/>
    <w:rsid w:val="007E1463"/>
    <w:rsid w:val="007E14C2"/>
    <w:rsid w:val="007E14F1"/>
    <w:rsid w:val="007E1617"/>
    <w:rsid w:val="007E1808"/>
    <w:rsid w:val="007E1959"/>
    <w:rsid w:val="007E197D"/>
    <w:rsid w:val="007E1D7E"/>
    <w:rsid w:val="007E214B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5BAB"/>
    <w:rsid w:val="007E6324"/>
    <w:rsid w:val="007E64C8"/>
    <w:rsid w:val="007E64C9"/>
    <w:rsid w:val="007E683B"/>
    <w:rsid w:val="007E68F0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A00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1D40"/>
    <w:rsid w:val="007F21A0"/>
    <w:rsid w:val="007F267A"/>
    <w:rsid w:val="007F288D"/>
    <w:rsid w:val="007F2B9D"/>
    <w:rsid w:val="007F2C8A"/>
    <w:rsid w:val="007F3615"/>
    <w:rsid w:val="007F369E"/>
    <w:rsid w:val="007F3F67"/>
    <w:rsid w:val="007F4464"/>
    <w:rsid w:val="007F476C"/>
    <w:rsid w:val="007F4DDC"/>
    <w:rsid w:val="007F51AF"/>
    <w:rsid w:val="007F5612"/>
    <w:rsid w:val="007F5743"/>
    <w:rsid w:val="007F5C66"/>
    <w:rsid w:val="007F5CD3"/>
    <w:rsid w:val="007F5CDA"/>
    <w:rsid w:val="007F5EE8"/>
    <w:rsid w:val="007F6124"/>
    <w:rsid w:val="007F61C4"/>
    <w:rsid w:val="007F63D7"/>
    <w:rsid w:val="007F67BE"/>
    <w:rsid w:val="007F6D85"/>
    <w:rsid w:val="007F6DF9"/>
    <w:rsid w:val="007F6EFD"/>
    <w:rsid w:val="007F6FFD"/>
    <w:rsid w:val="007F722C"/>
    <w:rsid w:val="007F725A"/>
    <w:rsid w:val="007F731A"/>
    <w:rsid w:val="007F763F"/>
    <w:rsid w:val="007F7651"/>
    <w:rsid w:val="007F796E"/>
    <w:rsid w:val="007F7F44"/>
    <w:rsid w:val="008001AA"/>
    <w:rsid w:val="008001AE"/>
    <w:rsid w:val="0080026A"/>
    <w:rsid w:val="008002B6"/>
    <w:rsid w:val="00800697"/>
    <w:rsid w:val="00800873"/>
    <w:rsid w:val="00800CC3"/>
    <w:rsid w:val="00800F02"/>
    <w:rsid w:val="0080115D"/>
    <w:rsid w:val="008011D9"/>
    <w:rsid w:val="0080136C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472"/>
    <w:rsid w:val="00803F30"/>
    <w:rsid w:val="008042A1"/>
    <w:rsid w:val="008043B1"/>
    <w:rsid w:val="008044C1"/>
    <w:rsid w:val="008044E3"/>
    <w:rsid w:val="008051A9"/>
    <w:rsid w:val="0080522B"/>
    <w:rsid w:val="0080548C"/>
    <w:rsid w:val="008058EE"/>
    <w:rsid w:val="008059DD"/>
    <w:rsid w:val="00805B98"/>
    <w:rsid w:val="00805E81"/>
    <w:rsid w:val="00805FBD"/>
    <w:rsid w:val="008065A8"/>
    <w:rsid w:val="0080675A"/>
    <w:rsid w:val="00806F7A"/>
    <w:rsid w:val="008073FD"/>
    <w:rsid w:val="00807E3B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90"/>
    <w:rsid w:val="00812CC2"/>
    <w:rsid w:val="008130DB"/>
    <w:rsid w:val="0081322F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6B7"/>
    <w:rsid w:val="008158EE"/>
    <w:rsid w:val="00815AC9"/>
    <w:rsid w:val="008161B7"/>
    <w:rsid w:val="0081640C"/>
    <w:rsid w:val="008168B8"/>
    <w:rsid w:val="00816A08"/>
    <w:rsid w:val="008171B2"/>
    <w:rsid w:val="00820007"/>
    <w:rsid w:val="00820188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117"/>
    <w:rsid w:val="00822219"/>
    <w:rsid w:val="0082239E"/>
    <w:rsid w:val="0082297E"/>
    <w:rsid w:val="00822BC0"/>
    <w:rsid w:val="00823180"/>
    <w:rsid w:val="0082338C"/>
    <w:rsid w:val="0082362C"/>
    <w:rsid w:val="008236FB"/>
    <w:rsid w:val="008254B1"/>
    <w:rsid w:val="008257DE"/>
    <w:rsid w:val="0082596D"/>
    <w:rsid w:val="008259AE"/>
    <w:rsid w:val="008259F4"/>
    <w:rsid w:val="00825A57"/>
    <w:rsid w:val="00825CD2"/>
    <w:rsid w:val="0082630F"/>
    <w:rsid w:val="008267D2"/>
    <w:rsid w:val="008269A8"/>
    <w:rsid w:val="00826D0F"/>
    <w:rsid w:val="00827080"/>
    <w:rsid w:val="00827666"/>
    <w:rsid w:val="008276FB"/>
    <w:rsid w:val="00827B75"/>
    <w:rsid w:val="00827BAF"/>
    <w:rsid w:val="008300A4"/>
    <w:rsid w:val="00830545"/>
    <w:rsid w:val="00830563"/>
    <w:rsid w:val="008306C0"/>
    <w:rsid w:val="00830C24"/>
    <w:rsid w:val="00830C80"/>
    <w:rsid w:val="00831027"/>
    <w:rsid w:val="0083115F"/>
    <w:rsid w:val="008311FC"/>
    <w:rsid w:val="008314C6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C50"/>
    <w:rsid w:val="00832E82"/>
    <w:rsid w:val="00832FD0"/>
    <w:rsid w:val="0083339E"/>
    <w:rsid w:val="0083388C"/>
    <w:rsid w:val="00833C38"/>
    <w:rsid w:val="00833F02"/>
    <w:rsid w:val="0083400C"/>
    <w:rsid w:val="00834205"/>
    <w:rsid w:val="00834398"/>
    <w:rsid w:val="008344A9"/>
    <w:rsid w:val="0083461B"/>
    <w:rsid w:val="008349E8"/>
    <w:rsid w:val="00834A79"/>
    <w:rsid w:val="00835230"/>
    <w:rsid w:val="008354CC"/>
    <w:rsid w:val="00835547"/>
    <w:rsid w:val="008356FC"/>
    <w:rsid w:val="0083582A"/>
    <w:rsid w:val="0083583A"/>
    <w:rsid w:val="00835ACB"/>
    <w:rsid w:val="00835ADB"/>
    <w:rsid w:val="00835D22"/>
    <w:rsid w:val="008360EB"/>
    <w:rsid w:val="008364C0"/>
    <w:rsid w:val="008368CD"/>
    <w:rsid w:val="0083729A"/>
    <w:rsid w:val="0083753D"/>
    <w:rsid w:val="00837B78"/>
    <w:rsid w:val="00837CC5"/>
    <w:rsid w:val="0084007D"/>
    <w:rsid w:val="00840620"/>
    <w:rsid w:val="00840F0B"/>
    <w:rsid w:val="00841140"/>
    <w:rsid w:val="00841149"/>
    <w:rsid w:val="00841316"/>
    <w:rsid w:val="00841397"/>
    <w:rsid w:val="00842621"/>
    <w:rsid w:val="00842B78"/>
    <w:rsid w:val="00843125"/>
    <w:rsid w:val="00843314"/>
    <w:rsid w:val="00843406"/>
    <w:rsid w:val="00843454"/>
    <w:rsid w:val="00843724"/>
    <w:rsid w:val="00843895"/>
    <w:rsid w:val="00843C45"/>
    <w:rsid w:val="008440E4"/>
    <w:rsid w:val="008441F4"/>
    <w:rsid w:val="0084422C"/>
    <w:rsid w:val="008443DF"/>
    <w:rsid w:val="0084483B"/>
    <w:rsid w:val="00844D3F"/>
    <w:rsid w:val="00845403"/>
    <w:rsid w:val="008454A2"/>
    <w:rsid w:val="008466F6"/>
    <w:rsid w:val="00846A9B"/>
    <w:rsid w:val="00846AFD"/>
    <w:rsid w:val="00847180"/>
    <w:rsid w:val="00847323"/>
    <w:rsid w:val="008473F2"/>
    <w:rsid w:val="0084743F"/>
    <w:rsid w:val="00847599"/>
    <w:rsid w:val="008479BF"/>
    <w:rsid w:val="00847A27"/>
    <w:rsid w:val="00847DA1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9C1"/>
    <w:rsid w:val="008567C3"/>
    <w:rsid w:val="00856BFD"/>
    <w:rsid w:val="00856F53"/>
    <w:rsid w:val="0085746D"/>
    <w:rsid w:val="00857D13"/>
    <w:rsid w:val="00857F1F"/>
    <w:rsid w:val="00857FFC"/>
    <w:rsid w:val="00860177"/>
    <w:rsid w:val="008601CF"/>
    <w:rsid w:val="00860518"/>
    <w:rsid w:val="0086082A"/>
    <w:rsid w:val="00860F8C"/>
    <w:rsid w:val="00860F9A"/>
    <w:rsid w:val="00861553"/>
    <w:rsid w:val="00861DD4"/>
    <w:rsid w:val="008623F1"/>
    <w:rsid w:val="008626EB"/>
    <w:rsid w:val="00862780"/>
    <w:rsid w:val="00862840"/>
    <w:rsid w:val="00862C18"/>
    <w:rsid w:val="00862C5F"/>
    <w:rsid w:val="00862CD8"/>
    <w:rsid w:val="00862E4D"/>
    <w:rsid w:val="00863187"/>
    <w:rsid w:val="008637D4"/>
    <w:rsid w:val="00864130"/>
    <w:rsid w:val="00864391"/>
    <w:rsid w:val="008643CF"/>
    <w:rsid w:val="008649C0"/>
    <w:rsid w:val="008649E2"/>
    <w:rsid w:val="00864DA5"/>
    <w:rsid w:val="00864E41"/>
    <w:rsid w:val="00865818"/>
    <w:rsid w:val="00865C65"/>
    <w:rsid w:val="00865DF8"/>
    <w:rsid w:val="00865F60"/>
    <w:rsid w:val="008664EA"/>
    <w:rsid w:val="00866728"/>
    <w:rsid w:val="008667F0"/>
    <w:rsid w:val="00866AF1"/>
    <w:rsid w:val="008671B7"/>
    <w:rsid w:val="00867A27"/>
    <w:rsid w:val="00867EA6"/>
    <w:rsid w:val="0087085C"/>
    <w:rsid w:val="008709CC"/>
    <w:rsid w:val="00870E34"/>
    <w:rsid w:val="00870E42"/>
    <w:rsid w:val="0087116F"/>
    <w:rsid w:val="0087155C"/>
    <w:rsid w:val="008715AF"/>
    <w:rsid w:val="008715F2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1F9"/>
    <w:rsid w:val="00873AE4"/>
    <w:rsid w:val="00873E9D"/>
    <w:rsid w:val="00873F49"/>
    <w:rsid w:val="0087429D"/>
    <w:rsid w:val="0087449D"/>
    <w:rsid w:val="00874554"/>
    <w:rsid w:val="008745E4"/>
    <w:rsid w:val="008746ED"/>
    <w:rsid w:val="00874742"/>
    <w:rsid w:val="00874A53"/>
    <w:rsid w:val="00875229"/>
    <w:rsid w:val="00875727"/>
    <w:rsid w:val="00875768"/>
    <w:rsid w:val="00875876"/>
    <w:rsid w:val="00875934"/>
    <w:rsid w:val="00875C50"/>
    <w:rsid w:val="00875D6A"/>
    <w:rsid w:val="00876121"/>
    <w:rsid w:val="008768B5"/>
    <w:rsid w:val="008768EE"/>
    <w:rsid w:val="0087690E"/>
    <w:rsid w:val="00876B21"/>
    <w:rsid w:val="00876D6E"/>
    <w:rsid w:val="00876DD6"/>
    <w:rsid w:val="0087757C"/>
    <w:rsid w:val="0087765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0F"/>
    <w:rsid w:val="008809B4"/>
    <w:rsid w:val="00880AD9"/>
    <w:rsid w:val="00880AE3"/>
    <w:rsid w:val="00880EC8"/>
    <w:rsid w:val="0088161E"/>
    <w:rsid w:val="00881714"/>
    <w:rsid w:val="0088186F"/>
    <w:rsid w:val="00881C8B"/>
    <w:rsid w:val="008820DE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828"/>
    <w:rsid w:val="008849D2"/>
    <w:rsid w:val="00884BF3"/>
    <w:rsid w:val="00885186"/>
    <w:rsid w:val="008854AC"/>
    <w:rsid w:val="00885506"/>
    <w:rsid w:val="00885631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86B"/>
    <w:rsid w:val="00886ABE"/>
    <w:rsid w:val="00887280"/>
    <w:rsid w:val="00887AFD"/>
    <w:rsid w:val="0089002C"/>
    <w:rsid w:val="008902A8"/>
    <w:rsid w:val="00890347"/>
    <w:rsid w:val="008903AC"/>
    <w:rsid w:val="008905E7"/>
    <w:rsid w:val="008906B0"/>
    <w:rsid w:val="00890829"/>
    <w:rsid w:val="00890EED"/>
    <w:rsid w:val="00891191"/>
    <w:rsid w:val="0089129A"/>
    <w:rsid w:val="008912AC"/>
    <w:rsid w:val="00891DAF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B53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2FF"/>
    <w:rsid w:val="00897337"/>
    <w:rsid w:val="008973C0"/>
    <w:rsid w:val="00897566"/>
    <w:rsid w:val="008976AB"/>
    <w:rsid w:val="00897754"/>
    <w:rsid w:val="008979C6"/>
    <w:rsid w:val="00897BE6"/>
    <w:rsid w:val="00897D08"/>
    <w:rsid w:val="00897DDC"/>
    <w:rsid w:val="00897F8A"/>
    <w:rsid w:val="008A066D"/>
    <w:rsid w:val="008A06C6"/>
    <w:rsid w:val="008A07C0"/>
    <w:rsid w:val="008A096F"/>
    <w:rsid w:val="008A1160"/>
    <w:rsid w:val="008A14E1"/>
    <w:rsid w:val="008A16A4"/>
    <w:rsid w:val="008A176D"/>
    <w:rsid w:val="008A1814"/>
    <w:rsid w:val="008A19EA"/>
    <w:rsid w:val="008A1EF9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3E66"/>
    <w:rsid w:val="008A4D15"/>
    <w:rsid w:val="008A4EB1"/>
    <w:rsid w:val="008A51AA"/>
    <w:rsid w:val="008A51B5"/>
    <w:rsid w:val="008A54FC"/>
    <w:rsid w:val="008A5664"/>
    <w:rsid w:val="008A58D2"/>
    <w:rsid w:val="008A5CB3"/>
    <w:rsid w:val="008A6074"/>
    <w:rsid w:val="008A62EC"/>
    <w:rsid w:val="008A636B"/>
    <w:rsid w:val="008A656B"/>
    <w:rsid w:val="008A65B4"/>
    <w:rsid w:val="008A65C6"/>
    <w:rsid w:val="008A6883"/>
    <w:rsid w:val="008A6EB3"/>
    <w:rsid w:val="008A7065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1D2A"/>
    <w:rsid w:val="008B23AE"/>
    <w:rsid w:val="008B2980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9D5"/>
    <w:rsid w:val="008B5B83"/>
    <w:rsid w:val="008B5C0D"/>
    <w:rsid w:val="008B5CBE"/>
    <w:rsid w:val="008B5CE2"/>
    <w:rsid w:val="008B5D35"/>
    <w:rsid w:val="008B642F"/>
    <w:rsid w:val="008B6916"/>
    <w:rsid w:val="008B6D03"/>
    <w:rsid w:val="008B6E98"/>
    <w:rsid w:val="008B7063"/>
    <w:rsid w:val="008B7310"/>
    <w:rsid w:val="008B7735"/>
    <w:rsid w:val="008B79E8"/>
    <w:rsid w:val="008B7B4B"/>
    <w:rsid w:val="008B7E6D"/>
    <w:rsid w:val="008C0224"/>
    <w:rsid w:val="008C05DD"/>
    <w:rsid w:val="008C0882"/>
    <w:rsid w:val="008C0C03"/>
    <w:rsid w:val="008C1240"/>
    <w:rsid w:val="008C14A3"/>
    <w:rsid w:val="008C177D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3A8A"/>
    <w:rsid w:val="008C4321"/>
    <w:rsid w:val="008C4449"/>
    <w:rsid w:val="008C4BD5"/>
    <w:rsid w:val="008C533B"/>
    <w:rsid w:val="008C61BB"/>
    <w:rsid w:val="008C6497"/>
    <w:rsid w:val="008C69C0"/>
    <w:rsid w:val="008C6A40"/>
    <w:rsid w:val="008C6B04"/>
    <w:rsid w:val="008C6B8B"/>
    <w:rsid w:val="008C700D"/>
    <w:rsid w:val="008C717D"/>
    <w:rsid w:val="008C7B6D"/>
    <w:rsid w:val="008D0184"/>
    <w:rsid w:val="008D029C"/>
    <w:rsid w:val="008D0486"/>
    <w:rsid w:val="008D0552"/>
    <w:rsid w:val="008D0759"/>
    <w:rsid w:val="008D08B0"/>
    <w:rsid w:val="008D095D"/>
    <w:rsid w:val="008D0CD1"/>
    <w:rsid w:val="008D0E7D"/>
    <w:rsid w:val="008D1276"/>
    <w:rsid w:val="008D148B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761"/>
    <w:rsid w:val="008D38C5"/>
    <w:rsid w:val="008D4464"/>
    <w:rsid w:val="008D4520"/>
    <w:rsid w:val="008D46F2"/>
    <w:rsid w:val="008D47C3"/>
    <w:rsid w:val="008D495C"/>
    <w:rsid w:val="008D4B86"/>
    <w:rsid w:val="008D4BD7"/>
    <w:rsid w:val="008D4BF7"/>
    <w:rsid w:val="008D4E31"/>
    <w:rsid w:val="008D4F7D"/>
    <w:rsid w:val="008D52DB"/>
    <w:rsid w:val="008D5979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19A"/>
    <w:rsid w:val="008E08C5"/>
    <w:rsid w:val="008E0BE2"/>
    <w:rsid w:val="008E0D97"/>
    <w:rsid w:val="008E121D"/>
    <w:rsid w:val="008E127E"/>
    <w:rsid w:val="008E1342"/>
    <w:rsid w:val="008E1C1B"/>
    <w:rsid w:val="008E1F60"/>
    <w:rsid w:val="008E2109"/>
    <w:rsid w:val="008E2506"/>
    <w:rsid w:val="008E25EF"/>
    <w:rsid w:val="008E3932"/>
    <w:rsid w:val="008E3F56"/>
    <w:rsid w:val="008E44C6"/>
    <w:rsid w:val="008E45BC"/>
    <w:rsid w:val="008E4652"/>
    <w:rsid w:val="008E484D"/>
    <w:rsid w:val="008E4B6E"/>
    <w:rsid w:val="008E4E30"/>
    <w:rsid w:val="008E507E"/>
    <w:rsid w:val="008E537D"/>
    <w:rsid w:val="008E54D1"/>
    <w:rsid w:val="008E56D6"/>
    <w:rsid w:val="008E60A1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776"/>
    <w:rsid w:val="008E7995"/>
    <w:rsid w:val="008E7B4B"/>
    <w:rsid w:val="008E7BF7"/>
    <w:rsid w:val="008E7BF9"/>
    <w:rsid w:val="008E7C2D"/>
    <w:rsid w:val="008E7E8D"/>
    <w:rsid w:val="008E7F34"/>
    <w:rsid w:val="008F0434"/>
    <w:rsid w:val="008F07A2"/>
    <w:rsid w:val="008F0A06"/>
    <w:rsid w:val="008F1205"/>
    <w:rsid w:val="008F1429"/>
    <w:rsid w:val="008F150E"/>
    <w:rsid w:val="008F17CE"/>
    <w:rsid w:val="008F1E75"/>
    <w:rsid w:val="008F23AA"/>
    <w:rsid w:val="008F25B0"/>
    <w:rsid w:val="008F2887"/>
    <w:rsid w:val="008F297B"/>
    <w:rsid w:val="008F2EF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4F08"/>
    <w:rsid w:val="008F55DD"/>
    <w:rsid w:val="008F56B5"/>
    <w:rsid w:val="008F5894"/>
    <w:rsid w:val="008F5F5D"/>
    <w:rsid w:val="008F6099"/>
    <w:rsid w:val="008F616A"/>
    <w:rsid w:val="008F63D2"/>
    <w:rsid w:val="008F699F"/>
    <w:rsid w:val="008F6BDF"/>
    <w:rsid w:val="008F6DDE"/>
    <w:rsid w:val="008F731A"/>
    <w:rsid w:val="008F749E"/>
    <w:rsid w:val="008F75A7"/>
    <w:rsid w:val="008F763A"/>
    <w:rsid w:val="008F7965"/>
    <w:rsid w:val="008F7B11"/>
    <w:rsid w:val="008F7C8E"/>
    <w:rsid w:val="008F7E2D"/>
    <w:rsid w:val="009006E7"/>
    <w:rsid w:val="009008D3"/>
    <w:rsid w:val="00900BBB"/>
    <w:rsid w:val="00900E3C"/>
    <w:rsid w:val="00900E8C"/>
    <w:rsid w:val="009010D3"/>
    <w:rsid w:val="0090175F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A54"/>
    <w:rsid w:val="00902D52"/>
    <w:rsid w:val="00903384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5E07"/>
    <w:rsid w:val="00906694"/>
    <w:rsid w:val="009068AD"/>
    <w:rsid w:val="00907038"/>
    <w:rsid w:val="0090725B"/>
    <w:rsid w:val="009079B5"/>
    <w:rsid w:val="00907A66"/>
    <w:rsid w:val="00907CBC"/>
    <w:rsid w:val="00907D79"/>
    <w:rsid w:val="009100F8"/>
    <w:rsid w:val="009108EB"/>
    <w:rsid w:val="00910926"/>
    <w:rsid w:val="00910A1D"/>
    <w:rsid w:val="009113F8"/>
    <w:rsid w:val="00911950"/>
    <w:rsid w:val="00911A6D"/>
    <w:rsid w:val="00911F4D"/>
    <w:rsid w:val="009123FE"/>
    <w:rsid w:val="0091246A"/>
    <w:rsid w:val="00912798"/>
    <w:rsid w:val="00912916"/>
    <w:rsid w:val="00913533"/>
    <w:rsid w:val="0091358D"/>
    <w:rsid w:val="009135E0"/>
    <w:rsid w:val="0091384D"/>
    <w:rsid w:val="00913A43"/>
    <w:rsid w:val="00913B21"/>
    <w:rsid w:val="009142C0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289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0F0D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9AF"/>
    <w:rsid w:val="00925A71"/>
    <w:rsid w:val="00925ADC"/>
    <w:rsid w:val="00926579"/>
    <w:rsid w:val="00926978"/>
    <w:rsid w:val="0092697C"/>
    <w:rsid w:val="009277F6"/>
    <w:rsid w:val="00927D34"/>
    <w:rsid w:val="00930111"/>
    <w:rsid w:val="009302E1"/>
    <w:rsid w:val="00930384"/>
    <w:rsid w:val="009304FC"/>
    <w:rsid w:val="00930720"/>
    <w:rsid w:val="009307A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2DD6"/>
    <w:rsid w:val="00933099"/>
    <w:rsid w:val="009335FD"/>
    <w:rsid w:val="00933661"/>
    <w:rsid w:val="0093375F"/>
    <w:rsid w:val="00933BC6"/>
    <w:rsid w:val="00933FB7"/>
    <w:rsid w:val="00934216"/>
    <w:rsid w:val="0093471F"/>
    <w:rsid w:val="00934943"/>
    <w:rsid w:val="00934D4A"/>
    <w:rsid w:val="00934D6C"/>
    <w:rsid w:val="0093519D"/>
    <w:rsid w:val="0093560F"/>
    <w:rsid w:val="00935664"/>
    <w:rsid w:val="0093639F"/>
    <w:rsid w:val="00936495"/>
    <w:rsid w:val="009365D3"/>
    <w:rsid w:val="00936A0A"/>
    <w:rsid w:val="009371DA"/>
    <w:rsid w:val="0093745A"/>
    <w:rsid w:val="00937460"/>
    <w:rsid w:val="0093766F"/>
    <w:rsid w:val="00937998"/>
    <w:rsid w:val="00937A3B"/>
    <w:rsid w:val="009404B8"/>
    <w:rsid w:val="00940650"/>
    <w:rsid w:val="00940AB6"/>
    <w:rsid w:val="009411B7"/>
    <w:rsid w:val="00941C26"/>
    <w:rsid w:val="00941C75"/>
    <w:rsid w:val="00942897"/>
    <w:rsid w:val="00942957"/>
    <w:rsid w:val="00942C29"/>
    <w:rsid w:val="00942DC2"/>
    <w:rsid w:val="0094306B"/>
    <w:rsid w:val="009433D0"/>
    <w:rsid w:val="00943426"/>
    <w:rsid w:val="009434AD"/>
    <w:rsid w:val="0094355C"/>
    <w:rsid w:val="009435BE"/>
    <w:rsid w:val="00943931"/>
    <w:rsid w:val="00943BCB"/>
    <w:rsid w:val="00943D4A"/>
    <w:rsid w:val="009444B9"/>
    <w:rsid w:val="00944617"/>
    <w:rsid w:val="009446A4"/>
    <w:rsid w:val="00944920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140"/>
    <w:rsid w:val="00946203"/>
    <w:rsid w:val="00946264"/>
    <w:rsid w:val="009467EA"/>
    <w:rsid w:val="00946FAE"/>
    <w:rsid w:val="00947386"/>
    <w:rsid w:val="0094773C"/>
    <w:rsid w:val="0094789B"/>
    <w:rsid w:val="00947D51"/>
    <w:rsid w:val="00947D87"/>
    <w:rsid w:val="00947F51"/>
    <w:rsid w:val="00947F52"/>
    <w:rsid w:val="0095046F"/>
    <w:rsid w:val="00950678"/>
    <w:rsid w:val="00950B0F"/>
    <w:rsid w:val="00950E9E"/>
    <w:rsid w:val="009512BC"/>
    <w:rsid w:val="009512F3"/>
    <w:rsid w:val="0095147D"/>
    <w:rsid w:val="009518EC"/>
    <w:rsid w:val="00951CB5"/>
    <w:rsid w:val="0095220E"/>
    <w:rsid w:val="00952500"/>
    <w:rsid w:val="009527EC"/>
    <w:rsid w:val="00952853"/>
    <w:rsid w:val="00952933"/>
    <w:rsid w:val="0095302C"/>
    <w:rsid w:val="00953371"/>
    <w:rsid w:val="009535D1"/>
    <w:rsid w:val="009535FE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DBB"/>
    <w:rsid w:val="00955F24"/>
    <w:rsid w:val="009560BC"/>
    <w:rsid w:val="00956543"/>
    <w:rsid w:val="00956708"/>
    <w:rsid w:val="00956935"/>
    <w:rsid w:val="00956C34"/>
    <w:rsid w:val="00956C98"/>
    <w:rsid w:val="00956D78"/>
    <w:rsid w:val="009573E4"/>
    <w:rsid w:val="00957761"/>
    <w:rsid w:val="00957AF7"/>
    <w:rsid w:val="009604B7"/>
    <w:rsid w:val="00960755"/>
    <w:rsid w:val="0096150B"/>
    <w:rsid w:val="009615A5"/>
    <w:rsid w:val="0096165F"/>
    <w:rsid w:val="00961B98"/>
    <w:rsid w:val="00961D52"/>
    <w:rsid w:val="00961F0B"/>
    <w:rsid w:val="00961FAC"/>
    <w:rsid w:val="009621C4"/>
    <w:rsid w:val="00962444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819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44"/>
    <w:rsid w:val="00966FF5"/>
    <w:rsid w:val="0096706C"/>
    <w:rsid w:val="009675C9"/>
    <w:rsid w:val="00967646"/>
    <w:rsid w:val="00967B16"/>
    <w:rsid w:val="00967B67"/>
    <w:rsid w:val="00967DED"/>
    <w:rsid w:val="00967DF3"/>
    <w:rsid w:val="00970166"/>
    <w:rsid w:val="00970195"/>
    <w:rsid w:val="00970280"/>
    <w:rsid w:val="009702DE"/>
    <w:rsid w:val="00970316"/>
    <w:rsid w:val="009703B6"/>
    <w:rsid w:val="009707D0"/>
    <w:rsid w:val="00970B0A"/>
    <w:rsid w:val="00970FA2"/>
    <w:rsid w:val="00971207"/>
    <w:rsid w:val="0097120E"/>
    <w:rsid w:val="009713B9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2EDF"/>
    <w:rsid w:val="00974020"/>
    <w:rsid w:val="00974C60"/>
    <w:rsid w:val="00974E4A"/>
    <w:rsid w:val="00974FC5"/>
    <w:rsid w:val="009750DE"/>
    <w:rsid w:val="00975143"/>
    <w:rsid w:val="00975E07"/>
    <w:rsid w:val="009760D0"/>
    <w:rsid w:val="0097618D"/>
    <w:rsid w:val="00976A0D"/>
    <w:rsid w:val="00977486"/>
    <w:rsid w:val="009774A5"/>
    <w:rsid w:val="00977F3C"/>
    <w:rsid w:val="009805D2"/>
    <w:rsid w:val="009809F7"/>
    <w:rsid w:val="00980E8A"/>
    <w:rsid w:val="0098105E"/>
    <w:rsid w:val="009812AA"/>
    <w:rsid w:val="00981605"/>
    <w:rsid w:val="0098178C"/>
    <w:rsid w:val="009819A4"/>
    <w:rsid w:val="009819EA"/>
    <w:rsid w:val="00981C34"/>
    <w:rsid w:val="00981D66"/>
    <w:rsid w:val="00982306"/>
    <w:rsid w:val="0098237B"/>
    <w:rsid w:val="00982404"/>
    <w:rsid w:val="0098260C"/>
    <w:rsid w:val="00982794"/>
    <w:rsid w:val="00982B31"/>
    <w:rsid w:val="00982F6F"/>
    <w:rsid w:val="0098333C"/>
    <w:rsid w:val="00983988"/>
    <w:rsid w:val="00983A0B"/>
    <w:rsid w:val="00983AA6"/>
    <w:rsid w:val="00983E52"/>
    <w:rsid w:val="00984126"/>
    <w:rsid w:val="009841E1"/>
    <w:rsid w:val="0098437D"/>
    <w:rsid w:val="0098439B"/>
    <w:rsid w:val="00984AE3"/>
    <w:rsid w:val="00985840"/>
    <w:rsid w:val="00985A9D"/>
    <w:rsid w:val="00985BAE"/>
    <w:rsid w:val="00985FEC"/>
    <w:rsid w:val="00986112"/>
    <w:rsid w:val="00986355"/>
    <w:rsid w:val="00986894"/>
    <w:rsid w:val="009868EB"/>
    <w:rsid w:val="009868FA"/>
    <w:rsid w:val="00986F54"/>
    <w:rsid w:val="00987026"/>
    <w:rsid w:val="00987052"/>
    <w:rsid w:val="009871FE"/>
    <w:rsid w:val="009879EB"/>
    <w:rsid w:val="00987A2F"/>
    <w:rsid w:val="00987FA0"/>
    <w:rsid w:val="0099002C"/>
    <w:rsid w:val="0099042B"/>
    <w:rsid w:val="009904CE"/>
    <w:rsid w:val="0099052D"/>
    <w:rsid w:val="00990682"/>
    <w:rsid w:val="00990D8E"/>
    <w:rsid w:val="00990E8B"/>
    <w:rsid w:val="00990EC4"/>
    <w:rsid w:val="0099104F"/>
    <w:rsid w:val="00991614"/>
    <w:rsid w:val="009917CA"/>
    <w:rsid w:val="00991871"/>
    <w:rsid w:val="00991D49"/>
    <w:rsid w:val="00991D9E"/>
    <w:rsid w:val="00991FE6"/>
    <w:rsid w:val="00992098"/>
    <w:rsid w:val="009926AB"/>
    <w:rsid w:val="00993102"/>
    <w:rsid w:val="009935F2"/>
    <w:rsid w:val="0099365A"/>
    <w:rsid w:val="00993732"/>
    <w:rsid w:val="009937F4"/>
    <w:rsid w:val="0099388E"/>
    <w:rsid w:val="009939B4"/>
    <w:rsid w:val="00993BC9"/>
    <w:rsid w:val="00994B8D"/>
    <w:rsid w:val="00994D80"/>
    <w:rsid w:val="00995398"/>
    <w:rsid w:val="00995456"/>
    <w:rsid w:val="009957CD"/>
    <w:rsid w:val="00995A5E"/>
    <w:rsid w:val="00995AAE"/>
    <w:rsid w:val="00995D7D"/>
    <w:rsid w:val="00996002"/>
    <w:rsid w:val="009969B2"/>
    <w:rsid w:val="009975F9"/>
    <w:rsid w:val="00997882"/>
    <w:rsid w:val="0099789C"/>
    <w:rsid w:val="009978E9"/>
    <w:rsid w:val="009A036E"/>
    <w:rsid w:val="009A0462"/>
    <w:rsid w:val="009A0DE4"/>
    <w:rsid w:val="009A154C"/>
    <w:rsid w:val="009A185E"/>
    <w:rsid w:val="009A18FF"/>
    <w:rsid w:val="009A1BD8"/>
    <w:rsid w:val="009A1ED0"/>
    <w:rsid w:val="009A21FF"/>
    <w:rsid w:val="009A24EB"/>
    <w:rsid w:val="009A25F4"/>
    <w:rsid w:val="009A2A30"/>
    <w:rsid w:val="009A2A6C"/>
    <w:rsid w:val="009A2B08"/>
    <w:rsid w:val="009A3671"/>
    <w:rsid w:val="009A3BB3"/>
    <w:rsid w:val="009A3CD5"/>
    <w:rsid w:val="009A3D59"/>
    <w:rsid w:val="009A47AF"/>
    <w:rsid w:val="009A48AC"/>
    <w:rsid w:val="009A48BF"/>
    <w:rsid w:val="009A4D72"/>
    <w:rsid w:val="009A4F2A"/>
    <w:rsid w:val="009A4FAF"/>
    <w:rsid w:val="009A51D8"/>
    <w:rsid w:val="009A5432"/>
    <w:rsid w:val="009A57EA"/>
    <w:rsid w:val="009A5C15"/>
    <w:rsid w:val="009A5CA9"/>
    <w:rsid w:val="009A5CC1"/>
    <w:rsid w:val="009A5E69"/>
    <w:rsid w:val="009A600D"/>
    <w:rsid w:val="009A6196"/>
    <w:rsid w:val="009A62AA"/>
    <w:rsid w:val="009A63EF"/>
    <w:rsid w:val="009A6A19"/>
    <w:rsid w:val="009A6EC5"/>
    <w:rsid w:val="009A700E"/>
    <w:rsid w:val="009A7239"/>
    <w:rsid w:val="009A7371"/>
    <w:rsid w:val="009A7B8C"/>
    <w:rsid w:val="009A7CE2"/>
    <w:rsid w:val="009B0277"/>
    <w:rsid w:val="009B1679"/>
    <w:rsid w:val="009B1688"/>
    <w:rsid w:val="009B171C"/>
    <w:rsid w:val="009B1C2A"/>
    <w:rsid w:val="009B1CF9"/>
    <w:rsid w:val="009B1CFE"/>
    <w:rsid w:val="009B2014"/>
    <w:rsid w:val="009B210F"/>
    <w:rsid w:val="009B213B"/>
    <w:rsid w:val="009B2547"/>
    <w:rsid w:val="009B2658"/>
    <w:rsid w:val="009B2896"/>
    <w:rsid w:val="009B2B1B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62E"/>
    <w:rsid w:val="009B5CC2"/>
    <w:rsid w:val="009B5CEC"/>
    <w:rsid w:val="009B637C"/>
    <w:rsid w:val="009B65D6"/>
    <w:rsid w:val="009B6F97"/>
    <w:rsid w:val="009B7183"/>
    <w:rsid w:val="009B74BD"/>
    <w:rsid w:val="009B7681"/>
    <w:rsid w:val="009B78DA"/>
    <w:rsid w:val="009B7A14"/>
    <w:rsid w:val="009B7DCD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C7F46"/>
    <w:rsid w:val="009D00EF"/>
    <w:rsid w:val="009D01CE"/>
    <w:rsid w:val="009D0A1D"/>
    <w:rsid w:val="009D1029"/>
    <w:rsid w:val="009D10DC"/>
    <w:rsid w:val="009D11A8"/>
    <w:rsid w:val="009D1487"/>
    <w:rsid w:val="009D1867"/>
    <w:rsid w:val="009D18CA"/>
    <w:rsid w:val="009D1B5D"/>
    <w:rsid w:val="009D2134"/>
    <w:rsid w:val="009D2C7A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A55"/>
    <w:rsid w:val="009D6AFB"/>
    <w:rsid w:val="009D7224"/>
    <w:rsid w:val="009D7238"/>
    <w:rsid w:val="009D7300"/>
    <w:rsid w:val="009D743D"/>
    <w:rsid w:val="009E0083"/>
    <w:rsid w:val="009E02E0"/>
    <w:rsid w:val="009E02FB"/>
    <w:rsid w:val="009E0363"/>
    <w:rsid w:val="009E04FF"/>
    <w:rsid w:val="009E05F9"/>
    <w:rsid w:val="009E077D"/>
    <w:rsid w:val="009E096F"/>
    <w:rsid w:val="009E0D54"/>
    <w:rsid w:val="009E0DC0"/>
    <w:rsid w:val="009E1002"/>
    <w:rsid w:val="009E1195"/>
    <w:rsid w:val="009E1958"/>
    <w:rsid w:val="009E1D6F"/>
    <w:rsid w:val="009E23DB"/>
    <w:rsid w:val="009E27CC"/>
    <w:rsid w:val="009E2FC2"/>
    <w:rsid w:val="009E301C"/>
    <w:rsid w:val="009E306B"/>
    <w:rsid w:val="009E3576"/>
    <w:rsid w:val="009E3C59"/>
    <w:rsid w:val="009E3C8E"/>
    <w:rsid w:val="009E3CEA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351"/>
    <w:rsid w:val="009E64D1"/>
    <w:rsid w:val="009E6594"/>
    <w:rsid w:val="009E66A1"/>
    <w:rsid w:val="009E66F8"/>
    <w:rsid w:val="009E6CE9"/>
    <w:rsid w:val="009E6E1C"/>
    <w:rsid w:val="009E7681"/>
    <w:rsid w:val="009E7865"/>
    <w:rsid w:val="009E787D"/>
    <w:rsid w:val="009E78F7"/>
    <w:rsid w:val="009F0986"/>
    <w:rsid w:val="009F13B1"/>
    <w:rsid w:val="009F13DF"/>
    <w:rsid w:val="009F1533"/>
    <w:rsid w:val="009F1A93"/>
    <w:rsid w:val="009F23C9"/>
    <w:rsid w:val="009F2466"/>
    <w:rsid w:val="009F2616"/>
    <w:rsid w:val="009F290E"/>
    <w:rsid w:val="009F2A6D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30D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1F7"/>
    <w:rsid w:val="00A04433"/>
    <w:rsid w:val="00A04BC4"/>
    <w:rsid w:val="00A04CBE"/>
    <w:rsid w:val="00A054D7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0"/>
    <w:rsid w:val="00A1049E"/>
    <w:rsid w:val="00A104EF"/>
    <w:rsid w:val="00A10B22"/>
    <w:rsid w:val="00A10C88"/>
    <w:rsid w:val="00A10FB1"/>
    <w:rsid w:val="00A11D2E"/>
    <w:rsid w:val="00A11F03"/>
    <w:rsid w:val="00A122CE"/>
    <w:rsid w:val="00A12598"/>
    <w:rsid w:val="00A12600"/>
    <w:rsid w:val="00A126EB"/>
    <w:rsid w:val="00A12AB4"/>
    <w:rsid w:val="00A12F11"/>
    <w:rsid w:val="00A12F43"/>
    <w:rsid w:val="00A130A3"/>
    <w:rsid w:val="00A132C2"/>
    <w:rsid w:val="00A1352E"/>
    <w:rsid w:val="00A137BB"/>
    <w:rsid w:val="00A138E7"/>
    <w:rsid w:val="00A13AFE"/>
    <w:rsid w:val="00A13D1D"/>
    <w:rsid w:val="00A13D90"/>
    <w:rsid w:val="00A14176"/>
    <w:rsid w:val="00A146EE"/>
    <w:rsid w:val="00A14712"/>
    <w:rsid w:val="00A1489E"/>
    <w:rsid w:val="00A14B35"/>
    <w:rsid w:val="00A14B9C"/>
    <w:rsid w:val="00A14C97"/>
    <w:rsid w:val="00A1513F"/>
    <w:rsid w:val="00A15162"/>
    <w:rsid w:val="00A1547A"/>
    <w:rsid w:val="00A15C34"/>
    <w:rsid w:val="00A15CF0"/>
    <w:rsid w:val="00A15E00"/>
    <w:rsid w:val="00A15F96"/>
    <w:rsid w:val="00A162D8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19"/>
    <w:rsid w:val="00A17EA9"/>
    <w:rsid w:val="00A202F8"/>
    <w:rsid w:val="00A20493"/>
    <w:rsid w:val="00A2067E"/>
    <w:rsid w:val="00A20A07"/>
    <w:rsid w:val="00A20C8C"/>
    <w:rsid w:val="00A20D73"/>
    <w:rsid w:val="00A21DD2"/>
    <w:rsid w:val="00A22670"/>
    <w:rsid w:val="00A228DE"/>
    <w:rsid w:val="00A22929"/>
    <w:rsid w:val="00A22ABB"/>
    <w:rsid w:val="00A22D61"/>
    <w:rsid w:val="00A23169"/>
    <w:rsid w:val="00A23558"/>
    <w:rsid w:val="00A239BA"/>
    <w:rsid w:val="00A23BFE"/>
    <w:rsid w:val="00A2406E"/>
    <w:rsid w:val="00A2445C"/>
    <w:rsid w:val="00A2454B"/>
    <w:rsid w:val="00A247AD"/>
    <w:rsid w:val="00A24975"/>
    <w:rsid w:val="00A2505E"/>
    <w:rsid w:val="00A25109"/>
    <w:rsid w:val="00A252CD"/>
    <w:rsid w:val="00A25399"/>
    <w:rsid w:val="00A2589B"/>
    <w:rsid w:val="00A25C67"/>
    <w:rsid w:val="00A25D9E"/>
    <w:rsid w:val="00A25DC8"/>
    <w:rsid w:val="00A25F40"/>
    <w:rsid w:val="00A265B3"/>
    <w:rsid w:val="00A26983"/>
    <w:rsid w:val="00A26B75"/>
    <w:rsid w:val="00A27030"/>
    <w:rsid w:val="00A271D7"/>
    <w:rsid w:val="00A27325"/>
    <w:rsid w:val="00A27AFD"/>
    <w:rsid w:val="00A27CF8"/>
    <w:rsid w:val="00A301C6"/>
    <w:rsid w:val="00A30384"/>
    <w:rsid w:val="00A30457"/>
    <w:rsid w:val="00A309FE"/>
    <w:rsid w:val="00A30DF8"/>
    <w:rsid w:val="00A3115C"/>
    <w:rsid w:val="00A31630"/>
    <w:rsid w:val="00A3213A"/>
    <w:rsid w:val="00A3228F"/>
    <w:rsid w:val="00A326AB"/>
    <w:rsid w:val="00A32BE6"/>
    <w:rsid w:val="00A32C64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37F7A"/>
    <w:rsid w:val="00A401A8"/>
    <w:rsid w:val="00A40268"/>
    <w:rsid w:val="00A402C0"/>
    <w:rsid w:val="00A4064E"/>
    <w:rsid w:val="00A4071E"/>
    <w:rsid w:val="00A40A76"/>
    <w:rsid w:val="00A40AFE"/>
    <w:rsid w:val="00A40BDC"/>
    <w:rsid w:val="00A41026"/>
    <w:rsid w:val="00A411C7"/>
    <w:rsid w:val="00A41725"/>
    <w:rsid w:val="00A41D0B"/>
    <w:rsid w:val="00A41D29"/>
    <w:rsid w:val="00A41F28"/>
    <w:rsid w:val="00A420E0"/>
    <w:rsid w:val="00A4211F"/>
    <w:rsid w:val="00A42161"/>
    <w:rsid w:val="00A422C5"/>
    <w:rsid w:val="00A427D7"/>
    <w:rsid w:val="00A428DE"/>
    <w:rsid w:val="00A42AF1"/>
    <w:rsid w:val="00A430BB"/>
    <w:rsid w:val="00A43667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6FF0"/>
    <w:rsid w:val="00A4706E"/>
    <w:rsid w:val="00A47666"/>
    <w:rsid w:val="00A47AE3"/>
    <w:rsid w:val="00A47AFC"/>
    <w:rsid w:val="00A503EC"/>
    <w:rsid w:val="00A504EB"/>
    <w:rsid w:val="00A511E5"/>
    <w:rsid w:val="00A5141F"/>
    <w:rsid w:val="00A51B4F"/>
    <w:rsid w:val="00A51F0C"/>
    <w:rsid w:val="00A51F9A"/>
    <w:rsid w:val="00A522EA"/>
    <w:rsid w:val="00A523DA"/>
    <w:rsid w:val="00A529B5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C9B"/>
    <w:rsid w:val="00A55E4B"/>
    <w:rsid w:val="00A55FCE"/>
    <w:rsid w:val="00A560AB"/>
    <w:rsid w:val="00A568A7"/>
    <w:rsid w:val="00A56996"/>
    <w:rsid w:val="00A56AB8"/>
    <w:rsid w:val="00A570FF"/>
    <w:rsid w:val="00A572B2"/>
    <w:rsid w:val="00A5734E"/>
    <w:rsid w:val="00A575AD"/>
    <w:rsid w:val="00A57A60"/>
    <w:rsid w:val="00A57BFE"/>
    <w:rsid w:val="00A57F81"/>
    <w:rsid w:val="00A606DB"/>
    <w:rsid w:val="00A6102C"/>
    <w:rsid w:val="00A612EB"/>
    <w:rsid w:val="00A61345"/>
    <w:rsid w:val="00A61571"/>
    <w:rsid w:val="00A6160D"/>
    <w:rsid w:val="00A61A36"/>
    <w:rsid w:val="00A61B89"/>
    <w:rsid w:val="00A61B95"/>
    <w:rsid w:val="00A61D8F"/>
    <w:rsid w:val="00A61E89"/>
    <w:rsid w:val="00A621B6"/>
    <w:rsid w:val="00A62A33"/>
    <w:rsid w:val="00A62BD0"/>
    <w:rsid w:val="00A62C71"/>
    <w:rsid w:val="00A6309C"/>
    <w:rsid w:val="00A63267"/>
    <w:rsid w:val="00A634B4"/>
    <w:rsid w:val="00A634C5"/>
    <w:rsid w:val="00A63624"/>
    <w:rsid w:val="00A63669"/>
    <w:rsid w:val="00A63965"/>
    <w:rsid w:val="00A642A3"/>
    <w:rsid w:val="00A64461"/>
    <w:rsid w:val="00A645BC"/>
    <w:rsid w:val="00A648F4"/>
    <w:rsid w:val="00A64C32"/>
    <w:rsid w:val="00A650AB"/>
    <w:rsid w:val="00A6524B"/>
    <w:rsid w:val="00A6550D"/>
    <w:rsid w:val="00A65ACA"/>
    <w:rsid w:val="00A65D12"/>
    <w:rsid w:val="00A65DCD"/>
    <w:rsid w:val="00A65F65"/>
    <w:rsid w:val="00A6684C"/>
    <w:rsid w:val="00A66944"/>
    <w:rsid w:val="00A669E5"/>
    <w:rsid w:val="00A66D98"/>
    <w:rsid w:val="00A66E63"/>
    <w:rsid w:val="00A672A4"/>
    <w:rsid w:val="00A6773E"/>
    <w:rsid w:val="00A67ED8"/>
    <w:rsid w:val="00A7013F"/>
    <w:rsid w:val="00A705B5"/>
    <w:rsid w:val="00A70882"/>
    <w:rsid w:val="00A70D2E"/>
    <w:rsid w:val="00A70E09"/>
    <w:rsid w:val="00A71709"/>
    <w:rsid w:val="00A71946"/>
    <w:rsid w:val="00A71BA4"/>
    <w:rsid w:val="00A71C87"/>
    <w:rsid w:val="00A7258D"/>
    <w:rsid w:val="00A72C18"/>
    <w:rsid w:val="00A72F55"/>
    <w:rsid w:val="00A734C8"/>
    <w:rsid w:val="00A735F8"/>
    <w:rsid w:val="00A738AB"/>
    <w:rsid w:val="00A73D6F"/>
    <w:rsid w:val="00A74059"/>
    <w:rsid w:val="00A74459"/>
    <w:rsid w:val="00A744BD"/>
    <w:rsid w:val="00A746AD"/>
    <w:rsid w:val="00A746EC"/>
    <w:rsid w:val="00A746EE"/>
    <w:rsid w:val="00A747E7"/>
    <w:rsid w:val="00A74855"/>
    <w:rsid w:val="00A7493E"/>
    <w:rsid w:val="00A74DFA"/>
    <w:rsid w:val="00A750A0"/>
    <w:rsid w:val="00A751B7"/>
    <w:rsid w:val="00A7533B"/>
    <w:rsid w:val="00A75560"/>
    <w:rsid w:val="00A75832"/>
    <w:rsid w:val="00A75E24"/>
    <w:rsid w:val="00A761F0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7769F"/>
    <w:rsid w:val="00A7797F"/>
    <w:rsid w:val="00A80391"/>
    <w:rsid w:val="00A804B2"/>
    <w:rsid w:val="00A8060B"/>
    <w:rsid w:val="00A808EC"/>
    <w:rsid w:val="00A8095B"/>
    <w:rsid w:val="00A80D48"/>
    <w:rsid w:val="00A80F35"/>
    <w:rsid w:val="00A80F7D"/>
    <w:rsid w:val="00A811BA"/>
    <w:rsid w:val="00A815BE"/>
    <w:rsid w:val="00A81863"/>
    <w:rsid w:val="00A81CBD"/>
    <w:rsid w:val="00A81D0B"/>
    <w:rsid w:val="00A81DB4"/>
    <w:rsid w:val="00A82A9D"/>
    <w:rsid w:val="00A82B9E"/>
    <w:rsid w:val="00A82C82"/>
    <w:rsid w:val="00A82E76"/>
    <w:rsid w:val="00A830AF"/>
    <w:rsid w:val="00A83134"/>
    <w:rsid w:val="00A832ED"/>
    <w:rsid w:val="00A83B9B"/>
    <w:rsid w:val="00A844DA"/>
    <w:rsid w:val="00A84A58"/>
    <w:rsid w:val="00A84DA9"/>
    <w:rsid w:val="00A85141"/>
    <w:rsid w:val="00A8547E"/>
    <w:rsid w:val="00A854F1"/>
    <w:rsid w:val="00A85AC7"/>
    <w:rsid w:val="00A85C93"/>
    <w:rsid w:val="00A85D56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9A9"/>
    <w:rsid w:val="00A87AA1"/>
    <w:rsid w:val="00A87B7B"/>
    <w:rsid w:val="00A87FBF"/>
    <w:rsid w:val="00A90069"/>
    <w:rsid w:val="00A90145"/>
    <w:rsid w:val="00A9024A"/>
    <w:rsid w:val="00A904AC"/>
    <w:rsid w:val="00A905A7"/>
    <w:rsid w:val="00A90E3E"/>
    <w:rsid w:val="00A91140"/>
    <w:rsid w:val="00A916C6"/>
    <w:rsid w:val="00A91AEF"/>
    <w:rsid w:val="00A91C66"/>
    <w:rsid w:val="00A91CD6"/>
    <w:rsid w:val="00A91F08"/>
    <w:rsid w:val="00A92459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626"/>
    <w:rsid w:val="00A966FE"/>
    <w:rsid w:val="00A96B80"/>
    <w:rsid w:val="00A96C1E"/>
    <w:rsid w:val="00A970F6"/>
    <w:rsid w:val="00A9715A"/>
    <w:rsid w:val="00A971AC"/>
    <w:rsid w:val="00A971F1"/>
    <w:rsid w:val="00A9743C"/>
    <w:rsid w:val="00AA03A1"/>
    <w:rsid w:val="00AA054D"/>
    <w:rsid w:val="00AA05A1"/>
    <w:rsid w:val="00AA05D0"/>
    <w:rsid w:val="00AA0641"/>
    <w:rsid w:val="00AA091A"/>
    <w:rsid w:val="00AA0A09"/>
    <w:rsid w:val="00AA0FB2"/>
    <w:rsid w:val="00AA1075"/>
    <w:rsid w:val="00AA1305"/>
    <w:rsid w:val="00AA14BF"/>
    <w:rsid w:val="00AA15D8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317"/>
    <w:rsid w:val="00AA4657"/>
    <w:rsid w:val="00AA48B3"/>
    <w:rsid w:val="00AA490F"/>
    <w:rsid w:val="00AA4B7E"/>
    <w:rsid w:val="00AA4F3A"/>
    <w:rsid w:val="00AA4FB9"/>
    <w:rsid w:val="00AA5324"/>
    <w:rsid w:val="00AA5470"/>
    <w:rsid w:val="00AA5A1D"/>
    <w:rsid w:val="00AA62AF"/>
    <w:rsid w:val="00AA65B2"/>
    <w:rsid w:val="00AA759C"/>
    <w:rsid w:val="00AA7775"/>
    <w:rsid w:val="00AA7B8E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69D"/>
    <w:rsid w:val="00AB1CC2"/>
    <w:rsid w:val="00AB26BB"/>
    <w:rsid w:val="00AB28DF"/>
    <w:rsid w:val="00AB2C87"/>
    <w:rsid w:val="00AB3142"/>
    <w:rsid w:val="00AB385F"/>
    <w:rsid w:val="00AB3EDD"/>
    <w:rsid w:val="00AB4612"/>
    <w:rsid w:val="00AB4886"/>
    <w:rsid w:val="00AB4DBA"/>
    <w:rsid w:val="00AB52F2"/>
    <w:rsid w:val="00AB5699"/>
    <w:rsid w:val="00AB5C0F"/>
    <w:rsid w:val="00AB62DC"/>
    <w:rsid w:val="00AB6908"/>
    <w:rsid w:val="00AB6A33"/>
    <w:rsid w:val="00AB6CAE"/>
    <w:rsid w:val="00AB6CF5"/>
    <w:rsid w:val="00AB713D"/>
    <w:rsid w:val="00AB7501"/>
    <w:rsid w:val="00AB7522"/>
    <w:rsid w:val="00AB78CA"/>
    <w:rsid w:val="00AC08D9"/>
    <w:rsid w:val="00AC1001"/>
    <w:rsid w:val="00AC14A8"/>
    <w:rsid w:val="00AC1A57"/>
    <w:rsid w:val="00AC1E02"/>
    <w:rsid w:val="00AC2192"/>
    <w:rsid w:val="00AC2B2C"/>
    <w:rsid w:val="00AC2C8B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10D"/>
    <w:rsid w:val="00AC6A34"/>
    <w:rsid w:val="00AC6B33"/>
    <w:rsid w:val="00AC6BA8"/>
    <w:rsid w:val="00AC7506"/>
    <w:rsid w:val="00AC756A"/>
    <w:rsid w:val="00AC7860"/>
    <w:rsid w:val="00AC79C2"/>
    <w:rsid w:val="00AC7DF3"/>
    <w:rsid w:val="00AD087B"/>
    <w:rsid w:val="00AD087E"/>
    <w:rsid w:val="00AD0B20"/>
    <w:rsid w:val="00AD102F"/>
    <w:rsid w:val="00AD10E7"/>
    <w:rsid w:val="00AD111A"/>
    <w:rsid w:val="00AD11EF"/>
    <w:rsid w:val="00AD1625"/>
    <w:rsid w:val="00AD1934"/>
    <w:rsid w:val="00AD19AB"/>
    <w:rsid w:val="00AD1A6F"/>
    <w:rsid w:val="00AD1AE1"/>
    <w:rsid w:val="00AD1C6B"/>
    <w:rsid w:val="00AD1D41"/>
    <w:rsid w:val="00AD1F38"/>
    <w:rsid w:val="00AD2117"/>
    <w:rsid w:val="00AD2CED"/>
    <w:rsid w:val="00AD2D99"/>
    <w:rsid w:val="00AD2E00"/>
    <w:rsid w:val="00AD2F5E"/>
    <w:rsid w:val="00AD33A7"/>
    <w:rsid w:val="00AD3765"/>
    <w:rsid w:val="00AD3EC6"/>
    <w:rsid w:val="00AD3EFC"/>
    <w:rsid w:val="00AD421A"/>
    <w:rsid w:val="00AD428D"/>
    <w:rsid w:val="00AD469B"/>
    <w:rsid w:val="00AD4745"/>
    <w:rsid w:val="00AD48A5"/>
    <w:rsid w:val="00AD4C73"/>
    <w:rsid w:val="00AD584D"/>
    <w:rsid w:val="00AD5E10"/>
    <w:rsid w:val="00AD60A4"/>
    <w:rsid w:val="00AD64B2"/>
    <w:rsid w:val="00AD6603"/>
    <w:rsid w:val="00AD67A5"/>
    <w:rsid w:val="00AD6A6E"/>
    <w:rsid w:val="00AD6BCD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1D16"/>
    <w:rsid w:val="00AE20AD"/>
    <w:rsid w:val="00AE222E"/>
    <w:rsid w:val="00AE26A2"/>
    <w:rsid w:val="00AE2B82"/>
    <w:rsid w:val="00AE2C4F"/>
    <w:rsid w:val="00AE3011"/>
    <w:rsid w:val="00AE355C"/>
    <w:rsid w:val="00AE464F"/>
    <w:rsid w:val="00AE4942"/>
    <w:rsid w:val="00AE4D87"/>
    <w:rsid w:val="00AE4F17"/>
    <w:rsid w:val="00AE5046"/>
    <w:rsid w:val="00AE51EA"/>
    <w:rsid w:val="00AE5413"/>
    <w:rsid w:val="00AE5870"/>
    <w:rsid w:val="00AE59A2"/>
    <w:rsid w:val="00AE60FD"/>
    <w:rsid w:val="00AE611B"/>
    <w:rsid w:val="00AE620A"/>
    <w:rsid w:val="00AE6772"/>
    <w:rsid w:val="00AE70E2"/>
    <w:rsid w:val="00AE7138"/>
    <w:rsid w:val="00AE726D"/>
    <w:rsid w:val="00AE72AB"/>
    <w:rsid w:val="00AE72AD"/>
    <w:rsid w:val="00AE75D9"/>
    <w:rsid w:val="00AE75FA"/>
    <w:rsid w:val="00AE7F1C"/>
    <w:rsid w:val="00AF00E9"/>
    <w:rsid w:val="00AF019A"/>
    <w:rsid w:val="00AF022B"/>
    <w:rsid w:val="00AF0487"/>
    <w:rsid w:val="00AF06DE"/>
    <w:rsid w:val="00AF0740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301"/>
    <w:rsid w:val="00AF38C2"/>
    <w:rsid w:val="00AF3A3C"/>
    <w:rsid w:val="00AF3BB8"/>
    <w:rsid w:val="00AF3ED7"/>
    <w:rsid w:val="00AF3F34"/>
    <w:rsid w:val="00AF406C"/>
    <w:rsid w:val="00AF4075"/>
    <w:rsid w:val="00AF4A68"/>
    <w:rsid w:val="00AF4C0D"/>
    <w:rsid w:val="00AF4E4D"/>
    <w:rsid w:val="00AF5163"/>
    <w:rsid w:val="00AF534F"/>
    <w:rsid w:val="00AF5391"/>
    <w:rsid w:val="00AF539E"/>
    <w:rsid w:val="00AF5BE7"/>
    <w:rsid w:val="00AF64D0"/>
    <w:rsid w:val="00AF690A"/>
    <w:rsid w:val="00AF6AF3"/>
    <w:rsid w:val="00AF6DDF"/>
    <w:rsid w:val="00AF712E"/>
    <w:rsid w:val="00AF756A"/>
    <w:rsid w:val="00AF7602"/>
    <w:rsid w:val="00AF76AC"/>
    <w:rsid w:val="00AF7867"/>
    <w:rsid w:val="00AF7ED5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94D"/>
    <w:rsid w:val="00B049E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6D"/>
    <w:rsid w:val="00B07CB1"/>
    <w:rsid w:val="00B10210"/>
    <w:rsid w:val="00B10513"/>
    <w:rsid w:val="00B1056E"/>
    <w:rsid w:val="00B10AFA"/>
    <w:rsid w:val="00B1107F"/>
    <w:rsid w:val="00B115E1"/>
    <w:rsid w:val="00B1167F"/>
    <w:rsid w:val="00B11AF0"/>
    <w:rsid w:val="00B11B5A"/>
    <w:rsid w:val="00B11D75"/>
    <w:rsid w:val="00B11E46"/>
    <w:rsid w:val="00B11E9E"/>
    <w:rsid w:val="00B1200F"/>
    <w:rsid w:val="00B12233"/>
    <w:rsid w:val="00B125F9"/>
    <w:rsid w:val="00B1260E"/>
    <w:rsid w:val="00B12769"/>
    <w:rsid w:val="00B129A7"/>
    <w:rsid w:val="00B12B11"/>
    <w:rsid w:val="00B12BB3"/>
    <w:rsid w:val="00B12BE3"/>
    <w:rsid w:val="00B12CA9"/>
    <w:rsid w:val="00B12EC2"/>
    <w:rsid w:val="00B13055"/>
    <w:rsid w:val="00B1360A"/>
    <w:rsid w:val="00B137C4"/>
    <w:rsid w:val="00B13B7A"/>
    <w:rsid w:val="00B140DB"/>
    <w:rsid w:val="00B14273"/>
    <w:rsid w:val="00B145E1"/>
    <w:rsid w:val="00B146E0"/>
    <w:rsid w:val="00B14738"/>
    <w:rsid w:val="00B14E1F"/>
    <w:rsid w:val="00B14E31"/>
    <w:rsid w:val="00B1512A"/>
    <w:rsid w:val="00B15365"/>
    <w:rsid w:val="00B158BA"/>
    <w:rsid w:val="00B15E55"/>
    <w:rsid w:val="00B15E72"/>
    <w:rsid w:val="00B15F68"/>
    <w:rsid w:val="00B160AA"/>
    <w:rsid w:val="00B16394"/>
    <w:rsid w:val="00B167A3"/>
    <w:rsid w:val="00B16923"/>
    <w:rsid w:val="00B16A4D"/>
    <w:rsid w:val="00B16AD7"/>
    <w:rsid w:val="00B16BB7"/>
    <w:rsid w:val="00B17814"/>
    <w:rsid w:val="00B17890"/>
    <w:rsid w:val="00B17E7B"/>
    <w:rsid w:val="00B201C6"/>
    <w:rsid w:val="00B2051A"/>
    <w:rsid w:val="00B205B2"/>
    <w:rsid w:val="00B2077D"/>
    <w:rsid w:val="00B20DBB"/>
    <w:rsid w:val="00B20EBC"/>
    <w:rsid w:val="00B20EE4"/>
    <w:rsid w:val="00B215A3"/>
    <w:rsid w:val="00B21B13"/>
    <w:rsid w:val="00B21B39"/>
    <w:rsid w:val="00B21B84"/>
    <w:rsid w:val="00B21D1A"/>
    <w:rsid w:val="00B21E37"/>
    <w:rsid w:val="00B21E66"/>
    <w:rsid w:val="00B21FC7"/>
    <w:rsid w:val="00B22611"/>
    <w:rsid w:val="00B22B69"/>
    <w:rsid w:val="00B22D1F"/>
    <w:rsid w:val="00B22D3C"/>
    <w:rsid w:val="00B22F4B"/>
    <w:rsid w:val="00B239D6"/>
    <w:rsid w:val="00B23ABB"/>
    <w:rsid w:val="00B2430D"/>
    <w:rsid w:val="00B244A0"/>
    <w:rsid w:val="00B24500"/>
    <w:rsid w:val="00B248D9"/>
    <w:rsid w:val="00B24C81"/>
    <w:rsid w:val="00B24E76"/>
    <w:rsid w:val="00B250A2"/>
    <w:rsid w:val="00B2577D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5EB"/>
    <w:rsid w:val="00B3083F"/>
    <w:rsid w:val="00B3098F"/>
    <w:rsid w:val="00B309C3"/>
    <w:rsid w:val="00B311AE"/>
    <w:rsid w:val="00B313CD"/>
    <w:rsid w:val="00B315DE"/>
    <w:rsid w:val="00B31952"/>
    <w:rsid w:val="00B31967"/>
    <w:rsid w:val="00B31C23"/>
    <w:rsid w:val="00B3248D"/>
    <w:rsid w:val="00B3275B"/>
    <w:rsid w:val="00B32CE4"/>
    <w:rsid w:val="00B331AF"/>
    <w:rsid w:val="00B33646"/>
    <w:rsid w:val="00B337D3"/>
    <w:rsid w:val="00B33955"/>
    <w:rsid w:val="00B345E2"/>
    <w:rsid w:val="00B348DE"/>
    <w:rsid w:val="00B34A59"/>
    <w:rsid w:val="00B34B24"/>
    <w:rsid w:val="00B351E5"/>
    <w:rsid w:val="00B354B6"/>
    <w:rsid w:val="00B35C42"/>
    <w:rsid w:val="00B35FF8"/>
    <w:rsid w:val="00B360D9"/>
    <w:rsid w:val="00B363C7"/>
    <w:rsid w:val="00B36851"/>
    <w:rsid w:val="00B36BF7"/>
    <w:rsid w:val="00B37435"/>
    <w:rsid w:val="00B37E34"/>
    <w:rsid w:val="00B37ED9"/>
    <w:rsid w:val="00B37F5B"/>
    <w:rsid w:val="00B37F5E"/>
    <w:rsid w:val="00B4037D"/>
    <w:rsid w:val="00B40395"/>
    <w:rsid w:val="00B40580"/>
    <w:rsid w:val="00B40599"/>
    <w:rsid w:val="00B40C2E"/>
    <w:rsid w:val="00B41139"/>
    <w:rsid w:val="00B411E4"/>
    <w:rsid w:val="00B412B2"/>
    <w:rsid w:val="00B4133E"/>
    <w:rsid w:val="00B414ED"/>
    <w:rsid w:val="00B41839"/>
    <w:rsid w:val="00B41B9F"/>
    <w:rsid w:val="00B41C3F"/>
    <w:rsid w:val="00B422B4"/>
    <w:rsid w:val="00B42493"/>
    <w:rsid w:val="00B42525"/>
    <w:rsid w:val="00B431D1"/>
    <w:rsid w:val="00B43957"/>
    <w:rsid w:val="00B43999"/>
    <w:rsid w:val="00B43B4E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2BF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657"/>
    <w:rsid w:val="00B50FFC"/>
    <w:rsid w:val="00B51093"/>
    <w:rsid w:val="00B513AA"/>
    <w:rsid w:val="00B51542"/>
    <w:rsid w:val="00B5157B"/>
    <w:rsid w:val="00B5177C"/>
    <w:rsid w:val="00B5186D"/>
    <w:rsid w:val="00B51B94"/>
    <w:rsid w:val="00B51CC7"/>
    <w:rsid w:val="00B52383"/>
    <w:rsid w:val="00B5244C"/>
    <w:rsid w:val="00B5255A"/>
    <w:rsid w:val="00B53115"/>
    <w:rsid w:val="00B53409"/>
    <w:rsid w:val="00B535B9"/>
    <w:rsid w:val="00B53C46"/>
    <w:rsid w:val="00B53D4B"/>
    <w:rsid w:val="00B53F63"/>
    <w:rsid w:val="00B54090"/>
    <w:rsid w:val="00B5413B"/>
    <w:rsid w:val="00B5427B"/>
    <w:rsid w:val="00B5434E"/>
    <w:rsid w:val="00B54470"/>
    <w:rsid w:val="00B5497C"/>
    <w:rsid w:val="00B54C3D"/>
    <w:rsid w:val="00B54FEF"/>
    <w:rsid w:val="00B55185"/>
    <w:rsid w:val="00B55D33"/>
    <w:rsid w:val="00B55F04"/>
    <w:rsid w:val="00B55F20"/>
    <w:rsid w:val="00B561A4"/>
    <w:rsid w:val="00B564A2"/>
    <w:rsid w:val="00B565B7"/>
    <w:rsid w:val="00B56BA5"/>
    <w:rsid w:val="00B56CF0"/>
    <w:rsid w:val="00B57130"/>
    <w:rsid w:val="00B5732A"/>
    <w:rsid w:val="00B578FB"/>
    <w:rsid w:val="00B57A62"/>
    <w:rsid w:val="00B57AEF"/>
    <w:rsid w:val="00B57BC1"/>
    <w:rsid w:val="00B60593"/>
    <w:rsid w:val="00B6086D"/>
    <w:rsid w:val="00B60B52"/>
    <w:rsid w:val="00B60D57"/>
    <w:rsid w:val="00B60E2C"/>
    <w:rsid w:val="00B60FE2"/>
    <w:rsid w:val="00B619FA"/>
    <w:rsid w:val="00B61E43"/>
    <w:rsid w:val="00B620AB"/>
    <w:rsid w:val="00B62141"/>
    <w:rsid w:val="00B622B0"/>
    <w:rsid w:val="00B6253F"/>
    <w:rsid w:val="00B628AE"/>
    <w:rsid w:val="00B62ABE"/>
    <w:rsid w:val="00B62C90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208"/>
    <w:rsid w:val="00B67399"/>
    <w:rsid w:val="00B67625"/>
    <w:rsid w:val="00B704F0"/>
    <w:rsid w:val="00B705BA"/>
    <w:rsid w:val="00B70621"/>
    <w:rsid w:val="00B7068B"/>
    <w:rsid w:val="00B70FC6"/>
    <w:rsid w:val="00B710B7"/>
    <w:rsid w:val="00B714E3"/>
    <w:rsid w:val="00B71AE0"/>
    <w:rsid w:val="00B72786"/>
    <w:rsid w:val="00B72A44"/>
    <w:rsid w:val="00B72E06"/>
    <w:rsid w:val="00B72EFD"/>
    <w:rsid w:val="00B72FAA"/>
    <w:rsid w:val="00B7337A"/>
    <w:rsid w:val="00B735DA"/>
    <w:rsid w:val="00B7383F"/>
    <w:rsid w:val="00B739E0"/>
    <w:rsid w:val="00B73B0D"/>
    <w:rsid w:val="00B73DB4"/>
    <w:rsid w:val="00B7402B"/>
    <w:rsid w:val="00B74284"/>
    <w:rsid w:val="00B7452C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B51"/>
    <w:rsid w:val="00B76D5E"/>
    <w:rsid w:val="00B775DF"/>
    <w:rsid w:val="00B77B36"/>
    <w:rsid w:val="00B77FD4"/>
    <w:rsid w:val="00B800CF"/>
    <w:rsid w:val="00B8089F"/>
    <w:rsid w:val="00B80D54"/>
    <w:rsid w:val="00B80F88"/>
    <w:rsid w:val="00B812CF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79A"/>
    <w:rsid w:val="00B8393C"/>
    <w:rsid w:val="00B83ED1"/>
    <w:rsid w:val="00B84711"/>
    <w:rsid w:val="00B85288"/>
    <w:rsid w:val="00B853D3"/>
    <w:rsid w:val="00B8553E"/>
    <w:rsid w:val="00B85623"/>
    <w:rsid w:val="00B85AD4"/>
    <w:rsid w:val="00B85CAE"/>
    <w:rsid w:val="00B86196"/>
    <w:rsid w:val="00B862E0"/>
    <w:rsid w:val="00B865B2"/>
    <w:rsid w:val="00B866C7"/>
    <w:rsid w:val="00B869B9"/>
    <w:rsid w:val="00B86A55"/>
    <w:rsid w:val="00B86B78"/>
    <w:rsid w:val="00B86E5F"/>
    <w:rsid w:val="00B86FAD"/>
    <w:rsid w:val="00B87008"/>
    <w:rsid w:val="00B8701A"/>
    <w:rsid w:val="00B875AA"/>
    <w:rsid w:val="00B875EE"/>
    <w:rsid w:val="00B87BE5"/>
    <w:rsid w:val="00B87E4E"/>
    <w:rsid w:val="00B901CD"/>
    <w:rsid w:val="00B9052C"/>
    <w:rsid w:val="00B90669"/>
    <w:rsid w:val="00B90FE8"/>
    <w:rsid w:val="00B91434"/>
    <w:rsid w:val="00B9194D"/>
    <w:rsid w:val="00B91A1D"/>
    <w:rsid w:val="00B91D41"/>
    <w:rsid w:val="00B91D8A"/>
    <w:rsid w:val="00B923CE"/>
    <w:rsid w:val="00B9260F"/>
    <w:rsid w:val="00B9267F"/>
    <w:rsid w:val="00B9276C"/>
    <w:rsid w:val="00B92A37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0910"/>
    <w:rsid w:val="00BA1549"/>
    <w:rsid w:val="00BA18FE"/>
    <w:rsid w:val="00BA1A30"/>
    <w:rsid w:val="00BA1DC3"/>
    <w:rsid w:val="00BA213C"/>
    <w:rsid w:val="00BA2257"/>
    <w:rsid w:val="00BA2426"/>
    <w:rsid w:val="00BA2793"/>
    <w:rsid w:val="00BA2A19"/>
    <w:rsid w:val="00BA2D15"/>
    <w:rsid w:val="00BA330F"/>
    <w:rsid w:val="00BA34BF"/>
    <w:rsid w:val="00BA3CE8"/>
    <w:rsid w:val="00BA4A10"/>
    <w:rsid w:val="00BA4BD9"/>
    <w:rsid w:val="00BA4EAF"/>
    <w:rsid w:val="00BA4FCE"/>
    <w:rsid w:val="00BA5103"/>
    <w:rsid w:val="00BA528E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8A2"/>
    <w:rsid w:val="00BA6ABE"/>
    <w:rsid w:val="00BA6AF4"/>
    <w:rsid w:val="00BA6AF8"/>
    <w:rsid w:val="00BA6D6A"/>
    <w:rsid w:val="00BA6FD2"/>
    <w:rsid w:val="00BA70E5"/>
    <w:rsid w:val="00BA7164"/>
    <w:rsid w:val="00BA7200"/>
    <w:rsid w:val="00BA7495"/>
    <w:rsid w:val="00BA7813"/>
    <w:rsid w:val="00BA7E9F"/>
    <w:rsid w:val="00BA7EFD"/>
    <w:rsid w:val="00BB0112"/>
    <w:rsid w:val="00BB011A"/>
    <w:rsid w:val="00BB05EE"/>
    <w:rsid w:val="00BB06D0"/>
    <w:rsid w:val="00BB08F2"/>
    <w:rsid w:val="00BB10EA"/>
    <w:rsid w:val="00BB1478"/>
    <w:rsid w:val="00BB1791"/>
    <w:rsid w:val="00BB1BF3"/>
    <w:rsid w:val="00BB2ACB"/>
    <w:rsid w:val="00BB2B6B"/>
    <w:rsid w:val="00BB2C17"/>
    <w:rsid w:val="00BB2D57"/>
    <w:rsid w:val="00BB2E4F"/>
    <w:rsid w:val="00BB3697"/>
    <w:rsid w:val="00BB36E0"/>
    <w:rsid w:val="00BB3749"/>
    <w:rsid w:val="00BB39E1"/>
    <w:rsid w:val="00BB3D87"/>
    <w:rsid w:val="00BB4062"/>
    <w:rsid w:val="00BB4136"/>
    <w:rsid w:val="00BB415A"/>
    <w:rsid w:val="00BB4278"/>
    <w:rsid w:val="00BB4870"/>
    <w:rsid w:val="00BB48D5"/>
    <w:rsid w:val="00BB4BAC"/>
    <w:rsid w:val="00BB4C01"/>
    <w:rsid w:val="00BB4C4A"/>
    <w:rsid w:val="00BB4DE4"/>
    <w:rsid w:val="00BB4F76"/>
    <w:rsid w:val="00BB4F78"/>
    <w:rsid w:val="00BB5047"/>
    <w:rsid w:val="00BB51E4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6F8"/>
    <w:rsid w:val="00BC29FB"/>
    <w:rsid w:val="00BC2CA3"/>
    <w:rsid w:val="00BC2D84"/>
    <w:rsid w:val="00BC3149"/>
    <w:rsid w:val="00BC36CB"/>
    <w:rsid w:val="00BC3EA3"/>
    <w:rsid w:val="00BC4088"/>
    <w:rsid w:val="00BC4379"/>
    <w:rsid w:val="00BC44B9"/>
    <w:rsid w:val="00BC45EE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AD2"/>
    <w:rsid w:val="00BC6C06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42"/>
    <w:rsid w:val="00BD14FD"/>
    <w:rsid w:val="00BD15AB"/>
    <w:rsid w:val="00BD18AA"/>
    <w:rsid w:val="00BD1D0C"/>
    <w:rsid w:val="00BD1DF9"/>
    <w:rsid w:val="00BD1E87"/>
    <w:rsid w:val="00BD1F67"/>
    <w:rsid w:val="00BD2629"/>
    <w:rsid w:val="00BD2D3D"/>
    <w:rsid w:val="00BD30EC"/>
    <w:rsid w:val="00BD349C"/>
    <w:rsid w:val="00BD3536"/>
    <w:rsid w:val="00BD3F41"/>
    <w:rsid w:val="00BD40BB"/>
    <w:rsid w:val="00BD43A1"/>
    <w:rsid w:val="00BD44CB"/>
    <w:rsid w:val="00BD4673"/>
    <w:rsid w:val="00BD4707"/>
    <w:rsid w:val="00BD4847"/>
    <w:rsid w:val="00BD5151"/>
    <w:rsid w:val="00BD51DF"/>
    <w:rsid w:val="00BD52A5"/>
    <w:rsid w:val="00BD5B8D"/>
    <w:rsid w:val="00BD5DA5"/>
    <w:rsid w:val="00BD6909"/>
    <w:rsid w:val="00BD6CFD"/>
    <w:rsid w:val="00BD6EAE"/>
    <w:rsid w:val="00BD6F93"/>
    <w:rsid w:val="00BD71C7"/>
    <w:rsid w:val="00BD7880"/>
    <w:rsid w:val="00BD7CCC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5C7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2BC"/>
    <w:rsid w:val="00BE56DB"/>
    <w:rsid w:val="00BE5792"/>
    <w:rsid w:val="00BE5B73"/>
    <w:rsid w:val="00BE5C33"/>
    <w:rsid w:val="00BE5C37"/>
    <w:rsid w:val="00BE5F05"/>
    <w:rsid w:val="00BE64F2"/>
    <w:rsid w:val="00BE6B20"/>
    <w:rsid w:val="00BE6CCE"/>
    <w:rsid w:val="00BE6DC7"/>
    <w:rsid w:val="00BE6E9A"/>
    <w:rsid w:val="00BE7020"/>
    <w:rsid w:val="00BE7440"/>
    <w:rsid w:val="00BE7479"/>
    <w:rsid w:val="00BE7F3A"/>
    <w:rsid w:val="00BE7FCC"/>
    <w:rsid w:val="00BF03E5"/>
    <w:rsid w:val="00BF0FC5"/>
    <w:rsid w:val="00BF108B"/>
    <w:rsid w:val="00BF1478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4CFB"/>
    <w:rsid w:val="00BF51AB"/>
    <w:rsid w:val="00BF5647"/>
    <w:rsid w:val="00BF57CC"/>
    <w:rsid w:val="00BF5AAC"/>
    <w:rsid w:val="00BF5D0E"/>
    <w:rsid w:val="00BF5EA5"/>
    <w:rsid w:val="00BF5FA3"/>
    <w:rsid w:val="00BF655B"/>
    <w:rsid w:val="00BF68D9"/>
    <w:rsid w:val="00BF6B48"/>
    <w:rsid w:val="00BF6C40"/>
    <w:rsid w:val="00BF72BE"/>
    <w:rsid w:val="00BF7532"/>
    <w:rsid w:val="00BF7E08"/>
    <w:rsid w:val="00BF7ED0"/>
    <w:rsid w:val="00BF7F33"/>
    <w:rsid w:val="00BF7FAA"/>
    <w:rsid w:val="00C0062F"/>
    <w:rsid w:val="00C008A3"/>
    <w:rsid w:val="00C00A20"/>
    <w:rsid w:val="00C00E1B"/>
    <w:rsid w:val="00C01810"/>
    <w:rsid w:val="00C01A38"/>
    <w:rsid w:val="00C01AC8"/>
    <w:rsid w:val="00C01B36"/>
    <w:rsid w:val="00C01B8B"/>
    <w:rsid w:val="00C01BD8"/>
    <w:rsid w:val="00C01D5C"/>
    <w:rsid w:val="00C0211A"/>
    <w:rsid w:val="00C02193"/>
    <w:rsid w:val="00C021A7"/>
    <w:rsid w:val="00C0221A"/>
    <w:rsid w:val="00C022CC"/>
    <w:rsid w:val="00C025B5"/>
    <w:rsid w:val="00C02729"/>
    <w:rsid w:val="00C02802"/>
    <w:rsid w:val="00C0284A"/>
    <w:rsid w:val="00C02DA4"/>
    <w:rsid w:val="00C02F60"/>
    <w:rsid w:val="00C03097"/>
    <w:rsid w:val="00C03215"/>
    <w:rsid w:val="00C032EB"/>
    <w:rsid w:val="00C03312"/>
    <w:rsid w:val="00C03345"/>
    <w:rsid w:val="00C0391F"/>
    <w:rsid w:val="00C0405C"/>
    <w:rsid w:val="00C040CF"/>
    <w:rsid w:val="00C0457E"/>
    <w:rsid w:val="00C04C50"/>
    <w:rsid w:val="00C0554C"/>
    <w:rsid w:val="00C05729"/>
    <w:rsid w:val="00C05C7C"/>
    <w:rsid w:val="00C05D50"/>
    <w:rsid w:val="00C0618E"/>
    <w:rsid w:val="00C06210"/>
    <w:rsid w:val="00C06939"/>
    <w:rsid w:val="00C0696C"/>
    <w:rsid w:val="00C07166"/>
    <w:rsid w:val="00C072B2"/>
    <w:rsid w:val="00C07AF6"/>
    <w:rsid w:val="00C07ED9"/>
    <w:rsid w:val="00C104B9"/>
    <w:rsid w:val="00C10659"/>
    <w:rsid w:val="00C10855"/>
    <w:rsid w:val="00C109E1"/>
    <w:rsid w:val="00C10AC2"/>
    <w:rsid w:val="00C10B61"/>
    <w:rsid w:val="00C10B6E"/>
    <w:rsid w:val="00C10CB1"/>
    <w:rsid w:val="00C10F48"/>
    <w:rsid w:val="00C1103B"/>
    <w:rsid w:val="00C11466"/>
    <w:rsid w:val="00C12AF5"/>
    <w:rsid w:val="00C12D7F"/>
    <w:rsid w:val="00C12D8C"/>
    <w:rsid w:val="00C12E53"/>
    <w:rsid w:val="00C12F0B"/>
    <w:rsid w:val="00C1308C"/>
    <w:rsid w:val="00C1314F"/>
    <w:rsid w:val="00C1332E"/>
    <w:rsid w:val="00C13476"/>
    <w:rsid w:val="00C13492"/>
    <w:rsid w:val="00C13558"/>
    <w:rsid w:val="00C136E3"/>
    <w:rsid w:val="00C138B8"/>
    <w:rsid w:val="00C13900"/>
    <w:rsid w:val="00C13AB6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19C"/>
    <w:rsid w:val="00C1563C"/>
    <w:rsid w:val="00C15FB7"/>
    <w:rsid w:val="00C161F2"/>
    <w:rsid w:val="00C164FD"/>
    <w:rsid w:val="00C165BF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92D"/>
    <w:rsid w:val="00C17A18"/>
    <w:rsid w:val="00C17A72"/>
    <w:rsid w:val="00C17C3F"/>
    <w:rsid w:val="00C17F70"/>
    <w:rsid w:val="00C2005C"/>
    <w:rsid w:val="00C202F7"/>
    <w:rsid w:val="00C20384"/>
    <w:rsid w:val="00C207CE"/>
    <w:rsid w:val="00C20B4B"/>
    <w:rsid w:val="00C20F8C"/>
    <w:rsid w:val="00C21147"/>
    <w:rsid w:val="00C21302"/>
    <w:rsid w:val="00C216D5"/>
    <w:rsid w:val="00C21890"/>
    <w:rsid w:val="00C21E33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8DD"/>
    <w:rsid w:val="00C23FE2"/>
    <w:rsid w:val="00C241A6"/>
    <w:rsid w:val="00C249BF"/>
    <w:rsid w:val="00C24AED"/>
    <w:rsid w:val="00C25291"/>
    <w:rsid w:val="00C257DD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333"/>
    <w:rsid w:val="00C275A8"/>
    <w:rsid w:val="00C2767C"/>
    <w:rsid w:val="00C27B11"/>
    <w:rsid w:val="00C27E1B"/>
    <w:rsid w:val="00C3004C"/>
    <w:rsid w:val="00C3014A"/>
    <w:rsid w:val="00C30A76"/>
    <w:rsid w:val="00C313CE"/>
    <w:rsid w:val="00C31654"/>
    <w:rsid w:val="00C319FD"/>
    <w:rsid w:val="00C31C27"/>
    <w:rsid w:val="00C31D7B"/>
    <w:rsid w:val="00C31DAB"/>
    <w:rsid w:val="00C32622"/>
    <w:rsid w:val="00C327FC"/>
    <w:rsid w:val="00C32C51"/>
    <w:rsid w:val="00C32CFF"/>
    <w:rsid w:val="00C32E34"/>
    <w:rsid w:val="00C32E95"/>
    <w:rsid w:val="00C33258"/>
    <w:rsid w:val="00C33488"/>
    <w:rsid w:val="00C3357B"/>
    <w:rsid w:val="00C34008"/>
    <w:rsid w:val="00C34621"/>
    <w:rsid w:val="00C34990"/>
    <w:rsid w:val="00C34BC6"/>
    <w:rsid w:val="00C34D3A"/>
    <w:rsid w:val="00C34DDC"/>
    <w:rsid w:val="00C34E2D"/>
    <w:rsid w:val="00C35D77"/>
    <w:rsid w:val="00C361C6"/>
    <w:rsid w:val="00C365C7"/>
    <w:rsid w:val="00C36609"/>
    <w:rsid w:val="00C36AC2"/>
    <w:rsid w:val="00C37336"/>
    <w:rsid w:val="00C37874"/>
    <w:rsid w:val="00C37E8C"/>
    <w:rsid w:val="00C37EDE"/>
    <w:rsid w:val="00C37F09"/>
    <w:rsid w:val="00C40182"/>
    <w:rsid w:val="00C4031E"/>
    <w:rsid w:val="00C40996"/>
    <w:rsid w:val="00C40B4F"/>
    <w:rsid w:val="00C41051"/>
    <w:rsid w:val="00C417A0"/>
    <w:rsid w:val="00C41CB5"/>
    <w:rsid w:val="00C41D42"/>
    <w:rsid w:val="00C41E2A"/>
    <w:rsid w:val="00C41F24"/>
    <w:rsid w:val="00C41F35"/>
    <w:rsid w:val="00C42201"/>
    <w:rsid w:val="00C4253D"/>
    <w:rsid w:val="00C425B8"/>
    <w:rsid w:val="00C425D4"/>
    <w:rsid w:val="00C42BE0"/>
    <w:rsid w:val="00C42E38"/>
    <w:rsid w:val="00C42E67"/>
    <w:rsid w:val="00C43138"/>
    <w:rsid w:val="00C4323F"/>
    <w:rsid w:val="00C432DF"/>
    <w:rsid w:val="00C435DB"/>
    <w:rsid w:val="00C43BC9"/>
    <w:rsid w:val="00C44684"/>
    <w:rsid w:val="00C44B20"/>
    <w:rsid w:val="00C44D67"/>
    <w:rsid w:val="00C456A4"/>
    <w:rsid w:val="00C4581B"/>
    <w:rsid w:val="00C45BA3"/>
    <w:rsid w:val="00C45C9C"/>
    <w:rsid w:val="00C46107"/>
    <w:rsid w:val="00C461A6"/>
    <w:rsid w:val="00C461F9"/>
    <w:rsid w:val="00C463B1"/>
    <w:rsid w:val="00C46F75"/>
    <w:rsid w:val="00C4789F"/>
    <w:rsid w:val="00C47A25"/>
    <w:rsid w:val="00C47C07"/>
    <w:rsid w:val="00C500CB"/>
    <w:rsid w:val="00C51199"/>
    <w:rsid w:val="00C51578"/>
    <w:rsid w:val="00C517C2"/>
    <w:rsid w:val="00C5184D"/>
    <w:rsid w:val="00C518B7"/>
    <w:rsid w:val="00C51BE2"/>
    <w:rsid w:val="00C5246C"/>
    <w:rsid w:val="00C529FE"/>
    <w:rsid w:val="00C52D0E"/>
    <w:rsid w:val="00C52D3B"/>
    <w:rsid w:val="00C52D6A"/>
    <w:rsid w:val="00C52E5B"/>
    <w:rsid w:val="00C52F71"/>
    <w:rsid w:val="00C5366C"/>
    <w:rsid w:val="00C5389A"/>
    <w:rsid w:val="00C53A16"/>
    <w:rsid w:val="00C53B05"/>
    <w:rsid w:val="00C541F3"/>
    <w:rsid w:val="00C5435D"/>
    <w:rsid w:val="00C54407"/>
    <w:rsid w:val="00C547DF"/>
    <w:rsid w:val="00C54931"/>
    <w:rsid w:val="00C5494E"/>
    <w:rsid w:val="00C54A84"/>
    <w:rsid w:val="00C54AD4"/>
    <w:rsid w:val="00C54B32"/>
    <w:rsid w:val="00C54F30"/>
    <w:rsid w:val="00C551A8"/>
    <w:rsid w:val="00C551C8"/>
    <w:rsid w:val="00C551FC"/>
    <w:rsid w:val="00C552AB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6E4A"/>
    <w:rsid w:val="00C57337"/>
    <w:rsid w:val="00C57453"/>
    <w:rsid w:val="00C57A4D"/>
    <w:rsid w:val="00C57A90"/>
    <w:rsid w:val="00C57BF6"/>
    <w:rsid w:val="00C57BF9"/>
    <w:rsid w:val="00C57E43"/>
    <w:rsid w:val="00C60270"/>
    <w:rsid w:val="00C603E1"/>
    <w:rsid w:val="00C60511"/>
    <w:rsid w:val="00C60830"/>
    <w:rsid w:val="00C60C28"/>
    <w:rsid w:val="00C614A2"/>
    <w:rsid w:val="00C6184F"/>
    <w:rsid w:val="00C618A1"/>
    <w:rsid w:val="00C61AA4"/>
    <w:rsid w:val="00C61B84"/>
    <w:rsid w:val="00C61F81"/>
    <w:rsid w:val="00C620C0"/>
    <w:rsid w:val="00C620DF"/>
    <w:rsid w:val="00C625B8"/>
    <w:rsid w:val="00C629F7"/>
    <w:rsid w:val="00C63146"/>
    <w:rsid w:val="00C633E0"/>
    <w:rsid w:val="00C634DA"/>
    <w:rsid w:val="00C634E9"/>
    <w:rsid w:val="00C63B76"/>
    <w:rsid w:val="00C63C7B"/>
    <w:rsid w:val="00C63FD0"/>
    <w:rsid w:val="00C64328"/>
    <w:rsid w:val="00C643C9"/>
    <w:rsid w:val="00C648E7"/>
    <w:rsid w:val="00C648EB"/>
    <w:rsid w:val="00C64900"/>
    <w:rsid w:val="00C64BF6"/>
    <w:rsid w:val="00C64C87"/>
    <w:rsid w:val="00C64CC7"/>
    <w:rsid w:val="00C64DFA"/>
    <w:rsid w:val="00C64F26"/>
    <w:rsid w:val="00C650FE"/>
    <w:rsid w:val="00C6521D"/>
    <w:rsid w:val="00C652BB"/>
    <w:rsid w:val="00C65374"/>
    <w:rsid w:val="00C65500"/>
    <w:rsid w:val="00C655D5"/>
    <w:rsid w:val="00C656D6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E36"/>
    <w:rsid w:val="00C67FD1"/>
    <w:rsid w:val="00C707C2"/>
    <w:rsid w:val="00C71040"/>
    <w:rsid w:val="00C71176"/>
    <w:rsid w:val="00C7142B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D8D"/>
    <w:rsid w:val="00C75410"/>
    <w:rsid w:val="00C7581A"/>
    <w:rsid w:val="00C75C94"/>
    <w:rsid w:val="00C75FF4"/>
    <w:rsid w:val="00C7617A"/>
    <w:rsid w:val="00C76507"/>
    <w:rsid w:val="00C766E7"/>
    <w:rsid w:val="00C7696A"/>
    <w:rsid w:val="00C76D78"/>
    <w:rsid w:val="00C76F65"/>
    <w:rsid w:val="00C771FE"/>
    <w:rsid w:val="00C77238"/>
    <w:rsid w:val="00C776DD"/>
    <w:rsid w:val="00C7783D"/>
    <w:rsid w:val="00C77871"/>
    <w:rsid w:val="00C778A6"/>
    <w:rsid w:val="00C77C04"/>
    <w:rsid w:val="00C800CE"/>
    <w:rsid w:val="00C801AF"/>
    <w:rsid w:val="00C80806"/>
    <w:rsid w:val="00C80B29"/>
    <w:rsid w:val="00C814B0"/>
    <w:rsid w:val="00C8182B"/>
    <w:rsid w:val="00C81958"/>
    <w:rsid w:val="00C81C9C"/>
    <w:rsid w:val="00C81EAD"/>
    <w:rsid w:val="00C821D6"/>
    <w:rsid w:val="00C82270"/>
    <w:rsid w:val="00C82AC3"/>
    <w:rsid w:val="00C82C5A"/>
    <w:rsid w:val="00C82FA3"/>
    <w:rsid w:val="00C839C5"/>
    <w:rsid w:val="00C83E0A"/>
    <w:rsid w:val="00C83FDD"/>
    <w:rsid w:val="00C8425B"/>
    <w:rsid w:val="00C84A76"/>
    <w:rsid w:val="00C8519C"/>
    <w:rsid w:val="00C853B5"/>
    <w:rsid w:val="00C85745"/>
    <w:rsid w:val="00C8597E"/>
    <w:rsid w:val="00C85B18"/>
    <w:rsid w:val="00C85EDF"/>
    <w:rsid w:val="00C85F1D"/>
    <w:rsid w:val="00C860C3"/>
    <w:rsid w:val="00C86851"/>
    <w:rsid w:val="00C8694A"/>
    <w:rsid w:val="00C86C10"/>
    <w:rsid w:val="00C8737C"/>
    <w:rsid w:val="00C87532"/>
    <w:rsid w:val="00C8785D"/>
    <w:rsid w:val="00C87881"/>
    <w:rsid w:val="00C87AB3"/>
    <w:rsid w:val="00C87D61"/>
    <w:rsid w:val="00C9064B"/>
    <w:rsid w:val="00C90AB5"/>
    <w:rsid w:val="00C90E34"/>
    <w:rsid w:val="00C91023"/>
    <w:rsid w:val="00C916A1"/>
    <w:rsid w:val="00C91B3A"/>
    <w:rsid w:val="00C91D65"/>
    <w:rsid w:val="00C9267C"/>
    <w:rsid w:val="00C92CCE"/>
    <w:rsid w:val="00C92D6C"/>
    <w:rsid w:val="00C92DF5"/>
    <w:rsid w:val="00C92F57"/>
    <w:rsid w:val="00C92FFD"/>
    <w:rsid w:val="00C9308A"/>
    <w:rsid w:val="00C9311C"/>
    <w:rsid w:val="00C934B2"/>
    <w:rsid w:val="00C93DA1"/>
    <w:rsid w:val="00C94645"/>
    <w:rsid w:val="00C9543D"/>
    <w:rsid w:val="00C954E8"/>
    <w:rsid w:val="00C9570A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1E0A"/>
    <w:rsid w:val="00CA2079"/>
    <w:rsid w:val="00CA2221"/>
    <w:rsid w:val="00CA2512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BE5"/>
    <w:rsid w:val="00CA4F87"/>
    <w:rsid w:val="00CA4FB4"/>
    <w:rsid w:val="00CA516E"/>
    <w:rsid w:val="00CA55B5"/>
    <w:rsid w:val="00CA56AF"/>
    <w:rsid w:val="00CA56C7"/>
    <w:rsid w:val="00CA56F1"/>
    <w:rsid w:val="00CA5A57"/>
    <w:rsid w:val="00CA660F"/>
    <w:rsid w:val="00CA6F98"/>
    <w:rsid w:val="00CA7123"/>
    <w:rsid w:val="00CA7369"/>
    <w:rsid w:val="00CA7511"/>
    <w:rsid w:val="00CA7527"/>
    <w:rsid w:val="00CA768A"/>
    <w:rsid w:val="00CA76B1"/>
    <w:rsid w:val="00CA7AFC"/>
    <w:rsid w:val="00CA7B2B"/>
    <w:rsid w:val="00CA7D4B"/>
    <w:rsid w:val="00CA7EBA"/>
    <w:rsid w:val="00CA7F5B"/>
    <w:rsid w:val="00CB01A8"/>
    <w:rsid w:val="00CB037C"/>
    <w:rsid w:val="00CB0390"/>
    <w:rsid w:val="00CB03CA"/>
    <w:rsid w:val="00CB0C1F"/>
    <w:rsid w:val="00CB0D76"/>
    <w:rsid w:val="00CB0DCC"/>
    <w:rsid w:val="00CB0FF7"/>
    <w:rsid w:val="00CB1E5C"/>
    <w:rsid w:val="00CB2096"/>
    <w:rsid w:val="00CB21EC"/>
    <w:rsid w:val="00CB2653"/>
    <w:rsid w:val="00CB2D55"/>
    <w:rsid w:val="00CB2F32"/>
    <w:rsid w:val="00CB301A"/>
    <w:rsid w:val="00CB3479"/>
    <w:rsid w:val="00CB388A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5EF5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C6D"/>
    <w:rsid w:val="00CC0D8D"/>
    <w:rsid w:val="00CC0E49"/>
    <w:rsid w:val="00CC0EC7"/>
    <w:rsid w:val="00CC11AE"/>
    <w:rsid w:val="00CC13B6"/>
    <w:rsid w:val="00CC143E"/>
    <w:rsid w:val="00CC1456"/>
    <w:rsid w:val="00CC1740"/>
    <w:rsid w:val="00CC180D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592"/>
    <w:rsid w:val="00CC463D"/>
    <w:rsid w:val="00CC4950"/>
    <w:rsid w:val="00CC4AB9"/>
    <w:rsid w:val="00CC4C06"/>
    <w:rsid w:val="00CC4D42"/>
    <w:rsid w:val="00CC4D5D"/>
    <w:rsid w:val="00CC509E"/>
    <w:rsid w:val="00CC5407"/>
    <w:rsid w:val="00CC591D"/>
    <w:rsid w:val="00CC6065"/>
    <w:rsid w:val="00CC6111"/>
    <w:rsid w:val="00CC6653"/>
    <w:rsid w:val="00CC6AAB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4FF"/>
    <w:rsid w:val="00CD2819"/>
    <w:rsid w:val="00CD2974"/>
    <w:rsid w:val="00CD2A2F"/>
    <w:rsid w:val="00CD2B12"/>
    <w:rsid w:val="00CD30BD"/>
    <w:rsid w:val="00CD39EF"/>
    <w:rsid w:val="00CD3F4E"/>
    <w:rsid w:val="00CD4047"/>
    <w:rsid w:val="00CD419C"/>
    <w:rsid w:val="00CD429F"/>
    <w:rsid w:val="00CD4320"/>
    <w:rsid w:val="00CD44FA"/>
    <w:rsid w:val="00CD450F"/>
    <w:rsid w:val="00CD487E"/>
    <w:rsid w:val="00CD54BC"/>
    <w:rsid w:val="00CD55B1"/>
    <w:rsid w:val="00CD5D36"/>
    <w:rsid w:val="00CD6252"/>
    <w:rsid w:val="00CD627A"/>
    <w:rsid w:val="00CD6567"/>
    <w:rsid w:val="00CD67C7"/>
    <w:rsid w:val="00CD69CF"/>
    <w:rsid w:val="00CD6DC0"/>
    <w:rsid w:val="00CD7068"/>
    <w:rsid w:val="00CD74F7"/>
    <w:rsid w:val="00CD7812"/>
    <w:rsid w:val="00CD79E1"/>
    <w:rsid w:val="00CD7BAD"/>
    <w:rsid w:val="00CE00D6"/>
    <w:rsid w:val="00CE0164"/>
    <w:rsid w:val="00CE0389"/>
    <w:rsid w:val="00CE0A9E"/>
    <w:rsid w:val="00CE0C34"/>
    <w:rsid w:val="00CE0C9F"/>
    <w:rsid w:val="00CE10C6"/>
    <w:rsid w:val="00CE112E"/>
    <w:rsid w:val="00CE12C6"/>
    <w:rsid w:val="00CE1920"/>
    <w:rsid w:val="00CE1974"/>
    <w:rsid w:val="00CE1C7A"/>
    <w:rsid w:val="00CE2699"/>
    <w:rsid w:val="00CE2AED"/>
    <w:rsid w:val="00CE2B7C"/>
    <w:rsid w:val="00CE2CF9"/>
    <w:rsid w:val="00CE33C6"/>
    <w:rsid w:val="00CE348A"/>
    <w:rsid w:val="00CE3567"/>
    <w:rsid w:val="00CE35B8"/>
    <w:rsid w:val="00CE3984"/>
    <w:rsid w:val="00CE3CA5"/>
    <w:rsid w:val="00CE3DE5"/>
    <w:rsid w:val="00CE403D"/>
    <w:rsid w:val="00CE46D0"/>
    <w:rsid w:val="00CE47FD"/>
    <w:rsid w:val="00CE485E"/>
    <w:rsid w:val="00CE4A2B"/>
    <w:rsid w:val="00CE4A88"/>
    <w:rsid w:val="00CE4ABD"/>
    <w:rsid w:val="00CE4C3F"/>
    <w:rsid w:val="00CE4DE7"/>
    <w:rsid w:val="00CE569D"/>
    <w:rsid w:val="00CE65B0"/>
    <w:rsid w:val="00CE67E8"/>
    <w:rsid w:val="00CE7098"/>
    <w:rsid w:val="00CE725F"/>
    <w:rsid w:val="00CE7425"/>
    <w:rsid w:val="00CE7428"/>
    <w:rsid w:val="00CE7595"/>
    <w:rsid w:val="00CE760C"/>
    <w:rsid w:val="00CE76A8"/>
    <w:rsid w:val="00CE7AF0"/>
    <w:rsid w:val="00CE7B6A"/>
    <w:rsid w:val="00CE7CED"/>
    <w:rsid w:val="00CE7F63"/>
    <w:rsid w:val="00CF0412"/>
    <w:rsid w:val="00CF05B9"/>
    <w:rsid w:val="00CF062A"/>
    <w:rsid w:val="00CF0C6D"/>
    <w:rsid w:val="00CF0DDE"/>
    <w:rsid w:val="00CF118A"/>
    <w:rsid w:val="00CF15BB"/>
    <w:rsid w:val="00CF1686"/>
    <w:rsid w:val="00CF1941"/>
    <w:rsid w:val="00CF1951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217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B11"/>
    <w:rsid w:val="00CF5CA7"/>
    <w:rsid w:val="00CF5F80"/>
    <w:rsid w:val="00CF6472"/>
    <w:rsid w:val="00CF6474"/>
    <w:rsid w:val="00CF6806"/>
    <w:rsid w:val="00CF681D"/>
    <w:rsid w:val="00CF6870"/>
    <w:rsid w:val="00CF6898"/>
    <w:rsid w:val="00CF73FB"/>
    <w:rsid w:val="00CF7551"/>
    <w:rsid w:val="00CF77F2"/>
    <w:rsid w:val="00CF79A9"/>
    <w:rsid w:val="00CF7B18"/>
    <w:rsid w:val="00D00266"/>
    <w:rsid w:val="00D003DC"/>
    <w:rsid w:val="00D005F8"/>
    <w:rsid w:val="00D00DE8"/>
    <w:rsid w:val="00D00F8B"/>
    <w:rsid w:val="00D00FB6"/>
    <w:rsid w:val="00D0101F"/>
    <w:rsid w:val="00D0123F"/>
    <w:rsid w:val="00D0133C"/>
    <w:rsid w:val="00D018AE"/>
    <w:rsid w:val="00D01AE2"/>
    <w:rsid w:val="00D01FBE"/>
    <w:rsid w:val="00D01FF4"/>
    <w:rsid w:val="00D02077"/>
    <w:rsid w:val="00D0242E"/>
    <w:rsid w:val="00D02AFD"/>
    <w:rsid w:val="00D02B4B"/>
    <w:rsid w:val="00D02F85"/>
    <w:rsid w:val="00D030CE"/>
    <w:rsid w:val="00D0370E"/>
    <w:rsid w:val="00D037CD"/>
    <w:rsid w:val="00D037D7"/>
    <w:rsid w:val="00D0395E"/>
    <w:rsid w:val="00D03C3A"/>
    <w:rsid w:val="00D03D3E"/>
    <w:rsid w:val="00D0401D"/>
    <w:rsid w:val="00D04043"/>
    <w:rsid w:val="00D04222"/>
    <w:rsid w:val="00D04450"/>
    <w:rsid w:val="00D04639"/>
    <w:rsid w:val="00D046B4"/>
    <w:rsid w:val="00D0498E"/>
    <w:rsid w:val="00D04AB0"/>
    <w:rsid w:val="00D04B4A"/>
    <w:rsid w:val="00D04BA3"/>
    <w:rsid w:val="00D054C4"/>
    <w:rsid w:val="00D05680"/>
    <w:rsid w:val="00D05867"/>
    <w:rsid w:val="00D05A46"/>
    <w:rsid w:val="00D05B42"/>
    <w:rsid w:val="00D05B8F"/>
    <w:rsid w:val="00D05CA9"/>
    <w:rsid w:val="00D060A0"/>
    <w:rsid w:val="00D0619F"/>
    <w:rsid w:val="00D063F7"/>
    <w:rsid w:val="00D06636"/>
    <w:rsid w:val="00D066CA"/>
    <w:rsid w:val="00D07348"/>
    <w:rsid w:val="00D076EA"/>
    <w:rsid w:val="00D0788B"/>
    <w:rsid w:val="00D0792A"/>
    <w:rsid w:val="00D079D3"/>
    <w:rsid w:val="00D07B2A"/>
    <w:rsid w:val="00D10807"/>
    <w:rsid w:val="00D10821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CBD"/>
    <w:rsid w:val="00D12F92"/>
    <w:rsid w:val="00D13831"/>
    <w:rsid w:val="00D13CFC"/>
    <w:rsid w:val="00D1401F"/>
    <w:rsid w:val="00D143FF"/>
    <w:rsid w:val="00D14788"/>
    <w:rsid w:val="00D1478F"/>
    <w:rsid w:val="00D14945"/>
    <w:rsid w:val="00D14A42"/>
    <w:rsid w:val="00D14EBE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2E17"/>
    <w:rsid w:val="00D230E0"/>
    <w:rsid w:val="00D2325B"/>
    <w:rsid w:val="00D23580"/>
    <w:rsid w:val="00D23884"/>
    <w:rsid w:val="00D2391D"/>
    <w:rsid w:val="00D23CB6"/>
    <w:rsid w:val="00D23E1D"/>
    <w:rsid w:val="00D24055"/>
    <w:rsid w:val="00D24582"/>
    <w:rsid w:val="00D245BE"/>
    <w:rsid w:val="00D24644"/>
    <w:rsid w:val="00D24752"/>
    <w:rsid w:val="00D2478A"/>
    <w:rsid w:val="00D24B22"/>
    <w:rsid w:val="00D24D8A"/>
    <w:rsid w:val="00D24FA0"/>
    <w:rsid w:val="00D255A0"/>
    <w:rsid w:val="00D258C0"/>
    <w:rsid w:val="00D259F5"/>
    <w:rsid w:val="00D25CC4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473"/>
    <w:rsid w:val="00D278CA"/>
    <w:rsid w:val="00D27A0C"/>
    <w:rsid w:val="00D3020B"/>
    <w:rsid w:val="00D302E9"/>
    <w:rsid w:val="00D30BDE"/>
    <w:rsid w:val="00D31078"/>
    <w:rsid w:val="00D31116"/>
    <w:rsid w:val="00D31564"/>
    <w:rsid w:val="00D31793"/>
    <w:rsid w:val="00D317F6"/>
    <w:rsid w:val="00D31BD4"/>
    <w:rsid w:val="00D32134"/>
    <w:rsid w:val="00D321FD"/>
    <w:rsid w:val="00D32625"/>
    <w:rsid w:val="00D329B3"/>
    <w:rsid w:val="00D32C6E"/>
    <w:rsid w:val="00D3331E"/>
    <w:rsid w:val="00D33346"/>
    <w:rsid w:val="00D333CA"/>
    <w:rsid w:val="00D33615"/>
    <w:rsid w:val="00D33EA7"/>
    <w:rsid w:val="00D33F45"/>
    <w:rsid w:val="00D33FCB"/>
    <w:rsid w:val="00D340D3"/>
    <w:rsid w:val="00D3448E"/>
    <w:rsid w:val="00D34637"/>
    <w:rsid w:val="00D346F6"/>
    <w:rsid w:val="00D34E8B"/>
    <w:rsid w:val="00D35DAC"/>
    <w:rsid w:val="00D36019"/>
    <w:rsid w:val="00D3623F"/>
    <w:rsid w:val="00D36295"/>
    <w:rsid w:val="00D36439"/>
    <w:rsid w:val="00D36CD0"/>
    <w:rsid w:val="00D37CAC"/>
    <w:rsid w:val="00D400F3"/>
    <w:rsid w:val="00D4023F"/>
    <w:rsid w:val="00D403FE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3588"/>
    <w:rsid w:val="00D439B7"/>
    <w:rsid w:val="00D44319"/>
    <w:rsid w:val="00D443FC"/>
    <w:rsid w:val="00D443FF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2E"/>
    <w:rsid w:val="00D46769"/>
    <w:rsid w:val="00D467A6"/>
    <w:rsid w:val="00D46959"/>
    <w:rsid w:val="00D46AD9"/>
    <w:rsid w:val="00D46B19"/>
    <w:rsid w:val="00D46E19"/>
    <w:rsid w:val="00D47186"/>
    <w:rsid w:val="00D4757B"/>
    <w:rsid w:val="00D47592"/>
    <w:rsid w:val="00D47CA9"/>
    <w:rsid w:val="00D50314"/>
    <w:rsid w:val="00D504E2"/>
    <w:rsid w:val="00D505A2"/>
    <w:rsid w:val="00D50659"/>
    <w:rsid w:val="00D50775"/>
    <w:rsid w:val="00D50904"/>
    <w:rsid w:val="00D50C7D"/>
    <w:rsid w:val="00D50CDE"/>
    <w:rsid w:val="00D51B77"/>
    <w:rsid w:val="00D51C3D"/>
    <w:rsid w:val="00D522A6"/>
    <w:rsid w:val="00D522BB"/>
    <w:rsid w:val="00D523B0"/>
    <w:rsid w:val="00D52606"/>
    <w:rsid w:val="00D52692"/>
    <w:rsid w:val="00D52711"/>
    <w:rsid w:val="00D528E5"/>
    <w:rsid w:val="00D52CE1"/>
    <w:rsid w:val="00D53180"/>
    <w:rsid w:val="00D53787"/>
    <w:rsid w:val="00D5404F"/>
    <w:rsid w:val="00D54334"/>
    <w:rsid w:val="00D543E1"/>
    <w:rsid w:val="00D5453D"/>
    <w:rsid w:val="00D54FA3"/>
    <w:rsid w:val="00D55387"/>
    <w:rsid w:val="00D55807"/>
    <w:rsid w:val="00D55946"/>
    <w:rsid w:val="00D559FB"/>
    <w:rsid w:val="00D5604D"/>
    <w:rsid w:val="00D5616F"/>
    <w:rsid w:val="00D561CB"/>
    <w:rsid w:val="00D5620C"/>
    <w:rsid w:val="00D56371"/>
    <w:rsid w:val="00D563D7"/>
    <w:rsid w:val="00D5676A"/>
    <w:rsid w:val="00D5692F"/>
    <w:rsid w:val="00D56F8C"/>
    <w:rsid w:val="00D57A1F"/>
    <w:rsid w:val="00D57BE8"/>
    <w:rsid w:val="00D57C78"/>
    <w:rsid w:val="00D6004F"/>
    <w:rsid w:val="00D60B79"/>
    <w:rsid w:val="00D60BF5"/>
    <w:rsid w:val="00D60CC5"/>
    <w:rsid w:val="00D60D3F"/>
    <w:rsid w:val="00D61291"/>
    <w:rsid w:val="00D61967"/>
    <w:rsid w:val="00D619E2"/>
    <w:rsid w:val="00D620C2"/>
    <w:rsid w:val="00D625F0"/>
    <w:rsid w:val="00D6270E"/>
    <w:rsid w:val="00D62747"/>
    <w:rsid w:val="00D62C59"/>
    <w:rsid w:val="00D62D78"/>
    <w:rsid w:val="00D62EA5"/>
    <w:rsid w:val="00D6380E"/>
    <w:rsid w:val="00D6385E"/>
    <w:rsid w:val="00D639E2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A1F"/>
    <w:rsid w:val="00D65D1B"/>
    <w:rsid w:val="00D65F9E"/>
    <w:rsid w:val="00D66DEB"/>
    <w:rsid w:val="00D66E92"/>
    <w:rsid w:val="00D66F3F"/>
    <w:rsid w:val="00D66F8D"/>
    <w:rsid w:val="00D6707B"/>
    <w:rsid w:val="00D671E4"/>
    <w:rsid w:val="00D6768F"/>
    <w:rsid w:val="00D676C6"/>
    <w:rsid w:val="00D6770C"/>
    <w:rsid w:val="00D7030F"/>
    <w:rsid w:val="00D7051A"/>
    <w:rsid w:val="00D70789"/>
    <w:rsid w:val="00D70C63"/>
    <w:rsid w:val="00D70C72"/>
    <w:rsid w:val="00D70D07"/>
    <w:rsid w:val="00D70E6A"/>
    <w:rsid w:val="00D71184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43"/>
    <w:rsid w:val="00D731B7"/>
    <w:rsid w:val="00D7350B"/>
    <w:rsid w:val="00D736D7"/>
    <w:rsid w:val="00D73A34"/>
    <w:rsid w:val="00D73D49"/>
    <w:rsid w:val="00D73D52"/>
    <w:rsid w:val="00D74212"/>
    <w:rsid w:val="00D744C8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AB6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1DC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AE8"/>
    <w:rsid w:val="00D83DBA"/>
    <w:rsid w:val="00D83FF5"/>
    <w:rsid w:val="00D8427B"/>
    <w:rsid w:val="00D847E9"/>
    <w:rsid w:val="00D848ED"/>
    <w:rsid w:val="00D849A4"/>
    <w:rsid w:val="00D850A7"/>
    <w:rsid w:val="00D851EB"/>
    <w:rsid w:val="00D8572F"/>
    <w:rsid w:val="00D85CA4"/>
    <w:rsid w:val="00D85CAE"/>
    <w:rsid w:val="00D85D3B"/>
    <w:rsid w:val="00D85FAF"/>
    <w:rsid w:val="00D863A0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B20"/>
    <w:rsid w:val="00D87CE8"/>
    <w:rsid w:val="00D87DAC"/>
    <w:rsid w:val="00D87FE3"/>
    <w:rsid w:val="00D90055"/>
    <w:rsid w:val="00D9006C"/>
    <w:rsid w:val="00D90ECA"/>
    <w:rsid w:val="00D91BAE"/>
    <w:rsid w:val="00D9220A"/>
    <w:rsid w:val="00D92423"/>
    <w:rsid w:val="00D925F2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6DB3"/>
    <w:rsid w:val="00D96F34"/>
    <w:rsid w:val="00D97257"/>
    <w:rsid w:val="00D97512"/>
    <w:rsid w:val="00D9770D"/>
    <w:rsid w:val="00D9783E"/>
    <w:rsid w:val="00D97A62"/>
    <w:rsid w:val="00D97A69"/>
    <w:rsid w:val="00D97B3E"/>
    <w:rsid w:val="00D97C42"/>
    <w:rsid w:val="00D97C4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009"/>
    <w:rsid w:val="00DA22C0"/>
    <w:rsid w:val="00DA28B2"/>
    <w:rsid w:val="00DA29E8"/>
    <w:rsid w:val="00DA322E"/>
    <w:rsid w:val="00DA32EE"/>
    <w:rsid w:val="00DA338A"/>
    <w:rsid w:val="00DA33DA"/>
    <w:rsid w:val="00DA390F"/>
    <w:rsid w:val="00DA3C81"/>
    <w:rsid w:val="00DA45E4"/>
    <w:rsid w:val="00DA48C1"/>
    <w:rsid w:val="00DA4B0E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905"/>
    <w:rsid w:val="00DA7C0E"/>
    <w:rsid w:val="00DA7FE8"/>
    <w:rsid w:val="00DB00EB"/>
    <w:rsid w:val="00DB0220"/>
    <w:rsid w:val="00DB047A"/>
    <w:rsid w:val="00DB07CF"/>
    <w:rsid w:val="00DB08E2"/>
    <w:rsid w:val="00DB094D"/>
    <w:rsid w:val="00DB0B30"/>
    <w:rsid w:val="00DB0C4A"/>
    <w:rsid w:val="00DB0D18"/>
    <w:rsid w:val="00DB0D56"/>
    <w:rsid w:val="00DB0DD9"/>
    <w:rsid w:val="00DB0ED5"/>
    <w:rsid w:val="00DB0F42"/>
    <w:rsid w:val="00DB0FF6"/>
    <w:rsid w:val="00DB114E"/>
    <w:rsid w:val="00DB1378"/>
    <w:rsid w:val="00DB1551"/>
    <w:rsid w:val="00DB1D9F"/>
    <w:rsid w:val="00DB1DFC"/>
    <w:rsid w:val="00DB24FD"/>
    <w:rsid w:val="00DB294F"/>
    <w:rsid w:val="00DB2B17"/>
    <w:rsid w:val="00DB2E03"/>
    <w:rsid w:val="00DB2EE1"/>
    <w:rsid w:val="00DB2F27"/>
    <w:rsid w:val="00DB310A"/>
    <w:rsid w:val="00DB368D"/>
    <w:rsid w:val="00DB3786"/>
    <w:rsid w:val="00DB37AB"/>
    <w:rsid w:val="00DB3814"/>
    <w:rsid w:val="00DB407D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6E1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178"/>
    <w:rsid w:val="00DC037C"/>
    <w:rsid w:val="00DC153E"/>
    <w:rsid w:val="00DC1557"/>
    <w:rsid w:val="00DC1673"/>
    <w:rsid w:val="00DC1692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AB"/>
    <w:rsid w:val="00DC34E8"/>
    <w:rsid w:val="00DC3594"/>
    <w:rsid w:val="00DC3750"/>
    <w:rsid w:val="00DC389A"/>
    <w:rsid w:val="00DC3E34"/>
    <w:rsid w:val="00DC423C"/>
    <w:rsid w:val="00DC42D2"/>
    <w:rsid w:val="00DC4415"/>
    <w:rsid w:val="00DC4505"/>
    <w:rsid w:val="00DC46CA"/>
    <w:rsid w:val="00DC5147"/>
    <w:rsid w:val="00DC53E1"/>
    <w:rsid w:val="00DC5970"/>
    <w:rsid w:val="00DC5B03"/>
    <w:rsid w:val="00DC5BBA"/>
    <w:rsid w:val="00DC61CE"/>
    <w:rsid w:val="00DC6303"/>
    <w:rsid w:val="00DC639D"/>
    <w:rsid w:val="00DC654B"/>
    <w:rsid w:val="00DC6940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660"/>
    <w:rsid w:val="00DD271B"/>
    <w:rsid w:val="00DD2B28"/>
    <w:rsid w:val="00DD2C7E"/>
    <w:rsid w:val="00DD4210"/>
    <w:rsid w:val="00DD45D0"/>
    <w:rsid w:val="00DD4C8F"/>
    <w:rsid w:val="00DD5031"/>
    <w:rsid w:val="00DD51F0"/>
    <w:rsid w:val="00DD5521"/>
    <w:rsid w:val="00DD559B"/>
    <w:rsid w:val="00DD55CF"/>
    <w:rsid w:val="00DD562F"/>
    <w:rsid w:val="00DD587A"/>
    <w:rsid w:val="00DD5AF3"/>
    <w:rsid w:val="00DD5C51"/>
    <w:rsid w:val="00DD5D53"/>
    <w:rsid w:val="00DD5F13"/>
    <w:rsid w:val="00DD6491"/>
    <w:rsid w:val="00DD68EC"/>
    <w:rsid w:val="00DD6DD6"/>
    <w:rsid w:val="00DD6E24"/>
    <w:rsid w:val="00DD6E3A"/>
    <w:rsid w:val="00DD6F72"/>
    <w:rsid w:val="00DD7810"/>
    <w:rsid w:val="00DD786A"/>
    <w:rsid w:val="00DD7A1F"/>
    <w:rsid w:val="00DE012A"/>
    <w:rsid w:val="00DE028C"/>
    <w:rsid w:val="00DE02B7"/>
    <w:rsid w:val="00DE02FD"/>
    <w:rsid w:val="00DE0358"/>
    <w:rsid w:val="00DE047A"/>
    <w:rsid w:val="00DE057D"/>
    <w:rsid w:val="00DE0878"/>
    <w:rsid w:val="00DE08C4"/>
    <w:rsid w:val="00DE0A9E"/>
    <w:rsid w:val="00DE140B"/>
    <w:rsid w:val="00DE1544"/>
    <w:rsid w:val="00DE1AC1"/>
    <w:rsid w:val="00DE1AC9"/>
    <w:rsid w:val="00DE1FDE"/>
    <w:rsid w:val="00DE2734"/>
    <w:rsid w:val="00DE2B2D"/>
    <w:rsid w:val="00DE2B48"/>
    <w:rsid w:val="00DE30B8"/>
    <w:rsid w:val="00DE3440"/>
    <w:rsid w:val="00DE3468"/>
    <w:rsid w:val="00DE3CB4"/>
    <w:rsid w:val="00DE3EE8"/>
    <w:rsid w:val="00DE3F3D"/>
    <w:rsid w:val="00DE462B"/>
    <w:rsid w:val="00DE48AD"/>
    <w:rsid w:val="00DE4FEB"/>
    <w:rsid w:val="00DE5244"/>
    <w:rsid w:val="00DE5339"/>
    <w:rsid w:val="00DE54AF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1E2"/>
    <w:rsid w:val="00DF0254"/>
    <w:rsid w:val="00DF0668"/>
    <w:rsid w:val="00DF0780"/>
    <w:rsid w:val="00DF0A26"/>
    <w:rsid w:val="00DF0BC0"/>
    <w:rsid w:val="00DF0EF9"/>
    <w:rsid w:val="00DF138E"/>
    <w:rsid w:val="00DF1623"/>
    <w:rsid w:val="00DF18CE"/>
    <w:rsid w:val="00DF1AA3"/>
    <w:rsid w:val="00DF21B1"/>
    <w:rsid w:val="00DF269D"/>
    <w:rsid w:val="00DF26D7"/>
    <w:rsid w:val="00DF2775"/>
    <w:rsid w:val="00DF2A72"/>
    <w:rsid w:val="00DF2C3D"/>
    <w:rsid w:val="00DF2D58"/>
    <w:rsid w:val="00DF3207"/>
    <w:rsid w:val="00DF33BD"/>
    <w:rsid w:val="00DF33EF"/>
    <w:rsid w:val="00DF37F3"/>
    <w:rsid w:val="00DF3C9E"/>
    <w:rsid w:val="00DF432D"/>
    <w:rsid w:val="00DF452E"/>
    <w:rsid w:val="00DF48E1"/>
    <w:rsid w:val="00DF4A9E"/>
    <w:rsid w:val="00DF4E0A"/>
    <w:rsid w:val="00DF53A2"/>
    <w:rsid w:val="00DF57DB"/>
    <w:rsid w:val="00DF5E91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56"/>
    <w:rsid w:val="00E005ED"/>
    <w:rsid w:val="00E00CB4"/>
    <w:rsid w:val="00E00D94"/>
    <w:rsid w:val="00E01350"/>
    <w:rsid w:val="00E014B1"/>
    <w:rsid w:val="00E021C3"/>
    <w:rsid w:val="00E02272"/>
    <w:rsid w:val="00E02368"/>
    <w:rsid w:val="00E02371"/>
    <w:rsid w:val="00E02486"/>
    <w:rsid w:val="00E028A3"/>
    <w:rsid w:val="00E02E77"/>
    <w:rsid w:val="00E030D4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41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954"/>
    <w:rsid w:val="00E11FD6"/>
    <w:rsid w:val="00E12259"/>
    <w:rsid w:val="00E123BD"/>
    <w:rsid w:val="00E1287E"/>
    <w:rsid w:val="00E12ED8"/>
    <w:rsid w:val="00E12FD2"/>
    <w:rsid w:val="00E13423"/>
    <w:rsid w:val="00E1361C"/>
    <w:rsid w:val="00E13893"/>
    <w:rsid w:val="00E141DE"/>
    <w:rsid w:val="00E145CF"/>
    <w:rsid w:val="00E14951"/>
    <w:rsid w:val="00E1497E"/>
    <w:rsid w:val="00E1499B"/>
    <w:rsid w:val="00E15029"/>
    <w:rsid w:val="00E154DF"/>
    <w:rsid w:val="00E15651"/>
    <w:rsid w:val="00E15DB8"/>
    <w:rsid w:val="00E16214"/>
    <w:rsid w:val="00E166F6"/>
    <w:rsid w:val="00E16848"/>
    <w:rsid w:val="00E16ABF"/>
    <w:rsid w:val="00E16ED0"/>
    <w:rsid w:val="00E16FFD"/>
    <w:rsid w:val="00E17563"/>
    <w:rsid w:val="00E1757D"/>
    <w:rsid w:val="00E175EC"/>
    <w:rsid w:val="00E17DD9"/>
    <w:rsid w:val="00E203CD"/>
    <w:rsid w:val="00E204BE"/>
    <w:rsid w:val="00E2097F"/>
    <w:rsid w:val="00E209B6"/>
    <w:rsid w:val="00E2105D"/>
    <w:rsid w:val="00E211C3"/>
    <w:rsid w:val="00E219DE"/>
    <w:rsid w:val="00E21F33"/>
    <w:rsid w:val="00E222E5"/>
    <w:rsid w:val="00E22AE2"/>
    <w:rsid w:val="00E22EB3"/>
    <w:rsid w:val="00E2346F"/>
    <w:rsid w:val="00E2347F"/>
    <w:rsid w:val="00E23514"/>
    <w:rsid w:val="00E236E6"/>
    <w:rsid w:val="00E23A88"/>
    <w:rsid w:val="00E23BB7"/>
    <w:rsid w:val="00E23E7F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1D7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DE0"/>
    <w:rsid w:val="00E32EBC"/>
    <w:rsid w:val="00E3317C"/>
    <w:rsid w:val="00E33397"/>
    <w:rsid w:val="00E33608"/>
    <w:rsid w:val="00E339D6"/>
    <w:rsid w:val="00E33BEC"/>
    <w:rsid w:val="00E33D71"/>
    <w:rsid w:val="00E33F21"/>
    <w:rsid w:val="00E33FE4"/>
    <w:rsid w:val="00E340F7"/>
    <w:rsid w:val="00E341D2"/>
    <w:rsid w:val="00E344E6"/>
    <w:rsid w:val="00E34795"/>
    <w:rsid w:val="00E34BCE"/>
    <w:rsid w:val="00E34F18"/>
    <w:rsid w:val="00E34F82"/>
    <w:rsid w:val="00E35086"/>
    <w:rsid w:val="00E350BA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CBB"/>
    <w:rsid w:val="00E41DB3"/>
    <w:rsid w:val="00E41E4B"/>
    <w:rsid w:val="00E41F0B"/>
    <w:rsid w:val="00E4234B"/>
    <w:rsid w:val="00E42431"/>
    <w:rsid w:val="00E4250F"/>
    <w:rsid w:val="00E4278B"/>
    <w:rsid w:val="00E42794"/>
    <w:rsid w:val="00E429BA"/>
    <w:rsid w:val="00E42CCA"/>
    <w:rsid w:val="00E42FE8"/>
    <w:rsid w:val="00E43088"/>
    <w:rsid w:val="00E430B8"/>
    <w:rsid w:val="00E43161"/>
    <w:rsid w:val="00E434C7"/>
    <w:rsid w:val="00E43E96"/>
    <w:rsid w:val="00E44248"/>
    <w:rsid w:val="00E4461F"/>
    <w:rsid w:val="00E44696"/>
    <w:rsid w:val="00E446E4"/>
    <w:rsid w:val="00E447D7"/>
    <w:rsid w:val="00E44AC1"/>
    <w:rsid w:val="00E4539D"/>
    <w:rsid w:val="00E4540F"/>
    <w:rsid w:val="00E45444"/>
    <w:rsid w:val="00E45674"/>
    <w:rsid w:val="00E4575B"/>
    <w:rsid w:val="00E45BFD"/>
    <w:rsid w:val="00E45D73"/>
    <w:rsid w:val="00E45DD1"/>
    <w:rsid w:val="00E45DF6"/>
    <w:rsid w:val="00E4611B"/>
    <w:rsid w:val="00E461DF"/>
    <w:rsid w:val="00E46306"/>
    <w:rsid w:val="00E46A39"/>
    <w:rsid w:val="00E46C0B"/>
    <w:rsid w:val="00E46C39"/>
    <w:rsid w:val="00E46DC5"/>
    <w:rsid w:val="00E470F1"/>
    <w:rsid w:val="00E472C8"/>
    <w:rsid w:val="00E473F2"/>
    <w:rsid w:val="00E474B3"/>
    <w:rsid w:val="00E47673"/>
    <w:rsid w:val="00E478E7"/>
    <w:rsid w:val="00E47D91"/>
    <w:rsid w:val="00E47DB4"/>
    <w:rsid w:val="00E47E8B"/>
    <w:rsid w:val="00E47FC6"/>
    <w:rsid w:val="00E50362"/>
    <w:rsid w:val="00E50E57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2F4B"/>
    <w:rsid w:val="00E5303C"/>
    <w:rsid w:val="00E53256"/>
    <w:rsid w:val="00E53290"/>
    <w:rsid w:val="00E5343F"/>
    <w:rsid w:val="00E53442"/>
    <w:rsid w:val="00E5352E"/>
    <w:rsid w:val="00E541AD"/>
    <w:rsid w:val="00E54657"/>
    <w:rsid w:val="00E54D2E"/>
    <w:rsid w:val="00E54E12"/>
    <w:rsid w:val="00E54EC7"/>
    <w:rsid w:val="00E551EE"/>
    <w:rsid w:val="00E55222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156"/>
    <w:rsid w:val="00E604BC"/>
    <w:rsid w:val="00E60777"/>
    <w:rsid w:val="00E607D4"/>
    <w:rsid w:val="00E6109E"/>
    <w:rsid w:val="00E6120E"/>
    <w:rsid w:val="00E6163A"/>
    <w:rsid w:val="00E61AA4"/>
    <w:rsid w:val="00E61BA5"/>
    <w:rsid w:val="00E61CB8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3EA8"/>
    <w:rsid w:val="00E6451B"/>
    <w:rsid w:val="00E64706"/>
    <w:rsid w:val="00E64C22"/>
    <w:rsid w:val="00E64EDE"/>
    <w:rsid w:val="00E64FA1"/>
    <w:rsid w:val="00E6505F"/>
    <w:rsid w:val="00E65F69"/>
    <w:rsid w:val="00E66153"/>
    <w:rsid w:val="00E666C4"/>
    <w:rsid w:val="00E66D59"/>
    <w:rsid w:val="00E66DCB"/>
    <w:rsid w:val="00E67203"/>
    <w:rsid w:val="00E6755E"/>
    <w:rsid w:val="00E675B6"/>
    <w:rsid w:val="00E676EE"/>
    <w:rsid w:val="00E6785D"/>
    <w:rsid w:val="00E67A63"/>
    <w:rsid w:val="00E67AB9"/>
    <w:rsid w:val="00E67EA7"/>
    <w:rsid w:val="00E67EF7"/>
    <w:rsid w:val="00E700ED"/>
    <w:rsid w:val="00E70128"/>
    <w:rsid w:val="00E702FD"/>
    <w:rsid w:val="00E70A95"/>
    <w:rsid w:val="00E712F8"/>
    <w:rsid w:val="00E714D9"/>
    <w:rsid w:val="00E71796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3FF3"/>
    <w:rsid w:val="00E74413"/>
    <w:rsid w:val="00E745DC"/>
    <w:rsid w:val="00E7495B"/>
    <w:rsid w:val="00E74969"/>
    <w:rsid w:val="00E74C70"/>
    <w:rsid w:val="00E74DD5"/>
    <w:rsid w:val="00E74FC3"/>
    <w:rsid w:val="00E750A4"/>
    <w:rsid w:val="00E75109"/>
    <w:rsid w:val="00E7511A"/>
    <w:rsid w:val="00E75202"/>
    <w:rsid w:val="00E75352"/>
    <w:rsid w:val="00E75C82"/>
    <w:rsid w:val="00E75F4E"/>
    <w:rsid w:val="00E7602F"/>
    <w:rsid w:val="00E7604C"/>
    <w:rsid w:val="00E76629"/>
    <w:rsid w:val="00E76A41"/>
    <w:rsid w:val="00E76F49"/>
    <w:rsid w:val="00E77381"/>
    <w:rsid w:val="00E77422"/>
    <w:rsid w:val="00E774A1"/>
    <w:rsid w:val="00E77B84"/>
    <w:rsid w:val="00E77BA1"/>
    <w:rsid w:val="00E77D9C"/>
    <w:rsid w:val="00E77DE3"/>
    <w:rsid w:val="00E8018A"/>
    <w:rsid w:val="00E807F1"/>
    <w:rsid w:val="00E814CB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B81"/>
    <w:rsid w:val="00E86EAA"/>
    <w:rsid w:val="00E86FF4"/>
    <w:rsid w:val="00E8765D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4D"/>
    <w:rsid w:val="00E90888"/>
    <w:rsid w:val="00E90EC8"/>
    <w:rsid w:val="00E910AE"/>
    <w:rsid w:val="00E9151A"/>
    <w:rsid w:val="00E91651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500"/>
    <w:rsid w:val="00E94A80"/>
    <w:rsid w:val="00E94AF2"/>
    <w:rsid w:val="00E94E9B"/>
    <w:rsid w:val="00E94EC3"/>
    <w:rsid w:val="00E94F44"/>
    <w:rsid w:val="00E95160"/>
    <w:rsid w:val="00E951E0"/>
    <w:rsid w:val="00E95380"/>
    <w:rsid w:val="00E957ED"/>
    <w:rsid w:val="00E95A64"/>
    <w:rsid w:val="00E95A9C"/>
    <w:rsid w:val="00E961B4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CB3"/>
    <w:rsid w:val="00E97D29"/>
    <w:rsid w:val="00EA0102"/>
    <w:rsid w:val="00EA07EB"/>
    <w:rsid w:val="00EA081F"/>
    <w:rsid w:val="00EA0AC4"/>
    <w:rsid w:val="00EA0B4C"/>
    <w:rsid w:val="00EA0B51"/>
    <w:rsid w:val="00EA0DB3"/>
    <w:rsid w:val="00EA10B0"/>
    <w:rsid w:val="00EA1510"/>
    <w:rsid w:val="00EA1D2A"/>
    <w:rsid w:val="00EA1DAA"/>
    <w:rsid w:val="00EA23C6"/>
    <w:rsid w:val="00EA23CC"/>
    <w:rsid w:val="00EA23F4"/>
    <w:rsid w:val="00EA276B"/>
    <w:rsid w:val="00EA2984"/>
    <w:rsid w:val="00EA2DC2"/>
    <w:rsid w:val="00EA2E5B"/>
    <w:rsid w:val="00EA322D"/>
    <w:rsid w:val="00EA3309"/>
    <w:rsid w:val="00EA34E4"/>
    <w:rsid w:val="00EA359A"/>
    <w:rsid w:val="00EA3847"/>
    <w:rsid w:val="00EA38E6"/>
    <w:rsid w:val="00EA3B40"/>
    <w:rsid w:val="00EA3E25"/>
    <w:rsid w:val="00EA3F37"/>
    <w:rsid w:val="00EA4097"/>
    <w:rsid w:val="00EA43B4"/>
    <w:rsid w:val="00EA464D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15A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B96"/>
    <w:rsid w:val="00EB4FC5"/>
    <w:rsid w:val="00EB503D"/>
    <w:rsid w:val="00EB5167"/>
    <w:rsid w:val="00EB5194"/>
    <w:rsid w:val="00EB539C"/>
    <w:rsid w:val="00EB5703"/>
    <w:rsid w:val="00EB5B67"/>
    <w:rsid w:val="00EB5CEA"/>
    <w:rsid w:val="00EB5D68"/>
    <w:rsid w:val="00EB5ED7"/>
    <w:rsid w:val="00EB606C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18E"/>
    <w:rsid w:val="00EC1720"/>
    <w:rsid w:val="00EC1805"/>
    <w:rsid w:val="00EC1983"/>
    <w:rsid w:val="00EC1B3C"/>
    <w:rsid w:val="00EC21AC"/>
    <w:rsid w:val="00EC22E4"/>
    <w:rsid w:val="00EC25FF"/>
    <w:rsid w:val="00EC2614"/>
    <w:rsid w:val="00EC280D"/>
    <w:rsid w:val="00EC2E7E"/>
    <w:rsid w:val="00EC3F25"/>
    <w:rsid w:val="00EC3FC8"/>
    <w:rsid w:val="00EC4278"/>
    <w:rsid w:val="00EC46AD"/>
    <w:rsid w:val="00EC48EA"/>
    <w:rsid w:val="00EC5490"/>
    <w:rsid w:val="00EC56E0"/>
    <w:rsid w:val="00EC56ED"/>
    <w:rsid w:val="00EC58A8"/>
    <w:rsid w:val="00EC5933"/>
    <w:rsid w:val="00EC59BA"/>
    <w:rsid w:val="00EC5DBD"/>
    <w:rsid w:val="00EC6007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9"/>
    <w:rsid w:val="00ED202B"/>
    <w:rsid w:val="00ED2358"/>
    <w:rsid w:val="00ED288B"/>
    <w:rsid w:val="00ED329A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3E1"/>
    <w:rsid w:val="00EE0429"/>
    <w:rsid w:val="00EE05E9"/>
    <w:rsid w:val="00EE0734"/>
    <w:rsid w:val="00EE0B49"/>
    <w:rsid w:val="00EE0C21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7D6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5AE"/>
    <w:rsid w:val="00EE667E"/>
    <w:rsid w:val="00EE66E8"/>
    <w:rsid w:val="00EE6868"/>
    <w:rsid w:val="00EE6893"/>
    <w:rsid w:val="00EE6927"/>
    <w:rsid w:val="00EE6CAA"/>
    <w:rsid w:val="00EE6F65"/>
    <w:rsid w:val="00EE6F9B"/>
    <w:rsid w:val="00EE713D"/>
    <w:rsid w:val="00EE7867"/>
    <w:rsid w:val="00EE7AF8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66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04F"/>
    <w:rsid w:val="00EF7135"/>
    <w:rsid w:val="00EF7206"/>
    <w:rsid w:val="00EF72DE"/>
    <w:rsid w:val="00EF7317"/>
    <w:rsid w:val="00EF7526"/>
    <w:rsid w:val="00EF7934"/>
    <w:rsid w:val="00EF7A27"/>
    <w:rsid w:val="00EF7B4F"/>
    <w:rsid w:val="00F0000A"/>
    <w:rsid w:val="00F00383"/>
    <w:rsid w:val="00F006C9"/>
    <w:rsid w:val="00F00767"/>
    <w:rsid w:val="00F00806"/>
    <w:rsid w:val="00F008AC"/>
    <w:rsid w:val="00F00B77"/>
    <w:rsid w:val="00F0129F"/>
    <w:rsid w:val="00F016B5"/>
    <w:rsid w:val="00F01847"/>
    <w:rsid w:val="00F018E2"/>
    <w:rsid w:val="00F01B17"/>
    <w:rsid w:val="00F01CA0"/>
    <w:rsid w:val="00F021CC"/>
    <w:rsid w:val="00F026B5"/>
    <w:rsid w:val="00F02914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91F"/>
    <w:rsid w:val="00F05AE0"/>
    <w:rsid w:val="00F05B0E"/>
    <w:rsid w:val="00F05C10"/>
    <w:rsid w:val="00F06067"/>
    <w:rsid w:val="00F06420"/>
    <w:rsid w:val="00F0643A"/>
    <w:rsid w:val="00F064FA"/>
    <w:rsid w:val="00F067AB"/>
    <w:rsid w:val="00F067E2"/>
    <w:rsid w:val="00F0680B"/>
    <w:rsid w:val="00F06952"/>
    <w:rsid w:val="00F073C6"/>
    <w:rsid w:val="00F074ED"/>
    <w:rsid w:val="00F074F0"/>
    <w:rsid w:val="00F077BE"/>
    <w:rsid w:val="00F07976"/>
    <w:rsid w:val="00F07990"/>
    <w:rsid w:val="00F07B9F"/>
    <w:rsid w:val="00F07FA9"/>
    <w:rsid w:val="00F101E2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388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4EE"/>
    <w:rsid w:val="00F2068A"/>
    <w:rsid w:val="00F20D60"/>
    <w:rsid w:val="00F20DB4"/>
    <w:rsid w:val="00F21292"/>
    <w:rsid w:val="00F21410"/>
    <w:rsid w:val="00F21D0B"/>
    <w:rsid w:val="00F21F46"/>
    <w:rsid w:val="00F228D1"/>
    <w:rsid w:val="00F22B4B"/>
    <w:rsid w:val="00F22F31"/>
    <w:rsid w:val="00F230CC"/>
    <w:rsid w:val="00F23384"/>
    <w:rsid w:val="00F23902"/>
    <w:rsid w:val="00F23914"/>
    <w:rsid w:val="00F23D3C"/>
    <w:rsid w:val="00F23E3E"/>
    <w:rsid w:val="00F23E49"/>
    <w:rsid w:val="00F24051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6E4C"/>
    <w:rsid w:val="00F27741"/>
    <w:rsid w:val="00F27C3E"/>
    <w:rsid w:val="00F3000E"/>
    <w:rsid w:val="00F300B0"/>
    <w:rsid w:val="00F300CF"/>
    <w:rsid w:val="00F310E4"/>
    <w:rsid w:val="00F31107"/>
    <w:rsid w:val="00F3122A"/>
    <w:rsid w:val="00F31325"/>
    <w:rsid w:val="00F31C1C"/>
    <w:rsid w:val="00F31C73"/>
    <w:rsid w:val="00F32090"/>
    <w:rsid w:val="00F32227"/>
    <w:rsid w:val="00F32583"/>
    <w:rsid w:val="00F3264B"/>
    <w:rsid w:val="00F32EE1"/>
    <w:rsid w:val="00F330B4"/>
    <w:rsid w:val="00F33787"/>
    <w:rsid w:val="00F338EB"/>
    <w:rsid w:val="00F33AB0"/>
    <w:rsid w:val="00F33BE6"/>
    <w:rsid w:val="00F33E12"/>
    <w:rsid w:val="00F34840"/>
    <w:rsid w:val="00F34A15"/>
    <w:rsid w:val="00F34A48"/>
    <w:rsid w:val="00F34BAD"/>
    <w:rsid w:val="00F34E28"/>
    <w:rsid w:val="00F34E4C"/>
    <w:rsid w:val="00F34E7B"/>
    <w:rsid w:val="00F3501D"/>
    <w:rsid w:val="00F352D5"/>
    <w:rsid w:val="00F35385"/>
    <w:rsid w:val="00F35B00"/>
    <w:rsid w:val="00F35BAC"/>
    <w:rsid w:val="00F36190"/>
    <w:rsid w:val="00F369C4"/>
    <w:rsid w:val="00F36ACB"/>
    <w:rsid w:val="00F36C27"/>
    <w:rsid w:val="00F36CF1"/>
    <w:rsid w:val="00F36EBC"/>
    <w:rsid w:val="00F378FD"/>
    <w:rsid w:val="00F37CE9"/>
    <w:rsid w:val="00F37F1A"/>
    <w:rsid w:val="00F40301"/>
    <w:rsid w:val="00F40510"/>
    <w:rsid w:val="00F40BFF"/>
    <w:rsid w:val="00F40FB2"/>
    <w:rsid w:val="00F41053"/>
    <w:rsid w:val="00F410D9"/>
    <w:rsid w:val="00F411D9"/>
    <w:rsid w:val="00F418A2"/>
    <w:rsid w:val="00F41C59"/>
    <w:rsid w:val="00F42023"/>
    <w:rsid w:val="00F42085"/>
    <w:rsid w:val="00F4230A"/>
    <w:rsid w:val="00F4279E"/>
    <w:rsid w:val="00F42E4F"/>
    <w:rsid w:val="00F42F56"/>
    <w:rsid w:val="00F43A19"/>
    <w:rsid w:val="00F43C95"/>
    <w:rsid w:val="00F43D1D"/>
    <w:rsid w:val="00F43FB7"/>
    <w:rsid w:val="00F4462A"/>
    <w:rsid w:val="00F448CA"/>
    <w:rsid w:val="00F448ED"/>
    <w:rsid w:val="00F4496E"/>
    <w:rsid w:val="00F44A1B"/>
    <w:rsid w:val="00F44A7E"/>
    <w:rsid w:val="00F44CA9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184"/>
    <w:rsid w:val="00F47344"/>
    <w:rsid w:val="00F47E25"/>
    <w:rsid w:val="00F47F70"/>
    <w:rsid w:val="00F50710"/>
    <w:rsid w:val="00F507FF"/>
    <w:rsid w:val="00F50A8A"/>
    <w:rsid w:val="00F50AEE"/>
    <w:rsid w:val="00F50F3F"/>
    <w:rsid w:val="00F51041"/>
    <w:rsid w:val="00F511CB"/>
    <w:rsid w:val="00F5128A"/>
    <w:rsid w:val="00F518DF"/>
    <w:rsid w:val="00F51960"/>
    <w:rsid w:val="00F51A3F"/>
    <w:rsid w:val="00F52166"/>
    <w:rsid w:val="00F52D9A"/>
    <w:rsid w:val="00F5312C"/>
    <w:rsid w:val="00F5363C"/>
    <w:rsid w:val="00F538F5"/>
    <w:rsid w:val="00F5393D"/>
    <w:rsid w:val="00F53BFA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327"/>
    <w:rsid w:val="00F5678F"/>
    <w:rsid w:val="00F571F0"/>
    <w:rsid w:val="00F57712"/>
    <w:rsid w:val="00F57986"/>
    <w:rsid w:val="00F57E03"/>
    <w:rsid w:val="00F57EAA"/>
    <w:rsid w:val="00F6060B"/>
    <w:rsid w:val="00F60A2F"/>
    <w:rsid w:val="00F60A9F"/>
    <w:rsid w:val="00F60B2C"/>
    <w:rsid w:val="00F60B43"/>
    <w:rsid w:val="00F61401"/>
    <w:rsid w:val="00F61983"/>
    <w:rsid w:val="00F623A4"/>
    <w:rsid w:val="00F6242D"/>
    <w:rsid w:val="00F62693"/>
    <w:rsid w:val="00F629BD"/>
    <w:rsid w:val="00F629FC"/>
    <w:rsid w:val="00F62A98"/>
    <w:rsid w:val="00F62DD4"/>
    <w:rsid w:val="00F6314E"/>
    <w:rsid w:val="00F63416"/>
    <w:rsid w:val="00F634FC"/>
    <w:rsid w:val="00F63610"/>
    <w:rsid w:val="00F63674"/>
    <w:rsid w:val="00F63DE4"/>
    <w:rsid w:val="00F640F7"/>
    <w:rsid w:val="00F64152"/>
    <w:rsid w:val="00F64248"/>
    <w:rsid w:val="00F64387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4E3"/>
    <w:rsid w:val="00F6682F"/>
    <w:rsid w:val="00F66FB0"/>
    <w:rsid w:val="00F670A5"/>
    <w:rsid w:val="00F676DD"/>
    <w:rsid w:val="00F6779C"/>
    <w:rsid w:val="00F67904"/>
    <w:rsid w:val="00F701A4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2C94"/>
    <w:rsid w:val="00F7317D"/>
    <w:rsid w:val="00F731D4"/>
    <w:rsid w:val="00F73631"/>
    <w:rsid w:val="00F739D1"/>
    <w:rsid w:val="00F73E48"/>
    <w:rsid w:val="00F743B9"/>
    <w:rsid w:val="00F7445A"/>
    <w:rsid w:val="00F74582"/>
    <w:rsid w:val="00F74885"/>
    <w:rsid w:val="00F748E5"/>
    <w:rsid w:val="00F7495B"/>
    <w:rsid w:val="00F74B27"/>
    <w:rsid w:val="00F74F78"/>
    <w:rsid w:val="00F7515F"/>
    <w:rsid w:val="00F75435"/>
    <w:rsid w:val="00F75621"/>
    <w:rsid w:val="00F756DE"/>
    <w:rsid w:val="00F7591F"/>
    <w:rsid w:val="00F759E0"/>
    <w:rsid w:val="00F75E6A"/>
    <w:rsid w:val="00F760DA"/>
    <w:rsid w:val="00F76115"/>
    <w:rsid w:val="00F764C4"/>
    <w:rsid w:val="00F7650A"/>
    <w:rsid w:val="00F768EB"/>
    <w:rsid w:val="00F7696D"/>
    <w:rsid w:val="00F76C7D"/>
    <w:rsid w:val="00F772DF"/>
    <w:rsid w:val="00F77328"/>
    <w:rsid w:val="00F77550"/>
    <w:rsid w:val="00F77F67"/>
    <w:rsid w:val="00F800E4"/>
    <w:rsid w:val="00F8045A"/>
    <w:rsid w:val="00F80709"/>
    <w:rsid w:val="00F80953"/>
    <w:rsid w:val="00F80973"/>
    <w:rsid w:val="00F809BF"/>
    <w:rsid w:val="00F80CE6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2DB4"/>
    <w:rsid w:val="00F83341"/>
    <w:rsid w:val="00F8351E"/>
    <w:rsid w:val="00F8391B"/>
    <w:rsid w:val="00F8398D"/>
    <w:rsid w:val="00F83EA2"/>
    <w:rsid w:val="00F84463"/>
    <w:rsid w:val="00F844E3"/>
    <w:rsid w:val="00F846CF"/>
    <w:rsid w:val="00F8490C"/>
    <w:rsid w:val="00F84C1D"/>
    <w:rsid w:val="00F84DB1"/>
    <w:rsid w:val="00F85265"/>
    <w:rsid w:val="00F85330"/>
    <w:rsid w:val="00F853C9"/>
    <w:rsid w:val="00F85747"/>
    <w:rsid w:val="00F85A2E"/>
    <w:rsid w:val="00F863C7"/>
    <w:rsid w:val="00F863E4"/>
    <w:rsid w:val="00F867F4"/>
    <w:rsid w:val="00F871F0"/>
    <w:rsid w:val="00F87286"/>
    <w:rsid w:val="00F87670"/>
    <w:rsid w:val="00F8785F"/>
    <w:rsid w:val="00F87870"/>
    <w:rsid w:val="00F9020A"/>
    <w:rsid w:val="00F9056F"/>
    <w:rsid w:val="00F9093F"/>
    <w:rsid w:val="00F909D2"/>
    <w:rsid w:val="00F90DFD"/>
    <w:rsid w:val="00F90FD5"/>
    <w:rsid w:val="00F90FDB"/>
    <w:rsid w:val="00F91365"/>
    <w:rsid w:val="00F917B2"/>
    <w:rsid w:val="00F91848"/>
    <w:rsid w:val="00F92114"/>
    <w:rsid w:val="00F9213A"/>
    <w:rsid w:val="00F924DB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26A"/>
    <w:rsid w:val="00F94664"/>
    <w:rsid w:val="00F94B28"/>
    <w:rsid w:val="00F952DB"/>
    <w:rsid w:val="00F953AA"/>
    <w:rsid w:val="00F95476"/>
    <w:rsid w:val="00F95588"/>
    <w:rsid w:val="00F95953"/>
    <w:rsid w:val="00F95C50"/>
    <w:rsid w:val="00F95D4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27B"/>
    <w:rsid w:val="00FA15B3"/>
    <w:rsid w:val="00FA1844"/>
    <w:rsid w:val="00FA188F"/>
    <w:rsid w:val="00FA1A92"/>
    <w:rsid w:val="00FA210C"/>
    <w:rsid w:val="00FA24AB"/>
    <w:rsid w:val="00FA3171"/>
    <w:rsid w:val="00FA352D"/>
    <w:rsid w:val="00FA39BE"/>
    <w:rsid w:val="00FA41D2"/>
    <w:rsid w:val="00FA4275"/>
    <w:rsid w:val="00FA4646"/>
    <w:rsid w:val="00FA4C48"/>
    <w:rsid w:val="00FA4D0B"/>
    <w:rsid w:val="00FA4D31"/>
    <w:rsid w:val="00FA4D37"/>
    <w:rsid w:val="00FA53C9"/>
    <w:rsid w:val="00FA53EE"/>
    <w:rsid w:val="00FA58FF"/>
    <w:rsid w:val="00FA59EE"/>
    <w:rsid w:val="00FA5F82"/>
    <w:rsid w:val="00FA6474"/>
    <w:rsid w:val="00FA6529"/>
    <w:rsid w:val="00FA653D"/>
    <w:rsid w:val="00FA665E"/>
    <w:rsid w:val="00FA6814"/>
    <w:rsid w:val="00FA6866"/>
    <w:rsid w:val="00FA69B0"/>
    <w:rsid w:val="00FA6CEB"/>
    <w:rsid w:val="00FA70D0"/>
    <w:rsid w:val="00FA71A9"/>
    <w:rsid w:val="00FA770A"/>
    <w:rsid w:val="00FA783D"/>
    <w:rsid w:val="00FA7923"/>
    <w:rsid w:val="00FA7A25"/>
    <w:rsid w:val="00FA7D8C"/>
    <w:rsid w:val="00FA7F0B"/>
    <w:rsid w:val="00FA7FDE"/>
    <w:rsid w:val="00FB0125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B85"/>
    <w:rsid w:val="00FB1CA2"/>
    <w:rsid w:val="00FB1D11"/>
    <w:rsid w:val="00FB1DB6"/>
    <w:rsid w:val="00FB1DC3"/>
    <w:rsid w:val="00FB1ECC"/>
    <w:rsid w:val="00FB2278"/>
    <w:rsid w:val="00FB2297"/>
    <w:rsid w:val="00FB2308"/>
    <w:rsid w:val="00FB2494"/>
    <w:rsid w:val="00FB285B"/>
    <w:rsid w:val="00FB28BA"/>
    <w:rsid w:val="00FB2AC3"/>
    <w:rsid w:val="00FB3289"/>
    <w:rsid w:val="00FB3435"/>
    <w:rsid w:val="00FB346C"/>
    <w:rsid w:val="00FB35B2"/>
    <w:rsid w:val="00FB361C"/>
    <w:rsid w:val="00FB384C"/>
    <w:rsid w:val="00FB3C11"/>
    <w:rsid w:val="00FB3DC9"/>
    <w:rsid w:val="00FB3E71"/>
    <w:rsid w:val="00FB3EF9"/>
    <w:rsid w:val="00FB40A8"/>
    <w:rsid w:val="00FB40A9"/>
    <w:rsid w:val="00FB4107"/>
    <w:rsid w:val="00FB44F1"/>
    <w:rsid w:val="00FB484F"/>
    <w:rsid w:val="00FB524F"/>
    <w:rsid w:val="00FB5466"/>
    <w:rsid w:val="00FB5848"/>
    <w:rsid w:val="00FB5889"/>
    <w:rsid w:val="00FB589D"/>
    <w:rsid w:val="00FB59D2"/>
    <w:rsid w:val="00FB5B09"/>
    <w:rsid w:val="00FB5E93"/>
    <w:rsid w:val="00FB62ED"/>
    <w:rsid w:val="00FB64D5"/>
    <w:rsid w:val="00FB64FE"/>
    <w:rsid w:val="00FB681D"/>
    <w:rsid w:val="00FB68FC"/>
    <w:rsid w:val="00FB6BAB"/>
    <w:rsid w:val="00FB77B9"/>
    <w:rsid w:val="00FC0015"/>
    <w:rsid w:val="00FC008D"/>
    <w:rsid w:val="00FC0330"/>
    <w:rsid w:val="00FC0C18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731"/>
    <w:rsid w:val="00FC47F9"/>
    <w:rsid w:val="00FC49C0"/>
    <w:rsid w:val="00FC49FF"/>
    <w:rsid w:val="00FC4D63"/>
    <w:rsid w:val="00FC5755"/>
    <w:rsid w:val="00FC5B7B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855"/>
    <w:rsid w:val="00FD29A6"/>
    <w:rsid w:val="00FD2F55"/>
    <w:rsid w:val="00FD314A"/>
    <w:rsid w:val="00FD321C"/>
    <w:rsid w:val="00FD3475"/>
    <w:rsid w:val="00FD399B"/>
    <w:rsid w:val="00FD3B8A"/>
    <w:rsid w:val="00FD3E42"/>
    <w:rsid w:val="00FD3E56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660"/>
    <w:rsid w:val="00FE2906"/>
    <w:rsid w:val="00FE2BAA"/>
    <w:rsid w:val="00FE30CF"/>
    <w:rsid w:val="00FE3724"/>
    <w:rsid w:val="00FE3854"/>
    <w:rsid w:val="00FE3A4A"/>
    <w:rsid w:val="00FE3B3E"/>
    <w:rsid w:val="00FE3ED8"/>
    <w:rsid w:val="00FE3F93"/>
    <w:rsid w:val="00FE44B9"/>
    <w:rsid w:val="00FE486E"/>
    <w:rsid w:val="00FE4C51"/>
    <w:rsid w:val="00FE4CC3"/>
    <w:rsid w:val="00FE4DEF"/>
    <w:rsid w:val="00FE5141"/>
    <w:rsid w:val="00FE56AA"/>
    <w:rsid w:val="00FE572E"/>
    <w:rsid w:val="00FE575D"/>
    <w:rsid w:val="00FE5B72"/>
    <w:rsid w:val="00FE5B8F"/>
    <w:rsid w:val="00FE5CCA"/>
    <w:rsid w:val="00FE6529"/>
    <w:rsid w:val="00FE6691"/>
    <w:rsid w:val="00FE6741"/>
    <w:rsid w:val="00FE6B26"/>
    <w:rsid w:val="00FE72DC"/>
    <w:rsid w:val="00FE7E00"/>
    <w:rsid w:val="00FE7F6F"/>
    <w:rsid w:val="00FF00CA"/>
    <w:rsid w:val="00FF05B3"/>
    <w:rsid w:val="00FF0E93"/>
    <w:rsid w:val="00FF1275"/>
    <w:rsid w:val="00FF14D9"/>
    <w:rsid w:val="00FF174B"/>
    <w:rsid w:val="00FF17C6"/>
    <w:rsid w:val="00FF19AD"/>
    <w:rsid w:val="00FF1CFB"/>
    <w:rsid w:val="00FF1D2E"/>
    <w:rsid w:val="00FF1F4B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9FA"/>
    <w:rsid w:val="00FF4E3C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2E9"/>
    <w:rsid w:val="00FF635A"/>
    <w:rsid w:val="00FF68EC"/>
    <w:rsid w:val="00FF6A59"/>
    <w:rsid w:val="00FF6AC8"/>
    <w:rsid w:val="00FF6C4D"/>
    <w:rsid w:val="00FF7120"/>
    <w:rsid w:val="00FF7951"/>
    <w:rsid w:val="00FF7BAA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41D3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776C6A-7B16-4025-9381-0C67B3EEB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4226</TotalTime>
  <Pages>24</Pages>
  <Words>4491</Words>
  <Characters>25599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Sunantha I &lt;G-FA-AB&gt;</cp:lastModifiedBy>
  <cp:revision>1420</cp:revision>
  <cp:lastPrinted>2025-07-24T02:15:00Z</cp:lastPrinted>
  <dcterms:created xsi:type="dcterms:W3CDTF">2023-09-13T08:50:00Z</dcterms:created>
  <dcterms:modified xsi:type="dcterms:W3CDTF">2025-08-08T07:38:00Z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