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63E0C" w14:textId="77777777" w:rsidR="00843351" w:rsidRPr="00EA592D" w:rsidRDefault="00843351" w:rsidP="00843351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 w:rsidRPr="008C5B43">
        <w:rPr>
          <w:rFonts w:ascii="Angsana New" w:hAnsi="Angsana New"/>
          <w:b/>
          <w:bCs/>
          <w:sz w:val="52"/>
          <w:szCs w:val="52"/>
          <w:cs/>
        </w:rPr>
        <w:t>ทรัสต์เพื่อการลงทุนในอสังหาริมทรัพย์และสิทธิการเช่าดุสิตธานี</w:t>
      </w:r>
      <w:r w:rsidRPr="008C5B43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8C5B43">
        <w:rPr>
          <w:rFonts w:ascii="Angsana New" w:hAnsi="Angsana New"/>
          <w:b/>
          <w:bCs/>
          <w:sz w:val="52"/>
          <w:szCs w:val="52"/>
          <w:cs/>
        </w:rPr>
        <w:br/>
      </w:r>
      <w:r w:rsidRPr="008C5B43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2C6F75F" w14:textId="77777777" w:rsidR="00843351" w:rsidRPr="001316DA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40"/>
          <w:szCs w:val="40"/>
        </w:rPr>
      </w:pPr>
    </w:p>
    <w:p w14:paraId="560CED5F" w14:textId="77777777" w:rsidR="00843351" w:rsidRPr="008C5B43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8C5B43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8C5B43">
        <w:rPr>
          <w:rFonts w:ascii="Angsana New" w:hAnsi="Angsana New" w:hint="cs"/>
          <w:sz w:val="32"/>
          <w:szCs w:val="32"/>
          <w:cs/>
        </w:rPr>
        <w:t>แบบย่อ</w:t>
      </w:r>
    </w:p>
    <w:p w14:paraId="2ADF245B" w14:textId="32A237A8" w:rsidR="00CF7A06" w:rsidRPr="001316DA" w:rsidRDefault="00F2136D" w:rsidP="00CF7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C5B43">
        <w:rPr>
          <w:rFonts w:ascii="Angsana New" w:hAnsi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8702B1">
        <w:rPr>
          <w:rFonts w:ascii="Angsana New" w:hAnsi="Angsana New"/>
          <w:sz w:val="32"/>
          <w:szCs w:val="32"/>
        </w:rPr>
        <w:t xml:space="preserve">30 </w:t>
      </w:r>
      <w:r w:rsidRPr="008C5B43">
        <w:rPr>
          <w:rFonts w:ascii="Angsana New" w:hAnsi="Angsana New"/>
          <w:sz w:val="32"/>
          <w:szCs w:val="32"/>
          <w:cs/>
        </w:rPr>
        <w:t>มิถุนายน</w:t>
      </w:r>
      <w:r w:rsidR="00B75D37" w:rsidRPr="008C5B43">
        <w:rPr>
          <w:rFonts w:ascii="Angsana New" w:hAnsi="Angsana New" w:hint="cs"/>
          <w:sz w:val="32"/>
          <w:szCs w:val="32"/>
          <w:cs/>
        </w:rPr>
        <w:t xml:space="preserve"> </w:t>
      </w:r>
      <w:r w:rsidR="00CF7A06" w:rsidRPr="001B4B45">
        <w:rPr>
          <w:rFonts w:ascii="Angsana New" w:hAnsi="Angsana New"/>
          <w:sz w:val="32"/>
          <w:szCs w:val="32"/>
        </w:rPr>
        <w:t>256</w:t>
      </w:r>
      <w:r w:rsidR="00F373FC" w:rsidRPr="001B4B45">
        <w:rPr>
          <w:rFonts w:ascii="Angsana New" w:hAnsi="Angsana New"/>
          <w:sz w:val="32"/>
          <w:szCs w:val="32"/>
        </w:rPr>
        <w:t>8</w:t>
      </w:r>
    </w:p>
    <w:p w14:paraId="6B7BF184" w14:textId="77777777" w:rsidR="00843351" w:rsidRPr="001316DA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C5B43">
        <w:rPr>
          <w:rFonts w:ascii="Angsana New" w:hAnsi="Angsana New"/>
          <w:sz w:val="32"/>
          <w:szCs w:val="32"/>
          <w:cs/>
        </w:rPr>
        <w:t>และ</w:t>
      </w:r>
    </w:p>
    <w:p w14:paraId="0CED3816" w14:textId="024944F6" w:rsidR="00843351" w:rsidRPr="001316DA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5B4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6026D9" w:rsidRPr="008C5B4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="0008071D" w:rsidRPr="008C5B4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</w:t>
      </w:r>
      <w:r w:rsidRPr="008C5B43">
        <w:rPr>
          <w:rFonts w:ascii="Angsana New" w:hAnsi="Angsana New" w:cs="Angsan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38D6376" w14:textId="77777777" w:rsidR="00843351" w:rsidRPr="001316DA" w:rsidRDefault="00843351" w:rsidP="00022F2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22D5392" w14:textId="77777777" w:rsidR="00843351" w:rsidRPr="001316DA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43351" w:rsidRPr="001316DA" w:rsidSect="00903A3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FEC0098" w14:textId="77777777" w:rsidR="00843351" w:rsidRPr="008C5B43" w:rsidRDefault="00843351" w:rsidP="00843351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8C5B43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BDFD164" w14:textId="77777777" w:rsidR="00843351" w:rsidRPr="001316DA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74709AB4" w14:textId="77777777" w:rsidR="00843351" w:rsidRPr="00A04FB9" w:rsidRDefault="00843351" w:rsidP="00843351">
      <w:pPr>
        <w:ind w:right="-233"/>
        <w:rPr>
          <w:rFonts w:ascii="Angsana New" w:hAnsi="Angsana New"/>
          <w:b/>
          <w:bCs/>
          <w:sz w:val="30"/>
          <w:szCs w:val="30"/>
          <w:lang w:val="en-GB"/>
        </w:rPr>
      </w:pPr>
      <w:r w:rsidRPr="008C5B43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8C5B43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8C5B43">
        <w:rPr>
          <w:rFonts w:ascii="Angsana New" w:hAnsi="Angsana New"/>
          <w:b/>
          <w:bCs/>
          <w:sz w:val="30"/>
          <w:szCs w:val="30"/>
          <w:cs/>
        </w:rPr>
        <w:t>บริษัท ดุสิตธานี พร็อพเพอร์ตี้ส์ รีท จำกัด</w:t>
      </w:r>
      <w:r w:rsidRPr="008C5B43">
        <w:rPr>
          <w:rFonts w:ascii="Angsana New" w:hAnsi="Angsana New" w:hint="cs"/>
          <w:b/>
          <w:bCs/>
          <w:sz w:val="30"/>
          <w:szCs w:val="30"/>
          <w:cs/>
        </w:rPr>
        <w:t xml:space="preserve"> (ผู้จัดการกองทรัสต์)</w:t>
      </w:r>
    </w:p>
    <w:p w14:paraId="1EEBE022" w14:textId="77777777" w:rsidR="00843351" w:rsidRPr="008C5B43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5A022BD3" w14:textId="496A7387" w:rsidR="00843351" w:rsidRPr="001316DA" w:rsidRDefault="00F2136D" w:rsidP="00F2136D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8C5B43">
        <w:rPr>
          <w:rFonts w:ascii="Angsana New" w:hAnsi="Angsana New" w:cs="Angsana New"/>
          <w:cs/>
          <w:lang w:val="en-US"/>
        </w:rPr>
        <w:t xml:space="preserve">ข้าพเจ้าได้สอบทานงบแสดงฐานะการเงินรวมและงบประกอบรายละเอียดเงินลงทุนรวม ณ วันที่ </w:t>
      </w:r>
      <w:r>
        <w:rPr>
          <w:rFonts w:ascii="Angsana New" w:hAnsi="Angsana New" w:cs="Angsana New"/>
          <w:lang w:val="en-US"/>
        </w:rPr>
        <w:t>30</w:t>
      </w:r>
      <w:r w:rsidRPr="008C5B43">
        <w:rPr>
          <w:rFonts w:ascii="Angsana New" w:hAnsi="Angsana New" w:cs="Angsana New"/>
          <w:cs/>
          <w:lang w:val="en-US"/>
        </w:rPr>
        <w:t xml:space="preserve"> มิถุนายน </w:t>
      </w:r>
      <w:r>
        <w:rPr>
          <w:rFonts w:ascii="Angsana New" w:hAnsi="Angsana New" w:cs="Angsana New"/>
          <w:lang w:val="en-US"/>
        </w:rPr>
        <w:t>2568</w:t>
      </w:r>
      <w:r w:rsidRPr="008702B1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br/>
      </w:r>
      <w:r w:rsidRPr="008C5B43">
        <w:rPr>
          <w:rFonts w:ascii="Angsana New" w:hAnsi="Angsana New" w:cs="Angsana New"/>
          <w:cs/>
          <w:lang w:val="en-US"/>
        </w:rPr>
        <w:t xml:space="preserve">งบกำไรขาดทุนเบ็ดเสร็จรวม สำหรับงวดสามเดือนและหกเดือนสิ้นสุดวันที่ </w:t>
      </w:r>
      <w:r>
        <w:rPr>
          <w:rFonts w:ascii="Angsana New" w:hAnsi="Angsana New" w:cs="Angsana New"/>
          <w:lang w:val="en-US"/>
        </w:rPr>
        <w:t>30</w:t>
      </w:r>
      <w:r w:rsidRPr="008C5B43">
        <w:rPr>
          <w:rFonts w:ascii="Angsana New" w:hAnsi="Angsana New" w:cs="Angsana New"/>
          <w:cs/>
          <w:lang w:val="en-US"/>
        </w:rPr>
        <w:t xml:space="preserve"> มิถุนายน </w:t>
      </w:r>
      <w:r>
        <w:rPr>
          <w:rFonts w:ascii="Angsana New" w:hAnsi="Angsana New" w:cs="Angsana New"/>
          <w:lang w:val="en-US"/>
        </w:rPr>
        <w:t>2568</w:t>
      </w:r>
      <w:r w:rsidRPr="008C5B43">
        <w:rPr>
          <w:rFonts w:ascii="Angsana New" w:hAnsi="Angsana New" w:cs="Angsana New"/>
          <w:cs/>
          <w:lang w:val="en-US"/>
        </w:rPr>
        <w:t xml:space="preserve"> งบแสดงการเปลี่ยนแปลงสินทรัพย์สุทธิรวม และงบกระแสเงินสดรวม สำหรับงวดหกเดือนสิ้นสุดวันที่ </w:t>
      </w:r>
      <w:r>
        <w:rPr>
          <w:rFonts w:ascii="Angsana New" w:hAnsi="Angsana New" w:cs="Angsana New"/>
          <w:lang w:val="en-US"/>
        </w:rPr>
        <w:t>30</w:t>
      </w:r>
      <w:r w:rsidRPr="008C5B43">
        <w:rPr>
          <w:rFonts w:ascii="Angsana New" w:hAnsi="Angsana New" w:cs="Angsana New"/>
          <w:cs/>
          <w:lang w:val="en-US"/>
        </w:rPr>
        <w:t xml:space="preserve"> มิถุนายน </w:t>
      </w:r>
      <w:r>
        <w:rPr>
          <w:rFonts w:ascii="Angsana New" w:hAnsi="Angsana New" w:cs="Angsana New"/>
          <w:lang w:val="en-US"/>
        </w:rPr>
        <w:t>2568</w:t>
      </w:r>
      <w:r w:rsidRPr="008C5B43">
        <w:rPr>
          <w:rFonts w:ascii="Angsana New" w:hAnsi="Angsana New" w:cs="Angsana New"/>
          <w:cs/>
          <w:lang w:val="en-US"/>
        </w:rPr>
        <w:t xml:space="preserve"> และหมายเหตุประกอบ</w:t>
      </w:r>
      <w:r>
        <w:rPr>
          <w:rFonts w:ascii="Angsana New" w:hAnsi="Angsana New" w:cs="Angsana New"/>
          <w:lang w:val="en-US"/>
        </w:rPr>
        <w:br/>
      </w:r>
      <w:r w:rsidRPr="008C5B43">
        <w:rPr>
          <w:rFonts w:ascii="Angsana New" w:hAnsi="Angsana New" w:cs="Angsana New"/>
          <w:cs/>
          <w:lang w:val="en-US"/>
        </w:rPr>
        <w:t>งบการเงินแบบย่อ (ข้อมูลทางการเงินระหว่างกาล) ของทรัสต์เพื่อการลงทุนในอสังหาริมทรัพย์และสิทธิการเช่าดุสิตธานี และบริษัทย่อย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5835B1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73107A53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8C5B43">
        <w:rPr>
          <w:rFonts w:ascii="Angsana New" w:hAnsi="Angsana New" w:cs="Angsana New"/>
          <w:i/>
          <w:iCs/>
          <w:cs/>
          <w:lang w:val="en-US"/>
        </w:rPr>
        <w:t>ขอบเขตการสอบทาน</w:t>
      </w:r>
    </w:p>
    <w:p w14:paraId="5A31B6BD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403C62C7" w14:textId="75D65CF2" w:rsidR="00843351" w:rsidRPr="001316DA" w:rsidRDefault="00843351" w:rsidP="00843351">
      <w:pPr>
        <w:pStyle w:val="a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  <w:r w:rsidRPr="008C5B43">
        <w:rPr>
          <w:rFonts w:asciiTheme="majorBidi" w:hAnsiTheme="majorBidi" w:cstheme="majorBidi"/>
          <w:cs/>
          <w:lang w:val="en-US"/>
        </w:rPr>
        <w:t>ข้าพเจ้าได้ปฏิบัติงานสอบทานตามมาตรฐานงานสอบทาน</w:t>
      </w:r>
      <w:r w:rsidRPr="0027317D">
        <w:rPr>
          <w:rFonts w:asciiTheme="majorBidi" w:hAnsiTheme="majorBidi" w:cstheme="majorBidi"/>
        </w:rPr>
        <w:t xml:space="preserve"> </w:t>
      </w:r>
      <w:r w:rsidRPr="008C5B43">
        <w:rPr>
          <w:rFonts w:asciiTheme="majorBidi" w:hAnsiTheme="majorBidi" w:cstheme="majorBidi"/>
          <w:cs/>
          <w:lang w:val="en-US"/>
        </w:rPr>
        <w:t>รหัส</w:t>
      </w:r>
      <w:r w:rsidRPr="0027317D">
        <w:rPr>
          <w:rFonts w:asciiTheme="majorBidi" w:hAnsiTheme="majorBidi" w:cstheme="majorBidi"/>
        </w:rPr>
        <w:t xml:space="preserve"> </w:t>
      </w:r>
      <w:r w:rsidR="000F0B2B" w:rsidRPr="001316DA">
        <w:rPr>
          <w:rFonts w:asciiTheme="majorBidi" w:hAnsiTheme="majorBidi" w:cstheme="majorBidi"/>
          <w:lang w:val="en-US"/>
        </w:rPr>
        <w:t>241</w:t>
      </w:r>
      <w:r w:rsidR="00E73399" w:rsidRPr="001316DA">
        <w:rPr>
          <w:rFonts w:asciiTheme="majorBidi" w:hAnsiTheme="majorBidi" w:cstheme="majorBidi"/>
          <w:lang w:val="en-US"/>
        </w:rPr>
        <w:t>0</w:t>
      </w:r>
      <w:r w:rsidRPr="0027317D">
        <w:rPr>
          <w:rFonts w:asciiTheme="majorBidi" w:hAnsiTheme="majorBidi" w:cstheme="majorBidi"/>
        </w:rPr>
        <w:t xml:space="preserve"> “</w:t>
      </w:r>
      <w:r w:rsidRPr="008C5B43">
        <w:rPr>
          <w:rFonts w:asciiTheme="majorBidi" w:hAnsiTheme="majorBidi" w:cstheme="majorBidi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317D">
        <w:rPr>
          <w:rFonts w:asciiTheme="majorBidi" w:hAnsiTheme="majorBidi" w:cstheme="majorBidi"/>
        </w:rPr>
        <w:t>”</w:t>
      </w:r>
      <w:r w:rsidRPr="008C5B43">
        <w:rPr>
          <w:rFonts w:asciiTheme="majorBidi" w:hAnsiTheme="majorBidi" w:cstheme="majorBidi"/>
          <w:cs/>
          <w:lang w:val="en-US"/>
        </w:rPr>
        <w:t xml:space="preserve"> การสอบทานดังกล่าวประกอบด้วย</w:t>
      </w:r>
      <w:r w:rsidRPr="0027317D">
        <w:rPr>
          <w:rFonts w:asciiTheme="majorBidi" w:hAnsiTheme="majorBidi" w:cstheme="majorBidi"/>
        </w:rPr>
        <w:t xml:space="preserve"> </w:t>
      </w:r>
      <w:r w:rsidRPr="008C5B43">
        <w:rPr>
          <w:rFonts w:asciiTheme="majorBidi" w:hAnsiTheme="majorBidi" w:cstheme="majorBidi"/>
          <w:cs/>
          <w:lang w:val="en-US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317D">
        <w:rPr>
          <w:rFonts w:asciiTheme="majorBidi" w:hAnsiTheme="majorBidi" w:cstheme="majorBidi"/>
        </w:rPr>
        <w:t xml:space="preserve"> </w:t>
      </w:r>
      <w:r w:rsidRPr="008C5B43">
        <w:rPr>
          <w:rFonts w:asciiTheme="majorBidi" w:hAnsiTheme="majorBidi" w:cstheme="majorBidi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317D">
        <w:rPr>
          <w:rFonts w:asciiTheme="majorBidi" w:hAnsiTheme="majorBidi" w:cstheme="majorBidi"/>
        </w:rPr>
        <w:t xml:space="preserve"> </w:t>
      </w:r>
      <w:r w:rsidRPr="008C5B43">
        <w:rPr>
          <w:rFonts w:asciiTheme="majorBidi" w:hAnsiTheme="majorBidi" w:cstheme="majorBidi"/>
          <w:cs/>
          <w:lang w:val="en-US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7A63845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6EC98FF2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  <w:sectPr w:rsidR="00843351" w:rsidRPr="001316DA" w:rsidSect="00903A3F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04F9B31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8C5B43">
        <w:rPr>
          <w:rFonts w:ascii="Angsana New" w:hAnsi="Angsana New" w:cs="Angsana New"/>
          <w:i/>
          <w:iCs/>
          <w:cs/>
          <w:lang w:val="en-US"/>
        </w:rPr>
        <w:t>ข้อสรุป</w:t>
      </w:r>
    </w:p>
    <w:p w14:paraId="690180CA" w14:textId="77777777" w:rsidR="00843351" w:rsidRPr="001316DA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D797F49" w14:textId="22FD40C8" w:rsidR="00843351" w:rsidRPr="001316DA" w:rsidRDefault="00E16BF2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8C5B43">
        <w:rPr>
          <w:rFonts w:asciiTheme="majorBidi" w:hAnsi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ไม่ได้จัดทำขึ้นตามแนวปฏิบัติทางบัญชีสำหรับ 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ในสาระสำคัญจากการสอบทานของข้าพเจ้า</w:t>
      </w:r>
    </w:p>
    <w:p w14:paraId="4914DF46" w14:textId="77777777" w:rsidR="00843351" w:rsidRPr="001316DA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0C64C68" w14:textId="77777777" w:rsidR="00843351" w:rsidRPr="001316DA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6E12AB" w14:textId="77777777" w:rsidR="00843351" w:rsidRPr="001316DA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CED847" w14:textId="77777777" w:rsidR="00843351" w:rsidRPr="001316DA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7A20C3" w14:textId="64EF5E78" w:rsidR="00843351" w:rsidRPr="008C5B43" w:rsidRDefault="00843351" w:rsidP="00843351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US"/>
        </w:rPr>
      </w:pPr>
      <w:r w:rsidRPr="001316DA">
        <w:rPr>
          <w:rFonts w:ascii="Angsana New" w:eastAsia="MS Mincho" w:hAnsi="Angsana New" w:cs="Angsana New"/>
          <w:lang w:val="en-US"/>
        </w:rPr>
        <w:t>(</w:t>
      </w:r>
      <w:r w:rsidR="002821E6" w:rsidRPr="008C5B43">
        <w:rPr>
          <w:rFonts w:ascii="Angsana New" w:eastAsia="MS Mincho" w:hAnsi="Angsana New" w:cs="Angsana New" w:hint="cs"/>
          <w:cs/>
          <w:lang w:val="en-US"/>
        </w:rPr>
        <w:t>ชนารัตน์ จันทร์หวา</w:t>
      </w:r>
      <w:r w:rsidRPr="008C5B43">
        <w:rPr>
          <w:rFonts w:ascii="Angsana New" w:eastAsia="MS Mincho" w:hAnsi="Angsana New" w:cs="Angsana New"/>
          <w:cs/>
          <w:lang w:val="en-US"/>
        </w:rPr>
        <w:t>)</w:t>
      </w:r>
    </w:p>
    <w:p w14:paraId="0D47D932" w14:textId="77777777" w:rsidR="00843351" w:rsidRPr="008C5B43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8C5B43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18640C69" w14:textId="4695B0E5" w:rsidR="00843351" w:rsidRPr="008C5B43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8C5B43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2821E6" w:rsidRPr="001316DA">
        <w:rPr>
          <w:rFonts w:ascii="Angsana New" w:hAnsi="Angsana New" w:cs="Angsana New"/>
          <w:lang w:val="en-US"/>
        </w:rPr>
        <w:t>9052</w:t>
      </w:r>
    </w:p>
    <w:p w14:paraId="513CE94B" w14:textId="77777777" w:rsidR="00843351" w:rsidRPr="001316DA" w:rsidRDefault="00843351" w:rsidP="0084335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</w:p>
    <w:p w14:paraId="28CEB139" w14:textId="77777777" w:rsidR="00843351" w:rsidRPr="008C5B43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8C5B43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1C719C6B" w14:textId="77777777" w:rsidR="00843351" w:rsidRPr="001316DA" w:rsidRDefault="00843351" w:rsidP="00843351">
      <w:pPr>
        <w:tabs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883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8C5B4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36923F3" w14:textId="1FF82488" w:rsidR="0076288F" w:rsidRDefault="00042F85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>8</w:t>
      </w:r>
      <w:r w:rsidR="002F13A6" w:rsidRPr="002F13A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2F13A6" w:rsidRPr="008C5B43">
        <w:rPr>
          <w:rFonts w:ascii="Angsana New" w:hAnsi="Angsana New" w:cs="Angsana New"/>
          <w:sz w:val="30"/>
          <w:szCs w:val="30"/>
          <w:cs/>
          <w:lang w:val="en-US"/>
        </w:rPr>
        <w:t>สิงหาคม</w:t>
      </w:r>
      <w:r w:rsidR="00B75D37" w:rsidRPr="008C5B4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0F0B2B" w:rsidRPr="001316DA">
        <w:rPr>
          <w:rFonts w:ascii="Angsana New" w:hAnsi="Angsana New" w:cs="Angsana New" w:hint="cs"/>
          <w:sz w:val="30"/>
          <w:szCs w:val="30"/>
          <w:lang w:val="en-US"/>
        </w:rPr>
        <w:t>25</w:t>
      </w:r>
      <w:r w:rsidR="00E73399" w:rsidRPr="001316DA">
        <w:rPr>
          <w:rFonts w:ascii="Angsana New" w:hAnsi="Angsana New" w:cs="Angsana New" w:hint="cs"/>
          <w:sz w:val="30"/>
          <w:szCs w:val="30"/>
          <w:lang w:val="en-US"/>
        </w:rPr>
        <w:t>6</w:t>
      </w:r>
      <w:r w:rsidR="008D1D42">
        <w:rPr>
          <w:rFonts w:ascii="Angsana New" w:hAnsi="Angsana New" w:cs="Angsana New"/>
          <w:sz w:val="30"/>
          <w:szCs w:val="30"/>
          <w:lang w:val="en-US"/>
        </w:rPr>
        <w:t>8</w:t>
      </w:r>
    </w:p>
    <w:p w14:paraId="429B404A" w14:textId="77777777" w:rsidR="0076288F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AF10377" w14:textId="62F90BF2" w:rsidR="00576061" w:rsidRDefault="00576061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F789158" w14:textId="77777777" w:rsidR="0076288F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9D6078C" w14:textId="77777777" w:rsidR="0076288F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66FCA87" w14:textId="77777777" w:rsidR="0076288F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C182202" w14:textId="77777777" w:rsidR="0076288F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C13A078" w14:textId="77777777" w:rsidR="0076288F" w:rsidRPr="008C5B43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sectPr w:rsidR="0076288F" w:rsidRPr="008C5B43" w:rsidSect="001762D8"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1FBD4" w14:textId="77777777" w:rsidR="000A7D04" w:rsidRDefault="000A7D04" w:rsidP="004956B4">
      <w:r>
        <w:separator/>
      </w:r>
    </w:p>
  </w:endnote>
  <w:endnote w:type="continuationSeparator" w:id="0">
    <w:p w14:paraId="66D7A3FD" w14:textId="77777777" w:rsidR="000A7D04" w:rsidRDefault="000A7D0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8CD45" w14:textId="55A14157" w:rsidR="00F22877" w:rsidRPr="001316DA" w:rsidRDefault="00F22877" w:rsidP="00286DD4">
    <w:pPr>
      <w:pStyle w:val="Footer"/>
      <w:framePr w:wrap="around" w:vAnchor="text" w:hAnchor="margin" w:xAlign="center" w:y="1"/>
      <w:rPr>
        <w:rStyle w:val="PageNumber"/>
      </w:rPr>
    </w:pPr>
    <w:r w:rsidRPr="001316DA">
      <w:rPr>
        <w:rStyle w:val="PageNumber"/>
        <w:cs/>
      </w:rPr>
      <w:fldChar w:fldCharType="begin"/>
    </w:r>
    <w:r w:rsidRPr="001316DA">
      <w:rPr>
        <w:rStyle w:val="PageNumber"/>
      </w:rPr>
      <w:instrText xml:space="preserve">PAGE  </w:instrText>
    </w:r>
    <w:r w:rsidRPr="001316DA">
      <w:rPr>
        <w:rStyle w:val="PageNumber"/>
        <w:cs/>
      </w:rPr>
      <w:fldChar w:fldCharType="separate"/>
    </w:r>
    <w:r w:rsidRPr="001316DA">
      <w:rPr>
        <w:rStyle w:val="PageNumber"/>
        <w:noProof/>
        <w:cs/>
      </w:rPr>
      <w:t>2</w:t>
    </w:r>
    <w:r w:rsidRPr="001316DA">
      <w:rPr>
        <w:rStyle w:val="PageNumber"/>
        <w:noProof/>
      </w:rPr>
      <w:t>3</w:t>
    </w:r>
    <w:r w:rsidRPr="001316DA">
      <w:rPr>
        <w:rStyle w:val="PageNumber"/>
        <w:cs/>
      </w:rPr>
      <w:fldChar w:fldCharType="end"/>
    </w:r>
  </w:p>
  <w:p w14:paraId="78C7ACD3" w14:textId="77777777" w:rsidR="00F22877" w:rsidRPr="001316DA" w:rsidRDefault="00F22877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B5DD8" w14:textId="12210EFA" w:rsidR="00F22877" w:rsidRPr="001316DA" w:rsidRDefault="00F22877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316D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316D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316D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1316DA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1316DA">
      <w:rPr>
        <w:rStyle w:val="PageNumber"/>
        <w:rFonts w:ascii="Angsana New" w:hAnsi="Angsana New"/>
        <w:noProof/>
        <w:sz w:val="30"/>
        <w:szCs w:val="30"/>
      </w:rPr>
      <w:t>3</w:t>
    </w:r>
    <w:r w:rsidRPr="001316D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9ABE4EA" w14:textId="40D4DD66" w:rsidR="00F22877" w:rsidRPr="001316DA" w:rsidRDefault="00F22877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 w:rsidRPr="001316DA">
      <w:rPr>
        <w:rFonts w:ascii="Angsana New" w:hAnsi="Angsana New"/>
        <w:sz w:val="30"/>
        <w:szCs w:val="30"/>
      </w:rPr>
      <w:fldChar w:fldCharType="begin"/>
    </w:r>
    <w:r w:rsidRPr="001316DA">
      <w:rPr>
        <w:rFonts w:ascii="Angsana New" w:hAnsi="Angsana New"/>
        <w:sz w:val="30"/>
        <w:szCs w:val="30"/>
      </w:rPr>
      <w:instrText xml:space="preserve"> FILENAME </w:instrText>
    </w:r>
    <w:r w:rsidRPr="001316DA">
      <w:rPr>
        <w:rFonts w:ascii="Angsana New" w:hAnsi="Angsana New"/>
        <w:sz w:val="30"/>
        <w:szCs w:val="30"/>
      </w:rPr>
      <w:fldChar w:fldCharType="separate"/>
    </w:r>
    <w:r w:rsidR="001762D8">
      <w:rPr>
        <w:rFonts w:ascii="Angsana New" w:hAnsi="Angsana New"/>
        <w:noProof/>
        <w:sz w:val="30"/>
        <w:szCs w:val="30"/>
      </w:rPr>
      <w:t>DREITt1-Q2'5-set</w:t>
    </w:r>
    <w:r w:rsidRPr="001316D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46D1E" w14:textId="2DF2491C" w:rsidR="00F22877" w:rsidRPr="00667CB6" w:rsidRDefault="00F22877" w:rsidP="00667CB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C74AF" w14:textId="77777777" w:rsidR="00F22877" w:rsidRPr="001316DA" w:rsidRDefault="00F22877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950815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F8DE744" w14:textId="77777777" w:rsidR="0040444D" w:rsidRPr="001762D8" w:rsidRDefault="0040444D" w:rsidP="004D0F8C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762D8">
          <w:rPr>
            <w:rFonts w:ascii="Angsana New" w:hAnsi="Angsana New"/>
            <w:sz w:val="30"/>
            <w:szCs w:val="30"/>
          </w:rPr>
          <w:fldChar w:fldCharType="begin"/>
        </w:r>
        <w:r w:rsidRPr="001762D8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762D8">
          <w:rPr>
            <w:rFonts w:ascii="Angsana New" w:hAnsi="Angsana New"/>
            <w:sz w:val="30"/>
            <w:szCs w:val="30"/>
          </w:rPr>
          <w:fldChar w:fldCharType="separate"/>
        </w:r>
        <w:r w:rsidRPr="001762D8">
          <w:rPr>
            <w:rFonts w:ascii="Angsana New" w:hAnsi="Angsana New"/>
            <w:noProof/>
            <w:sz w:val="30"/>
            <w:szCs w:val="30"/>
          </w:rPr>
          <w:t>2</w:t>
        </w:r>
        <w:r w:rsidRPr="001762D8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7E3A3" w14:textId="77777777" w:rsidR="000A7D04" w:rsidRDefault="000A7D04" w:rsidP="004956B4">
      <w:r>
        <w:separator/>
      </w:r>
    </w:p>
  </w:footnote>
  <w:footnote w:type="continuationSeparator" w:id="0">
    <w:p w14:paraId="574BE034" w14:textId="77777777" w:rsidR="000A7D04" w:rsidRDefault="000A7D0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857F0" w14:textId="77777777" w:rsidR="00F22877" w:rsidRPr="001316DA" w:rsidRDefault="00F228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B927215" wp14:editId="2C2F628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510AAA1" w14:textId="77777777" w:rsidR="00F22877" w:rsidRPr="001316DA" w:rsidRDefault="00F22877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316DA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927215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5510AAA1" w14:textId="77777777" w:rsidR="00F22877" w:rsidRPr="001316DA" w:rsidRDefault="00F22877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316DA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2533C" w14:textId="77777777" w:rsidR="00F22877" w:rsidRPr="001316DA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8C5B43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1316DA">
      <w:rPr>
        <w:rFonts w:ascii="Angsana New" w:hAnsi="Angsana New"/>
        <w:b/>
        <w:bCs/>
        <w:sz w:val="32"/>
        <w:szCs w:val="32"/>
      </w:rPr>
      <w:t xml:space="preserve">CPN </w:t>
    </w:r>
    <w:r w:rsidRPr="008C5B43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360FDF77" w14:textId="77777777" w:rsidR="00F22877" w:rsidRPr="001316DA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8C5B43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9FCBAB0" w14:textId="10549BDB" w:rsidR="00F22877" w:rsidRPr="001316DA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8C5B43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8C5B4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งวดสามเดือนและเก้าเดือนสิ้นสุดวันที่ </w:t>
    </w:r>
    <w:r w:rsidRPr="001316DA">
      <w:rPr>
        <w:rFonts w:ascii="Angsana New" w:hAnsi="Angsana New" w:hint="cs"/>
        <w:b w:val="0"/>
        <w:bCs/>
        <w:sz w:val="32"/>
        <w:szCs w:val="32"/>
        <w:lang w:val="en-US" w:bidi="th-TH"/>
      </w:rPr>
      <w:t>3</w:t>
    </w:r>
    <w:r w:rsidRPr="001316DA">
      <w:rPr>
        <w:rFonts w:ascii="Angsana New" w:hAnsi="Angsana New"/>
        <w:sz w:val="32"/>
        <w:szCs w:val="32"/>
        <w:lang w:val="en-US" w:bidi="th-TH"/>
      </w:rPr>
      <w:t>0</w:t>
    </w:r>
    <w:r w:rsidRPr="001316DA">
      <w:rPr>
        <w:rFonts w:ascii="Angsana New" w:hAnsi="Angsana New" w:hint="cs"/>
        <w:b w:val="0"/>
        <w:bCs/>
        <w:sz w:val="32"/>
        <w:szCs w:val="32"/>
        <w:lang w:val="en-US" w:bidi="th-TH"/>
      </w:rPr>
      <w:t xml:space="preserve"> </w:t>
    </w:r>
    <w:r w:rsidRPr="008C5B4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กันยายน </w:t>
    </w:r>
    <w:r w:rsidRPr="001316DA">
      <w:rPr>
        <w:rFonts w:ascii="Angsana New" w:hAnsi="Angsana New"/>
        <w:sz w:val="32"/>
        <w:szCs w:val="32"/>
        <w:lang w:val="en-US" w:bidi="th-TH"/>
      </w:rPr>
      <w:t>2550</w:t>
    </w:r>
    <w:r w:rsidRPr="001316DA">
      <w:rPr>
        <w:rFonts w:ascii="Angsana New" w:hAnsi="Angsana New" w:hint="cs"/>
        <w:b w:val="0"/>
        <w:bCs/>
        <w:sz w:val="32"/>
        <w:szCs w:val="32"/>
        <w:lang w:val="en-US" w:bidi="th-TH"/>
      </w:rPr>
      <w:t xml:space="preserve"> </w:t>
    </w:r>
    <w:r w:rsidRPr="001316DA">
      <w:rPr>
        <w:rFonts w:ascii="Angsana New" w:hAnsi="Angsana New"/>
        <w:b w:val="0"/>
        <w:bCs/>
        <w:sz w:val="32"/>
        <w:szCs w:val="32"/>
        <w:lang w:val="en-US" w:bidi="th-TH"/>
      </w:rPr>
      <w:t>(</w:t>
    </w:r>
    <w:r w:rsidRPr="008C5B4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ไม่ได้ตรวจสอบ)</w:t>
    </w:r>
  </w:p>
  <w:p w14:paraId="0F92BF57" w14:textId="77777777" w:rsidR="00F22877" w:rsidRPr="001316DA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B2257" w14:textId="77777777" w:rsidR="00F22877" w:rsidRPr="001316DA" w:rsidRDefault="00F22877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7488771" w14:textId="77777777" w:rsidR="00E22CA7" w:rsidRPr="001316DA" w:rsidRDefault="00E22CA7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38F1016" w14:textId="549D7528" w:rsidR="00F22877" w:rsidRPr="001316DA" w:rsidRDefault="00F22877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7A46882" w14:textId="394A090F" w:rsidR="00022F21" w:rsidRPr="008C5B43" w:rsidRDefault="00022F21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  <w:cs/>
      </w:rPr>
    </w:pPr>
  </w:p>
  <w:p w14:paraId="684A6960" w14:textId="09B97B6B" w:rsidR="00022F21" w:rsidRPr="001316DA" w:rsidRDefault="00022F21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BC06ECC" w14:textId="00AA6DA4" w:rsidR="00022F21" w:rsidRPr="001316DA" w:rsidRDefault="00022F21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8A86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D961451" w14:textId="77777777" w:rsidR="004B7A39" w:rsidRDefault="004B7A39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67065C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0FC991E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7416F69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E1A6A2E" w14:textId="77777777" w:rsidR="00FD05BA" w:rsidRDefault="00FD05B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EBC8B44" w14:textId="77777777" w:rsidR="00FD05BA" w:rsidRDefault="00FD05B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BDA5AD2" w14:textId="77777777" w:rsidR="00FD05BA" w:rsidRDefault="00FD05B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89644" w14:textId="77777777" w:rsidR="0040444D" w:rsidRDefault="0040444D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8851B5D" w14:textId="77777777" w:rsidR="001762D8" w:rsidRDefault="001762D8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9FB8EDD" w14:textId="77777777" w:rsidR="001762D8" w:rsidRDefault="001762D8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2C41BB5" w14:textId="77777777" w:rsidR="001762D8" w:rsidRPr="00667CB6" w:rsidRDefault="001762D8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53CC5"/>
    <w:multiLevelType w:val="hybridMultilevel"/>
    <w:tmpl w:val="107A8538"/>
    <w:lvl w:ilvl="0" w:tplc="1A06A0D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901792875">
    <w:abstractNumId w:val="6"/>
  </w:num>
  <w:num w:numId="2" w16cid:durableId="919873756">
    <w:abstractNumId w:val="7"/>
  </w:num>
  <w:num w:numId="3" w16cid:durableId="409616607">
    <w:abstractNumId w:val="2"/>
  </w:num>
  <w:num w:numId="4" w16cid:durableId="448940285">
    <w:abstractNumId w:val="3"/>
  </w:num>
  <w:num w:numId="5" w16cid:durableId="1719206485">
    <w:abstractNumId w:val="9"/>
  </w:num>
  <w:num w:numId="6" w16cid:durableId="1914730179">
    <w:abstractNumId w:val="21"/>
  </w:num>
  <w:num w:numId="7" w16cid:durableId="1528373509">
    <w:abstractNumId w:val="23"/>
  </w:num>
  <w:num w:numId="8" w16cid:durableId="897087256">
    <w:abstractNumId w:val="16"/>
  </w:num>
  <w:num w:numId="9" w16cid:durableId="1125151147">
    <w:abstractNumId w:val="11"/>
  </w:num>
  <w:num w:numId="10" w16cid:durableId="347603080">
    <w:abstractNumId w:val="14"/>
  </w:num>
  <w:num w:numId="11" w16cid:durableId="271015143">
    <w:abstractNumId w:val="12"/>
  </w:num>
  <w:num w:numId="12" w16cid:durableId="1551306489">
    <w:abstractNumId w:val="15"/>
  </w:num>
  <w:num w:numId="13" w16cid:durableId="1922330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1759431">
    <w:abstractNumId w:val="19"/>
  </w:num>
  <w:num w:numId="15" w16cid:durableId="1568681697">
    <w:abstractNumId w:val="17"/>
  </w:num>
  <w:num w:numId="16" w16cid:durableId="998773804">
    <w:abstractNumId w:val="22"/>
  </w:num>
  <w:num w:numId="17" w16cid:durableId="2055696711">
    <w:abstractNumId w:val="0"/>
  </w:num>
  <w:num w:numId="18" w16cid:durableId="221722123">
    <w:abstractNumId w:val="1"/>
  </w:num>
  <w:num w:numId="19" w16cid:durableId="1239286202">
    <w:abstractNumId w:val="25"/>
  </w:num>
  <w:num w:numId="20" w16cid:durableId="959651053">
    <w:abstractNumId w:val="5"/>
  </w:num>
  <w:num w:numId="21" w16cid:durableId="2124957775">
    <w:abstractNumId w:val="18"/>
  </w:num>
  <w:num w:numId="22" w16cid:durableId="140315505">
    <w:abstractNumId w:val="20"/>
  </w:num>
  <w:num w:numId="23" w16cid:durableId="979653914">
    <w:abstractNumId w:val="13"/>
  </w:num>
  <w:num w:numId="24" w16cid:durableId="1318918775">
    <w:abstractNumId w:val="4"/>
  </w:num>
  <w:num w:numId="25" w16cid:durableId="1467745657">
    <w:abstractNumId w:val="24"/>
  </w:num>
  <w:num w:numId="26" w16cid:durableId="795953564">
    <w:abstractNumId w:val="8"/>
  </w:num>
  <w:num w:numId="27" w16cid:durableId="1207723224">
    <w:abstractNumId w:val="26"/>
  </w:num>
  <w:num w:numId="28" w16cid:durableId="130489600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109"/>
    <w:rsid w:val="000015AB"/>
    <w:rsid w:val="000019C7"/>
    <w:rsid w:val="00002354"/>
    <w:rsid w:val="000023D3"/>
    <w:rsid w:val="000027AB"/>
    <w:rsid w:val="00003527"/>
    <w:rsid w:val="0000362A"/>
    <w:rsid w:val="00003C4A"/>
    <w:rsid w:val="0000523F"/>
    <w:rsid w:val="00005ACB"/>
    <w:rsid w:val="00005DA2"/>
    <w:rsid w:val="000061B5"/>
    <w:rsid w:val="00007607"/>
    <w:rsid w:val="00007E59"/>
    <w:rsid w:val="00007F43"/>
    <w:rsid w:val="0001006B"/>
    <w:rsid w:val="00010B38"/>
    <w:rsid w:val="00010C1A"/>
    <w:rsid w:val="00010E90"/>
    <w:rsid w:val="00010EAE"/>
    <w:rsid w:val="00011224"/>
    <w:rsid w:val="000115E1"/>
    <w:rsid w:val="00011603"/>
    <w:rsid w:val="00011B80"/>
    <w:rsid w:val="00011DD5"/>
    <w:rsid w:val="0001215E"/>
    <w:rsid w:val="00012901"/>
    <w:rsid w:val="000131EA"/>
    <w:rsid w:val="000132F9"/>
    <w:rsid w:val="0001416C"/>
    <w:rsid w:val="000143C3"/>
    <w:rsid w:val="000158F6"/>
    <w:rsid w:val="00015C96"/>
    <w:rsid w:val="0001643B"/>
    <w:rsid w:val="0001696F"/>
    <w:rsid w:val="00016AB4"/>
    <w:rsid w:val="00016C8C"/>
    <w:rsid w:val="00017136"/>
    <w:rsid w:val="00017595"/>
    <w:rsid w:val="00017DF6"/>
    <w:rsid w:val="00017F1C"/>
    <w:rsid w:val="00020287"/>
    <w:rsid w:val="00020372"/>
    <w:rsid w:val="0002045A"/>
    <w:rsid w:val="00020595"/>
    <w:rsid w:val="00020983"/>
    <w:rsid w:val="00020A62"/>
    <w:rsid w:val="00020D43"/>
    <w:rsid w:val="00021B84"/>
    <w:rsid w:val="00021D86"/>
    <w:rsid w:val="00022F21"/>
    <w:rsid w:val="000230B9"/>
    <w:rsid w:val="00023B68"/>
    <w:rsid w:val="00023E11"/>
    <w:rsid w:val="0002424D"/>
    <w:rsid w:val="000242A4"/>
    <w:rsid w:val="0002484C"/>
    <w:rsid w:val="00025269"/>
    <w:rsid w:val="000256A2"/>
    <w:rsid w:val="000263B7"/>
    <w:rsid w:val="00026B1D"/>
    <w:rsid w:val="00026D24"/>
    <w:rsid w:val="00026D96"/>
    <w:rsid w:val="00026EE6"/>
    <w:rsid w:val="00030896"/>
    <w:rsid w:val="00030F9A"/>
    <w:rsid w:val="000312D8"/>
    <w:rsid w:val="000313B0"/>
    <w:rsid w:val="000314D5"/>
    <w:rsid w:val="00031571"/>
    <w:rsid w:val="000315E3"/>
    <w:rsid w:val="00031697"/>
    <w:rsid w:val="00033529"/>
    <w:rsid w:val="000339B8"/>
    <w:rsid w:val="00033BC3"/>
    <w:rsid w:val="00033E0C"/>
    <w:rsid w:val="000341BF"/>
    <w:rsid w:val="0003431E"/>
    <w:rsid w:val="00034B12"/>
    <w:rsid w:val="00034BF0"/>
    <w:rsid w:val="00035AA5"/>
    <w:rsid w:val="00035C29"/>
    <w:rsid w:val="0003616D"/>
    <w:rsid w:val="00036735"/>
    <w:rsid w:val="00037A64"/>
    <w:rsid w:val="00037B04"/>
    <w:rsid w:val="000404A6"/>
    <w:rsid w:val="00040A32"/>
    <w:rsid w:val="00040BED"/>
    <w:rsid w:val="000413A6"/>
    <w:rsid w:val="00041A06"/>
    <w:rsid w:val="00041C0A"/>
    <w:rsid w:val="000420BD"/>
    <w:rsid w:val="000420D2"/>
    <w:rsid w:val="00042349"/>
    <w:rsid w:val="00042C7F"/>
    <w:rsid w:val="00042F85"/>
    <w:rsid w:val="00043F18"/>
    <w:rsid w:val="0004444B"/>
    <w:rsid w:val="000444EA"/>
    <w:rsid w:val="00044B66"/>
    <w:rsid w:val="0004544B"/>
    <w:rsid w:val="000454F3"/>
    <w:rsid w:val="00045911"/>
    <w:rsid w:val="00045EAB"/>
    <w:rsid w:val="00045FD5"/>
    <w:rsid w:val="00046491"/>
    <w:rsid w:val="00046C59"/>
    <w:rsid w:val="00046DB0"/>
    <w:rsid w:val="00046DCD"/>
    <w:rsid w:val="00047188"/>
    <w:rsid w:val="0004738A"/>
    <w:rsid w:val="00047546"/>
    <w:rsid w:val="00047867"/>
    <w:rsid w:val="00047926"/>
    <w:rsid w:val="00047B9A"/>
    <w:rsid w:val="0005011D"/>
    <w:rsid w:val="0005021B"/>
    <w:rsid w:val="000505E4"/>
    <w:rsid w:val="0005068F"/>
    <w:rsid w:val="00050780"/>
    <w:rsid w:val="00050F5A"/>
    <w:rsid w:val="0005121F"/>
    <w:rsid w:val="000514BD"/>
    <w:rsid w:val="00051BFC"/>
    <w:rsid w:val="000524D2"/>
    <w:rsid w:val="00053100"/>
    <w:rsid w:val="000537DF"/>
    <w:rsid w:val="00054403"/>
    <w:rsid w:val="000546FE"/>
    <w:rsid w:val="000549B5"/>
    <w:rsid w:val="00055675"/>
    <w:rsid w:val="00055960"/>
    <w:rsid w:val="00055D63"/>
    <w:rsid w:val="0005692B"/>
    <w:rsid w:val="00056F56"/>
    <w:rsid w:val="000573E4"/>
    <w:rsid w:val="000574DA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3AC2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913"/>
    <w:rsid w:val="00065C80"/>
    <w:rsid w:val="00066DDF"/>
    <w:rsid w:val="00066F83"/>
    <w:rsid w:val="00066F9F"/>
    <w:rsid w:val="00067194"/>
    <w:rsid w:val="000674CC"/>
    <w:rsid w:val="000674D3"/>
    <w:rsid w:val="00067D22"/>
    <w:rsid w:val="0007018D"/>
    <w:rsid w:val="000703F9"/>
    <w:rsid w:val="00070B32"/>
    <w:rsid w:val="00070B6D"/>
    <w:rsid w:val="00070CA7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7C1"/>
    <w:rsid w:val="00074DC0"/>
    <w:rsid w:val="0007509B"/>
    <w:rsid w:val="000751B4"/>
    <w:rsid w:val="000754D3"/>
    <w:rsid w:val="000759E5"/>
    <w:rsid w:val="00075A6C"/>
    <w:rsid w:val="00075CC3"/>
    <w:rsid w:val="00077175"/>
    <w:rsid w:val="00077B34"/>
    <w:rsid w:val="00077C4A"/>
    <w:rsid w:val="00077D95"/>
    <w:rsid w:val="00080139"/>
    <w:rsid w:val="0008017A"/>
    <w:rsid w:val="0008071D"/>
    <w:rsid w:val="00080E3C"/>
    <w:rsid w:val="000812E7"/>
    <w:rsid w:val="000817CE"/>
    <w:rsid w:val="00081E56"/>
    <w:rsid w:val="00081FC5"/>
    <w:rsid w:val="00082121"/>
    <w:rsid w:val="0008241C"/>
    <w:rsid w:val="000829A2"/>
    <w:rsid w:val="00082C4D"/>
    <w:rsid w:val="00082F02"/>
    <w:rsid w:val="0008356D"/>
    <w:rsid w:val="0008361B"/>
    <w:rsid w:val="000842DE"/>
    <w:rsid w:val="000843B6"/>
    <w:rsid w:val="00084689"/>
    <w:rsid w:val="00084E31"/>
    <w:rsid w:val="000850F4"/>
    <w:rsid w:val="00085694"/>
    <w:rsid w:val="000865B0"/>
    <w:rsid w:val="00086AAB"/>
    <w:rsid w:val="00086E5E"/>
    <w:rsid w:val="00087299"/>
    <w:rsid w:val="00087C9A"/>
    <w:rsid w:val="00087D75"/>
    <w:rsid w:val="00090B7A"/>
    <w:rsid w:val="00090D4D"/>
    <w:rsid w:val="00090DA9"/>
    <w:rsid w:val="00092510"/>
    <w:rsid w:val="00092E9E"/>
    <w:rsid w:val="00093523"/>
    <w:rsid w:val="00093949"/>
    <w:rsid w:val="00093E2A"/>
    <w:rsid w:val="000947BB"/>
    <w:rsid w:val="00094AC9"/>
    <w:rsid w:val="0009505F"/>
    <w:rsid w:val="0009521D"/>
    <w:rsid w:val="00095337"/>
    <w:rsid w:val="0009536C"/>
    <w:rsid w:val="00095379"/>
    <w:rsid w:val="0009538E"/>
    <w:rsid w:val="00095A1D"/>
    <w:rsid w:val="00096052"/>
    <w:rsid w:val="00096388"/>
    <w:rsid w:val="000968DC"/>
    <w:rsid w:val="00096EEE"/>
    <w:rsid w:val="00096F0C"/>
    <w:rsid w:val="0009756E"/>
    <w:rsid w:val="00097EEF"/>
    <w:rsid w:val="000A039B"/>
    <w:rsid w:val="000A04FD"/>
    <w:rsid w:val="000A09A8"/>
    <w:rsid w:val="000A0B11"/>
    <w:rsid w:val="000A1158"/>
    <w:rsid w:val="000A11C7"/>
    <w:rsid w:val="000A2D79"/>
    <w:rsid w:val="000A47E8"/>
    <w:rsid w:val="000A4F0D"/>
    <w:rsid w:val="000A69F0"/>
    <w:rsid w:val="000A6B1D"/>
    <w:rsid w:val="000A6C35"/>
    <w:rsid w:val="000A76F6"/>
    <w:rsid w:val="000A7772"/>
    <w:rsid w:val="000A7B41"/>
    <w:rsid w:val="000A7D04"/>
    <w:rsid w:val="000B0BBA"/>
    <w:rsid w:val="000B0E74"/>
    <w:rsid w:val="000B1407"/>
    <w:rsid w:val="000B1920"/>
    <w:rsid w:val="000B1A51"/>
    <w:rsid w:val="000B1B44"/>
    <w:rsid w:val="000B21D6"/>
    <w:rsid w:val="000B2849"/>
    <w:rsid w:val="000B3B21"/>
    <w:rsid w:val="000B4771"/>
    <w:rsid w:val="000B4BDA"/>
    <w:rsid w:val="000B4FE2"/>
    <w:rsid w:val="000B6129"/>
    <w:rsid w:val="000B61FC"/>
    <w:rsid w:val="000B63A8"/>
    <w:rsid w:val="000B64A9"/>
    <w:rsid w:val="000B6805"/>
    <w:rsid w:val="000B69DA"/>
    <w:rsid w:val="000B6E77"/>
    <w:rsid w:val="000B71ED"/>
    <w:rsid w:val="000B77AC"/>
    <w:rsid w:val="000B78AD"/>
    <w:rsid w:val="000B7A60"/>
    <w:rsid w:val="000C0044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85A"/>
    <w:rsid w:val="000C493A"/>
    <w:rsid w:val="000C4B8F"/>
    <w:rsid w:val="000C4D1B"/>
    <w:rsid w:val="000C53F1"/>
    <w:rsid w:val="000C5408"/>
    <w:rsid w:val="000C6260"/>
    <w:rsid w:val="000C62AC"/>
    <w:rsid w:val="000C654B"/>
    <w:rsid w:val="000C680B"/>
    <w:rsid w:val="000C69E7"/>
    <w:rsid w:val="000C6D34"/>
    <w:rsid w:val="000D02D5"/>
    <w:rsid w:val="000D0D11"/>
    <w:rsid w:val="000D0DDB"/>
    <w:rsid w:val="000D182B"/>
    <w:rsid w:val="000D1944"/>
    <w:rsid w:val="000D1AB9"/>
    <w:rsid w:val="000D2025"/>
    <w:rsid w:val="000D238C"/>
    <w:rsid w:val="000D2483"/>
    <w:rsid w:val="000D26F8"/>
    <w:rsid w:val="000D27CC"/>
    <w:rsid w:val="000D28C0"/>
    <w:rsid w:val="000D30F7"/>
    <w:rsid w:val="000D3129"/>
    <w:rsid w:val="000D380D"/>
    <w:rsid w:val="000D380E"/>
    <w:rsid w:val="000D3865"/>
    <w:rsid w:val="000D39E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411"/>
    <w:rsid w:val="000E199D"/>
    <w:rsid w:val="000E1A59"/>
    <w:rsid w:val="000E1C27"/>
    <w:rsid w:val="000E1D81"/>
    <w:rsid w:val="000E2845"/>
    <w:rsid w:val="000E2F3D"/>
    <w:rsid w:val="000E32A0"/>
    <w:rsid w:val="000E4B8C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231"/>
    <w:rsid w:val="000E74E0"/>
    <w:rsid w:val="000E7516"/>
    <w:rsid w:val="000E7A45"/>
    <w:rsid w:val="000E7E13"/>
    <w:rsid w:val="000F04CC"/>
    <w:rsid w:val="000F0B2B"/>
    <w:rsid w:val="000F0C0E"/>
    <w:rsid w:val="000F124B"/>
    <w:rsid w:val="000F1E9F"/>
    <w:rsid w:val="000F3351"/>
    <w:rsid w:val="000F37E8"/>
    <w:rsid w:val="000F3829"/>
    <w:rsid w:val="000F3AA6"/>
    <w:rsid w:val="000F4961"/>
    <w:rsid w:val="000F4C9E"/>
    <w:rsid w:val="000F4CD9"/>
    <w:rsid w:val="000F549B"/>
    <w:rsid w:val="000F5D24"/>
    <w:rsid w:val="000F5F28"/>
    <w:rsid w:val="000F6947"/>
    <w:rsid w:val="000F704B"/>
    <w:rsid w:val="000F71B9"/>
    <w:rsid w:val="000F7443"/>
    <w:rsid w:val="000F7491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5B3"/>
    <w:rsid w:val="001058A0"/>
    <w:rsid w:val="00105998"/>
    <w:rsid w:val="001059F8"/>
    <w:rsid w:val="00105C27"/>
    <w:rsid w:val="00105CB6"/>
    <w:rsid w:val="00105CFA"/>
    <w:rsid w:val="001060B1"/>
    <w:rsid w:val="00106220"/>
    <w:rsid w:val="00106454"/>
    <w:rsid w:val="00106E02"/>
    <w:rsid w:val="00106E6E"/>
    <w:rsid w:val="00107622"/>
    <w:rsid w:val="001077C4"/>
    <w:rsid w:val="00110EFD"/>
    <w:rsid w:val="00110F10"/>
    <w:rsid w:val="00111207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79"/>
    <w:rsid w:val="00121083"/>
    <w:rsid w:val="001213DB"/>
    <w:rsid w:val="00121622"/>
    <w:rsid w:val="00121FF1"/>
    <w:rsid w:val="001229AB"/>
    <w:rsid w:val="00122B81"/>
    <w:rsid w:val="00122C87"/>
    <w:rsid w:val="00122E8F"/>
    <w:rsid w:val="00123041"/>
    <w:rsid w:val="00123EE9"/>
    <w:rsid w:val="00124623"/>
    <w:rsid w:val="00124C22"/>
    <w:rsid w:val="00125164"/>
    <w:rsid w:val="0012534F"/>
    <w:rsid w:val="001257D5"/>
    <w:rsid w:val="001259B1"/>
    <w:rsid w:val="0012667C"/>
    <w:rsid w:val="0012696B"/>
    <w:rsid w:val="00126C10"/>
    <w:rsid w:val="00127299"/>
    <w:rsid w:val="0012748F"/>
    <w:rsid w:val="0013009D"/>
    <w:rsid w:val="0013030D"/>
    <w:rsid w:val="00130974"/>
    <w:rsid w:val="00130B13"/>
    <w:rsid w:val="001310BD"/>
    <w:rsid w:val="001316B5"/>
    <w:rsid w:val="001316DA"/>
    <w:rsid w:val="00131CB9"/>
    <w:rsid w:val="0013212A"/>
    <w:rsid w:val="00132190"/>
    <w:rsid w:val="001321B2"/>
    <w:rsid w:val="00132612"/>
    <w:rsid w:val="001328B3"/>
    <w:rsid w:val="00133873"/>
    <w:rsid w:val="00134220"/>
    <w:rsid w:val="00134AEA"/>
    <w:rsid w:val="00134CD3"/>
    <w:rsid w:val="00135042"/>
    <w:rsid w:val="00135181"/>
    <w:rsid w:val="00135696"/>
    <w:rsid w:val="00135E34"/>
    <w:rsid w:val="001369FA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0B8"/>
    <w:rsid w:val="00142EB0"/>
    <w:rsid w:val="00142EE3"/>
    <w:rsid w:val="0014404F"/>
    <w:rsid w:val="0014417C"/>
    <w:rsid w:val="00144ABB"/>
    <w:rsid w:val="00144D61"/>
    <w:rsid w:val="001465B2"/>
    <w:rsid w:val="0014689C"/>
    <w:rsid w:val="00146ED7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3CB"/>
    <w:rsid w:val="00153AFC"/>
    <w:rsid w:val="00154228"/>
    <w:rsid w:val="0015432B"/>
    <w:rsid w:val="00154DBE"/>
    <w:rsid w:val="00155B5E"/>
    <w:rsid w:val="00155D9B"/>
    <w:rsid w:val="00155F70"/>
    <w:rsid w:val="001564DB"/>
    <w:rsid w:val="001572E4"/>
    <w:rsid w:val="00157F41"/>
    <w:rsid w:val="00160357"/>
    <w:rsid w:val="00160FCF"/>
    <w:rsid w:val="001610EA"/>
    <w:rsid w:val="00161A96"/>
    <w:rsid w:val="00161E83"/>
    <w:rsid w:val="001620C9"/>
    <w:rsid w:val="00162E06"/>
    <w:rsid w:val="00162EF2"/>
    <w:rsid w:val="00163371"/>
    <w:rsid w:val="001633F2"/>
    <w:rsid w:val="001637EA"/>
    <w:rsid w:val="001646DD"/>
    <w:rsid w:val="001649E6"/>
    <w:rsid w:val="00164BD4"/>
    <w:rsid w:val="00165EAC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6283"/>
    <w:rsid w:val="001762D8"/>
    <w:rsid w:val="001762F1"/>
    <w:rsid w:val="001765DC"/>
    <w:rsid w:val="00176EF1"/>
    <w:rsid w:val="00177523"/>
    <w:rsid w:val="00177A9B"/>
    <w:rsid w:val="00177EAA"/>
    <w:rsid w:val="00177F06"/>
    <w:rsid w:val="00180597"/>
    <w:rsid w:val="001808C6"/>
    <w:rsid w:val="00180C8F"/>
    <w:rsid w:val="00180EEF"/>
    <w:rsid w:val="00180F55"/>
    <w:rsid w:val="0018159A"/>
    <w:rsid w:val="001816AF"/>
    <w:rsid w:val="00181713"/>
    <w:rsid w:val="00181DC8"/>
    <w:rsid w:val="00182447"/>
    <w:rsid w:val="00182644"/>
    <w:rsid w:val="001829C5"/>
    <w:rsid w:val="00182F60"/>
    <w:rsid w:val="00183194"/>
    <w:rsid w:val="001833FE"/>
    <w:rsid w:val="00183B68"/>
    <w:rsid w:val="001842F9"/>
    <w:rsid w:val="00184878"/>
    <w:rsid w:val="00184A7A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97B"/>
    <w:rsid w:val="00191B63"/>
    <w:rsid w:val="0019200D"/>
    <w:rsid w:val="00192018"/>
    <w:rsid w:val="0019224C"/>
    <w:rsid w:val="001923FE"/>
    <w:rsid w:val="0019349E"/>
    <w:rsid w:val="001934DA"/>
    <w:rsid w:val="001936EC"/>
    <w:rsid w:val="00193B33"/>
    <w:rsid w:val="001948C2"/>
    <w:rsid w:val="00194BD3"/>
    <w:rsid w:val="00195CE8"/>
    <w:rsid w:val="00195EA5"/>
    <w:rsid w:val="00196F9A"/>
    <w:rsid w:val="001971B9"/>
    <w:rsid w:val="00197DB7"/>
    <w:rsid w:val="00197EA3"/>
    <w:rsid w:val="00197EC9"/>
    <w:rsid w:val="001A1650"/>
    <w:rsid w:val="001A165D"/>
    <w:rsid w:val="001A1E93"/>
    <w:rsid w:val="001A2886"/>
    <w:rsid w:val="001A2918"/>
    <w:rsid w:val="001A2A7E"/>
    <w:rsid w:val="001A2BAC"/>
    <w:rsid w:val="001A3005"/>
    <w:rsid w:val="001A3138"/>
    <w:rsid w:val="001A3E4D"/>
    <w:rsid w:val="001A4268"/>
    <w:rsid w:val="001A4424"/>
    <w:rsid w:val="001A4B64"/>
    <w:rsid w:val="001A4E0C"/>
    <w:rsid w:val="001A4EBB"/>
    <w:rsid w:val="001A5235"/>
    <w:rsid w:val="001A558C"/>
    <w:rsid w:val="001A5869"/>
    <w:rsid w:val="001A5C11"/>
    <w:rsid w:val="001A5D90"/>
    <w:rsid w:val="001A5DE1"/>
    <w:rsid w:val="001A63AF"/>
    <w:rsid w:val="001A700F"/>
    <w:rsid w:val="001A739C"/>
    <w:rsid w:val="001A7CA5"/>
    <w:rsid w:val="001B000C"/>
    <w:rsid w:val="001B081E"/>
    <w:rsid w:val="001B11BE"/>
    <w:rsid w:val="001B1C98"/>
    <w:rsid w:val="001B1F8F"/>
    <w:rsid w:val="001B2794"/>
    <w:rsid w:val="001B2EC8"/>
    <w:rsid w:val="001B302B"/>
    <w:rsid w:val="001B34EF"/>
    <w:rsid w:val="001B3E9D"/>
    <w:rsid w:val="001B43B9"/>
    <w:rsid w:val="001B48CA"/>
    <w:rsid w:val="001B4B45"/>
    <w:rsid w:val="001B4CFB"/>
    <w:rsid w:val="001B50BE"/>
    <w:rsid w:val="001B553A"/>
    <w:rsid w:val="001B56A1"/>
    <w:rsid w:val="001B5D68"/>
    <w:rsid w:val="001B603D"/>
    <w:rsid w:val="001B6159"/>
    <w:rsid w:val="001B6335"/>
    <w:rsid w:val="001B63DA"/>
    <w:rsid w:val="001B7525"/>
    <w:rsid w:val="001C036C"/>
    <w:rsid w:val="001C08CE"/>
    <w:rsid w:val="001C0EEA"/>
    <w:rsid w:val="001C16DA"/>
    <w:rsid w:val="001C1BF0"/>
    <w:rsid w:val="001C1CE3"/>
    <w:rsid w:val="001C1F97"/>
    <w:rsid w:val="001C2CA2"/>
    <w:rsid w:val="001C2E1F"/>
    <w:rsid w:val="001C4035"/>
    <w:rsid w:val="001C4394"/>
    <w:rsid w:val="001C44A6"/>
    <w:rsid w:val="001C46AE"/>
    <w:rsid w:val="001C477C"/>
    <w:rsid w:val="001C4C30"/>
    <w:rsid w:val="001C4D13"/>
    <w:rsid w:val="001C6632"/>
    <w:rsid w:val="001C671B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1EDF"/>
    <w:rsid w:val="001D218A"/>
    <w:rsid w:val="001D291D"/>
    <w:rsid w:val="001D292B"/>
    <w:rsid w:val="001D3035"/>
    <w:rsid w:val="001D393B"/>
    <w:rsid w:val="001D3CC5"/>
    <w:rsid w:val="001D42D2"/>
    <w:rsid w:val="001D431C"/>
    <w:rsid w:val="001D48D5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D79A5"/>
    <w:rsid w:val="001E010C"/>
    <w:rsid w:val="001E0267"/>
    <w:rsid w:val="001E03E2"/>
    <w:rsid w:val="001E07B1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478C"/>
    <w:rsid w:val="001E4D29"/>
    <w:rsid w:val="001E5175"/>
    <w:rsid w:val="001E5254"/>
    <w:rsid w:val="001E52C1"/>
    <w:rsid w:val="001E5830"/>
    <w:rsid w:val="001E633C"/>
    <w:rsid w:val="001E7267"/>
    <w:rsid w:val="001E7602"/>
    <w:rsid w:val="001E785F"/>
    <w:rsid w:val="001E789C"/>
    <w:rsid w:val="001E7983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264"/>
    <w:rsid w:val="001F33C3"/>
    <w:rsid w:val="001F34E4"/>
    <w:rsid w:val="001F3AFB"/>
    <w:rsid w:val="001F53F0"/>
    <w:rsid w:val="001F54DC"/>
    <w:rsid w:val="001F5625"/>
    <w:rsid w:val="001F5742"/>
    <w:rsid w:val="001F5754"/>
    <w:rsid w:val="001F5C62"/>
    <w:rsid w:val="001F632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AAD"/>
    <w:rsid w:val="00201C3A"/>
    <w:rsid w:val="00201CEE"/>
    <w:rsid w:val="00202D37"/>
    <w:rsid w:val="00202EDA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59EB"/>
    <w:rsid w:val="00205F48"/>
    <w:rsid w:val="002062B8"/>
    <w:rsid w:val="002066AE"/>
    <w:rsid w:val="00206AEC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0C7E"/>
    <w:rsid w:val="00211981"/>
    <w:rsid w:val="00211AED"/>
    <w:rsid w:val="002125F7"/>
    <w:rsid w:val="00212C60"/>
    <w:rsid w:val="00212D8B"/>
    <w:rsid w:val="00213633"/>
    <w:rsid w:val="002136F8"/>
    <w:rsid w:val="002138F0"/>
    <w:rsid w:val="00213F06"/>
    <w:rsid w:val="002149FF"/>
    <w:rsid w:val="00215236"/>
    <w:rsid w:val="0021543C"/>
    <w:rsid w:val="002163D9"/>
    <w:rsid w:val="00216ACA"/>
    <w:rsid w:val="00216CFD"/>
    <w:rsid w:val="002177BC"/>
    <w:rsid w:val="00220B33"/>
    <w:rsid w:val="00220FFB"/>
    <w:rsid w:val="0022109D"/>
    <w:rsid w:val="00221929"/>
    <w:rsid w:val="002219A0"/>
    <w:rsid w:val="00221C90"/>
    <w:rsid w:val="00221DCD"/>
    <w:rsid w:val="00222220"/>
    <w:rsid w:val="0022252B"/>
    <w:rsid w:val="00222CFB"/>
    <w:rsid w:val="002235A1"/>
    <w:rsid w:val="00223676"/>
    <w:rsid w:val="00223735"/>
    <w:rsid w:val="0022381A"/>
    <w:rsid w:val="002238D4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647"/>
    <w:rsid w:val="00226A76"/>
    <w:rsid w:val="00227A8F"/>
    <w:rsid w:val="0023052C"/>
    <w:rsid w:val="00230833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E66"/>
    <w:rsid w:val="00233F85"/>
    <w:rsid w:val="00234889"/>
    <w:rsid w:val="00234B84"/>
    <w:rsid w:val="00234BFB"/>
    <w:rsid w:val="0023501E"/>
    <w:rsid w:val="00235384"/>
    <w:rsid w:val="00235935"/>
    <w:rsid w:val="00236546"/>
    <w:rsid w:val="00237E0C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2B8E"/>
    <w:rsid w:val="0024340C"/>
    <w:rsid w:val="0024351D"/>
    <w:rsid w:val="002436F0"/>
    <w:rsid w:val="002438DF"/>
    <w:rsid w:val="00243E9A"/>
    <w:rsid w:val="00243EBF"/>
    <w:rsid w:val="00244266"/>
    <w:rsid w:val="00244AFB"/>
    <w:rsid w:val="002450D9"/>
    <w:rsid w:val="0024541C"/>
    <w:rsid w:val="002456DA"/>
    <w:rsid w:val="00245732"/>
    <w:rsid w:val="0024582D"/>
    <w:rsid w:val="002459C8"/>
    <w:rsid w:val="00245D08"/>
    <w:rsid w:val="002460B7"/>
    <w:rsid w:val="002471D4"/>
    <w:rsid w:val="002472F1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691"/>
    <w:rsid w:val="00256FC1"/>
    <w:rsid w:val="0025721E"/>
    <w:rsid w:val="002579FB"/>
    <w:rsid w:val="00257E2F"/>
    <w:rsid w:val="0026014E"/>
    <w:rsid w:val="0026035F"/>
    <w:rsid w:val="00260B97"/>
    <w:rsid w:val="002610D1"/>
    <w:rsid w:val="00261482"/>
    <w:rsid w:val="00261504"/>
    <w:rsid w:val="002618A8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4D01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E91"/>
    <w:rsid w:val="002741FE"/>
    <w:rsid w:val="00274F39"/>
    <w:rsid w:val="00275011"/>
    <w:rsid w:val="0027514E"/>
    <w:rsid w:val="00275580"/>
    <w:rsid w:val="00275687"/>
    <w:rsid w:val="0027582C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1A11"/>
    <w:rsid w:val="0028208B"/>
    <w:rsid w:val="002821E6"/>
    <w:rsid w:val="0028280D"/>
    <w:rsid w:val="00282E32"/>
    <w:rsid w:val="00283556"/>
    <w:rsid w:val="0028364B"/>
    <w:rsid w:val="002836E1"/>
    <w:rsid w:val="00283EE4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84C"/>
    <w:rsid w:val="00292A30"/>
    <w:rsid w:val="00293089"/>
    <w:rsid w:val="002931E4"/>
    <w:rsid w:val="00293262"/>
    <w:rsid w:val="00293941"/>
    <w:rsid w:val="002939AC"/>
    <w:rsid w:val="00293B9C"/>
    <w:rsid w:val="00294889"/>
    <w:rsid w:val="00294BB1"/>
    <w:rsid w:val="00294BEC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87D"/>
    <w:rsid w:val="002A22DB"/>
    <w:rsid w:val="002A36A1"/>
    <w:rsid w:val="002A3F40"/>
    <w:rsid w:val="002A5AA8"/>
    <w:rsid w:val="002A5C13"/>
    <w:rsid w:val="002A604F"/>
    <w:rsid w:val="002A6123"/>
    <w:rsid w:val="002A6345"/>
    <w:rsid w:val="002A678C"/>
    <w:rsid w:val="002A6A23"/>
    <w:rsid w:val="002A6B83"/>
    <w:rsid w:val="002A6D41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190"/>
    <w:rsid w:val="002B1953"/>
    <w:rsid w:val="002B1B64"/>
    <w:rsid w:val="002B1ED6"/>
    <w:rsid w:val="002B289E"/>
    <w:rsid w:val="002B29C0"/>
    <w:rsid w:val="002B30C8"/>
    <w:rsid w:val="002B320E"/>
    <w:rsid w:val="002B3294"/>
    <w:rsid w:val="002B360D"/>
    <w:rsid w:val="002B3D1F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20FC"/>
    <w:rsid w:val="002C333C"/>
    <w:rsid w:val="002C34A7"/>
    <w:rsid w:val="002C3668"/>
    <w:rsid w:val="002C36DF"/>
    <w:rsid w:val="002C40ED"/>
    <w:rsid w:val="002C427E"/>
    <w:rsid w:val="002C4C94"/>
    <w:rsid w:val="002C5603"/>
    <w:rsid w:val="002C5C49"/>
    <w:rsid w:val="002C5C71"/>
    <w:rsid w:val="002C6A3C"/>
    <w:rsid w:val="002C6CC7"/>
    <w:rsid w:val="002C6CED"/>
    <w:rsid w:val="002C6D37"/>
    <w:rsid w:val="002C718D"/>
    <w:rsid w:val="002C76F2"/>
    <w:rsid w:val="002D051B"/>
    <w:rsid w:val="002D0AEF"/>
    <w:rsid w:val="002D0D86"/>
    <w:rsid w:val="002D0E69"/>
    <w:rsid w:val="002D14A3"/>
    <w:rsid w:val="002D1927"/>
    <w:rsid w:val="002D2E69"/>
    <w:rsid w:val="002D3085"/>
    <w:rsid w:val="002D3E54"/>
    <w:rsid w:val="002D3E7D"/>
    <w:rsid w:val="002D3E80"/>
    <w:rsid w:val="002D4906"/>
    <w:rsid w:val="002D4A34"/>
    <w:rsid w:val="002D50BC"/>
    <w:rsid w:val="002D516F"/>
    <w:rsid w:val="002D5324"/>
    <w:rsid w:val="002D5EB4"/>
    <w:rsid w:val="002D642B"/>
    <w:rsid w:val="002D67C1"/>
    <w:rsid w:val="002D715B"/>
    <w:rsid w:val="002D7566"/>
    <w:rsid w:val="002D768E"/>
    <w:rsid w:val="002D77DA"/>
    <w:rsid w:val="002D7B29"/>
    <w:rsid w:val="002E0212"/>
    <w:rsid w:val="002E10D2"/>
    <w:rsid w:val="002E1522"/>
    <w:rsid w:val="002E15C0"/>
    <w:rsid w:val="002E212A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633F"/>
    <w:rsid w:val="002E646A"/>
    <w:rsid w:val="002E6F7A"/>
    <w:rsid w:val="002E765B"/>
    <w:rsid w:val="002E7923"/>
    <w:rsid w:val="002E7D4B"/>
    <w:rsid w:val="002E7D6D"/>
    <w:rsid w:val="002E7D70"/>
    <w:rsid w:val="002F0020"/>
    <w:rsid w:val="002F0BAE"/>
    <w:rsid w:val="002F0E57"/>
    <w:rsid w:val="002F10B3"/>
    <w:rsid w:val="002F10DE"/>
    <w:rsid w:val="002F13A6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EB0"/>
    <w:rsid w:val="002F4F08"/>
    <w:rsid w:val="002F54A8"/>
    <w:rsid w:val="002F58A4"/>
    <w:rsid w:val="002F5DFC"/>
    <w:rsid w:val="002F7563"/>
    <w:rsid w:val="002F77F2"/>
    <w:rsid w:val="00300121"/>
    <w:rsid w:val="0030016A"/>
    <w:rsid w:val="00300675"/>
    <w:rsid w:val="00301149"/>
    <w:rsid w:val="00301F57"/>
    <w:rsid w:val="00302038"/>
    <w:rsid w:val="0030208F"/>
    <w:rsid w:val="003021F4"/>
    <w:rsid w:val="00302E89"/>
    <w:rsid w:val="00304682"/>
    <w:rsid w:val="003046E6"/>
    <w:rsid w:val="00305033"/>
    <w:rsid w:val="0030539A"/>
    <w:rsid w:val="0030553D"/>
    <w:rsid w:val="003057D6"/>
    <w:rsid w:val="00305961"/>
    <w:rsid w:val="003059B5"/>
    <w:rsid w:val="00305D86"/>
    <w:rsid w:val="0030611D"/>
    <w:rsid w:val="0030658A"/>
    <w:rsid w:val="00306CFA"/>
    <w:rsid w:val="00306D85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5C7"/>
    <w:rsid w:val="00315748"/>
    <w:rsid w:val="003159C0"/>
    <w:rsid w:val="00315AA5"/>
    <w:rsid w:val="00317084"/>
    <w:rsid w:val="00317668"/>
    <w:rsid w:val="00317C86"/>
    <w:rsid w:val="00317C9A"/>
    <w:rsid w:val="00317D0E"/>
    <w:rsid w:val="003201DC"/>
    <w:rsid w:val="003207C4"/>
    <w:rsid w:val="00320A31"/>
    <w:rsid w:val="00320BD0"/>
    <w:rsid w:val="00320E7C"/>
    <w:rsid w:val="003212DD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74B"/>
    <w:rsid w:val="00324CB9"/>
    <w:rsid w:val="00325007"/>
    <w:rsid w:val="003255FC"/>
    <w:rsid w:val="003258FF"/>
    <w:rsid w:val="00325BF4"/>
    <w:rsid w:val="00325C70"/>
    <w:rsid w:val="00325FD5"/>
    <w:rsid w:val="003265A9"/>
    <w:rsid w:val="00326711"/>
    <w:rsid w:val="0032679C"/>
    <w:rsid w:val="00326A74"/>
    <w:rsid w:val="003271F2"/>
    <w:rsid w:val="0032767C"/>
    <w:rsid w:val="0033065B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B50"/>
    <w:rsid w:val="00333B5C"/>
    <w:rsid w:val="00333F3B"/>
    <w:rsid w:val="003340C9"/>
    <w:rsid w:val="003341E7"/>
    <w:rsid w:val="003349CB"/>
    <w:rsid w:val="00334A2C"/>
    <w:rsid w:val="00334D9F"/>
    <w:rsid w:val="00335838"/>
    <w:rsid w:val="00335C56"/>
    <w:rsid w:val="00335F81"/>
    <w:rsid w:val="003368D0"/>
    <w:rsid w:val="00336C8C"/>
    <w:rsid w:val="0033703D"/>
    <w:rsid w:val="00337339"/>
    <w:rsid w:val="00340480"/>
    <w:rsid w:val="003409CD"/>
    <w:rsid w:val="003419EE"/>
    <w:rsid w:val="00341D87"/>
    <w:rsid w:val="00342196"/>
    <w:rsid w:val="003426A7"/>
    <w:rsid w:val="00342792"/>
    <w:rsid w:val="00342831"/>
    <w:rsid w:val="00342995"/>
    <w:rsid w:val="00342B7E"/>
    <w:rsid w:val="003433FC"/>
    <w:rsid w:val="00343664"/>
    <w:rsid w:val="0034378A"/>
    <w:rsid w:val="00343B34"/>
    <w:rsid w:val="0034431D"/>
    <w:rsid w:val="003445E6"/>
    <w:rsid w:val="00344735"/>
    <w:rsid w:val="003448D7"/>
    <w:rsid w:val="00344ED1"/>
    <w:rsid w:val="00345622"/>
    <w:rsid w:val="00345ECE"/>
    <w:rsid w:val="00346C69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2AA3"/>
    <w:rsid w:val="00353287"/>
    <w:rsid w:val="003539BF"/>
    <w:rsid w:val="003539F8"/>
    <w:rsid w:val="003540C2"/>
    <w:rsid w:val="00354581"/>
    <w:rsid w:val="003548BF"/>
    <w:rsid w:val="0035530B"/>
    <w:rsid w:val="003556D4"/>
    <w:rsid w:val="00355997"/>
    <w:rsid w:val="00355A41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2F"/>
    <w:rsid w:val="003620F1"/>
    <w:rsid w:val="00362DAF"/>
    <w:rsid w:val="00363187"/>
    <w:rsid w:val="00363283"/>
    <w:rsid w:val="00363DA1"/>
    <w:rsid w:val="00364277"/>
    <w:rsid w:val="00364ED8"/>
    <w:rsid w:val="0036553E"/>
    <w:rsid w:val="00366580"/>
    <w:rsid w:val="00366FE1"/>
    <w:rsid w:val="003670DE"/>
    <w:rsid w:val="00367262"/>
    <w:rsid w:val="00367D67"/>
    <w:rsid w:val="00367F29"/>
    <w:rsid w:val="00370A64"/>
    <w:rsid w:val="00370BD4"/>
    <w:rsid w:val="0037106F"/>
    <w:rsid w:val="003710FF"/>
    <w:rsid w:val="0037130E"/>
    <w:rsid w:val="003718A5"/>
    <w:rsid w:val="00371D2A"/>
    <w:rsid w:val="00371EBD"/>
    <w:rsid w:val="00372307"/>
    <w:rsid w:val="00372410"/>
    <w:rsid w:val="003724F8"/>
    <w:rsid w:val="0037310A"/>
    <w:rsid w:val="003735B9"/>
    <w:rsid w:val="003736F0"/>
    <w:rsid w:val="00373816"/>
    <w:rsid w:val="00373B2A"/>
    <w:rsid w:val="00373CE9"/>
    <w:rsid w:val="0037416D"/>
    <w:rsid w:val="003747B3"/>
    <w:rsid w:val="00374A94"/>
    <w:rsid w:val="00375C30"/>
    <w:rsid w:val="00375C4D"/>
    <w:rsid w:val="00375E41"/>
    <w:rsid w:val="00376490"/>
    <w:rsid w:val="003769E2"/>
    <w:rsid w:val="00376B4B"/>
    <w:rsid w:val="00376C59"/>
    <w:rsid w:val="00376FD4"/>
    <w:rsid w:val="003778BB"/>
    <w:rsid w:val="0037799B"/>
    <w:rsid w:val="0038030A"/>
    <w:rsid w:val="003804B8"/>
    <w:rsid w:val="00380670"/>
    <w:rsid w:val="003807BB"/>
    <w:rsid w:val="003808ED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CD"/>
    <w:rsid w:val="00383CF4"/>
    <w:rsid w:val="00384123"/>
    <w:rsid w:val="003841AF"/>
    <w:rsid w:val="003846CF"/>
    <w:rsid w:val="003847EE"/>
    <w:rsid w:val="00384828"/>
    <w:rsid w:val="003849DB"/>
    <w:rsid w:val="00385455"/>
    <w:rsid w:val="00385BA8"/>
    <w:rsid w:val="00385E04"/>
    <w:rsid w:val="00385F69"/>
    <w:rsid w:val="00385F92"/>
    <w:rsid w:val="003864B0"/>
    <w:rsid w:val="003869BF"/>
    <w:rsid w:val="00387DCC"/>
    <w:rsid w:val="0039008B"/>
    <w:rsid w:val="00390116"/>
    <w:rsid w:val="00390F3F"/>
    <w:rsid w:val="00390F46"/>
    <w:rsid w:val="00391012"/>
    <w:rsid w:val="0039124D"/>
    <w:rsid w:val="003913BE"/>
    <w:rsid w:val="00391D76"/>
    <w:rsid w:val="00391DD9"/>
    <w:rsid w:val="00391E6A"/>
    <w:rsid w:val="00391FA3"/>
    <w:rsid w:val="00392053"/>
    <w:rsid w:val="003925B4"/>
    <w:rsid w:val="0039281E"/>
    <w:rsid w:val="003929C4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6D85"/>
    <w:rsid w:val="003972D8"/>
    <w:rsid w:val="003974D1"/>
    <w:rsid w:val="00397F91"/>
    <w:rsid w:val="003A216D"/>
    <w:rsid w:val="003A2988"/>
    <w:rsid w:val="003A2AB8"/>
    <w:rsid w:val="003A2B27"/>
    <w:rsid w:val="003A2B8E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519"/>
    <w:rsid w:val="003A67EB"/>
    <w:rsid w:val="003A6BB1"/>
    <w:rsid w:val="003A7028"/>
    <w:rsid w:val="003A7034"/>
    <w:rsid w:val="003A727C"/>
    <w:rsid w:val="003A78E3"/>
    <w:rsid w:val="003A7AF1"/>
    <w:rsid w:val="003A7D2A"/>
    <w:rsid w:val="003B0313"/>
    <w:rsid w:val="003B053B"/>
    <w:rsid w:val="003B09C5"/>
    <w:rsid w:val="003B10F4"/>
    <w:rsid w:val="003B1B72"/>
    <w:rsid w:val="003B1F27"/>
    <w:rsid w:val="003B21F7"/>
    <w:rsid w:val="003B22FF"/>
    <w:rsid w:val="003B28E0"/>
    <w:rsid w:val="003B2A43"/>
    <w:rsid w:val="003B33A1"/>
    <w:rsid w:val="003B371D"/>
    <w:rsid w:val="003B380B"/>
    <w:rsid w:val="003B3BE7"/>
    <w:rsid w:val="003B474C"/>
    <w:rsid w:val="003B4E8C"/>
    <w:rsid w:val="003B557F"/>
    <w:rsid w:val="003B55D3"/>
    <w:rsid w:val="003B5711"/>
    <w:rsid w:val="003B5831"/>
    <w:rsid w:val="003B5DB1"/>
    <w:rsid w:val="003B5EFF"/>
    <w:rsid w:val="003B5F37"/>
    <w:rsid w:val="003B60F1"/>
    <w:rsid w:val="003B65C8"/>
    <w:rsid w:val="003B661D"/>
    <w:rsid w:val="003C0453"/>
    <w:rsid w:val="003C0C79"/>
    <w:rsid w:val="003C2C78"/>
    <w:rsid w:val="003C2EB7"/>
    <w:rsid w:val="003C365F"/>
    <w:rsid w:val="003C3B4B"/>
    <w:rsid w:val="003C3E11"/>
    <w:rsid w:val="003C3F3C"/>
    <w:rsid w:val="003C419C"/>
    <w:rsid w:val="003C4CD3"/>
    <w:rsid w:val="003C50B0"/>
    <w:rsid w:val="003C5CA9"/>
    <w:rsid w:val="003C6DC9"/>
    <w:rsid w:val="003C7371"/>
    <w:rsid w:val="003C7F4B"/>
    <w:rsid w:val="003D0584"/>
    <w:rsid w:val="003D0998"/>
    <w:rsid w:val="003D0CD5"/>
    <w:rsid w:val="003D1337"/>
    <w:rsid w:val="003D13EF"/>
    <w:rsid w:val="003D16EB"/>
    <w:rsid w:val="003D2561"/>
    <w:rsid w:val="003D270C"/>
    <w:rsid w:val="003D27B6"/>
    <w:rsid w:val="003D34EF"/>
    <w:rsid w:val="003D3F17"/>
    <w:rsid w:val="003D4ED9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8C6"/>
    <w:rsid w:val="003E0B8C"/>
    <w:rsid w:val="003E113F"/>
    <w:rsid w:val="003E14A3"/>
    <w:rsid w:val="003E1706"/>
    <w:rsid w:val="003E21DE"/>
    <w:rsid w:val="003E2473"/>
    <w:rsid w:val="003E3346"/>
    <w:rsid w:val="003E35E7"/>
    <w:rsid w:val="003E3676"/>
    <w:rsid w:val="003E3F40"/>
    <w:rsid w:val="003E4082"/>
    <w:rsid w:val="003E408A"/>
    <w:rsid w:val="003E4201"/>
    <w:rsid w:val="003E435A"/>
    <w:rsid w:val="003E48AE"/>
    <w:rsid w:val="003E4915"/>
    <w:rsid w:val="003E4A76"/>
    <w:rsid w:val="003E4EE7"/>
    <w:rsid w:val="003E62A5"/>
    <w:rsid w:val="003E639C"/>
    <w:rsid w:val="003E6541"/>
    <w:rsid w:val="003E711F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47DB"/>
    <w:rsid w:val="003F5158"/>
    <w:rsid w:val="003F5777"/>
    <w:rsid w:val="003F57F5"/>
    <w:rsid w:val="003F5D33"/>
    <w:rsid w:val="003F60E9"/>
    <w:rsid w:val="003F64D5"/>
    <w:rsid w:val="003F7756"/>
    <w:rsid w:val="00400198"/>
    <w:rsid w:val="004002CA"/>
    <w:rsid w:val="00400456"/>
    <w:rsid w:val="00400606"/>
    <w:rsid w:val="00400BBE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44D"/>
    <w:rsid w:val="00404719"/>
    <w:rsid w:val="00404CDD"/>
    <w:rsid w:val="00405530"/>
    <w:rsid w:val="004068C7"/>
    <w:rsid w:val="004070D6"/>
    <w:rsid w:val="004070DE"/>
    <w:rsid w:val="00407670"/>
    <w:rsid w:val="00407FE3"/>
    <w:rsid w:val="00410086"/>
    <w:rsid w:val="00410657"/>
    <w:rsid w:val="0041164B"/>
    <w:rsid w:val="00411FF5"/>
    <w:rsid w:val="004130C9"/>
    <w:rsid w:val="0041361C"/>
    <w:rsid w:val="004143C6"/>
    <w:rsid w:val="00414660"/>
    <w:rsid w:val="00414946"/>
    <w:rsid w:val="00414B55"/>
    <w:rsid w:val="004157EA"/>
    <w:rsid w:val="0041625E"/>
    <w:rsid w:val="0041629A"/>
    <w:rsid w:val="00416449"/>
    <w:rsid w:val="00416C3E"/>
    <w:rsid w:val="00417351"/>
    <w:rsid w:val="004174E2"/>
    <w:rsid w:val="00417896"/>
    <w:rsid w:val="00417E98"/>
    <w:rsid w:val="004205F5"/>
    <w:rsid w:val="0042194D"/>
    <w:rsid w:val="004219FE"/>
    <w:rsid w:val="00421A72"/>
    <w:rsid w:val="00421EE8"/>
    <w:rsid w:val="00422F5D"/>
    <w:rsid w:val="0042343D"/>
    <w:rsid w:val="00423A8A"/>
    <w:rsid w:val="00423DB0"/>
    <w:rsid w:val="00424080"/>
    <w:rsid w:val="004240AE"/>
    <w:rsid w:val="00424AC8"/>
    <w:rsid w:val="00424C2A"/>
    <w:rsid w:val="00425E22"/>
    <w:rsid w:val="00426495"/>
    <w:rsid w:val="0042692D"/>
    <w:rsid w:val="00426A9B"/>
    <w:rsid w:val="00426FA0"/>
    <w:rsid w:val="004271C6"/>
    <w:rsid w:val="0042764D"/>
    <w:rsid w:val="004278A5"/>
    <w:rsid w:val="00427BB5"/>
    <w:rsid w:val="00427FC6"/>
    <w:rsid w:val="00430034"/>
    <w:rsid w:val="00430175"/>
    <w:rsid w:val="0043026E"/>
    <w:rsid w:val="004302FA"/>
    <w:rsid w:val="00430502"/>
    <w:rsid w:val="00430713"/>
    <w:rsid w:val="00430C6E"/>
    <w:rsid w:val="0043150F"/>
    <w:rsid w:val="00431891"/>
    <w:rsid w:val="0043224F"/>
    <w:rsid w:val="00432795"/>
    <w:rsid w:val="00432E12"/>
    <w:rsid w:val="00432F4B"/>
    <w:rsid w:val="004333B5"/>
    <w:rsid w:val="00433416"/>
    <w:rsid w:val="00433431"/>
    <w:rsid w:val="00433D3C"/>
    <w:rsid w:val="00433D96"/>
    <w:rsid w:val="004344EC"/>
    <w:rsid w:val="004348B2"/>
    <w:rsid w:val="00434CCC"/>
    <w:rsid w:val="00434EE9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CF9"/>
    <w:rsid w:val="00440D62"/>
    <w:rsid w:val="004416D4"/>
    <w:rsid w:val="004416F0"/>
    <w:rsid w:val="00441756"/>
    <w:rsid w:val="00443DD6"/>
    <w:rsid w:val="00444068"/>
    <w:rsid w:val="00444A28"/>
    <w:rsid w:val="004456B9"/>
    <w:rsid w:val="00445EF2"/>
    <w:rsid w:val="004461CE"/>
    <w:rsid w:val="00446619"/>
    <w:rsid w:val="004466D6"/>
    <w:rsid w:val="00446732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8B"/>
    <w:rsid w:val="00450BC4"/>
    <w:rsid w:val="00450F01"/>
    <w:rsid w:val="00451990"/>
    <w:rsid w:val="004519DF"/>
    <w:rsid w:val="004524CB"/>
    <w:rsid w:val="004528CE"/>
    <w:rsid w:val="00452C68"/>
    <w:rsid w:val="004530D2"/>
    <w:rsid w:val="00453180"/>
    <w:rsid w:val="00454483"/>
    <w:rsid w:val="0045489C"/>
    <w:rsid w:val="00454BE9"/>
    <w:rsid w:val="00454DA6"/>
    <w:rsid w:val="0045536C"/>
    <w:rsid w:val="00456051"/>
    <w:rsid w:val="004564BF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0FCC"/>
    <w:rsid w:val="0046112C"/>
    <w:rsid w:val="00461EB7"/>
    <w:rsid w:val="00462282"/>
    <w:rsid w:val="00462544"/>
    <w:rsid w:val="00462D6D"/>
    <w:rsid w:val="00462F49"/>
    <w:rsid w:val="004633BD"/>
    <w:rsid w:val="004635F6"/>
    <w:rsid w:val="00463739"/>
    <w:rsid w:val="00463755"/>
    <w:rsid w:val="004642F9"/>
    <w:rsid w:val="004644FB"/>
    <w:rsid w:val="004648A7"/>
    <w:rsid w:val="00464B22"/>
    <w:rsid w:val="00464B5A"/>
    <w:rsid w:val="00464D88"/>
    <w:rsid w:val="004651F3"/>
    <w:rsid w:val="00465E0E"/>
    <w:rsid w:val="004662C4"/>
    <w:rsid w:val="00466A5B"/>
    <w:rsid w:val="00466C1F"/>
    <w:rsid w:val="004670C2"/>
    <w:rsid w:val="00467AC8"/>
    <w:rsid w:val="00467D9E"/>
    <w:rsid w:val="00470DF7"/>
    <w:rsid w:val="00470F18"/>
    <w:rsid w:val="004715FD"/>
    <w:rsid w:val="00471C0D"/>
    <w:rsid w:val="004721B4"/>
    <w:rsid w:val="00472FA7"/>
    <w:rsid w:val="00473456"/>
    <w:rsid w:val="004736A8"/>
    <w:rsid w:val="004737E7"/>
    <w:rsid w:val="00473A76"/>
    <w:rsid w:val="00474221"/>
    <w:rsid w:val="0047444F"/>
    <w:rsid w:val="004747A5"/>
    <w:rsid w:val="00474B36"/>
    <w:rsid w:val="00474FAD"/>
    <w:rsid w:val="00475573"/>
    <w:rsid w:val="004756A4"/>
    <w:rsid w:val="00475F33"/>
    <w:rsid w:val="00475F52"/>
    <w:rsid w:val="004762BC"/>
    <w:rsid w:val="0047684E"/>
    <w:rsid w:val="0047788F"/>
    <w:rsid w:val="0047790E"/>
    <w:rsid w:val="00477EFC"/>
    <w:rsid w:val="00477F1C"/>
    <w:rsid w:val="00477F63"/>
    <w:rsid w:val="004801C1"/>
    <w:rsid w:val="00480D64"/>
    <w:rsid w:val="00480E51"/>
    <w:rsid w:val="00481399"/>
    <w:rsid w:val="0048268D"/>
    <w:rsid w:val="00482934"/>
    <w:rsid w:val="00482D28"/>
    <w:rsid w:val="004836DD"/>
    <w:rsid w:val="00484506"/>
    <w:rsid w:val="004849FF"/>
    <w:rsid w:val="00484D72"/>
    <w:rsid w:val="00485409"/>
    <w:rsid w:val="004858D6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56"/>
    <w:rsid w:val="00490FC8"/>
    <w:rsid w:val="004912BD"/>
    <w:rsid w:val="004916C6"/>
    <w:rsid w:val="004919C8"/>
    <w:rsid w:val="00492061"/>
    <w:rsid w:val="00492A04"/>
    <w:rsid w:val="00492BF1"/>
    <w:rsid w:val="004936B5"/>
    <w:rsid w:val="00493C2E"/>
    <w:rsid w:val="0049445C"/>
    <w:rsid w:val="004945FD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450"/>
    <w:rsid w:val="004979C6"/>
    <w:rsid w:val="00497B7D"/>
    <w:rsid w:val="00497C86"/>
    <w:rsid w:val="00497D85"/>
    <w:rsid w:val="004A08B0"/>
    <w:rsid w:val="004A1B1C"/>
    <w:rsid w:val="004A1E86"/>
    <w:rsid w:val="004A22C5"/>
    <w:rsid w:val="004A2D04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DD4"/>
    <w:rsid w:val="004A634E"/>
    <w:rsid w:val="004A640C"/>
    <w:rsid w:val="004A6A7D"/>
    <w:rsid w:val="004A78A8"/>
    <w:rsid w:val="004A7B14"/>
    <w:rsid w:val="004A7B2F"/>
    <w:rsid w:val="004B02CC"/>
    <w:rsid w:val="004B04C0"/>
    <w:rsid w:val="004B05BF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4A46"/>
    <w:rsid w:val="004B5047"/>
    <w:rsid w:val="004B56CC"/>
    <w:rsid w:val="004B591B"/>
    <w:rsid w:val="004B5B8C"/>
    <w:rsid w:val="004B6290"/>
    <w:rsid w:val="004B62E4"/>
    <w:rsid w:val="004B6414"/>
    <w:rsid w:val="004B643F"/>
    <w:rsid w:val="004B7079"/>
    <w:rsid w:val="004B7A39"/>
    <w:rsid w:val="004B7B41"/>
    <w:rsid w:val="004B7CC0"/>
    <w:rsid w:val="004C06BE"/>
    <w:rsid w:val="004C0965"/>
    <w:rsid w:val="004C114C"/>
    <w:rsid w:val="004C19A2"/>
    <w:rsid w:val="004C25BE"/>
    <w:rsid w:val="004C2B18"/>
    <w:rsid w:val="004C2BB0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5A0"/>
    <w:rsid w:val="004D0867"/>
    <w:rsid w:val="004D0980"/>
    <w:rsid w:val="004D0F8C"/>
    <w:rsid w:val="004D1098"/>
    <w:rsid w:val="004D10FC"/>
    <w:rsid w:val="004D1E20"/>
    <w:rsid w:val="004D1F78"/>
    <w:rsid w:val="004D23B0"/>
    <w:rsid w:val="004D296C"/>
    <w:rsid w:val="004D2A1D"/>
    <w:rsid w:val="004D3344"/>
    <w:rsid w:val="004D377D"/>
    <w:rsid w:val="004D3A92"/>
    <w:rsid w:val="004D3B30"/>
    <w:rsid w:val="004D3D1C"/>
    <w:rsid w:val="004D3F69"/>
    <w:rsid w:val="004D40EF"/>
    <w:rsid w:val="004D41F2"/>
    <w:rsid w:val="004D4366"/>
    <w:rsid w:val="004D46F7"/>
    <w:rsid w:val="004D4987"/>
    <w:rsid w:val="004D50DC"/>
    <w:rsid w:val="004D5169"/>
    <w:rsid w:val="004D55BE"/>
    <w:rsid w:val="004D5909"/>
    <w:rsid w:val="004D65FF"/>
    <w:rsid w:val="004D682D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3E2F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528"/>
    <w:rsid w:val="004F26F9"/>
    <w:rsid w:val="004F2D35"/>
    <w:rsid w:val="004F336D"/>
    <w:rsid w:val="004F3A98"/>
    <w:rsid w:val="004F3B07"/>
    <w:rsid w:val="004F4656"/>
    <w:rsid w:val="004F523C"/>
    <w:rsid w:val="004F55A9"/>
    <w:rsid w:val="004F60A5"/>
    <w:rsid w:val="004F611B"/>
    <w:rsid w:val="004F64BF"/>
    <w:rsid w:val="004F653C"/>
    <w:rsid w:val="004F658C"/>
    <w:rsid w:val="004F6743"/>
    <w:rsid w:val="004F7C98"/>
    <w:rsid w:val="00500298"/>
    <w:rsid w:val="00500E6E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E74"/>
    <w:rsid w:val="005055A0"/>
    <w:rsid w:val="005058AD"/>
    <w:rsid w:val="00505F70"/>
    <w:rsid w:val="005061A2"/>
    <w:rsid w:val="00506277"/>
    <w:rsid w:val="00506675"/>
    <w:rsid w:val="00506A0A"/>
    <w:rsid w:val="005071FA"/>
    <w:rsid w:val="00507798"/>
    <w:rsid w:val="00510C3A"/>
    <w:rsid w:val="0051144B"/>
    <w:rsid w:val="005116F8"/>
    <w:rsid w:val="00512CB6"/>
    <w:rsid w:val="00513541"/>
    <w:rsid w:val="005137F9"/>
    <w:rsid w:val="005138E4"/>
    <w:rsid w:val="00513EE9"/>
    <w:rsid w:val="005140EA"/>
    <w:rsid w:val="00514290"/>
    <w:rsid w:val="00514776"/>
    <w:rsid w:val="00514C66"/>
    <w:rsid w:val="00514F05"/>
    <w:rsid w:val="00515583"/>
    <w:rsid w:val="0051597A"/>
    <w:rsid w:val="00515EA1"/>
    <w:rsid w:val="005162DB"/>
    <w:rsid w:val="005164F8"/>
    <w:rsid w:val="00516CA9"/>
    <w:rsid w:val="005176E0"/>
    <w:rsid w:val="00517A4A"/>
    <w:rsid w:val="00517DA4"/>
    <w:rsid w:val="00520466"/>
    <w:rsid w:val="0052149A"/>
    <w:rsid w:val="00521783"/>
    <w:rsid w:val="00521D8E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2A6"/>
    <w:rsid w:val="00525EF7"/>
    <w:rsid w:val="005267D8"/>
    <w:rsid w:val="005267E4"/>
    <w:rsid w:val="005267E6"/>
    <w:rsid w:val="00526A99"/>
    <w:rsid w:val="00526F08"/>
    <w:rsid w:val="00527097"/>
    <w:rsid w:val="005274E5"/>
    <w:rsid w:val="0052780B"/>
    <w:rsid w:val="00527930"/>
    <w:rsid w:val="00527964"/>
    <w:rsid w:val="00527FD7"/>
    <w:rsid w:val="00530086"/>
    <w:rsid w:val="0053013B"/>
    <w:rsid w:val="0053062E"/>
    <w:rsid w:val="00531559"/>
    <w:rsid w:val="005317A6"/>
    <w:rsid w:val="00531DEE"/>
    <w:rsid w:val="00532330"/>
    <w:rsid w:val="005329C5"/>
    <w:rsid w:val="0053376C"/>
    <w:rsid w:val="0053377E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476"/>
    <w:rsid w:val="00537969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CC5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4F80"/>
    <w:rsid w:val="00555115"/>
    <w:rsid w:val="0055587B"/>
    <w:rsid w:val="0055689B"/>
    <w:rsid w:val="005578FA"/>
    <w:rsid w:val="005605FE"/>
    <w:rsid w:val="00560EC4"/>
    <w:rsid w:val="0056179B"/>
    <w:rsid w:val="00561897"/>
    <w:rsid w:val="00561CF7"/>
    <w:rsid w:val="00561DDC"/>
    <w:rsid w:val="00562227"/>
    <w:rsid w:val="00562C78"/>
    <w:rsid w:val="005631F7"/>
    <w:rsid w:val="005635B0"/>
    <w:rsid w:val="0056392D"/>
    <w:rsid w:val="0056466F"/>
    <w:rsid w:val="005652A9"/>
    <w:rsid w:val="005662AF"/>
    <w:rsid w:val="005663C2"/>
    <w:rsid w:val="00566FE5"/>
    <w:rsid w:val="00567310"/>
    <w:rsid w:val="00567851"/>
    <w:rsid w:val="00567F9D"/>
    <w:rsid w:val="00567FB4"/>
    <w:rsid w:val="00570B99"/>
    <w:rsid w:val="0057208C"/>
    <w:rsid w:val="0057257A"/>
    <w:rsid w:val="0057258D"/>
    <w:rsid w:val="00572B6F"/>
    <w:rsid w:val="00572CCE"/>
    <w:rsid w:val="00572D2B"/>
    <w:rsid w:val="00573232"/>
    <w:rsid w:val="00573C9D"/>
    <w:rsid w:val="0057445A"/>
    <w:rsid w:val="005744B7"/>
    <w:rsid w:val="005747A2"/>
    <w:rsid w:val="00575330"/>
    <w:rsid w:val="00575416"/>
    <w:rsid w:val="00575802"/>
    <w:rsid w:val="00575873"/>
    <w:rsid w:val="00576061"/>
    <w:rsid w:val="00576BAE"/>
    <w:rsid w:val="00577542"/>
    <w:rsid w:val="0057765F"/>
    <w:rsid w:val="005776C0"/>
    <w:rsid w:val="0058000D"/>
    <w:rsid w:val="0058091E"/>
    <w:rsid w:val="00580ACB"/>
    <w:rsid w:val="00580B06"/>
    <w:rsid w:val="00580D52"/>
    <w:rsid w:val="00580DED"/>
    <w:rsid w:val="00580F65"/>
    <w:rsid w:val="00581066"/>
    <w:rsid w:val="00582482"/>
    <w:rsid w:val="00583634"/>
    <w:rsid w:val="00583AF7"/>
    <w:rsid w:val="0058465D"/>
    <w:rsid w:val="0058492B"/>
    <w:rsid w:val="005849ED"/>
    <w:rsid w:val="00584B15"/>
    <w:rsid w:val="00584C63"/>
    <w:rsid w:val="005850FA"/>
    <w:rsid w:val="0058548F"/>
    <w:rsid w:val="00585549"/>
    <w:rsid w:val="00585F14"/>
    <w:rsid w:val="00586276"/>
    <w:rsid w:val="0058667E"/>
    <w:rsid w:val="00586940"/>
    <w:rsid w:val="00586C76"/>
    <w:rsid w:val="00586DC8"/>
    <w:rsid w:val="00586FC5"/>
    <w:rsid w:val="005878D3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1AE1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652"/>
    <w:rsid w:val="005A268B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355"/>
    <w:rsid w:val="005A4669"/>
    <w:rsid w:val="005A48EE"/>
    <w:rsid w:val="005A4D0B"/>
    <w:rsid w:val="005A510D"/>
    <w:rsid w:val="005A62D7"/>
    <w:rsid w:val="005A6B86"/>
    <w:rsid w:val="005A6EC3"/>
    <w:rsid w:val="005A7622"/>
    <w:rsid w:val="005A7638"/>
    <w:rsid w:val="005A76FE"/>
    <w:rsid w:val="005A7BC7"/>
    <w:rsid w:val="005B01EF"/>
    <w:rsid w:val="005B0380"/>
    <w:rsid w:val="005B17E1"/>
    <w:rsid w:val="005B2228"/>
    <w:rsid w:val="005B2347"/>
    <w:rsid w:val="005B23C9"/>
    <w:rsid w:val="005B27A5"/>
    <w:rsid w:val="005B3114"/>
    <w:rsid w:val="005B3326"/>
    <w:rsid w:val="005B3C4A"/>
    <w:rsid w:val="005B5866"/>
    <w:rsid w:val="005B5D51"/>
    <w:rsid w:val="005B5D93"/>
    <w:rsid w:val="005B5E84"/>
    <w:rsid w:val="005B60DF"/>
    <w:rsid w:val="005B6B09"/>
    <w:rsid w:val="005B6EEE"/>
    <w:rsid w:val="005B7CED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6B7"/>
    <w:rsid w:val="005C471F"/>
    <w:rsid w:val="005C4777"/>
    <w:rsid w:val="005C4B55"/>
    <w:rsid w:val="005C4EAC"/>
    <w:rsid w:val="005C4FB9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2E3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25C"/>
    <w:rsid w:val="005D646A"/>
    <w:rsid w:val="005D64A5"/>
    <w:rsid w:val="005D6DC9"/>
    <w:rsid w:val="005D6E79"/>
    <w:rsid w:val="005D7F93"/>
    <w:rsid w:val="005E05EB"/>
    <w:rsid w:val="005E0943"/>
    <w:rsid w:val="005E0EA2"/>
    <w:rsid w:val="005E0F29"/>
    <w:rsid w:val="005E105A"/>
    <w:rsid w:val="005E16B5"/>
    <w:rsid w:val="005E2163"/>
    <w:rsid w:val="005E2C52"/>
    <w:rsid w:val="005E2F87"/>
    <w:rsid w:val="005E3643"/>
    <w:rsid w:val="005E3665"/>
    <w:rsid w:val="005E3CFC"/>
    <w:rsid w:val="005E3F37"/>
    <w:rsid w:val="005E4552"/>
    <w:rsid w:val="005E47B1"/>
    <w:rsid w:val="005E48B3"/>
    <w:rsid w:val="005E4ADB"/>
    <w:rsid w:val="005E5B9A"/>
    <w:rsid w:val="005E62E3"/>
    <w:rsid w:val="005E6D37"/>
    <w:rsid w:val="005E7C1D"/>
    <w:rsid w:val="005E7DCD"/>
    <w:rsid w:val="005F018C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481"/>
    <w:rsid w:val="005F4916"/>
    <w:rsid w:val="005F4A60"/>
    <w:rsid w:val="005F4E5D"/>
    <w:rsid w:val="005F5101"/>
    <w:rsid w:val="005F5A76"/>
    <w:rsid w:val="005F5E26"/>
    <w:rsid w:val="005F5E6C"/>
    <w:rsid w:val="005F6554"/>
    <w:rsid w:val="005F65BB"/>
    <w:rsid w:val="005F7099"/>
    <w:rsid w:val="00600210"/>
    <w:rsid w:val="00600225"/>
    <w:rsid w:val="00600A5B"/>
    <w:rsid w:val="00600AB0"/>
    <w:rsid w:val="00600E62"/>
    <w:rsid w:val="00600E67"/>
    <w:rsid w:val="00601075"/>
    <w:rsid w:val="00601580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AC"/>
    <w:rsid w:val="00607FD1"/>
    <w:rsid w:val="00610442"/>
    <w:rsid w:val="0061056C"/>
    <w:rsid w:val="0061068A"/>
    <w:rsid w:val="00610B8B"/>
    <w:rsid w:val="00611D17"/>
    <w:rsid w:val="00612498"/>
    <w:rsid w:val="006128F3"/>
    <w:rsid w:val="00612FB3"/>
    <w:rsid w:val="006130FD"/>
    <w:rsid w:val="00613A87"/>
    <w:rsid w:val="00613E29"/>
    <w:rsid w:val="0061486E"/>
    <w:rsid w:val="00614DB1"/>
    <w:rsid w:val="00614F92"/>
    <w:rsid w:val="0061543D"/>
    <w:rsid w:val="00615801"/>
    <w:rsid w:val="00615CAC"/>
    <w:rsid w:val="00615E02"/>
    <w:rsid w:val="006160C8"/>
    <w:rsid w:val="00616741"/>
    <w:rsid w:val="00616B08"/>
    <w:rsid w:val="00616BF2"/>
    <w:rsid w:val="00617548"/>
    <w:rsid w:val="00617FB0"/>
    <w:rsid w:val="00620124"/>
    <w:rsid w:val="00620195"/>
    <w:rsid w:val="006207E3"/>
    <w:rsid w:val="006216ED"/>
    <w:rsid w:val="006226F0"/>
    <w:rsid w:val="0062327C"/>
    <w:rsid w:val="006234F2"/>
    <w:rsid w:val="00623745"/>
    <w:rsid w:val="00623A3B"/>
    <w:rsid w:val="00623D7B"/>
    <w:rsid w:val="00624225"/>
    <w:rsid w:val="00624C26"/>
    <w:rsid w:val="00624EA0"/>
    <w:rsid w:val="00625634"/>
    <w:rsid w:val="00625DAA"/>
    <w:rsid w:val="00626CA9"/>
    <w:rsid w:val="0062779F"/>
    <w:rsid w:val="00627A80"/>
    <w:rsid w:val="0063000C"/>
    <w:rsid w:val="006303A5"/>
    <w:rsid w:val="006304DC"/>
    <w:rsid w:val="00630BE9"/>
    <w:rsid w:val="00630C4D"/>
    <w:rsid w:val="00630E4F"/>
    <w:rsid w:val="00631F80"/>
    <w:rsid w:val="00632101"/>
    <w:rsid w:val="00633038"/>
    <w:rsid w:val="0063396C"/>
    <w:rsid w:val="00634584"/>
    <w:rsid w:val="00634CB7"/>
    <w:rsid w:val="00634EB8"/>
    <w:rsid w:val="006350C4"/>
    <w:rsid w:val="00635678"/>
    <w:rsid w:val="00635ACB"/>
    <w:rsid w:val="00636333"/>
    <w:rsid w:val="006377C3"/>
    <w:rsid w:val="00637A03"/>
    <w:rsid w:val="00637C4D"/>
    <w:rsid w:val="00640477"/>
    <w:rsid w:val="00640850"/>
    <w:rsid w:val="00640DC4"/>
    <w:rsid w:val="006414D9"/>
    <w:rsid w:val="00641501"/>
    <w:rsid w:val="0064178C"/>
    <w:rsid w:val="00641D33"/>
    <w:rsid w:val="00641ECD"/>
    <w:rsid w:val="00641F61"/>
    <w:rsid w:val="00642B04"/>
    <w:rsid w:val="00642C1D"/>
    <w:rsid w:val="00643173"/>
    <w:rsid w:val="00643B01"/>
    <w:rsid w:val="006444F5"/>
    <w:rsid w:val="00644586"/>
    <w:rsid w:val="006446E9"/>
    <w:rsid w:val="00644829"/>
    <w:rsid w:val="00644B04"/>
    <w:rsid w:val="0064584D"/>
    <w:rsid w:val="00645A07"/>
    <w:rsid w:val="00645C7E"/>
    <w:rsid w:val="00646116"/>
    <w:rsid w:val="006472AE"/>
    <w:rsid w:val="00647A5F"/>
    <w:rsid w:val="006507F7"/>
    <w:rsid w:val="00650B47"/>
    <w:rsid w:val="00650D75"/>
    <w:rsid w:val="00651070"/>
    <w:rsid w:val="00651150"/>
    <w:rsid w:val="00651212"/>
    <w:rsid w:val="00651220"/>
    <w:rsid w:val="00651758"/>
    <w:rsid w:val="006519BD"/>
    <w:rsid w:val="00651EB8"/>
    <w:rsid w:val="00651F1B"/>
    <w:rsid w:val="00652261"/>
    <w:rsid w:val="00652CC0"/>
    <w:rsid w:val="006530B5"/>
    <w:rsid w:val="006531B8"/>
    <w:rsid w:val="006548FB"/>
    <w:rsid w:val="00654929"/>
    <w:rsid w:val="00654DEF"/>
    <w:rsid w:val="006557F3"/>
    <w:rsid w:val="0065583D"/>
    <w:rsid w:val="00655CA2"/>
    <w:rsid w:val="00655CB8"/>
    <w:rsid w:val="00655FFE"/>
    <w:rsid w:val="006560EF"/>
    <w:rsid w:val="00656742"/>
    <w:rsid w:val="00656C81"/>
    <w:rsid w:val="00656F85"/>
    <w:rsid w:val="00657982"/>
    <w:rsid w:val="00657AE8"/>
    <w:rsid w:val="006602B7"/>
    <w:rsid w:val="00661DCB"/>
    <w:rsid w:val="00661EA1"/>
    <w:rsid w:val="00662839"/>
    <w:rsid w:val="006631D6"/>
    <w:rsid w:val="00663C64"/>
    <w:rsid w:val="006644E2"/>
    <w:rsid w:val="00664999"/>
    <w:rsid w:val="0066536D"/>
    <w:rsid w:val="006656CC"/>
    <w:rsid w:val="00666228"/>
    <w:rsid w:val="0066640B"/>
    <w:rsid w:val="00666677"/>
    <w:rsid w:val="00666927"/>
    <w:rsid w:val="00666966"/>
    <w:rsid w:val="00666D6B"/>
    <w:rsid w:val="00667CB6"/>
    <w:rsid w:val="006704E3"/>
    <w:rsid w:val="00670A1E"/>
    <w:rsid w:val="00670A54"/>
    <w:rsid w:val="00671066"/>
    <w:rsid w:val="006716B8"/>
    <w:rsid w:val="00671965"/>
    <w:rsid w:val="00671B18"/>
    <w:rsid w:val="00671EB9"/>
    <w:rsid w:val="00672115"/>
    <w:rsid w:val="00672460"/>
    <w:rsid w:val="006727CD"/>
    <w:rsid w:val="00672CBE"/>
    <w:rsid w:val="00673811"/>
    <w:rsid w:val="00673941"/>
    <w:rsid w:val="00673CBE"/>
    <w:rsid w:val="00673E1A"/>
    <w:rsid w:val="00674505"/>
    <w:rsid w:val="00674581"/>
    <w:rsid w:val="00674BEF"/>
    <w:rsid w:val="00675231"/>
    <w:rsid w:val="00675EE5"/>
    <w:rsid w:val="00675F91"/>
    <w:rsid w:val="00676176"/>
    <w:rsid w:val="006769ED"/>
    <w:rsid w:val="00676C09"/>
    <w:rsid w:val="00676C3D"/>
    <w:rsid w:val="00676DFF"/>
    <w:rsid w:val="006770D1"/>
    <w:rsid w:val="0067734D"/>
    <w:rsid w:val="006775E7"/>
    <w:rsid w:val="006778CB"/>
    <w:rsid w:val="00677947"/>
    <w:rsid w:val="006800FE"/>
    <w:rsid w:val="006803A6"/>
    <w:rsid w:val="0068063F"/>
    <w:rsid w:val="00680896"/>
    <w:rsid w:val="00680C22"/>
    <w:rsid w:val="00680F0D"/>
    <w:rsid w:val="0068106D"/>
    <w:rsid w:val="00681A91"/>
    <w:rsid w:val="00681D39"/>
    <w:rsid w:val="0068221E"/>
    <w:rsid w:val="00682632"/>
    <w:rsid w:val="00682994"/>
    <w:rsid w:val="00682BD9"/>
    <w:rsid w:val="006830B2"/>
    <w:rsid w:val="0068315C"/>
    <w:rsid w:val="006836CF"/>
    <w:rsid w:val="00683704"/>
    <w:rsid w:val="0068464B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6B61"/>
    <w:rsid w:val="0068700F"/>
    <w:rsid w:val="0068735E"/>
    <w:rsid w:val="00687373"/>
    <w:rsid w:val="00687659"/>
    <w:rsid w:val="00687DF9"/>
    <w:rsid w:val="006904C9"/>
    <w:rsid w:val="00690622"/>
    <w:rsid w:val="00690942"/>
    <w:rsid w:val="00690ED6"/>
    <w:rsid w:val="006926DC"/>
    <w:rsid w:val="006927D7"/>
    <w:rsid w:val="006928CB"/>
    <w:rsid w:val="00692964"/>
    <w:rsid w:val="00692EEF"/>
    <w:rsid w:val="0069325E"/>
    <w:rsid w:val="00693572"/>
    <w:rsid w:val="006939B2"/>
    <w:rsid w:val="00693D23"/>
    <w:rsid w:val="00693F9F"/>
    <w:rsid w:val="00693FBF"/>
    <w:rsid w:val="0069422A"/>
    <w:rsid w:val="0069521A"/>
    <w:rsid w:val="00695608"/>
    <w:rsid w:val="006958B8"/>
    <w:rsid w:val="00695B66"/>
    <w:rsid w:val="00695E39"/>
    <w:rsid w:val="006967D6"/>
    <w:rsid w:val="00696DA4"/>
    <w:rsid w:val="00696E73"/>
    <w:rsid w:val="0069706F"/>
    <w:rsid w:val="0069761B"/>
    <w:rsid w:val="0069762E"/>
    <w:rsid w:val="006979A0"/>
    <w:rsid w:val="00697ACA"/>
    <w:rsid w:val="00697C3C"/>
    <w:rsid w:val="00697E22"/>
    <w:rsid w:val="006A041B"/>
    <w:rsid w:val="006A174D"/>
    <w:rsid w:val="006A213B"/>
    <w:rsid w:val="006A2348"/>
    <w:rsid w:val="006A3941"/>
    <w:rsid w:val="006A4235"/>
    <w:rsid w:val="006A51F3"/>
    <w:rsid w:val="006A5327"/>
    <w:rsid w:val="006A648F"/>
    <w:rsid w:val="006A6510"/>
    <w:rsid w:val="006A68D7"/>
    <w:rsid w:val="006A6A02"/>
    <w:rsid w:val="006A6A60"/>
    <w:rsid w:val="006A73C2"/>
    <w:rsid w:val="006A74D6"/>
    <w:rsid w:val="006A7533"/>
    <w:rsid w:val="006A7681"/>
    <w:rsid w:val="006A792A"/>
    <w:rsid w:val="006B01D9"/>
    <w:rsid w:val="006B07E6"/>
    <w:rsid w:val="006B0991"/>
    <w:rsid w:val="006B0B72"/>
    <w:rsid w:val="006B0EA2"/>
    <w:rsid w:val="006B1108"/>
    <w:rsid w:val="006B18D0"/>
    <w:rsid w:val="006B2043"/>
    <w:rsid w:val="006B2180"/>
    <w:rsid w:val="006B2412"/>
    <w:rsid w:val="006B297C"/>
    <w:rsid w:val="006B2B83"/>
    <w:rsid w:val="006B2E8B"/>
    <w:rsid w:val="006B30C8"/>
    <w:rsid w:val="006B32F5"/>
    <w:rsid w:val="006B43A8"/>
    <w:rsid w:val="006B4619"/>
    <w:rsid w:val="006B46A6"/>
    <w:rsid w:val="006B4B19"/>
    <w:rsid w:val="006B4BBB"/>
    <w:rsid w:val="006B4D70"/>
    <w:rsid w:val="006B50DF"/>
    <w:rsid w:val="006B5809"/>
    <w:rsid w:val="006B5825"/>
    <w:rsid w:val="006B5AC6"/>
    <w:rsid w:val="006B685F"/>
    <w:rsid w:val="006B6A3A"/>
    <w:rsid w:val="006B6FAA"/>
    <w:rsid w:val="006B754D"/>
    <w:rsid w:val="006C011F"/>
    <w:rsid w:val="006C06E4"/>
    <w:rsid w:val="006C0A18"/>
    <w:rsid w:val="006C1586"/>
    <w:rsid w:val="006C1752"/>
    <w:rsid w:val="006C1AF7"/>
    <w:rsid w:val="006C1BC0"/>
    <w:rsid w:val="006C2089"/>
    <w:rsid w:val="006C24D9"/>
    <w:rsid w:val="006C2729"/>
    <w:rsid w:val="006C2D93"/>
    <w:rsid w:val="006C34B8"/>
    <w:rsid w:val="006C36D0"/>
    <w:rsid w:val="006C6007"/>
    <w:rsid w:val="006C6930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63"/>
    <w:rsid w:val="006D52FB"/>
    <w:rsid w:val="006D5616"/>
    <w:rsid w:val="006D58E2"/>
    <w:rsid w:val="006D5AA3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11B"/>
    <w:rsid w:val="006E6346"/>
    <w:rsid w:val="006E6B23"/>
    <w:rsid w:val="006E6BF0"/>
    <w:rsid w:val="006E6F8A"/>
    <w:rsid w:val="006E75EA"/>
    <w:rsid w:val="006E7DEE"/>
    <w:rsid w:val="006F0200"/>
    <w:rsid w:val="006F0443"/>
    <w:rsid w:val="006F078A"/>
    <w:rsid w:val="006F0EE9"/>
    <w:rsid w:val="006F130E"/>
    <w:rsid w:val="006F1311"/>
    <w:rsid w:val="006F49ED"/>
    <w:rsid w:val="006F4B0F"/>
    <w:rsid w:val="006F5798"/>
    <w:rsid w:val="006F5BA5"/>
    <w:rsid w:val="006F5D99"/>
    <w:rsid w:val="006F6144"/>
    <w:rsid w:val="006F64EF"/>
    <w:rsid w:val="006F66F2"/>
    <w:rsid w:val="006F6850"/>
    <w:rsid w:val="006F6885"/>
    <w:rsid w:val="006F6C7A"/>
    <w:rsid w:val="006F7153"/>
    <w:rsid w:val="006F7322"/>
    <w:rsid w:val="006F7B62"/>
    <w:rsid w:val="006F7DED"/>
    <w:rsid w:val="00700A5B"/>
    <w:rsid w:val="00700BFB"/>
    <w:rsid w:val="00700F6B"/>
    <w:rsid w:val="00701502"/>
    <w:rsid w:val="00701B51"/>
    <w:rsid w:val="00701C33"/>
    <w:rsid w:val="00701DD0"/>
    <w:rsid w:val="007024E1"/>
    <w:rsid w:val="007025B6"/>
    <w:rsid w:val="00702D06"/>
    <w:rsid w:val="00702EAA"/>
    <w:rsid w:val="0070323D"/>
    <w:rsid w:val="00703271"/>
    <w:rsid w:val="0070328B"/>
    <w:rsid w:val="00703B10"/>
    <w:rsid w:val="00704440"/>
    <w:rsid w:val="00704EED"/>
    <w:rsid w:val="007059B5"/>
    <w:rsid w:val="00705CE2"/>
    <w:rsid w:val="00705F04"/>
    <w:rsid w:val="00706054"/>
    <w:rsid w:val="00706ADA"/>
    <w:rsid w:val="00707DBA"/>
    <w:rsid w:val="00710471"/>
    <w:rsid w:val="00710EAC"/>
    <w:rsid w:val="0071149A"/>
    <w:rsid w:val="00712F07"/>
    <w:rsid w:val="00713ACC"/>
    <w:rsid w:val="007142C7"/>
    <w:rsid w:val="00714AB9"/>
    <w:rsid w:val="00714C6B"/>
    <w:rsid w:val="007154AA"/>
    <w:rsid w:val="007157F3"/>
    <w:rsid w:val="00716128"/>
    <w:rsid w:val="00716981"/>
    <w:rsid w:val="007173D2"/>
    <w:rsid w:val="00717949"/>
    <w:rsid w:val="00720307"/>
    <w:rsid w:val="0072040D"/>
    <w:rsid w:val="007214B2"/>
    <w:rsid w:val="0072157F"/>
    <w:rsid w:val="007222A6"/>
    <w:rsid w:val="00722B96"/>
    <w:rsid w:val="007242AA"/>
    <w:rsid w:val="0072487A"/>
    <w:rsid w:val="00724E68"/>
    <w:rsid w:val="00725477"/>
    <w:rsid w:val="00725B8C"/>
    <w:rsid w:val="00725F5C"/>
    <w:rsid w:val="0072629D"/>
    <w:rsid w:val="00727E9C"/>
    <w:rsid w:val="00727F1D"/>
    <w:rsid w:val="007308F5"/>
    <w:rsid w:val="007310CB"/>
    <w:rsid w:val="00731D02"/>
    <w:rsid w:val="00732F1C"/>
    <w:rsid w:val="00733218"/>
    <w:rsid w:val="00733487"/>
    <w:rsid w:val="007335BC"/>
    <w:rsid w:val="00733A8C"/>
    <w:rsid w:val="00733C03"/>
    <w:rsid w:val="00734509"/>
    <w:rsid w:val="007345E9"/>
    <w:rsid w:val="00735465"/>
    <w:rsid w:val="00735875"/>
    <w:rsid w:val="007359AD"/>
    <w:rsid w:val="00735B4B"/>
    <w:rsid w:val="00736501"/>
    <w:rsid w:val="00736C4E"/>
    <w:rsid w:val="0073767B"/>
    <w:rsid w:val="00737B2F"/>
    <w:rsid w:val="007401E2"/>
    <w:rsid w:val="00740906"/>
    <w:rsid w:val="00741125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12A"/>
    <w:rsid w:val="007464C9"/>
    <w:rsid w:val="0074697B"/>
    <w:rsid w:val="00746AAE"/>
    <w:rsid w:val="00746C56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66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B5C"/>
    <w:rsid w:val="00755E9F"/>
    <w:rsid w:val="00756001"/>
    <w:rsid w:val="007562C3"/>
    <w:rsid w:val="0075692B"/>
    <w:rsid w:val="00756EC7"/>
    <w:rsid w:val="007573D6"/>
    <w:rsid w:val="00757696"/>
    <w:rsid w:val="00757FD7"/>
    <w:rsid w:val="0076017E"/>
    <w:rsid w:val="00760491"/>
    <w:rsid w:val="00760BB9"/>
    <w:rsid w:val="00760C23"/>
    <w:rsid w:val="0076144D"/>
    <w:rsid w:val="00761759"/>
    <w:rsid w:val="007622B1"/>
    <w:rsid w:val="0076235F"/>
    <w:rsid w:val="0076288F"/>
    <w:rsid w:val="00762C2D"/>
    <w:rsid w:val="00762F60"/>
    <w:rsid w:val="007636AD"/>
    <w:rsid w:val="0076376E"/>
    <w:rsid w:val="00763935"/>
    <w:rsid w:val="007641DC"/>
    <w:rsid w:val="0076422A"/>
    <w:rsid w:val="007643B8"/>
    <w:rsid w:val="00764DB0"/>
    <w:rsid w:val="00764F71"/>
    <w:rsid w:val="00765393"/>
    <w:rsid w:val="00765416"/>
    <w:rsid w:val="007656D5"/>
    <w:rsid w:val="00765725"/>
    <w:rsid w:val="00766BA1"/>
    <w:rsid w:val="00766EF0"/>
    <w:rsid w:val="007672D8"/>
    <w:rsid w:val="00767A36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4A7D"/>
    <w:rsid w:val="007754FF"/>
    <w:rsid w:val="007755F9"/>
    <w:rsid w:val="00775A97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0AFB"/>
    <w:rsid w:val="0078155E"/>
    <w:rsid w:val="00781979"/>
    <w:rsid w:val="00781C4C"/>
    <w:rsid w:val="00781F77"/>
    <w:rsid w:val="00782362"/>
    <w:rsid w:val="0078243D"/>
    <w:rsid w:val="0078256F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242"/>
    <w:rsid w:val="00790DBF"/>
    <w:rsid w:val="0079107F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97CDB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501A"/>
    <w:rsid w:val="007A5032"/>
    <w:rsid w:val="007A5AD8"/>
    <w:rsid w:val="007A63B1"/>
    <w:rsid w:val="007A67B7"/>
    <w:rsid w:val="007A7509"/>
    <w:rsid w:val="007A7AD9"/>
    <w:rsid w:val="007B0177"/>
    <w:rsid w:val="007B01B0"/>
    <w:rsid w:val="007B0316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3EC3"/>
    <w:rsid w:val="007B4098"/>
    <w:rsid w:val="007B4374"/>
    <w:rsid w:val="007B4792"/>
    <w:rsid w:val="007B4A70"/>
    <w:rsid w:val="007B4C41"/>
    <w:rsid w:val="007B4DD0"/>
    <w:rsid w:val="007B54DC"/>
    <w:rsid w:val="007B5840"/>
    <w:rsid w:val="007B597F"/>
    <w:rsid w:val="007B614F"/>
    <w:rsid w:val="007B6258"/>
    <w:rsid w:val="007B63DE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1DD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756"/>
    <w:rsid w:val="007C7CD5"/>
    <w:rsid w:val="007C7F38"/>
    <w:rsid w:val="007D02BC"/>
    <w:rsid w:val="007D04DE"/>
    <w:rsid w:val="007D0762"/>
    <w:rsid w:val="007D166E"/>
    <w:rsid w:val="007D2210"/>
    <w:rsid w:val="007D2873"/>
    <w:rsid w:val="007D2E99"/>
    <w:rsid w:val="007D35A8"/>
    <w:rsid w:val="007D36E8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2FC"/>
    <w:rsid w:val="007D6512"/>
    <w:rsid w:val="007D6AFF"/>
    <w:rsid w:val="007D6C23"/>
    <w:rsid w:val="007D70A0"/>
    <w:rsid w:val="007D7475"/>
    <w:rsid w:val="007D788A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983"/>
    <w:rsid w:val="007E4A82"/>
    <w:rsid w:val="007E5226"/>
    <w:rsid w:val="007E5A58"/>
    <w:rsid w:val="007E5AB6"/>
    <w:rsid w:val="007E5AC9"/>
    <w:rsid w:val="007E5B36"/>
    <w:rsid w:val="007E5E52"/>
    <w:rsid w:val="007E6447"/>
    <w:rsid w:val="007E6AC1"/>
    <w:rsid w:val="007E6F00"/>
    <w:rsid w:val="007E7A62"/>
    <w:rsid w:val="007E7F2C"/>
    <w:rsid w:val="007F031E"/>
    <w:rsid w:val="007F05DE"/>
    <w:rsid w:val="007F0799"/>
    <w:rsid w:val="007F0D4E"/>
    <w:rsid w:val="007F0F86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3A0"/>
    <w:rsid w:val="007F5595"/>
    <w:rsid w:val="007F571E"/>
    <w:rsid w:val="007F5E6F"/>
    <w:rsid w:val="007F60E9"/>
    <w:rsid w:val="007F63D7"/>
    <w:rsid w:val="007F6EF5"/>
    <w:rsid w:val="007F70E7"/>
    <w:rsid w:val="007F7AD7"/>
    <w:rsid w:val="007F7E8F"/>
    <w:rsid w:val="007F7FAA"/>
    <w:rsid w:val="00800418"/>
    <w:rsid w:val="008008AB"/>
    <w:rsid w:val="0080092F"/>
    <w:rsid w:val="0080097C"/>
    <w:rsid w:val="00801352"/>
    <w:rsid w:val="00801CD6"/>
    <w:rsid w:val="00802C2F"/>
    <w:rsid w:val="00802DFB"/>
    <w:rsid w:val="00802ED1"/>
    <w:rsid w:val="0080378C"/>
    <w:rsid w:val="008039C7"/>
    <w:rsid w:val="008047F9"/>
    <w:rsid w:val="00804B7D"/>
    <w:rsid w:val="0080522B"/>
    <w:rsid w:val="0080548D"/>
    <w:rsid w:val="008054E5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3201"/>
    <w:rsid w:val="008135B3"/>
    <w:rsid w:val="00813649"/>
    <w:rsid w:val="008142BC"/>
    <w:rsid w:val="00814408"/>
    <w:rsid w:val="0081481C"/>
    <w:rsid w:val="00814881"/>
    <w:rsid w:val="00814B1D"/>
    <w:rsid w:val="00814E48"/>
    <w:rsid w:val="0081503E"/>
    <w:rsid w:val="0081589F"/>
    <w:rsid w:val="00815936"/>
    <w:rsid w:val="0081649A"/>
    <w:rsid w:val="008167A3"/>
    <w:rsid w:val="008168B8"/>
    <w:rsid w:val="0081770A"/>
    <w:rsid w:val="00817F85"/>
    <w:rsid w:val="00820674"/>
    <w:rsid w:val="00820A49"/>
    <w:rsid w:val="008212F0"/>
    <w:rsid w:val="00821F41"/>
    <w:rsid w:val="00822127"/>
    <w:rsid w:val="008223C5"/>
    <w:rsid w:val="008231E9"/>
    <w:rsid w:val="008235C2"/>
    <w:rsid w:val="00823BAE"/>
    <w:rsid w:val="00823E29"/>
    <w:rsid w:val="00823EED"/>
    <w:rsid w:val="00824B4A"/>
    <w:rsid w:val="00824D85"/>
    <w:rsid w:val="00824E54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05F8"/>
    <w:rsid w:val="008311F9"/>
    <w:rsid w:val="0083166D"/>
    <w:rsid w:val="00831979"/>
    <w:rsid w:val="00831C93"/>
    <w:rsid w:val="00831DC6"/>
    <w:rsid w:val="00832185"/>
    <w:rsid w:val="00832D27"/>
    <w:rsid w:val="0083383B"/>
    <w:rsid w:val="00833A8A"/>
    <w:rsid w:val="00833D86"/>
    <w:rsid w:val="00833F65"/>
    <w:rsid w:val="00834205"/>
    <w:rsid w:val="0083461B"/>
    <w:rsid w:val="0083470C"/>
    <w:rsid w:val="0083480D"/>
    <w:rsid w:val="00835406"/>
    <w:rsid w:val="00835ACB"/>
    <w:rsid w:val="00835CB1"/>
    <w:rsid w:val="00836132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D7"/>
    <w:rsid w:val="00841AFA"/>
    <w:rsid w:val="00841C7D"/>
    <w:rsid w:val="00842B90"/>
    <w:rsid w:val="00842C44"/>
    <w:rsid w:val="0084319F"/>
    <w:rsid w:val="00843351"/>
    <w:rsid w:val="008433FB"/>
    <w:rsid w:val="00843724"/>
    <w:rsid w:val="00844378"/>
    <w:rsid w:val="0084479A"/>
    <w:rsid w:val="0084483B"/>
    <w:rsid w:val="008449C9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1C94"/>
    <w:rsid w:val="00852381"/>
    <w:rsid w:val="00852534"/>
    <w:rsid w:val="008527EA"/>
    <w:rsid w:val="00852887"/>
    <w:rsid w:val="00852A67"/>
    <w:rsid w:val="00852C64"/>
    <w:rsid w:val="00852FA9"/>
    <w:rsid w:val="00853141"/>
    <w:rsid w:val="00853764"/>
    <w:rsid w:val="00854518"/>
    <w:rsid w:val="00854543"/>
    <w:rsid w:val="008545A5"/>
    <w:rsid w:val="0085460D"/>
    <w:rsid w:val="0085473A"/>
    <w:rsid w:val="008559CD"/>
    <w:rsid w:val="00855BE4"/>
    <w:rsid w:val="0085656A"/>
    <w:rsid w:val="0085665B"/>
    <w:rsid w:val="00856B54"/>
    <w:rsid w:val="00856D6D"/>
    <w:rsid w:val="00856ED9"/>
    <w:rsid w:val="00857CDB"/>
    <w:rsid w:val="008600EB"/>
    <w:rsid w:val="00860227"/>
    <w:rsid w:val="00861553"/>
    <w:rsid w:val="00861DD4"/>
    <w:rsid w:val="00861FD8"/>
    <w:rsid w:val="00862840"/>
    <w:rsid w:val="00862D42"/>
    <w:rsid w:val="0086324D"/>
    <w:rsid w:val="008637D4"/>
    <w:rsid w:val="00863E72"/>
    <w:rsid w:val="008640F0"/>
    <w:rsid w:val="00864130"/>
    <w:rsid w:val="008648F5"/>
    <w:rsid w:val="00865B61"/>
    <w:rsid w:val="00865D36"/>
    <w:rsid w:val="00865DF8"/>
    <w:rsid w:val="008664EA"/>
    <w:rsid w:val="008671C2"/>
    <w:rsid w:val="00867384"/>
    <w:rsid w:val="00867540"/>
    <w:rsid w:val="00867CE2"/>
    <w:rsid w:val="00867D27"/>
    <w:rsid w:val="00867EB8"/>
    <w:rsid w:val="008702B1"/>
    <w:rsid w:val="00870A51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3953"/>
    <w:rsid w:val="008746DC"/>
    <w:rsid w:val="00874E01"/>
    <w:rsid w:val="00875037"/>
    <w:rsid w:val="0087509C"/>
    <w:rsid w:val="0087509F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29C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6D76"/>
    <w:rsid w:val="00886F49"/>
    <w:rsid w:val="00887218"/>
    <w:rsid w:val="008875E4"/>
    <w:rsid w:val="008876BA"/>
    <w:rsid w:val="00887C5A"/>
    <w:rsid w:val="00887CEC"/>
    <w:rsid w:val="00887E62"/>
    <w:rsid w:val="00890645"/>
    <w:rsid w:val="00890670"/>
    <w:rsid w:val="00890798"/>
    <w:rsid w:val="0089129A"/>
    <w:rsid w:val="00891A3C"/>
    <w:rsid w:val="0089230F"/>
    <w:rsid w:val="00892451"/>
    <w:rsid w:val="00892758"/>
    <w:rsid w:val="00892E7E"/>
    <w:rsid w:val="00892E9F"/>
    <w:rsid w:val="00893767"/>
    <w:rsid w:val="008939D8"/>
    <w:rsid w:val="0089408E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5E8B"/>
    <w:rsid w:val="008A683E"/>
    <w:rsid w:val="008A6847"/>
    <w:rsid w:val="008A6F92"/>
    <w:rsid w:val="008B0362"/>
    <w:rsid w:val="008B0516"/>
    <w:rsid w:val="008B0ABC"/>
    <w:rsid w:val="008B0B76"/>
    <w:rsid w:val="008B0DD1"/>
    <w:rsid w:val="008B0DF7"/>
    <w:rsid w:val="008B1104"/>
    <w:rsid w:val="008B11D1"/>
    <w:rsid w:val="008B1B6A"/>
    <w:rsid w:val="008B24E9"/>
    <w:rsid w:val="008B34D3"/>
    <w:rsid w:val="008B371D"/>
    <w:rsid w:val="008B39FC"/>
    <w:rsid w:val="008B44FB"/>
    <w:rsid w:val="008B517A"/>
    <w:rsid w:val="008B57B9"/>
    <w:rsid w:val="008B59AC"/>
    <w:rsid w:val="008B5E9D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4523"/>
    <w:rsid w:val="008C543F"/>
    <w:rsid w:val="008C5B43"/>
    <w:rsid w:val="008C69C0"/>
    <w:rsid w:val="008C6E1B"/>
    <w:rsid w:val="008C700D"/>
    <w:rsid w:val="008C7497"/>
    <w:rsid w:val="008C75E1"/>
    <w:rsid w:val="008C7619"/>
    <w:rsid w:val="008C767F"/>
    <w:rsid w:val="008C7F80"/>
    <w:rsid w:val="008D03BB"/>
    <w:rsid w:val="008D118D"/>
    <w:rsid w:val="008D1460"/>
    <w:rsid w:val="008D14E5"/>
    <w:rsid w:val="008D16F4"/>
    <w:rsid w:val="008D1A05"/>
    <w:rsid w:val="008D1D42"/>
    <w:rsid w:val="008D242D"/>
    <w:rsid w:val="008D28C2"/>
    <w:rsid w:val="008D28C9"/>
    <w:rsid w:val="008D2A6F"/>
    <w:rsid w:val="008D3692"/>
    <w:rsid w:val="008D438D"/>
    <w:rsid w:val="008D43F7"/>
    <w:rsid w:val="008D440B"/>
    <w:rsid w:val="008D4566"/>
    <w:rsid w:val="008D4577"/>
    <w:rsid w:val="008D4CFC"/>
    <w:rsid w:val="008D5591"/>
    <w:rsid w:val="008D5F99"/>
    <w:rsid w:val="008D5FE2"/>
    <w:rsid w:val="008D6092"/>
    <w:rsid w:val="008D6252"/>
    <w:rsid w:val="008D6780"/>
    <w:rsid w:val="008D6BF2"/>
    <w:rsid w:val="008D6E66"/>
    <w:rsid w:val="008D75D9"/>
    <w:rsid w:val="008E031F"/>
    <w:rsid w:val="008E0449"/>
    <w:rsid w:val="008E087A"/>
    <w:rsid w:val="008E0902"/>
    <w:rsid w:val="008E0913"/>
    <w:rsid w:val="008E0C39"/>
    <w:rsid w:val="008E11A9"/>
    <w:rsid w:val="008E18D1"/>
    <w:rsid w:val="008E1BF5"/>
    <w:rsid w:val="008E1C85"/>
    <w:rsid w:val="008E21BC"/>
    <w:rsid w:val="008E26CA"/>
    <w:rsid w:val="008E288D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E7F0F"/>
    <w:rsid w:val="008F0507"/>
    <w:rsid w:val="008F0A88"/>
    <w:rsid w:val="008F0A9F"/>
    <w:rsid w:val="008F0DD7"/>
    <w:rsid w:val="008F1324"/>
    <w:rsid w:val="008F13BA"/>
    <w:rsid w:val="008F146C"/>
    <w:rsid w:val="008F1C2C"/>
    <w:rsid w:val="008F1D7F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802"/>
    <w:rsid w:val="008F7D3C"/>
    <w:rsid w:val="008F7D90"/>
    <w:rsid w:val="0090016B"/>
    <w:rsid w:val="0090107C"/>
    <w:rsid w:val="00901390"/>
    <w:rsid w:val="00901527"/>
    <w:rsid w:val="0090168C"/>
    <w:rsid w:val="009017B4"/>
    <w:rsid w:val="00902B75"/>
    <w:rsid w:val="00902D1A"/>
    <w:rsid w:val="00902E1A"/>
    <w:rsid w:val="00902F30"/>
    <w:rsid w:val="00902F97"/>
    <w:rsid w:val="00903836"/>
    <w:rsid w:val="00903A3F"/>
    <w:rsid w:val="00903E8D"/>
    <w:rsid w:val="00904777"/>
    <w:rsid w:val="009047AD"/>
    <w:rsid w:val="009047B0"/>
    <w:rsid w:val="00904AB3"/>
    <w:rsid w:val="00904F5E"/>
    <w:rsid w:val="009052C0"/>
    <w:rsid w:val="00905357"/>
    <w:rsid w:val="0090558A"/>
    <w:rsid w:val="009057F4"/>
    <w:rsid w:val="00906876"/>
    <w:rsid w:val="00907612"/>
    <w:rsid w:val="009077C5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974"/>
    <w:rsid w:val="00911A43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38"/>
    <w:rsid w:val="00916888"/>
    <w:rsid w:val="00916E74"/>
    <w:rsid w:val="009200C2"/>
    <w:rsid w:val="0092028F"/>
    <w:rsid w:val="009203BD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5884"/>
    <w:rsid w:val="009263D4"/>
    <w:rsid w:val="009264F6"/>
    <w:rsid w:val="009268A5"/>
    <w:rsid w:val="00926CFB"/>
    <w:rsid w:val="00926EE8"/>
    <w:rsid w:val="009277D0"/>
    <w:rsid w:val="009302DA"/>
    <w:rsid w:val="00930398"/>
    <w:rsid w:val="0093073E"/>
    <w:rsid w:val="009312EE"/>
    <w:rsid w:val="00931368"/>
    <w:rsid w:val="009318FD"/>
    <w:rsid w:val="00932D97"/>
    <w:rsid w:val="009334EB"/>
    <w:rsid w:val="009336CC"/>
    <w:rsid w:val="00933754"/>
    <w:rsid w:val="009346F1"/>
    <w:rsid w:val="00934913"/>
    <w:rsid w:val="0093519D"/>
    <w:rsid w:val="0093587B"/>
    <w:rsid w:val="00935E5F"/>
    <w:rsid w:val="00936D99"/>
    <w:rsid w:val="0093745A"/>
    <w:rsid w:val="00937C99"/>
    <w:rsid w:val="00940290"/>
    <w:rsid w:val="00941C58"/>
    <w:rsid w:val="00942538"/>
    <w:rsid w:val="00942B3B"/>
    <w:rsid w:val="00942D89"/>
    <w:rsid w:val="00942DC2"/>
    <w:rsid w:val="0094306B"/>
    <w:rsid w:val="009434A3"/>
    <w:rsid w:val="0094373B"/>
    <w:rsid w:val="009440A2"/>
    <w:rsid w:val="009446A4"/>
    <w:rsid w:val="009447C2"/>
    <w:rsid w:val="00944916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2F78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751"/>
    <w:rsid w:val="00960964"/>
    <w:rsid w:val="00960E2F"/>
    <w:rsid w:val="00960FD9"/>
    <w:rsid w:val="009619CB"/>
    <w:rsid w:val="00961B18"/>
    <w:rsid w:val="00961BA4"/>
    <w:rsid w:val="00961D52"/>
    <w:rsid w:val="00961E9C"/>
    <w:rsid w:val="009620FB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5A85"/>
    <w:rsid w:val="009660A3"/>
    <w:rsid w:val="0096630A"/>
    <w:rsid w:val="009666F1"/>
    <w:rsid w:val="009671EA"/>
    <w:rsid w:val="00967261"/>
    <w:rsid w:val="00967400"/>
    <w:rsid w:val="00967401"/>
    <w:rsid w:val="00967B38"/>
    <w:rsid w:val="00967DF3"/>
    <w:rsid w:val="00970493"/>
    <w:rsid w:val="00970617"/>
    <w:rsid w:val="009707B5"/>
    <w:rsid w:val="00970AF1"/>
    <w:rsid w:val="00970B32"/>
    <w:rsid w:val="0097144B"/>
    <w:rsid w:val="00972C59"/>
    <w:rsid w:val="009730B4"/>
    <w:rsid w:val="0097408D"/>
    <w:rsid w:val="00974FC5"/>
    <w:rsid w:val="009752B8"/>
    <w:rsid w:val="00975BCF"/>
    <w:rsid w:val="00975F7A"/>
    <w:rsid w:val="0097636C"/>
    <w:rsid w:val="00976661"/>
    <w:rsid w:val="00976692"/>
    <w:rsid w:val="00977380"/>
    <w:rsid w:val="009775C0"/>
    <w:rsid w:val="00977747"/>
    <w:rsid w:val="0097777A"/>
    <w:rsid w:val="0098053B"/>
    <w:rsid w:val="009805FB"/>
    <w:rsid w:val="00980AE4"/>
    <w:rsid w:val="00980B0B"/>
    <w:rsid w:val="00980C65"/>
    <w:rsid w:val="00980D68"/>
    <w:rsid w:val="0098174E"/>
    <w:rsid w:val="009818DB"/>
    <w:rsid w:val="00982201"/>
    <w:rsid w:val="00982450"/>
    <w:rsid w:val="00982596"/>
    <w:rsid w:val="009825CC"/>
    <w:rsid w:val="0098260C"/>
    <w:rsid w:val="00982A5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559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B2C"/>
    <w:rsid w:val="00987E22"/>
    <w:rsid w:val="00990275"/>
    <w:rsid w:val="00990A29"/>
    <w:rsid w:val="00990A2A"/>
    <w:rsid w:val="00990E8B"/>
    <w:rsid w:val="00991C7B"/>
    <w:rsid w:val="0099226E"/>
    <w:rsid w:val="009923CE"/>
    <w:rsid w:val="00992639"/>
    <w:rsid w:val="00994758"/>
    <w:rsid w:val="00994C05"/>
    <w:rsid w:val="0099540A"/>
    <w:rsid w:val="009957B9"/>
    <w:rsid w:val="009960AD"/>
    <w:rsid w:val="009965A8"/>
    <w:rsid w:val="00996920"/>
    <w:rsid w:val="009969B2"/>
    <w:rsid w:val="0099746A"/>
    <w:rsid w:val="009A03DA"/>
    <w:rsid w:val="009A0471"/>
    <w:rsid w:val="009A065F"/>
    <w:rsid w:val="009A0A2D"/>
    <w:rsid w:val="009A0E34"/>
    <w:rsid w:val="009A1A6F"/>
    <w:rsid w:val="009A1DD5"/>
    <w:rsid w:val="009A1ED0"/>
    <w:rsid w:val="009A2184"/>
    <w:rsid w:val="009A27C6"/>
    <w:rsid w:val="009A29B3"/>
    <w:rsid w:val="009A2C15"/>
    <w:rsid w:val="009A2C55"/>
    <w:rsid w:val="009A3215"/>
    <w:rsid w:val="009A3493"/>
    <w:rsid w:val="009A35BD"/>
    <w:rsid w:val="009A4B38"/>
    <w:rsid w:val="009A4D59"/>
    <w:rsid w:val="009A519F"/>
    <w:rsid w:val="009A599F"/>
    <w:rsid w:val="009A5CC1"/>
    <w:rsid w:val="009A5D3D"/>
    <w:rsid w:val="009A7B49"/>
    <w:rsid w:val="009A7CDF"/>
    <w:rsid w:val="009B0072"/>
    <w:rsid w:val="009B043B"/>
    <w:rsid w:val="009B04EA"/>
    <w:rsid w:val="009B0D98"/>
    <w:rsid w:val="009B0ECA"/>
    <w:rsid w:val="009B0EFE"/>
    <w:rsid w:val="009B1691"/>
    <w:rsid w:val="009B1BB4"/>
    <w:rsid w:val="009B1D38"/>
    <w:rsid w:val="009B3169"/>
    <w:rsid w:val="009B34FD"/>
    <w:rsid w:val="009B3681"/>
    <w:rsid w:val="009B36CB"/>
    <w:rsid w:val="009B3EC9"/>
    <w:rsid w:val="009B4272"/>
    <w:rsid w:val="009B4577"/>
    <w:rsid w:val="009B471B"/>
    <w:rsid w:val="009B4AA7"/>
    <w:rsid w:val="009B4BA4"/>
    <w:rsid w:val="009B56F0"/>
    <w:rsid w:val="009B5867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3AE"/>
    <w:rsid w:val="009B7431"/>
    <w:rsid w:val="009B74A6"/>
    <w:rsid w:val="009B7DC4"/>
    <w:rsid w:val="009B7FBE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2F88"/>
    <w:rsid w:val="009D3AC1"/>
    <w:rsid w:val="009D3D1C"/>
    <w:rsid w:val="009D3E5C"/>
    <w:rsid w:val="009D448C"/>
    <w:rsid w:val="009D4C38"/>
    <w:rsid w:val="009D5159"/>
    <w:rsid w:val="009D533D"/>
    <w:rsid w:val="009D5BF3"/>
    <w:rsid w:val="009D69A7"/>
    <w:rsid w:val="009D71D8"/>
    <w:rsid w:val="009D76F7"/>
    <w:rsid w:val="009D7C88"/>
    <w:rsid w:val="009E0320"/>
    <w:rsid w:val="009E069F"/>
    <w:rsid w:val="009E0824"/>
    <w:rsid w:val="009E0B3E"/>
    <w:rsid w:val="009E1700"/>
    <w:rsid w:val="009E1B68"/>
    <w:rsid w:val="009E1C93"/>
    <w:rsid w:val="009E1EF7"/>
    <w:rsid w:val="009E2976"/>
    <w:rsid w:val="009E30FD"/>
    <w:rsid w:val="009E359E"/>
    <w:rsid w:val="009E4119"/>
    <w:rsid w:val="009E4A19"/>
    <w:rsid w:val="009E4E71"/>
    <w:rsid w:val="009E5FF4"/>
    <w:rsid w:val="009E6117"/>
    <w:rsid w:val="009E6324"/>
    <w:rsid w:val="009E6B45"/>
    <w:rsid w:val="009E75E1"/>
    <w:rsid w:val="009E7840"/>
    <w:rsid w:val="009F0538"/>
    <w:rsid w:val="009F05E7"/>
    <w:rsid w:val="009F08DA"/>
    <w:rsid w:val="009F15BC"/>
    <w:rsid w:val="009F198D"/>
    <w:rsid w:val="009F1DAC"/>
    <w:rsid w:val="009F233F"/>
    <w:rsid w:val="009F23BA"/>
    <w:rsid w:val="009F290E"/>
    <w:rsid w:val="009F317C"/>
    <w:rsid w:val="009F347F"/>
    <w:rsid w:val="009F36AE"/>
    <w:rsid w:val="009F451F"/>
    <w:rsid w:val="009F4AA2"/>
    <w:rsid w:val="009F4BA4"/>
    <w:rsid w:val="009F4BD7"/>
    <w:rsid w:val="009F4EBE"/>
    <w:rsid w:val="009F5181"/>
    <w:rsid w:val="009F5B93"/>
    <w:rsid w:val="009F6134"/>
    <w:rsid w:val="00A007B0"/>
    <w:rsid w:val="00A0081B"/>
    <w:rsid w:val="00A00F06"/>
    <w:rsid w:val="00A01033"/>
    <w:rsid w:val="00A012CE"/>
    <w:rsid w:val="00A01451"/>
    <w:rsid w:val="00A015A1"/>
    <w:rsid w:val="00A0212C"/>
    <w:rsid w:val="00A0228B"/>
    <w:rsid w:val="00A02461"/>
    <w:rsid w:val="00A027DD"/>
    <w:rsid w:val="00A0282B"/>
    <w:rsid w:val="00A02B0D"/>
    <w:rsid w:val="00A0304C"/>
    <w:rsid w:val="00A03123"/>
    <w:rsid w:val="00A035CB"/>
    <w:rsid w:val="00A03B17"/>
    <w:rsid w:val="00A04398"/>
    <w:rsid w:val="00A046D5"/>
    <w:rsid w:val="00A0475E"/>
    <w:rsid w:val="00A04BC4"/>
    <w:rsid w:val="00A04DEC"/>
    <w:rsid w:val="00A04E57"/>
    <w:rsid w:val="00A04FB9"/>
    <w:rsid w:val="00A055CD"/>
    <w:rsid w:val="00A061B7"/>
    <w:rsid w:val="00A06799"/>
    <w:rsid w:val="00A067A8"/>
    <w:rsid w:val="00A06B36"/>
    <w:rsid w:val="00A07021"/>
    <w:rsid w:val="00A07059"/>
    <w:rsid w:val="00A07DE5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4C1"/>
    <w:rsid w:val="00A16777"/>
    <w:rsid w:val="00A167D7"/>
    <w:rsid w:val="00A16AA0"/>
    <w:rsid w:val="00A17506"/>
    <w:rsid w:val="00A178A9"/>
    <w:rsid w:val="00A17C99"/>
    <w:rsid w:val="00A17D59"/>
    <w:rsid w:val="00A17E51"/>
    <w:rsid w:val="00A20351"/>
    <w:rsid w:val="00A20C33"/>
    <w:rsid w:val="00A20EC8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5FC6"/>
    <w:rsid w:val="00A26AE1"/>
    <w:rsid w:val="00A27086"/>
    <w:rsid w:val="00A272E9"/>
    <w:rsid w:val="00A27F39"/>
    <w:rsid w:val="00A27FC1"/>
    <w:rsid w:val="00A308A4"/>
    <w:rsid w:val="00A30F8A"/>
    <w:rsid w:val="00A31171"/>
    <w:rsid w:val="00A31E1D"/>
    <w:rsid w:val="00A31EED"/>
    <w:rsid w:val="00A323D1"/>
    <w:rsid w:val="00A3258B"/>
    <w:rsid w:val="00A32B5D"/>
    <w:rsid w:val="00A33727"/>
    <w:rsid w:val="00A33F15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1ED8"/>
    <w:rsid w:val="00A421C1"/>
    <w:rsid w:val="00A4230F"/>
    <w:rsid w:val="00A42F67"/>
    <w:rsid w:val="00A4388C"/>
    <w:rsid w:val="00A438CC"/>
    <w:rsid w:val="00A43BE5"/>
    <w:rsid w:val="00A4481B"/>
    <w:rsid w:val="00A44865"/>
    <w:rsid w:val="00A44C88"/>
    <w:rsid w:val="00A44CB8"/>
    <w:rsid w:val="00A45518"/>
    <w:rsid w:val="00A45859"/>
    <w:rsid w:val="00A45AB0"/>
    <w:rsid w:val="00A45BB2"/>
    <w:rsid w:val="00A45DCB"/>
    <w:rsid w:val="00A46407"/>
    <w:rsid w:val="00A465C5"/>
    <w:rsid w:val="00A46ACF"/>
    <w:rsid w:val="00A4727B"/>
    <w:rsid w:val="00A474D0"/>
    <w:rsid w:val="00A503E5"/>
    <w:rsid w:val="00A50815"/>
    <w:rsid w:val="00A50CC9"/>
    <w:rsid w:val="00A5157F"/>
    <w:rsid w:val="00A52298"/>
    <w:rsid w:val="00A5233D"/>
    <w:rsid w:val="00A5236F"/>
    <w:rsid w:val="00A52C72"/>
    <w:rsid w:val="00A52E98"/>
    <w:rsid w:val="00A52EF1"/>
    <w:rsid w:val="00A53225"/>
    <w:rsid w:val="00A5322A"/>
    <w:rsid w:val="00A544B0"/>
    <w:rsid w:val="00A5474F"/>
    <w:rsid w:val="00A547EC"/>
    <w:rsid w:val="00A54E10"/>
    <w:rsid w:val="00A54E8F"/>
    <w:rsid w:val="00A55194"/>
    <w:rsid w:val="00A55475"/>
    <w:rsid w:val="00A55FC3"/>
    <w:rsid w:val="00A5642A"/>
    <w:rsid w:val="00A6032E"/>
    <w:rsid w:val="00A606DB"/>
    <w:rsid w:val="00A60B78"/>
    <w:rsid w:val="00A61639"/>
    <w:rsid w:val="00A616CB"/>
    <w:rsid w:val="00A6195A"/>
    <w:rsid w:val="00A61B95"/>
    <w:rsid w:val="00A61CFB"/>
    <w:rsid w:val="00A61D0C"/>
    <w:rsid w:val="00A628D2"/>
    <w:rsid w:val="00A629BB"/>
    <w:rsid w:val="00A62A33"/>
    <w:rsid w:val="00A62DC2"/>
    <w:rsid w:val="00A63167"/>
    <w:rsid w:val="00A63A09"/>
    <w:rsid w:val="00A63F18"/>
    <w:rsid w:val="00A64300"/>
    <w:rsid w:val="00A64D0E"/>
    <w:rsid w:val="00A656BC"/>
    <w:rsid w:val="00A659E0"/>
    <w:rsid w:val="00A6650A"/>
    <w:rsid w:val="00A666CE"/>
    <w:rsid w:val="00A67049"/>
    <w:rsid w:val="00A67F6C"/>
    <w:rsid w:val="00A70BC1"/>
    <w:rsid w:val="00A71038"/>
    <w:rsid w:val="00A71177"/>
    <w:rsid w:val="00A71A05"/>
    <w:rsid w:val="00A71EAD"/>
    <w:rsid w:val="00A7205B"/>
    <w:rsid w:val="00A72072"/>
    <w:rsid w:val="00A726AF"/>
    <w:rsid w:val="00A73093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1FB3"/>
    <w:rsid w:val="00A82125"/>
    <w:rsid w:val="00A82914"/>
    <w:rsid w:val="00A82ECA"/>
    <w:rsid w:val="00A835A1"/>
    <w:rsid w:val="00A837D2"/>
    <w:rsid w:val="00A852B3"/>
    <w:rsid w:val="00A85849"/>
    <w:rsid w:val="00A85A8C"/>
    <w:rsid w:val="00A85B85"/>
    <w:rsid w:val="00A85E84"/>
    <w:rsid w:val="00A85F91"/>
    <w:rsid w:val="00A86526"/>
    <w:rsid w:val="00A86727"/>
    <w:rsid w:val="00A87341"/>
    <w:rsid w:val="00A87734"/>
    <w:rsid w:val="00A87A54"/>
    <w:rsid w:val="00A87EB7"/>
    <w:rsid w:val="00A90145"/>
    <w:rsid w:val="00A90486"/>
    <w:rsid w:val="00A904C2"/>
    <w:rsid w:val="00A908AB"/>
    <w:rsid w:val="00A90EA7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987"/>
    <w:rsid w:val="00AA2ADE"/>
    <w:rsid w:val="00AA339A"/>
    <w:rsid w:val="00AA34CA"/>
    <w:rsid w:val="00AA40C2"/>
    <w:rsid w:val="00AA47E7"/>
    <w:rsid w:val="00AA4987"/>
    <w:rsid w:val="00AA53F9"/>
    <w:rsid w:val="00AA5CCF"/>
    <w:rsid w:val="00AA605C"/>
    <w:rsid w:val="00AA7149"/>
    <w:rsid w:val="00AA7439"/>
    <w:rsid w:val="00AA7607"/>
    <w:rsid w:val="00AA7D76"/>
    <w:rsid w:val="00AA7DE7"/>
    <w:rsid w:val="00AB024C"/>
    <w:rsid w:val="00AB06B2"/>
    <w:rsid w:val="00AB111A"/>
    <w:rsid w:val="00AB1155"/>
    <w:rsid w:val="00AB1907"/>
    <w:rsid w:val="00AB1CC2"/>
    <w:rsid w:val="00AB1F78"/>
    <w:rsid w:val="00AB1F98"/>
    <w:rsid w:val="00AB2519"/>
    <w:rsid w:val="00AB2611"/>
    <w:rsid w:val="00AB2798"/>
    <w:rsid w:val="00AB2F9C"/>
    <w:rsid w:val="00AB3058"/>
    <w:rsid w:val="00AB3142"/>
    <w:rsid w:val="00AB3402"/>
    <w:rsid w:val="00AB34B3"/>
    <w:rsid w:val="00AB34EE"/>
    <w:rsid w:val="00AB3B9B"/>
    <w:rsid w:val="00AB3CAD"/>
    <w:rsid w:val="00AB53ED"/>
    <w:rsid w:val="00AB5A2B"/>
    <w:rsid w:val="00AB605A"/>
    <w:rsid w:val="00AB62DC"/>
    <w:rsid w:val="00AB640D"/>
    <w:rsid w:val="00AB65B8"/>
    <w:rsid w:val="00AB67C2"/>
    <w:rsid w:val="00AB6B23"/>
    <w:rsid w:val="00AB6CAE"/>
    <w:rsid w:val="00AB713D"/>
    <w:rsid w:val="00AB7635"/>
    <w:rsid w:val="00AB7852"/>
    <w:rsid w:val="00AB7A55"/>
    <w:rsid w:val="00AC08B5"/>
    <w:rsid w:val="00AC0F65"/>
    <w:rsid w:val="00AC13BD"/>
    <w:rsid w:val="00AC148B"/>
    <w:rsid w:val="00AC2A4F"/>
    <w:rsid w:val="00AC2A86"/>
    <w:rsid w:val="00AC398C"/>
    <w:rsid w:val="00AC422D"/>
    <w:rsid w:val="00AC445A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0CAC"/>
    <w:rsid w:val="00AD13A6"/>
    <w:rsid w:val="00AD1D41"/>
    <w:rsid w:val="00AD232B"/>
    <w:rsid w:val="00AD2D34"/>
    <w:rsid w:val="00AD42C0"/>
    <w:rsid w:val="00AD4D06"/>
    <w:rsid w:val="00AD63A6"/>
    <w:rsid w:val="00AD6A14"/>
    <w:rsid w:val="00AD7FEA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3CC8"/>
    <w:rsid w:val="00AE3D9B"/>
    <w:rsid w:val="00AE49ED"/>
    <w:rsid w:val="00AE4E05"/>
    <w:rsid w:val="00AE50FF"/>
    <w:rsid w:val="00AE586E"/>
    <w:rsid w:val="00AE5930"/>
    <w:rsid w:val="00AE5AD8"/>
    <w:rsid w:val="00AE5B86"/>
    <w:rsid w:val="00AE60FD"/>
    <w:rsid w:val="00AE674D"/>
    <w:rsid w:val="00AE6DC4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989"/>
    <w:rsid w:val="00AF1E4C"/>
    <w:rsid w:val="00AF1F3E"/>
    <w:rsid w:val="00AF2AEE"/>
    <w:rsid w:val="00AF31D3"/>
    <w:rsid w:val="00AF3265"/>
    <w:rsid w:val="00AF32CA"/>
    <w:rsid w:val="00AF3579"/>
    <w:rsid w:val="00AF3771"/>
    <w:rsid w:val="00AF3FE9"/>
    <w:rsid w:val="00AF4204"/>
    <w:rsid w:val="00AF44C4"/>
    <w:rsid w:val="00AF4557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AF7933"/>
    <w:rsid w:val="00B0063B"/>
    <w:rsid w:val="00B008A1"/>
    <w:rsid w:val="00B018B6"/>
    <w:rsid w:val="00B0198D"/>
    <w:rsid w:val="00B02320"/>
    <w:rsid w:val="00B02A8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7F8"/>
    <w:rsid w:val="00B06DD9"/>
    <w:rsid w:val="00B06F85"/>
    <w:rsid w:val="00B07438"/>
    <w:rsid w:val="00B075FE"/>
    <w:rsid w:val="00B07A63"/>
    <w:rsid w:val="00B07B68"/>
    <w:rsid w:val="00B10BF0"/>
    <w:rsid w:val="00B10C8E"/>
    <w:rsid w:val="00B10D1A"/>
    <w:rsid w:val="00B10F05"/>
    <w:rsid w:val="00B11763"/>
    <w:rsid w:val="00B118B0"/>
    <w:rsid w:val="00B1241D"/>
    <w:rsid w:val="00B125AA"/>
    <w:rsid w:val="00B129C9"/>
    <w:rsid w:val="00B12EC2"/>
    <w:rsid w:val="00B12F37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DDB"/>
    <w:rsid w:val="00B20EBC"/>
    <w:rsid w:val="00B21282"/>
    <w:rsid w:val="00B21E37"/>
    <w:rsid w:val="00B21E6C"/>
    <w:rsid w:val="00B221D9"/>
    <w:rsid w:val="00B22987"/>
    <w:rsid w:val="00B2396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0FB"/>
    <w:rsid w:val="00B25EDA"/>
    <w:rsid w:val="00B26A2A"/>
    <w:rsid w:val="00B30875"/>
    <w:rsid w:val="00B30CB1"/>
    <w:rsid w:val="00B316E6"/>
    <w:rsid w:val="00B31B15"/>
    <w:rsid w:val="00B31DEC"/>
    <w:rsid w:val="00B31F19"/>
    <w:rsid w:val="00B32783"/>
    <w:rsid w:val="00B32867"/>
    <w:rsid w:val="00B3322D"/>
    <w:rsid w:val="00B33C65"/>
    <w:rsid w:val="00B342B5"/>
    <w:rsid w:val="00B349F8"/>
    <w:rsid w:val="00B34B24"/>
    <w:rsid w:val="00B34B50"/>
    <w:rsid w:val="00B34F9D"/>
    <w:rsid w:val="00B36885"/>
    <w:rsid w:val="00B36A7B"/>
    <w:rsid w:val="00B3740A"/>
    <w:rsid w:val="00B3798A"/>
    <w:rsid w:val="00B37B31"/>
    <w:rsid w:val="00B41396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5CFB"/>
    <w:rsid w:val="00B45D5A"/>
    <w:rsid w:val="00B463D5"/>
    <w:rsid w:val="00B466D3"/>
    <w:rsid w:val="00B468D8"/>
    <w:rsid w:val="00B4769A"/>
    <w:rsid w:val="00B5036F"/>
    <w:rsid w:val="00B51EF6"/>
    <w:rsid w:val="00B522F6"/>
    <w:rsid w:val="00B528B3"/>
    <w:rsid w:val="00B53B7B"/>
    <w:rsid w:val="00B543CF"/>
    <w:rsid w:val="00B549E6"/>
    <w:rsid w:val="00B54A71"/>
    <w:rsid w:val="00B551CC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1268"/>
    <w:rsid w:val="00B621F3"/>
    <w:rsid w:val="00B62A7B"/>
    <w:rsid w:val="00B62C87"/>
    <w:rsid w:val="00B63142"/>
    <w:rsid w:val="00B6370B"/>
    <w:rsid w:val="00B63A3C"/>
    <w:rsid w:val="00B63AFC"/>
    <w:rsid w:val="00B64660"/>
    <w:rsid w:val="00B64D88"/>
    <w:rsid w:val="00B65113"/>
    <w:rsid w:val="00B6565B"/>
    <w:rsid w:val="00B65AC6"/>
    <w:rsid w:val="00B660FE"/>
    <w:rsid w:val="00B6616B"/>
    <w:rsid w:val="00B66381"/>
    <w:rsid w:val="00B666EB"/>
    <w:rsid w:val="00B66761"/>
    <w:rsid w:val="00B67F67"/>
    <w:rsid w:val="00B70152"/>
    <w:rsid w:val="00B70260"/>
    <w:rsid w:val="00B70D20"/>
    <w:rsid w:val="00B70E7A"/>
    <w:rsid w:val="00B710B7"/>
    <w:rsid w:val="00B7168B"/>
    <w:rsid w:val="00B71B22"/>
    <w:rsid w:val="00B71C7B"/>
    <w:rsid w:val="00B71D76"/>
    <w:rsid w:val="00B72347"/>
    <w:rsid w:val="00B7238C"/>
    <w:rsid w:val="00B72641"/>
    <w:rsid w:val="00B72AF1"/>
    <w:rsid w:val="00B72B9C"/>
    <w:rsid w:val="00B72BA0"/>
    <w:rsid w:val="00B73D6B"/>
    <w:rsid w:val="00B73EEA"/>
    <w:rsid w:val="00B7402B"/>
    <w:rsid w:val="00B74215"/>
    <w:rsid w:val="00B7452F"/>
    <w:rsid w:val="00B746DF"/>
    <w:rsid w:val="00B74787"/>
    <w:rsid w:val="00B754FF"/>
    <w:rsid w:val="00B75D37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97"/>
    <w:rsid w:val="00B801D1"/>
    <w:rsid w:val="00B817A8"/>
    <w:rsid w:val="00B826EA"/>
    <w:rsid w:val="00B828C6"/>
    <w:rsid w:val="00B82C38"/>
    <w:rsid w:val="00B83831"/>
    <w:rsid w:val="00B83B5F"/>
    <w:rsid w:val="00B83C6E"/>
    <w:rsid w:val="00B83FCB"/>
    <w:rsid w:val="00B8447E"/>
    <w:rsid w:val="00B84F0B"/>
    <w:rsid w:val="00B85927"/>
    <w:rsid w:val="00B86173"/>
    <w:rsid w:val="00B877C0"/>
    <w:rsid w:val="00B87A1E"/>
    <w:rsid w:val="00B87ED4"/>
    <w:rsid w:val="00B902A1"/>
    <w:rsid w:val="00B904F0"/>
    <w:rsid w:val="00B9096D"/>
    <w:rsid w:val="00B90B30"/>
    <w:rsid w:val="00B90FF7"/>
    <w:rsid w:val="00B913E9"/>
    <w:rsid w:val="00B91DD1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C2B"/>
    <w:rsid w:val="00B9632F"/>
    <w:rsid w:val="00B96343"/>
    <w:rsid w:val="00B969FC"/>
    <w:rsid w:val="00B96E86"/>
    <w:rsid w:val="00B97192"/>
    <w:rsid w:val="00BA04B7"/>
    <w:rsid w:val="00BA0518"/>
    <w:rsid w:val="00BA05FA"/>
    <w:rsid w:val="00BA10A0"/>
    <w:rsid w:val="00BA1C04"/>
    <w:rsid w:val="00BA1FCE"/>
    <w:rsid w:val="00BA3B88"/>
    <w:rsid w:val="00BA43EA"/>
    <w:rsid w:val="00BA48CB"/>
    <w:rsid w:val="00BA500B"/>
    <w:rsid w:val="00BA52BD"/>
    <w:rsid w:val="00BA5CCC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1A69"/>
    <w:rsid w:val="00BB2110"/>
    <w:rsid w:val="00BB2317"/>
    <w:rsid w:val="00BB2EDF"/>
    <w:rsid w:val="00BB3D41"/>
    <w:rsid w:val="00BB3D9B"/>
    <w:rsid w:val="00BB4278"/>
    <w:rsid w:val="00BB4294"/>
    <w:rsid w:val="00BB44AD"/>
    <w:rsid w:val="00BB4647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265"/>
    <w:rsid w:val="00BB74B2"/>
    <w:rsid w:val="00BB77B9"/>
    <w:rsid w:val="00BB790E"/>
    <w:rsid w:val="00BC040B"/>
    <w:rsid w:val="00BC08AB"/>
    <w:rsid w:val="00BC0E27"/>
    <w:rsid w:val="00BC13EA"/>
    <w:rsid w:val="00BC1BB5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973"/>
    <w:rsid w:val="00BD1FFC"/>
    <w:rsid w:val="00BD2A9F"/>
    <w:rsid w:val="00BD35BB"/>
    <w:rsid w:val="00BD3BA1"/>
    <w:rsid w:val="00BD3C4B"/>
    <w:rsid w:val="00BD3F22"/>
    <w:rsid w:val="00BD4D1E"/>
    <w:rsid w:val="00BD4FED"/>
    <w:rsid w:val="00BD59BD"/>
    <w:rsid w:val="00BD622E"/>
    <w:rsid w:val="00BD6496"/>
    <w:rsid w:val="00BD719C"/>
    <w:rsid w:val="00BD71C7"/>
    <w:rsid w:val="00BD74E2"/>
    <w:rsid w:val="00BD75DB"/>
    <w:rsid w:val="00BD7A18"/>
    <w:rsid w:val="00BD7EAD"/>
    <w:rsid w:val="00BE089B"/>
    <w:rsid w:val="00BE0A6B"/>
    <w:rsid w:val="00BE0CCC"/>
    <w:rsid w:val="00BE0DE4"/>
    <w:rsid w:val="00BE0F2B"/>
    <w:rsid w:val="00BE1573"/>
    <w:rsid w:val="00BE1E1A"/>
    <w:rsid w:val="00BE1E6B"/>
    <w:rsid w:val="00BE1EE3"/>
    <w:rsid w:val="00BE28B1"/>
    <w:rsid w:val="00BE2C29"/>
    <w:rsid w:val="00BE30EA"/>
    <w:rsid w:val="00BE3670"/>
    <w:rsid w:val="00BE3D22"/>
    <w:rsid w:val="00BE43B1"/>
    <w:rsid w:val="00BE4552"/>
    <w:rsid w:val="00BE47E3"/>
    <w:rsid w:val="00BE551F"/>
    <w:rsid w:val="00BE5DCE"/>
    <w:rsid w:val="00BE6037"/>
    <w:rsid w:val="00BE68C7"/>
    <w:rsid w:val="00BE6DC7"/>
    <w:rsid w:val="00BE6F8B"/>
    <w:rsid w:val="00BE79C2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433F"/>
    <w:rsid w:val="00BF5038"/>
    <w:rsid w:val="00BF513C"/>
    <w:rsid w:val="00BF51AB"/>
    <w:rsid w:val="00BF559B"/>
    <w:rsid w:val="00BF60F1"/>
    <w:rsid w:val="00BF6544"/>
    <w:rsid w:val="00BF65FD"/>
    <w:rsid w:val="00BF680C"/>
    <w:rsid w:val="00BF6B5E"/>
    <w:rsid w:val="00BF7222"/>
    <w:rsid w:val="00BF72BE"/>
    <w:rsid w:val="00BF77C6"/>
    <w:rsid w:val="00BF7A35"/>
    <w:rsid w:val="00C0062E"/>
    <w:rsid w:val="00C008C8"/>
    <w:rsid w:val="00C009C9"/>
    <w:rsid w:val="00C00E79"/>
    <w:rsid w:val="00C00EF5"/>
    <w:rsid w:val="00C011F7"/>
    <w:rsid w:val="00C01715"/>
    <w:rsid w:val="00C01A3B"/>
    <w:rsid w:val="00C01B23"/>
    <w:rsid w:val="00C0271E"/>
    <w:rsid w:val="00C02E68"/>
    <w:rsid w:val="00C03215"/>
    <w:rsid w:val="00C037B4"/>
    <w:rsid w:val="00C03A75"/>
    <w:rsid w:val="00C03D29"/>
    <w:rsid w:val="00C05862"/>
    <w:rsid w:val="00C05D4D"/>
    <w:rsid w:val="00C062CE"/>
    <w:rsid w:val="00C06315"/>
    <w:rsid w:val="00C06B84"/>
    <w:rsid w:val="00C06EF3"/>
    <w:rsid w:val="00C0708F"/>
    <w:rsid w:val="00C076E7"/>
    <w:rsid w:val="00C07945"/>
    <w:rsid w:val="00C07BFD"/>
    <w:rsid w:val="00C1098F"/>
    <w:rsid w:val="00C11549"/>
    <w:rsid w:val="00C12035"/>
    <w:rsid w:val="00C12BB9"/>
    <w:rsid w:val="00C13DB5"/>
    <w:rsid w:val="00C13EAD"/>
    <w:rsid w:val="00C144E0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17C32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2FF9"/>
    <w:rsid w:val="00C231BE"/>
    <w:rsid w:val="00C2331E"/>
    <w:rsid w:val="00C234AC"/>
    <w:rsid w:val="00C235F9"/>
    <w:rsid w:val="00C23DB3"/>
    <w:rsid w:val="00C2404C"/>
    <w:rsid w:val="00C243A9"/>
    <w:rsid w:val="00C24506"/>
    <w:rsid w:val="00C246B8"/>
    <w:rsid w:val="00C253D9"/>
    <w:rsid w:val="00C2596C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01"/>
    <w:rsid w:val="00C33344"/>
    <w:rsid w:val="00C33A5C"/>
    <w:rsid w:val="00C34008"/>
    <w:rsid w:val="00C3429C"/>
    <w:rsid w:val="00C34A08"/>
    <w:rsid w:val="00C34B76"/>
    <w:rsid w:val="00C34F17"/>
    <w:rsid w:val="00C35053"/>
    <w:rsid w:val="00C35A6C"/>
    <w:rsid w:val="00C35B75"/>
    <w:rsid w:val="00C35B84"/>
    <w:rsid w:val="00C36933"/>
    <w:rsid w:val="00C37489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F2F"/>
    <w:rsid w:val="00C43C45"/>
    <w:rsid w:val="00C43DA5"/>
    <w:rsid w:val="00C44BCB"/>
    <w:rsid w:val="00C45258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175"/>
    <w:rsid w:val="00C5435D"/>
    <w:rsid w:val="00C54A16"/>
    <w:rsid w:val="00C55863"/>
    <w:rsid w:val="00C55915"/>
    <w:rsid w:val="00C56738"/>
    <w:rsid w:val="00C56794"/>
    <w:rsid w:val="00C56DB9"/>
    <w:rsid w:val="00C5722B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223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0CB4"/>
    <w:rsid w:val="00C71955"/>
    <w:rsid w:val="00C72199"/>
    <w:rsid w:val="00C7245A"/>
    <w:rsid w:val="00C7297D"/>
    <w:rsid w:val="00C73022"/>
    <w:rsid w:val="00C7503F"/>
    <w:rsid w:val="00C75197"/>
    <w:rsid w:val="00C75583"/>
    <w:rsid w:val="00C759BD"/>
    <w:rsid w:val="00C75D7B"/>
    <w:rsid w:val="00C75F47"/>
    <w:rsid w:val="00C768DC"/>
    <w:rsid w:val="00C77C63"/>
    <w:rsid w:val="00C80541"/>
    <w:rsid w:val="00C806AB"/>
    <w:rsid w:val="00C80AFD"/>
    <w:rsid w:val="00C81359"/>
    <w:rsid w:val="00C81EE0"/>
    <w:rsid w:val="00C82915"/>
    <w:rsid w:val="00C82A66"/>
    <w:rsid w:val="00C82FA3"/>
    <w:rsid w:val="00C839EB"/>
    <w:rsid w:val="00C83FDD"/>
    <w:rsid w:val="00C84198"/>
    <w:rsid w:val="00C842D7"/>
    <w:rsid w:val="00C843E3"/>
    <w:rsid w:val="00C8486E"/>
    <w:rsid w:val="00C84DC0"/>
    <w:rsid w:val="00C85407"/>
    <w:rsid w:val="00C8548B"/>
    <w:rsid w:val="00C854C2"/>
    <w:rsid w:val="00C854F2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2E8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4DCF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4EA"/>
    <w:rsid w:val="00CA0773"/>
    <w:rsid w:val="00CA07E8"/>
    <w:rsid w:val="00CA096F"/>
    <w:rsid w:val="00CA1300"/>
    <w:rsid w:val="00CA1B1A"/>
    <w:rsid w:val="00CA1C90"/>
    <w:rsid w:val="00CA1D8F"/>
    <w:rsid w:val="00CA29E1"/>
    <w:rsid w:val="00CA2C5C"/>
    <w:rsid w:val="00CA3809"/>
    <w:rsid w:val="00CA38F4"/>
    <w:rsid w:val="00CA3C4C"/>
    <w:rsid w:val="00CA3E95"/>
    <w:rsid w:val="00CA4A21"/>
    <w:rsid w:val="00CA537F"/>
    <w:rsid w:val="00CA5396"/>
    <w:rsid w:val="00CA5DF0"/>
    <w:rsid w:val="00CA5FD3"/>
    <w:rsid w:val="00CA60D1"/>
    <w:rsid w:val="00CA7752"/>
    <w:rsid w:val="00CA77AC"/>
    <w:rsid w:val="00CA7ABD"/>
    <w:rsid w:val="00CA7EAB"/>
    <w:rsid w:val="00CA7F5B"/>
    <w:rsid w:val="00CB0121"/>
    <w:rsid w:val="00CB0178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BAD"/>
    <w:rsid w:val="00CB4E1E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B7F00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860"/>
    <w:rsid w:val="00CC4C7E"/>
    <w:rsid w:val="00CC4DAE"/>
    <w:rsid w:val="00CC5381"/>
    <w:rsid w:val="00CC545C"/>
    <w:rsid w:val="00CC56B6"/>
    <w:rsid w:val="00CC5D3C"/>
    <w:rsid w:val="00CC6065"/>
    <w:rsid w:val="00CC66AC"/>
    <w:rsid w:val="00CC67C2"/>
    <w:rsid w:val="00CC711C"/>
    <w:rsid w:val="00CC717E"/>
    <w:rsid w:val="00CC7287"/>
    <w:rsid w:val="00CC74B6"/>
    <w:rsid w:val="00CC7970"/>
    <w:rsid w:val="00CC7A5A"/>
    <w:rsid w:val="00CC7BC9"/>
    <w:rsid w:val="00CC7DB5"/>
    <w:rsid w:val="00CD0291"/>
    <w:rsid w:val="00CD04A7"/>
    <w:rsid w:val="00CD05E5"/>
    <w:rsid w:val="00CD0694"/>
    <w:rsid w:val="00CD07EC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D7316"/>
    <w:rsid w:val="00CE00CC"/>
    <w:rsid w:val="00CE0484"/>
    <w:rsid w:val="00CE11A9"/>
    <w:rsid w:val="00CE1397"/>
    <w:rsid w:val="00CE1812"/>
    <w:rsid w:val="00CE3110"/>
    <w:rsid w:val="00CE3519"/>
    <w:rsid w:val="00CE3A72"/>
    <w:rsid w:val="00CE4051"/>
    <w:rsid w:val="00CE49B6"/>
    <w:rsid w:val="00CE4C58"/>
    <w:rsid w:val="00CE4EC5"/>
    <w:rsid w:val="00CE528B"/>
    <w:rsid w:val="00CE6A96"/>
    <w:rsid w:val="00CE6B81"/>
    <w:rsid w:val="00CE6C57"/>
    <w:rsid w:val="00CE71B4"/>
    <w:rsid w:val="00CE726B"/>
    <w:rsid w:val="00CE746E"/>
    <w:rsid w:val="00CE7524"/>
    <w:rsid w:val="00CE7B3C"/>
    <w:rsid w:val="00CE7C3F"/>
    <w:rsid w:val="00CE7C7D"/>
    <w:rsid w:val="00CF042F"/>
    <w:rsid w:val="00CF0932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5D9B"/>
    <w:rsid w:val="00CF740E"/>
    <w:rsid w:val="00CF78CB"/>
    <w:rsid w:val="00CF7A06"/>
    <w:rsid w:val="00D00A0D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460"/>
    <w:rsid w:val="00D12496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85"/>
    <w:rsid w:val="00D179F5"/>
    <w:rsid w:val="00D17AB3"/>
    <w:rsid w:val="00D17BC3"/>
    <w:rsid w:val="00D17DE5"/>
    <w:rsid w:val="00D17F0F"/>
    <w:rsid w:val="00D17F6D"/>
    <w:rsid w:val="00D203D4"/>
    <w:rsid w:val="00D2081A"/>
    <w:rsid w:val="00D20820"/>
    <w:rsid w:val="00D21DEA"/>
    <w:rsid w:val="00D22322"/>
    <w:rsid w:val="00D22BC4"/>
    <w:rsid w:val="00D23E6E"/>
    <w:rsid w:val="00D23FD6"/>
    <w:rsid w:val="00D24D06"/>
    <w:rsid w:val="00D2604D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3D8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6D09"/>
    <w:rsid w:val="00D37307"/>
    <w:rsid w:val="00D37623"/>
    <w:rsid w:val="00D400F3"/>
    <w:rsid w:val="00D4043F"/>
    <w:rsid w:val="00D4049B"/>
    <w:rsid w:val="00D40952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48FF"/>
    <w:rsid w:val="00D455FC"/>
    <w:rsid w:val="00D45F8E"/>
    <w:rsid w:val="00D46246"/>
    <w:rsid w:val="00D46686"/>
    <w:rsid w:val="00D46F81"/>
    <w:rsid w:val="00D471F7"/>
    <w:rsid w:val="00D4728B"/>
    <w:rsid w:val="00D50761"/>
    <w:rsid w:val="00D51762"/>
    <w:rsid w:val="00D51E2F"/>
    <w:rsid w:val="00D5212F"/>
    <w:rsid w:val="00D52606"/>
    <w:rsid w:val="00D52A51"/>
    <w:rsid w:val="00D53ACC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066"/>
    <w:rsid w:val="00D6253D"/>
    <w:rsid w:val="00D625BD"/>
    <w:rsid w:val="00D62685"/>
    <w:rsid w:val="00D6270E"/>
    <w:rsid w:val="00D62D5D"/>
    <w:rsid w:val="00D62F63"/>
    <w:rsid w:val="00D63211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C2B"/>
    <w:rsid w:val="00D67F64"/>
    <w:rsid w:val="00D70261"/>
    <w:rsid w:val="00D70D07"/>
    <w:rsid w:val="00D716FF"/>
    <w:rsid w:val="00D71F42"/>
    <w:rsid w:val="00D7308C"/>
    <w:rsid w:val="00D73150"/>
    <w:rsid w:val="00D73B87"/>
    <w:rsid w:val="00D744BB"/>
    <w:rsid w:val="00D746E3"/>
    <w:rsid w:val="00D74B2B"/>
    <w:rsid w:val="00D75C6A"/>
    <w:rsid w:val="00D76183"/>
    <w:rsid w:val="00D76AB4"/>
    <w:rsid w:val="00D77917"/>
    <w:rsid w:val="00D77C35"/>
    <w:rsid w:val="00D77C6D"/>
    <w:rsid w:val="00D77F9F"/>
    <w:rsid w:val="00D80CC7"/>
    <w:rsid w:val="00D80D71"/>
    <w:rsid w:val="00D813EC"/>
    <w:rsid w:val="00D81579"/>
    <w:rsid w:val="00D818FB"/>
    <w:rsid w:val="00D81A88"/>
    <w:rsid w:val="00D81BD3"/>
    <w:rsid w:val="00D8216C"/>
    <w:rsid w:val="00D821A1"/>
    <w:rsid w:val="00D82861"/>
    <w:rsid w:val="00D82D60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226"/>
    <w:rsid w:val="00D874C8"/>
    <w:rsid w:val="00D87D5C"/>
    <w:rsid w:val="00D90055"/>
    <w:rsid w:val="00D90185"/>
    <w:rsid w:val="00D90327"/>
    <w:rsid w:val="00D90524"/>
    <w:rsid w:val="00D9052B"/>
    <w:rsid w:val="00D905AA"/>
    <w:rsid w:val="00D90976"/>
    <w:rsid w:val="00D9160C"/>
    <w:rsid w:val="00D91ED0"/>
    <w:rsid w:val="00D91FA8"/>
    <w:rsid w:val="00D923B8"/>
    <w:rsid w:val="00D925BA"/>
    <w:rsid w:val="00D92F45"/>
    <w:rsid w:val="00D932FF"/>
    <w:rsid w:val="00D93D37"/>
    <w:rsid w:val="00D93E12"/>
    <w:rsid w:val="00D940FD"/>
    <w:rsid w:val="00D94191"/>
    <w:rsid w:val="00D94F36"/>
    <w:rsid w:val="00D9579F"/>
    <w:rsid w:val="00D95E5F"/>
    <w:rsid w:val="00D95F28"/>
    <w:rsid w:val="00D966F6"/>
    <w:rsid w:val="00D9696D"/>
    <w:rsid w:val="00D96988"/>
    <w:rsid w:val="00D96A2F"/>
    <w:rsid w:val="00D9727A"/>
    <w:rsid w:val="00D9745D"/>
    <w:rsid w:val="00D97692"/>
    <w:rsid w:val="00D97808"/>
    <w:rsid w:val="00D97CD2"/>
    <w:rsid w:val="00D97D3F"/>
    <w:rsid w:val="00DA0431"/>
    <w:rsid w:val="00DA0916"/>
    <w:rsid w:val="00DA1877"/>
    <w:rsid w:val="00DA192C"/>
    <w:rsid w:val="00DA29B5"/>
    <w:rsid w:val="00DA2B70"/>
    <w:rsid w:val="00DA2B8E"/>
    <w:rsid w:val="00DA2E3E"/>
    <w:rsid w:val="00DA2EC8"/>
    <w:rsid w:val="00DA3632"/>
    <w:rsid w:val="00DA4ABA"/>
    <w:rsid w:val="00DA4D38"/>
    <w:rsid w:val="00DA4E36"/>
    <w:rsid w:val="00DA57AD"/>
    <w:rsid w:val="00DA58F9"/>
    <w:rsid w:val="00DA6371"/>
    <w:rsid w:val="00DA6659"/>
    <w:rsid w:val="00DA6D53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50E"/>
    <w:rsid w:val="00DB2C5B"/>
    <w:rsid w:val="00DB3068"/>
    <w:rsid w:val="00DB3C8F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676"/>
    <w:rsid w:val="00DB6C32"/>
    <w:rsid w:val="00DB70B4"/>
    <w:rsid w:val="00DB786F"/>
    <w:rsid w:val="00DC1196"/>
    <w:rsid w:val="00DC150D"/>
    <w:rsid w:val="00DC169B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AFB"/>
    <w:rsid w:val="00DC5CC3"/>
    <w:rsid w:val="00DC6324"/>
    <w:rsid w:val="00DC657E"/>
    <w:rsid w:val="00DC69DD"/>
    <w:rsid w:val="00DC6CD9"/>
    <w:rsid w:val="00DC7AAF"/>
    <w:rsid w:val="00DD01BB"/>
    <w:rsid w:val="00DD06D0"/>
    <w:rsid w:val="00DD0798"/>
    <w:rsid w:val="00DD07BA"/>
    <w:rsid w:val="00DD0D78"/>
    <w:rsid w:val="00DD1001"/>
    <w:rsid w:val="00DD198D"/>
    <w:rsid w:val="00DD1AA5"/>
    <w:rsid w:val="00DD2608"/>
    <w:rsid w:val="00DD2E14"/>
    <w:rsid w:val="00DD3245"/>
    <w:rsid w:val="00DD337E"/>
    <w:rsid w:val="00DD3D54"/>
    <w:rsid w:val="00DD4018"/>
    <w:rsid w:val="00DD43CB"/>
    <w:rsid w:val="00DD500E"/>
    <w:rsid w:val="00DD5C1E"/>
    <w:rsid w:val="00DD5F1B"/>
    <w:rsid w:val="00DD5FFE"/>
    <w:rsid w:val="00DD715E"/>
    <w:rsid w:val="00DD798C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3F0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4CE"/>
    <w:rsid w:val="00DF05BB"/>
    <w:rsid w:val="00DF07CA"/>
    <w:rsid w:val="00DF081A"/>
    <w:rsid w:val="00DF19B1"/>
    <w:rsid w:val="00DF1DEE"/>
    <w:rsid w:val="00DF267C"/>
    <w:rsid w:val="00DF2C3D"/>
    <w:rsid w:val="00DF2E62"/>
    <w:rsid w:val="00DF2F35"/>
    <w:rsid w:val="00DF343E"/>
    <w:rsid w:val="00DF3791"/>
    <w:rsid w:val="00DF3D18"/>
    <w:rsid w:val="00DF3E29"/>
    <w:rsid w:val="00DF3FCC"/>
    <w:rsid w:val="00DF48B2"/>
    <w:rsid w:val="00DF4C27"/>
    <w:rsid w:val="00DF4CF6"/>
    <w:rsid w:val="00DF5713"/>
    <w:rsid w:val="00DF579E"/>
    <w:rsid w:val="00DF580A"/>
    <w:rsid w:val="00DF681B"/>
    <w:rsid w:val="00DF7546"/>
    <w:rsid w:val="00DF7795"/>
    <w:rsid w:val="00DF7AA9"/>
    <w:rsid w:val="00DF7C38"/>
    <w:rsid w:val="00E00C1B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602"/>
    <w:rsid w:val="00E0495F"/>
    <w:rsid w:val="00E05B08"/>
    <w:rsid w:val="00E05EF9"/>
    <w:rsid w:val="00E061F9"/>
    <w:rsid w:val="00E06534"/>
    <w:rsid w:val="00E07588"/>
    <w:rsid w:val="00E078A6"/>
    <w:rsid w:val="00E07B1A"/>
    <w:rsid w:val="00E07BD2"/>
    <w:rsid w:val="00E10510"/>
    <w:rsid w:val="00E105C5"/>
    <w:rsid w:val="00E10A28"/>
    <w:rsid w:val="00E10BF5"/>
    <w:rsid w:val="00E11E1A"/>
    <w:rsid w:val="00E1225C"/>
    <w:rsid w:val="00E12407"/>
    <w:rsid w:val="00E12570"/>
    <w:rsid w:val="00E12FD2"/>
    <w:rsid w:val="00E13207"/>
    <w:rsid w:val="00E134B5"/>
    <w:rsid w:val="00E134E8"/>
    <w:rsid w:val="00E1485B"/>
    <w:rsid w:val="00E156B9"/>
    <w:rsid w:val="00E15756"/>
    <w:rsid w:val="00E169D2"/>
    <w:rsid w:val="00E16ABF"/>
    <w:rsid w:val="00E16BF2"/>
    <w:rsid w:val="00E16DC0"/>
    <w:rsid w:val="00E1735A"/>
    <w:rsid w:val="00E1770A"/>
    <w:rsid w:val="00E17C45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55D"/>
    <w:rsid w:val="00E228E7"/>
    <w:rsid w:val="00E22CA7"/>
    <w:rsid w:val="00E23C0A"/>
    <w:rsid w:val="00E2410F"/>
    <w:rsid w:val="00E24567"/>
    <w:rsid w:val="00E25570"/>
    <w:rsid w:val="00E25895"/>
    <w:rsid w:val="00E25D4C"/>
    <w:rsid w:val="00E260FD"/>
    <w:rsid w:val="00E261F3"/>
    <w:rsid w:val="00E263A8"/>
    <w:rsid w:val="00E26D3D"/>
    <w:rsid w:val="00E2785A"/>
    <w:rsid w:val="00E27D0F"/>
    <w:rsid w:val="00E302BC"/>
    <w:rsid w:val="00E306AD"/>
    <w:rsid w:val="00E308CD"/>
    <w:rsid w:val="00E30CB0"/>
    <w:rsid w:val="00E30D08"/>
    <w:rsid w:val="00E31019"/>
    <w:rsid w:val="00E3104A"/>
    <w:rsid w:val="00E31A7A"/>
    <w:rsid w:val="00E32881"/>
    <w:rsid w:val="00E328C7"/>
    <w:rsid w:val="00E329A6"/>
    <w:rsid w:val="00E32F2E"/>
    <w:rsid w:val="00E333FB"/>
    <w:rsid w:val="00E334B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6E9B"/>
    <w:rsid w:val="00E37E64"/>
    <w:rsid w:val="00E37FCF"/>
    <w:rsid w:val="00E40048"/>
    <w:rsid w:val="00E4023D"/>
    <w:rsid w:val="00E40D55"/>
    <w:rsid w:val="00E4116A"/>
    <w:rsid w:val="00E41E22"/>
    <w:rsid w:val="00E422B4"/>
    <w:rsid w:val="00E42D47"/>
    <w:rsid w:val="00E42E49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D04"/>
    <w:rsid w:val="00E50E30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6AA1"/>
    <w:rsid w:val="00E56D26"/>
    <w:rsid w:val="00E56DA8"/>
    <w:rsid w:val="00E56E37"/>
    <w:rsid w:val="00E578A2"/>
    <w:rsid w:val="00E57BC0"/>
    <w:rsid w:val="00E57F2C"/>
    <w:rsid w:val="00E60033"/>
    <w:rsid w:val="00E6061C"/>
    <w:rsid w:val="00E60806"/>
    <w:rsid w:val="00E615E7"/>
    <w:rsid w:val="00E61FB9"/>
    <w:rsid w:val="00E62476"/>
    <w:rsid w:val="00E62C30"/>
    <w:rsid w:val="00E631CD"/>
    <w:rsid w:val="00E63236"/>
    <w:rsid w:val="00E63FDD"/>
    <w:rsid w:val="00E6416B"/>
    <w:rsid w:val="00E64272"/>
    <w:rsid w:val="00E64EFE"/>
    <w:rsid w:val="00E65AC8"/>
    <w:rsid w:val="00E65D6E"/>
    <w:rsid w:val="00E65D6F"/>
    <w:rsid w:val="00E6617B"/>
    <w:rsid w:val="00E6650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8CF"/>
    <w:rsid w:val="00E72EAD"/>
    <w:rsid w:val="00E73399"/>
    <w:rsid w:val="00E7387A"/>
    <w:rsid w:val="00E750D6"/>
    <w:rsid w:val="00E75A1E"/>
    <w:rsid w:val="00E75C82"/>
    <w:rsid w:val="00E75FA4"/>
    <w:rsid w:val="00E765E1"/>
    <w:rsid w:val="00E76A41"/>
    <w:rsid w:val="00E76B70"/>
    <w:rsid w:val="00E778C9"/>
    <w:rsid w:val="00E80536"/>
    <w:rsid w:val="00E80FF8"/>
    <w:rsid w:val="00E81218"/>
    <w:rsid w:val="00E81486"/>
    <w:rsid w:val="00E81923"/>
    <w:rsid w:val="00E81FA5"/>
    <w:rsid w:val="00E8265A"/>
    <w:rsid w:val="00E82690"/>
    <w:rsid w:val="00E83349"/>
    <w:rsid w:val="00E83942"/>
    <w:rsid w:val="00E83B49"/>
    <w:rsid w:val="00E83B4B"/>
    <w:rsid w:val="00E83FF7"/>
    <w:rsid w:val="00E8447B"/>
    <w:rsid w:val="00E8455E"/>
    <w:rsid w:val="00E84621"/>
    <w:rsid w:val="00E85457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15A5"/>
    <w:rsid w:val="00E92552"/>
    <w:rsid w:val="00E93440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8DD"/>
    <w:rsid w:val="00E97D41"/>
    <w:rsid w:val="00E97FF0"/>
    <w:rsid w:val="00EA0135"/>
    <w:rsid w:val="00EA0805"/>
    <w:rsid w:val="00EA0850"/>
    <w:rsid w:val="00EA0A5C"/>
    <w:rsid w:val="00EA1152"/>
    <w:rsid w:val="00EA1421"/>
    <w:rsid w:val="00EA1D7B"/>
    <w:rsid w:val="00EA1D96"/>
    <w:rsid w:val="00EA1DAA"/>
    <w:rsid w:val="00EA264C"/>
    <w:rsid w:val="00EA27DD"/>
    <w:rsid w:val="00EA28F7"/>
    <w:rsid w:val="00EA3D58"/>
    <w:rsid w:val="00EA49B6"/>
    <w:rsid w:val="00EA4E94"/>
    <w:rsid w:val="00EA54E9"/>
    <w:rsid w:val="00EA592D"/>
    <w:rsid w:val="00EA5B3E"/>
    <w:rsid w:val="00EA688F"/>
    <w:rsid w:val="00EA6CCA"/>
    <w:rsid w:val="00EA7FDF"/>
    <w:rsid w:val="00EB02C0"/>
    <w:rsid w:val="00EB0B90"/>
    <w:rsid w:val="00EB0FE4"/>
    <w:rsid w:val="00EB13DA"/>
    <w:rsid w:val="00EB1611"/>
    <w:rsid w:val="00EB1AFE"/>
    <w:rsid w:val="00EB1FB9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4C9D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C087B"/>
    <w:rsid w:val="00EC107B"/>
    <w:rsid w:val="00EC1B9D"/>
    <w:rsid w:val="00EC1F68"/>
    <w:rsid w:val="00EC2390"/>
    <w:rsid w:val="00EC2595"/>
    <w:rsid w:val="00EC29D3"/>
    <w:rsid w:val="00EC29FD"/>
    <w:rsid w:val="00EC2B82"/>
    <w:rsid w:val="00EC2C99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0E6"/>
    <w:rsid w:val="00ED31AA"/>
    <w:rsid w:val="00ED3E5B"/>
    <w:rsid w:val="00ED40DC"/>
    <w:rsid w:val="00ED43DB"/>
    <w:rsid w:val="00ED478C"/>
    <w:rsid w:val="00ED4974"/>
    <w:rsid w:val="00ED4EB3"/>
    <w:rsid w:val="00ED51FC"/>
    <w:rsid w:val="00ED59A9"/>
    <w:rsid w:val="00ED5FCB"/>
    <w:rsid w:val="00ED6DA2"/>
    <w:rsid w:val="00ED6F8A"/>
    <w:rsid w:val="00ED7514"/>
    <w:rsid w:val="00ED7586"/>
    <w:rsid w:val="00ED75FB"/>
    <w:rsid w:val="00ED7863"/>
    <w:rsid w:val="00ED7E51"/>
    <w:rsid w:val="00EE062E"/>
    <w:rsid w:val="00EE069D"/>
    <w:rsid w:val="00EE0B26"/>
    <w:rsid w:val="00EE0BE0"/>
    <w:rsid w:val="00EE0DD2"/>
    <w:rsid w:val="00EE1642"/>
    <w:rsid w:val="00EE205A"/>
    <w:rsid w:val="00EE214C"/>
    <w:rsid w:val="00EE2193"/>
    <w:rsid w:val="00EE295E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1C1D"/>
    <w:rsid w:val="00EF2103"/>
    <w:rsid w:val="00EF3AEC"/>
    <w:rsid w:val="00EF3CAA"/>
    <w:rsid w:val="00EF41E7"/>
    <w:rsid w:val="00EF46F7"/>
    <w:rsid w:val="00EF4A7D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290"/>
    <w:rsid w:val="00F113A4"/>
    <w:rsid w:val="00F115FB"/>
    <w:rsid w:val="00F11715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CAB"/>
    <w:rsid w:val="00F17E23"/>
    <w:rsid w:val="00F20435"/>
    <w:rsid w:val="00F2045D"/>
    <w:rsid w:val="00F204A8"/>
    <w:rsid w:val="00F20507"/>
    <w:rsid w:val="00F20E35"/>
    <w:rsid w:val="00F20EAE"/>
    <w:rsid w:val="00F2136D"/>
    <w:rsid w:val="00F213C4"/>
    <w:rsid w:val="00F21889"/>
    <w:rsid w:val="00F218F8"/>
    <w:rsid w:val="00F21F46"/>
    <w:rsid w:val="00F22877"/>
    <w:rsid w:val="00F229A1"/>
    <w:rsid w:val="00F22BF3"/>
    <w:rsid w:val="00F22E60"/>
    <w:rsid w:val="00F23603"/>
    <w:rsid w:val="00F236F9"/>
    <w:rsid w:val="00F241F4"/>
    <w:rsid w:val="00F24912"/>
    <w:rsid w:val="00F24B5A"/>
    <w:rsid w:val="00F251F7"/>
    <w:rsid w:val="00F25935"/>
    <w:rsid w:val="00F2604F"/>
    <w:rsid w:val="00F26226"/>
    <w:rsid w:val="00F26F8A"/>
    <w:rsid w:val="00F270EB"/>
    <w:rsid w:val="00F300AF"/>
    <w:rsid w:val="00F30575"/>
    <w:rsid w:val="00F30761"/>
    <w:rsid w:val="00F31067"/>
    <w:rsid w:val="00F31140"/>
    <w:rsid w:val="00F3132A"/>
    <w:rsid w:val="00F31B43"/>
    <w:rsid w:val="00F32937"/>
    <w:rsid w:val="00F32F7A"/>
    <w:rsid w:val="00F33169"/>
    <w:rsid w:val="00F33535"/>
    <w:rsid w:val="00F34486"/>
    <w:rsid w:val="00F34BAD"/>
    <w:rsid w:val="00F34E2A"/>
    <w:rsid w:val="00F354B4"/>
    <w:rsid w:val="00F35647"/>
    <w:rsid w:val="00F35C44"/>
    <w:rsid w:val="00F35F02"/>
    <w:rsid w:val="00F3627E"/>
    <w:rsid w:val="00F373FC"/>
    <w:rsid w:val="00F37C65"/>
    <w:rsid w:val="00F37DEA"/>
    <w:rsid w:val="00F40548"/>
    <w:rsid w:val="00F40FE8"/>
    <w:rsid w:val="00F41088"/>
    <w:rsid w:val="00F4122B"/>
    <w:rsid w:val="00F423F1"/>
    <w:rsid w:val="00F42DC3"/>
    <w:rsid w:val="00F43431"/>
    <w:rsid w:val="00F44161"/>
    <w:rsid w:val="00F44319"/>
    <w:rsid w:val="00F444BA"/>
    <w:rsid w:val="00F4475E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54E"/>
    <w:rsid w:val="00F47B2C"/>
    <w:rsid w:val="00F47DD9"/>
    <w:rsid w:val="00F47F70"/>
    <w:rsid w:val="00F501BF"/>
    <w:rsid w:val="00F50834"/>
    <w:rsid w:val="00F50A8A"/>
    <w:rsid w:val="00F513B3"/>
    <w:rsid w:val="00F518B9"/>
    <w:rsid w:val="00F526A1"/>
    <w:rsid w:val="00F52733"/>
    <w:rsid w:val="00F53005"/>
    <w:rsid w:val="00F532C3"/>
    <w:rsid w:val="00F537A2"/>
    <w:rsid w:val="00F53CB6"/>
    <w:rsid w:val="00F53D2A"/>
    <w:rsid w:val="00F53EF5"/>
    <w:rsid w:val="00F53FA7"/>
    <w:rsid w:val="00F54566"/>
    <w:rsid w:val="00F553CA"/>
    <w:rsid w:val="00F55C1E"/>
    <w:rsid w:val="00F569D1"/>
    <w:rsid w:val="00F56D56"/>
    <w:rsid w:val="00F56FE5"/>
    <w:rsid w:val="00F57085"/>
    <w:rsid w:val="00F57CEA"/>
    <w:rsid w:val="00F57D1E"/>
    <w:rsid w:val="00F61506"/>
    <w:rsid w:val="00F61983"/>
    <w:rsid w:val="00F61EE2"/>
    <w:rsid w:val="00F61FFD"/>
    <w:rsid w:val="00F6242D"/>
    <w:rsid w:val="00F62743"/>
    <w:rsid w:val="00F62983"/>
    <w:rsid w:val="00F62B3F"/>
    <w:rsid w:val="00F6302F"/>
    <w:rsid w:val="00F63497"/>
    <w:rsid w:val="00F63A33"/>
    <w:rsid w:val="00F64F15"/>
    <w:rsid w:val="00F6500D"/>
    <w:rsid w:val="00F669B3"/>
    <w:rsid w:val="00F669EC"/>
    <w:rsid w:val="00F66E9C"/>
    <w:rsid w:val="00F67A05"/>
    <w:rsid w:val="00F70110"/>
    <w:rsid w:val="00F702D9"/>
    <w:rsid w:val="00F70464"/>
    <w:rsid w:val="00F71809"/>
    <w:rsid w:val="00F7192E"/>
    <w:rsid w:val="00F71B09"/>
    <w:rsid w:val="00F71C2D"/>
    <w:rsid w:val="00F71C74"/>
    <w:rsid w:val="00F739F1"/>
    <w:rsid w:val="00F74241"/>
    <w:rsid w:val="00F745CC"/>
    <w:rsid w:val="00F75CA2"/>
    <w:rsid w:val="00F7679E"/>
    <w:rsid w:val="00F76A8B"/>
    <w:rsid w:val="00F77572"/>
    <w:rsid w:val="00F77BEE"/>
    <w:rsid w:val="00F77E02"/>
    <w:rsid w:val="00F8004C"/>
    <w:rsid w:val="00F801D4"/>
    <w:rsid w:val="00F804C4"/>
    <w:rsid w:val="00F81035"/>
    <w:rsid w:val="00F82023"/>
    <w:rsid w:val="00F820EE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78C"/>
    <w:rsid w:val="00F86A91"/>
    <w:rsid w:val="00F87032"/>
    <w:rsid w:val="00F87870"/>
    <w:rsid w:val="00F87B5F"/>
    <w:rsid w:val="00F9020A"/>
    <w:rsid w:val="00F903A8"/>
    <w:rsid w:val="00F9053E"/>
    <w:rsid w:val="00F908E6"/>
    <w:rsid w:val="00F909D4"/>
    <w:rsid w:val="00F90A4C"/>
    <w:rsid w:val="00F91274"/>
    <w:rsid w:val="00F91537"/>
    <w:rsid w:val="00F919B7"/>
    <w:rsid w:val="00F929AB"/>
    <w:rsid w:val="00F929F7"/>
    <w:rsid w:val="00F93528"/>
    <w:rsid w:val="00F93AAE"/>
    <w:rsid w:val="00F93B80"/>
    <w:rsid w:val="00F93BAD"/>
    <w:rsid w:val="00F93F75"/>
    <w:rsid w:val="00F94353"/>
    <w:rsid w:val="00F943FF"/>
    <w:rsid w:val="00F9483D"/>
    <w:rsid w:val="00F95450"/>
    <w:rsid w:val="00F95BD9"/>
    <w:rsid w:val="00F95FA1"/>
    <w:rsid w:val="00F960EC"/>
    <w:rsid w:val="00F965F1"/>
    <w:rsid w:val="00F971B4"/>
    <w:rsid w:val="00F97CFA"/>
    <w:rsid w:val="00F97D88"/>
    <w:rsid w:val="00FA013E"/>
    <w:rsid w:val="00FA05EA"/>
    <w:rsid w:val="00FA082C"/>
    <w:rsid w:val="00FA0969"/>
    <w:rsid w:val="00FA09E9"/>
    <w:rsid w:val="00FA1647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19D7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6356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44D1"/>
    <w:rsid w:val="00FC4A84"/>
    <w:rsid w:val="00FC4D67"/>
    <w:rsid w:val="00FC5533"/>
    <w:rsid w:val="00FC59F4"/>
    <w:rsid w:val="00FC5E84"/>
    <w:rsid w:val="00FC644C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5BA"/>
    <w:rsid w:val="00FD072C"/>
    <w:rsid w:val="00FD10D8"/>
    <w:rsid w:val="00FD13DA"/>
    <w:rsid w:val="00FD14D4"/>
    <w:rsid w:val="00FD1576"/>
    <w:rsid w:val="00FD2A27"/>
    <w:rsid w:val="00FD2DC5"/>
    <w:rsid w:val="00FD30EF"/>
    <w:rsid w:val="00FD35DA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4CB"/>
    <w:rsid w:val="00FE0ED4"/>
    <w:rsid w:val="00FE10EF"/>
    <w:rsid w:val="00FE1D96"/>
    <w:rsid w:val="00FE271F"/>
    <w:rsid w:val="00FE2990"/>
    <w:rsid w:val="00FE3401"/>
    <w:rsid w:val="00FE3BD0"/>
    <w:rsid w:val="00FE3D64"/>
    <w:rsid w:val="00FE4388"/>
    <w:rsid w:val="00FE47DB"/>
    <w:rsid w:val="00FE4B9A"/>
    <w:rsid w:val="00FE52E7"/>
    <w:rsid w:val="00FE5424"/>
    <w:rsid w:val="00FE58C6"/>
    <w:rsid w:val="00FE5B72"/>
    <w:rsid w:val="00FE5DC3"/>
    <w:rsid w:val="00FE66F1"/>
    <w:rsid w:val="00FE76A3"/>
    <w:rsid w:val="00FE7B23"/>
    <w:rsid w:val="00FF088D"/>
    <w:rsid w:val="00FF0BBC"/>
    <w:rsid w:val="00FF16E9"/>
    <w:rsid w:val="00FF1CFB"/>
    <w:rsid w:val="00FF28BF"/>
    <w:rsid w:val="00FF2D30"/>
    <w:rsid w:val="00FF2F0F"/>
    <w:rsid w:val="00FF337E"/>
    <w:rsid w:val="00FF3588"/>
    <w:rsid w:val="00FF36B3"/>
    <w:rsid w:val="00FF3F36"/>
    <w:rsid w:val="00FF4BB9"/>
    <w:rsid w:val="00FF561D"/>
    <w:rsid w:val="00FF5CD4"/>
    <w:rsid w:val="00FF61C5"/>
    <w:rsid w:val="00FF63D5"/>
    <w:rsid w:val="00FF648D"/>
    <w:rsid w:val="00FF7A79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C85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64D156A-498B-4301-847A-F0F4FC39B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7D81E6-1F64-43CE-9AB1-84568C3C42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895C92-978E-4026-A99E-0A26B7F9083D}">
  <ds:schemaRefs>
    <ds:schemaRef ds:uri="http://purl.org/dc/terms/"/>
    <ds:schemaRef ds:uri="05716746-add9-412a-97a9-1b5167d151a3"/>
    <ds:schemaRef ds:uri="f6ba49b0-bcda-4796-8236-5b5cc1493ace"/>
    <ds:schemaRef ds:uri="http://schemas.microsoft.com/office/2006/metadata/properties"/>
    <ds:schemaRef ds:uri="http://schemas.microsoft.com/office/2006/documentManagement/types"/>
    <ds:schemaRef ds:uri="4243d5be-521d-4052-81ca-f0f31ea6f2da"/>
    <ds:schemaRef ds:uri="http://schemas.microsoft.com/office/infopath/2007/PartnerControls"/>
    <ds:schemaRef ds:uri="http://www.w3.org/XML/1998/namespace"/>
    <ds:schemaRef ds:uri="http://schemas.microsoft.com/sharepoint/v3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705</TotalTime>
  <Pages>3</Pages>
  <Words>452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Kornsiri, Chongaksorn</cp:lastModifiedBy>
  <cp:revision>191</cp:revision>
  <cp:lastPrinted>2025-08-07T13:55:00Z</cp:lastPrinted>
  <dcterms:created xsi:type="dcterms:W3CDTF">2024-10-24T08:51:00Z</dcterms:created>
  <dcterms:modified xsi:type="dcterms:W3CDTF">2025-08-08T07:08:00Z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