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76288F" w:rsidRPr="00EA592D" w14:paraId="627467AC" w14:textId="77777777" w:rsidTr="00500649">
        <w:tc>
          <w:tcPr>
            <w:tcW w:w="1368" w:type="dxa"/>
          </w:tcPr>
          <w:p w14:paraId="7DD962DD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5B4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7B2A6BB" w14:textId="77777777" w:rsidR="0076288F" w:rsidRPr="001316DA" w:rsidRDefault="0076288F" w:rsidP="005006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B323E2" w14:textId="77777777" w:rsidR="0076288F" w:rsidRPr="008C5B43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B4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6288F" w:rsidRPr="00EA592D" w14:paraId="45B43DA9" w14:textId="77777777" w:rsidTr="00500649">
        <w:trPr>
          <w:trHeight w:val="227"/>
        </w:trPr>
        <w:tc>
          <w:tcPr>
            <w:tcW w:w="1368" w:type="dxa"/>
          </w:tcPr>
          <w:p w14:paraId="26BA11C5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875B4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5D84AA4" w14:textId="77777777" w:rsidR="0076288F" w:rsidRPr="008C5B43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6288F" w:rsidRPr="00EA592D" w14:paraId="1C75CFAE" w14:textId="77777777" w:rsidTr="00500649">
        <w:tc>
          <w:tcPr>
            <w:tcW w:w="1368" w:type="dxa"/>
          </w:tcPr>
          <w:p w14:paraId="2EAE4C32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ADDECC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C4920A2" w14:textId="77777777" w:rsidR="0076288F" w:rsidRPr="008C5B43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C5B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6288F" w:rsidRPr="00EA592D" w14:paraId="74982804" w14:textId="77777777" w:rsidTr="00500649">
        <w:tc>
          <w:tcPr>
            <w:tcW w:w="1368" w:type="dxa"/>
          </w:tcPr>
          <w:p w14:paraId="6EACFE2E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</w:tcPr>
          <w:p w14:paraId="7DA01ED9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CC59A8" w14:textId="77777777" w:rsidR="0076288F" w:rsidRPr="008C5B43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C5B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8C5B4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76288F" w:rsidRPr="00EA592D" w14:paraId="32FF43BD" w14:textId="77777777" w:rsidTr="00500649">
        <w:tc>
          <w:tcPr>
            <w:tcW w:w="1368" w:type="dxa"/>
          </w:tcPr>
          <w:p w14:paraId="0C44252F" w14:textId="77777777" w:rsidR="0076288F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532CB4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E6CACE" w14:textId="77777777" w:rsidR="0076288F" w:rsidRPr="008C5B43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C5B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04444B" w:rsidRPr="00EA592D" w14:paraId="5856631E" w14:textId="77777777" w:rsidTr="00500649">
        <w:tc>
          <w:tcPr>
            <w:tcW w:w="1368" w:type="dxa"/>
          </w:tcPr>
          <w:p w14:paraId="7B3CC343" w14:textId="7653EBCF" w:rsidR="0004444B" w:rsidRPr="00B14F41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1BCAC3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63E8A8E" w14:textId="77777777" w:rsidR="0004444B" w:rsidRPr="008C5B43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C5B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04444B" w:rsidRPr="00EA592D" w14:paraId="4A5EB32D" w14:textId="77777777" w:rsidTr="00500649">
        <w:tc>
          <w:tcPr>
            <w:tcW w:w="1368" w:type="dxa"/>
          </w:tcPr>
          <w:p w14:paraId="052567B8" w14:textId="33577F4F" w:rsidR="0004444B" w:rsidRPr="00EA592D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08ADF4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3060E47" w14:textId="77777777" w:rsidR="0004444B" w:rsidRPr="008C5B43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C5B4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04444B" w:rsidRPr="00EA592D" w14:paraId="40B3324E" w14:textId="77777777" w:rsidTr="00500649">
        <w:tc>
          <w:tcPr>
            <w:tcW w:w="1368" w:type="dxa"/>
            <w:shd w:val="clear" w:color="auto" w:fill="auto"/>
          </w:tcPr>
          <w:p w14:paraId="2E0CA914" w14:textId="43A9E998" w:rsidR="0004444B" w:rsidRPr="00EB57B0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6BF350A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0629321" w14:textId="77777777" w:rsidR="0004444B" w:rsidRPr="008C5B43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C5B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4444B" w:rsidRPr="00EA592D" w14:paraId="022E3646" w14:textId="77777777" w:rsidTr="00500649">
        <w:tc>
          <w:tcPr>
            <w:tcW w:w="1368" w:type="dxa"/>
            <w:shd w:val="clear" w:color="auto" w:fill="auto"/>
          </w:tcPr>
          <w:p w14:paraId="359DA198" w14:textId="28A9E6C1" w:rsidR="0004444B" w:rsidRPr="00595FFC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B4D1417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708A852" w14:textId="77777777" w:rsidR="0004444B" w:rsidRPr="008C5B43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8C5B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04444B" w:rsidRPr="00EA592D" w14:paraId="08DDA2EA" w14:textId="77777777" w:rsidTr="00500649">
        <w:tc>
          <w:tcPr>
            <w:tcW w:w="1368" w:type="dxa"/>
            <w:shd w:val="clear" w:color="auto" w:fill="auto"/>
          </w:tcPr>
          <w:p w14:paraId="41E4BECC" w14:textId="1EEFD5EF" w:rsidR="0004444B" w:rsidRPr="00EB57B0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F7867C2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931718A" w14:textId="77777777" w:rsidR="0004444B" w:rsidRPr="008C5B43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B4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04444B" w:rsidRPr="00EA592D" w14:paraId="48A7979E" w14:textId="77777777" w:rsidTr="00500649">
        <w:tc>
          <w:tcPr>
            <w:tcW w:w="1368" w:type="dxa"/>
          </w:tcPr>
          <w:p w14:paraId="39BF8E13" w14:textId="0403C6AD" w:rsidR="0004444B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BA490C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90F22D" w14:textId="77777777" w:rsidR="0004444B" w:rsidRPr="0049665F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C5B4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8C5B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04444B" w:rsidRPr="00EA592D" w14:paraId="1F73D3A0" w14:textId="77777777" w:rsidTr="00500649">
        <w:tc>
          <w:tcPr>
            <w:tcW w:w="1368" w:type="dxa"/>
          </w:tcPr>
          <w:p w14:paraId="60705832" w14:textId="5EBDCF8C" w:rsidR="0004444B" w:rsidRPr="00245732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37A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F46129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404A6B" w14:textId="77777777" w:rsidR="0004444B" w:rsidRPr="008C5B43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B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04444B" w:rsidRPr="001316DA" w14:paraId="0AC48BB8" w14:textId="77777777" w:rsidTr="00500649">
        <w:tc>
          <w:tcPr>
            <w:tcW w:w="1368" w:type="dxa"/>
          </w:tcPr>
          <w:p w14:paraId="398A520E" w14:textId="726AE832" w:rsidR="0004444B" w:rsidRPr="00E73399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37A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7AAE05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F729B82" w14:textId="77777777" w:rsidR="0004444B" w:rsidRPr="008C5B43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B4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8C5B4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  <w:tr w:rsidR="008B11D1" w:rsidRPr="001316DA" w14:paraId="084890D9" w14:textId="77777777" w:rsidTr="00500649">
        <w:tc>
          <w:tcPr>
            <w:tcW w:w="1368" w:type="dxa"/>
          </w:tcPr>
          <w:p w14:paraId="2FB563A8" w14:textId="561465EE" w:rsidR="008B11D1" w:rsidRPr="001316DA" w:rsidRDefault="0088429C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37A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BCE5F7" w14:textId="77777777" w:rsidR="008B11D1" w:rsidRPr="001316DA" w:rsidRDefault="008B11D1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5CF2EF0" w14:textId="7B8D726D" w:rsidR="008B11D1" w:rsidRPr="008C5B43" w:rsidRDefault="0088429C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3814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3130BBE1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C5B43">
        <w:rPr>
          <w:rFonts w:ascii="Angsana New" w:hAnsi="Angsana New"/>
          <w:sz w:val="30"/>
          <w:szCs w:val="30"/>
          <w:cs/>
        </w:rPr>
        <w:br w:type="page"/>
      </w:r>
      <w:r w:rsidRPr="008C5B43">
        <w:rPr>
          <w:rFonts w:asciiTheme="majorBidi" w:hAnsiTheme="majorBidi"/>
          <w:sz w:val="30"/>
          <w:szCs w:val="30"/>
          <w:cs/>
        </w:rPr>
        <w:lastRenderedPageBreak/>
        <w:t>หมายเหตุประกอบงบการเงิน</w:t>
      </w:r>
      <w:r w:rsidRPr="008C5B43">
        <w:rPr>
          <w:rFonts w:asciiTheme="majorBidi" w:hAnsiTheme="majorBidi" w:hint="cs"/>
          <w:sz w:val="30"/>
          <w:szCs w:val="30"/>
          <w:cs/>
        </w:rPr>
        <w:t>เ</w:t>
      </w:r>
      <w:r w:rsidRPr="008C5B43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35A47CC2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2E60A" w14:textId="079057E8" w:rsidR="0076288F" w:rsidRPr="008C5B43" w:rsidRDefault="0076288F" w:rsidP="0076288F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5B4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8C5B43">
        <w:rPr>
          <w:rFonts w:asciiTheme="majorBidi" w:hAnsiTheme="majorBidi" w:cstheme="majorBidi"/>
          <w:sz w:val="30"/>
          <w:szCs w:val="30"/>
          <w:cs/>
        </w:rPr>
        <w:br/>
      </w:r>
      <w:r w:rsidR="00042F85">
        <w:rPr>
          <w:rFonts w:asciiTheme="majorBidi" w:hAnsiTheme="majorBidi" w:cstheme="majorBidi"/>
          <w:sz w:val="30"/>
          <w:szCs w:val="30"/>
        </w:rPr>
        <w:t>8</w:t>
      </w:r>
      <w:r w:rsidR="0004444B" w:rsidRPr="0004444B">
        <w:rPr>
          <w:rFonts w:asciiTheme="majorBidi" w:hAnsiTheme="majorBidi" w:cstheme="majorBidi"/>
          <w:sz w:val="30"/>
          <w:szCs w:val="30"/>
        </w:rPr>
        <w:t xml:space="preserve"> </w:t>
      </w:r>
      <w:r w:rsidR="0004444B" w:rsidRPr="008C5B43">
        <w:rPr>
          <w:rFonts w:asciiTheme="majorBidi" w:hAnsiTheme="majorBidi"/>
          <w:sz w:val="30"/>
          <w:szCs w:val="30"/>
          <w:cs/>
        </w:rPr>
        <w:t>สิงหาคม</w:t>
      </w:r>
      <w:r w:rsidRPr="008C5B43">
        <w:rPr>
          <w:rFonts w:asciiTheme="majorBidi" w:hAnsiTheme="majorBidi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</w:p>
    <w:p w14:paraId="414FACA7" w14:textId="77777777" w:rsidR="0076288F" w:rsidRPr="008C5B43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9F6427" w14:textId="77777777" w:rsidR="0076288F" w:rsidRPr="008C5B43" w:rsidRDefault="0076288F" w:rsidP="0076288F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5B4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5D202B7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ED216" w14:textId="77777777" w:rsidR="0076288F" w:rsidRPr="001316DA" w:rsidRDefault="0076288F" w:rsidP="0076288F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C5B43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 (“กองทรัสต์”)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8C5B43">
        <w:rPr>
          <w:rFonts w:asciiTheme="majorBidi" w:hAnsiTheme="majorBidi" w:cstheme="majorBidi"/>
          <w:sz w:val="30"/>
          <w:szCs w:val="30"/>
          <w:cs/>
        </w:rPr>
        <w:t>กองทุนรวม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8C5B43">
        <w:rPr>
          <w:rFonts w:asciiTheme="majorBidi" w:hAnsiTheme="majorBidi" w:cstheme="majorBidi"/>
          <w:sz w:val="30"/>
          <w:szCs w:val="30"/>
          <w:cs/>
        </w:rPr>
        <w:t>) และจดทะเบียนเป็นกองทรัสต์เมื่อวันที่</w:t>
      </w:r>
      <w:r w:rsidRPr="001316DA">
        <w:rPr>
          <w:rFonts w:asciiTheme="majorBidi" w:hAnsiTheme="majorBidi" w:cstheme="majorBidi"/>
          <w:sz w:val="30"/>
          <w:szCs w:val="30"/>
        </w:rPr>
        <w:br/>
        <w:t xml:space="preserve">29 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1316DA">
        <w:rPr>
          <w:rFonts w:asciiTheme="majorBidi" w:hAnsiTheme="majorBidi" w:cstheme="majorBidi"/>
          <w:sz w:val="30"/>
          <w:szCs w:val="30"/>
        </w:rPr>
        <w:t xml:space="preserve">2560 </w:t>
      </w:r>
      <w:r w:rsidRPr="008C5B43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C5B43">
        <w:rPr>
          <w:rFonts w:asciiTheme="majorBidi" w:hAnsiTheme="majorBidi" w:cstheme="majorBidi"/>
          <w:sz w:val="30"/>
          <w:szCs w:val="30"/>
          <w:cs/>
        </w:rPr>
        <w:t>ทุน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1316DA">
        <w:rPr>
          <w:rFonts w:asciiTheme="majorBidi" w:hAnsiTheme="majorBidi"/>
          <w:sz w:val="30"/>
          <w:szCs w:val="30"/>
        </w:rPr>
        <w:t>3,656.05</w:t>
      </w:r>
      <w:r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8C5B43">
        <w:rPr>
          <w:rFonts w:asciiTheme="majorBidi" w:hAnsiTheme="majorBidi" w:hint="cs"/>
          <w:sz w:val="30"/>
          <w:szCs w:val="30"/>
          <w:cs/>
        </w:rPr>
        <w:t>ล้าน</w:t>
      </w:r>
      <w:r w:rsidRPr="008C5B43">
        <w:rPr>
          <w:rFonts w:asciiTheme="majorBidi" w:hAnsiTheme="majorBidi"/>
          <w:sz w:val="30"/>
          <w:szCs w:val="30"/>
          <w:cs/>
        </w:rPr>
        <w:t xml:space="preserve">บาท </w:t>
      </w:r>
      <w:r w:rsidRPr="008C5B43">
        <w:rPr>
          <w:rFonts w:asciiTheme="majorBidi" w:hAnsiTheme="majorBidi" w:hint="cs"/>
          <w:sz w:val="30"/>
          <w:szCs w:val="30"/>
          <w:cs/>
        </w:rPr>
        <w:t>(</w:t>
      </w:r>
      <w:r w:rsidRPr="008C5B43">
        <w:rPr>
          <w:rFonts w:asciiTheme="majorBidi" w:hAnsiTheme="majorBidi"/>
          <w:sz w:val="30"/>
          <w:szCs w:val="30"/>
          <w:cs/>
        </w:rPr>
        <w:t xml:space="preserve">แบ่งเป็น </w:t>
      </w:r>
      <w:r w:rsidRPr="001316DA">
        <w:rPr>
          <w:rFonts w:asciiTheme="majorBidi" w:hAnsiTheme="majorBidi" w:cstheme="majorBidi"/>
          <w:sz w:val="30"/>
          <w:szCs w:val="30"/>
        </w:rPr>
        <w:t xml:space="preserve">409.40 </w:t>
      </w:r>
      <w:r w:rsidRPr="008C5B43">
        <w:rPr>
          <w:rFonts w:asciiTheme="majorBidi" w:hAnsiTheme="majorBidi"/>
          <w:sz w:val="30"/>
          <w:szCs w:val="30"/>
          <w:cs/>
        </w:rPr>
        <w:t>ล้านหน่วย มูลค่าหน่วยละ</w:t>
      </w:r>
      <w:bookmarkStart w:id="0" w:name="_Hlk46853457"/>
      <w:r w:rsidRPr="001316DA">
        <w:rPr>
          <w:rFonts w:asciiTheme="majorBidi" w:hAnsiTheme="majorBidi" w:cstheme="majorBidi"/>
          <w:sz w:val="30"/>
          <w:szCs w:val="30"/>
        </w:rPr>
        <w:t xml:space="preserve">8.9302 </w:t>
      </w:r>
      <w:bookmarkEnd w:id="0"/>
      <w:r w:rsidRPr="008C5B43">
        <w:rPr>
          <w:rFonts w:asciiTheme="majorBidi" w:hAnsiTheme="majorBidi"/>
          <w:sz w:val="30"/>
          <w:szCs w:val="30"/>
          <w:cs/>
        </w:rPr>
        <w:t>บาท) โดยมี</w:t>
      </w:r>
      <w:r w:rsidRPr="008C5B43" w:rsidDel="002B30C8">
        <w:rPr>
          <w:rFonts w:asciiTheme="majorBidi" w:hAnsiTheme="majorBidi"/>
          <w:sz w:val="30"/>
          <w:szCs w:val="30"/>
          <w:cs/>
        </w:rPr>
        <w:t xml:space="preserve"> </w:t>
      </w:r>
      <w:r w:rsidRPr="008C5B43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8C5B43">
        <w:rPr>
          <w:rFonts w:asciiTheme="majorBidi" w:hAnsi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8C5B43">
        <w:rPr>
          <w:rFonts w:asciiTheme="majorBidi" w:hAnsiTheme="majorBidi"/>
          <w:sz w:val="30"/>
          <w:szCs w:val="30"/>
          <w:cs/>
        </w:rPr>
        <w:t xml:space="preserve"> (“</w:t>
      </w:r>
      <w:r w:rsidRPr="008C5B43">
        <w:rPr>
          <w:rFonts w:asciiTheme="majorBidi" w:hAnsiTheme="majorBidi" w:hint="cs"/>
          <w:sz w:val="30"/>
          <w:szCs w:val="30"/>
          <w:cs/>
        </w:rPr>
        <w:t>ผู้จัดการกองทรัสต์”)</w:t>
      </w:r>
      <w:r w:rsidRPr="008C5B43">
        <w:rPr>
          <w:rFonts w:asciiTheme="majorBidi" w:hAnsi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8C5B43">
        <w:rPr>
          <w:rFonts w:asciiTheme="majorBidi" w:hAnsiTheme="majorBidi" w:hint="cs"/>
          <w:sz w:val="30"/>
          <w:szCs w:val="30"/>
          <w:cs/>
        </w:rPr>
        <w:t>กรุงไทย จำกัด (มหาชน)</w:t>
      </w:r>
      <w:r w:rsidRPr="008C5B43">
        <w:rPr>
          <w:rFonts w:asciiTheme="majorBidi" w:hAnsiTheme="majorBidi"/>
          <w:sz w:val="30"/>
          <w:szCs w:val="30"/>
          <w:cs/>
        </w:rPr>
        <w:t xml:space="preserve"> </w:t>
      </w:r>
      <w:r w:rsidRPr="008C5B43">
        <w:rPr>
          <w:rFonts w:asciiTheme="majorBidi" w:hAnsiTheme="majorBidi" w:hint="cs"/>
          <w:sz w:val="30"/>
          <w:szCs w:val="30"/>
          <w:cs/>
        </w:rPr>
        <w:t xml:space="preserve">(“ทรัสตี”) </w:t>
      </w:r>
      <w:r w:rsidRPr="008C5B43">
        <w:rPr>
          <w:rFonts w:asciiTheme="majorBidi" w:hAnsiTheme="majorBidi"/>
          <w:sz w:val="30"/>
          <w:szCs w:val="30"/>
          <w:cs/>
        </w:rPr>
        <w:t>เป็นทรัสตีของกองทรัสต์</w:t>
      </w:r>
    </w:p>
    <w:p w14:paraId="078E8B42" w14:textId="77777777" w:rsidR="0076288F" w:rsidRPr="008C5B43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8120B9" w14:textId="77777777" w:rsidR="0076288F" w:rsidRPr="001316DA" w:rsidRDefault="0076288F" w:rsidP="0076288F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C5B43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2ED10019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2FD7CFA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C5B43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 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(“กลุ่มกองทรัสต์”) </w:t>
      </w:r>
      <w:r w:rsidRPr="008C5B43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71B04EA5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00"/>
        <w:gridCol w:w="1620"/>
        <w:gridCol w:w="1674"/>
      </w:tblGrid>
      <w:tr w:rsidR="0076288F" w:rsidRPr="001316DA" w14:paraId="26254A29" w14:textId="77777777" w:rsidTr="00500649">
        <w:tc>
          <w:tcPr>
            <w:tcW w:w="2243" w:type="dxa"/>
          </w:tcPr>
          <w:p w14:paraId="13C60941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F5DB916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39925CDB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94" w:type="dxa"/>
            <w:gridSpan w:val="2"/>
          </w:tcPr>
          <w:p w14:paraId="3F010B8F" w14:textId="77777777" w:rsidR="0076288F" w:rsidRPr="008C5B43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76288F" w:rsidRPr="001316DA" w14:paraId="0571E339" w14:textId="77777777" w:rsidTr="00500649">
        <w:tc>
          <w:tcPr>
            <w:tcW w:w="2243" w:type="dxa"/>
          </w:tcPr>
          <w:p w14:paraId="7F9ADF3B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7372E08D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91D86D3" w14:textId="77777777" w:rsidR="0076288F" w:rsidRPr="008C5B43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CC9FB09" w14:textId="48F34376" w:rsidR="0076288F" w:rsidRPr="00C37489" w:rsidRDefault="0004444B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4444B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="0076288F" w:rsidRPr="008C5B4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76288F"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 w:rsidR="0076288F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674" w:type="dxa"/>
          </w:tcPr>
          <w:p w14:paraId="0BB04C75" w14:textId="77777777" w:rsidR="0076288F" w:rsidRPr="008C5B43" w:rsidRDefault="0076288F" w:rsidP="00500649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</w:rPr>
              <w:t>31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76288F" w:rsidRPr="001316DA" w14:paraId="6428DA3B" w14:textId="77777777" w:rsidTr="00500649">
        <w:tc>
          <w:tcPr>
            <w:tcW w:w="2243" w:type="dxa"/>
          </w:tcPr>
          <w:p w14:paraId="7D26B674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51327B8C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8BA89FF" w14:textId="77777777" w:rsidR="0076288F" w:rsidRPr="008C5B43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</w:tcPr>
          <w:p w14:paraId="474CB0D6" w14:textId="77777777" w:rsidR="0076288F" w:rsidRPr="008C5B43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8C5B4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76288F" w:rsidRPr="001316DA" w14:paraId="4F2FE6E3" w14:textId="77777777" w:rsidTr="00500649">
        <w:tc>
          <w:tcPr>
            <w:tcW w:w="2243" w:type="dxa"/>
          </w:tcPr>
          <w:p w14:paraId="0E48F722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03D83D5" w14:textId="77777777" w:rsidR="0076288F" w:rsidRPr="001316DA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72F749DC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20" w:type="dxa"/>
          </w:tcPr>
          <w:p w14:paraId="13D961B4" w14:textId="038FC861" w:rsidR="0076288F" w:rsidRDefault="001D48D5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1585F5B5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6288F" w:rsidRPr="001316DA" w14:paraId="485D38DF" w14:textId="77777777" w:rsidTr="00500649">
        <w:tc>
          <w:tcPr>
            <w:tcW w:w="2243" w:type="dxa"/>
          </w:tcPr>
          <w:p w14:paraId="7BB96CE6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1393BCFA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C57B65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1B8A7D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4F9CAB1C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1E6C9F1E" w14:textId="77777777" w:rsidTr="00500649">
        <w:tc>
          <w:tcPr>
            <w:tcW w:w="2243" w:type="dxa"/>
          </w:tcPr>
          <w:p w14:paraId="3B5BABD6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6DC0F00" w14:textId="77777777" w:rsidR="0076288F" w:rsidRPr="001316DA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00" w:type="dxa"/>
          </w:tcPr>
          <w:p w14:paraId="0338602D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20" w:type="dxa"/>
          </w:tcPr>
          <w:p w14:paraId="24CE446A" w14:textId="6EF160C0" w:rsidR="0076288F" w:rsidRDefault="001D48D5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1823547B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482110B9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1316DA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378B6658" w14:textId="77777777" w:rsidR="0076288F" w:rsidRPr="008C5B43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8C5B43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9E20F56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7073607B" w14:textId="77777777" w:rsidR="0076288F" w:rsidRPr="001316DA" w:rsidRDefault="0076288F" w:rsidP="0076288F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8C5B43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8C5B43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316DA">
        <w:rPr>
          <w:rFonts w:ascii="Angsana New" w:hAnsi="Angsana New"/>
          <w:spacing w:val="2"/>
          <w:sz w:val="30"/>
          <w:szCs w:val="30"/>
        </w:rPr>
        <w:t>34</w:t>
      </w:r>
      <w:r w:rsidRPr="008C5B43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8C5B43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8C5B43">
        <w:rPr>
          <w:rFonts w:ascii="Angsana New" w:hAnsi="Angsana New"/>
          <w:spacing w:val="2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</w:t>
      </w:r>
      <w:r w:rsidRPr="008C5B43">
        <w:rPr>
          <w:rFonts w:ascii="Angsana New" w:hAnsi="Angsana New"/>
          <w:sz w:val="30"/>
          <w:szCs w:val="30"/>
          <w:cs/>
        </w:rPr>
        <w:t xml:space="preserve">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 (“สมาคม”) 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8C5B43">
        <w:rPr>
          <w:rFonts w:ascii="Angsana New" w:hAnsi="Angsana New" w:hint="cs"/>
          <w:sz w:val="30"/>
          <w:szCs w:val="30"/>
          <w:cs/>
        </w:rPr>
        <w:t>กลุ่ม</w:t>
      </w:r>
      <w:r w:rsidRPr="008C5B43">
        <w:rPr>
          <w:rFonts w:ascii="Angsana New" w:hAnsi="Angsana New"/>
          <w:sz w:val="30"/>
          <w:szCs w:val="30"/>
          <w:cs/>
        </w:rPr>
        <w:t>กองทรัสต์ต้องปฏิบัติตามมาตรฐานการรายงานทางการเงินที่ออกโดยสภาวิชาชีพบัญชี (“แนวปฏิบัติทางบัญชี”)</w:t>
      </w:r>
      <w:r w:rsidRPr="008C5B43">
        <w:rPr>
          <w:rFonts w:ascii="Angsana New" w:hAnsi="Angsana New" w:hint="cs"/>
          <w:sz w:val="30"/>
          <w:szCs w:val="30"/>
          <w:cs/>
        </w:rPr>
        <w:t xml:space="preserve"> </w:t>
      </w:r>
      <w:r w:rsidRPr="008C5B43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</w:t>
      </w:r>
      <w:r w:rsidRPr="008C5B43">
        <w:rPr>
          <w:rFonts w:ascii="Angsana New" w:hAnsi="Angsana New" w:hint="cs"/>
          <w:sz w:val="30"/>
          <w:szCs w:val="30"/>
          <w:cs/>
        </w:rPr>
        <w:t>กลุ่ม</w:t>
      </w:r>
      <w:r w:rsidRPr="008C5B43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 w:rsidRPr="001316DA">
        <w:rPr>
          <w:rFonts w:ascii="Angsana New" w:hAnsi="Angsana New"/>
          <w:sz w:val="30"/>
          <w:szCs w:val="30"/>
        </w:rPr>
        <w:br/>
        <w:t xml:space="preserve">31 </w:t>
      </w:r>
      <w:r w:rsidRPr="008C5B4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16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154953D6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3921E3AD" w14:textId="77777777" w:rsidR="0076288F" w:rsidRPr="008C5B43" w:rsidRDefault="0076288F" w:rsidP="0076288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5B4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8C5B43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31 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</w:p>
    <w:p w14:paraId="642840C2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7749354E" w14:textId="77777777" w:rsidR="0076288F" w:rsidRPr="001316DA" w:rsidRDefault="0076288F" w:rsidP="0076288F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4E8EE194" w14:textId="77777777" w:rsidR="0076288F" w:rsidRPr="001316DA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3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8C5B43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5A70C880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5124"/>
        <w:gridCol w:w="1176"/>
        <w:gridCol w:w="264"/>
        <w:gridCol w:w="1155"/>
        <w:gridCol w:w="270"/>
        <w:gridCol w:w="1170"/>
      </w:tblGrid>
      <w:tr w:rsidR="0076288F" w:rsidRPr="001316DA" w14:paraId="718B431F" w14:textId="77777777" w:rsidTr="00500649">
        <w:trPr>
          <w:trHeight w:val="144"/>
        </w:trPr>
        <w:tc>
          <w:tcPr>
            <w:tcW w:w="5124" w:type="dxa"/>
          </w:tcPr>
          <w:p w14:paraId="33C8B942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3677DBE3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F3B752C" w14:textId="77777777" w:rsidR="0076288F" w:rsidRPr="00CE726B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170AED6E" w14:textId="77777777" w:rsidR="0076288F" w:rsidRPr="009077C5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194363A3" w14:textId="77777777" w:rsidR="0076288F" w:rsidRPr="009077C5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52336A" w14:textId="77777777" w:rsidR="0076288F" w:rsidRPr="009077C5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76288F" w:rsidRPr="001316DA" w14:paraId="4A5BF1B3" w14:textId="77777777" w:rsidTr="00500649">
        <w:trPr>
          <w:trHeight w:val="144"/>
        </w:trPr>
        <w:tc>
          <w:tcPr>
            <w:tcW w:w="5124" w:type="dxa"/>
          </w:tcPr>
          <w:p w14:paraId="069ADF65" w14:textId="77777777" w:rsidR="0076288F" w:rsidRPr="008C5B43" w:rsidDel="008A5E13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6" w:type="dxa"/>
          </w:tcPr>
          <w:p w14:paraId="7E78E527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EFC0399" w14:textId="77777777" w:rsidR="0076288F" w:rsidRPr="00CE726B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2522FD4B" w14:textId="77777777" w:rsidR="0076288F" w:rsidRPr="00B14F41" w:rsidDel="008A5E13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C5B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6288F" w:rsidRPr="001316DA" w14:paraId="1CC707B8" w14:textId="77777777" w:rsidTr="00500649">
        <w:trPr>
          <w:trHeight w:val="144"/>
        </w:trPr>
        <w:tc>
          <w:tcPr>
            <w:tcW w:w="5124" w:type="dxa"/>
          </w:tcPr>
          <w:p w14:paraId="4454367F" w14:textId="77777777" w:rsidR="0076288F" w:rsidRPr="008C5B43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76" w:type="dxa"/>
          </w:tcPr>
          <w:p w14:paraId="6DBB7123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AF04519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7E97B3CF" w14:textId="77777777" w:rsidR="0076288F" w:rsidRPr="00287E34" w:rsidRDefault="0076288F" w:rsidP="00A4388C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7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7,629,770</w:t>
            </w:r>
          </w:p>
        </w:tc>
        <w:tc>
          <w:tcPr>
            <w:tcW w:w="270" w:type="dxa"/>
          </w:tcPr>
          <w:p w14:paraId="1CDA0356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BECCE3" w14:textId="77777777" w:rsidR="0076288F" w:rsidRPr="009A0E34" w:rsidRDefault="0076288F" w:rsidP="00AE5AD8">
            <w:pPr>
              <w:pStyle w:val="acctfourfigures"/>
              <w:tabs>
                <w:tab w:val="clear" w:pos="765"/>
                <w:tab w:val="left" w:pos="949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7,272,686</w:t>
            </w:r>
          </w:p>
        </w:tc>
      </w:tr>
      <w:tr w:rsidR="00BF433F" w:rsidRPr="001316DA" w14:paraId="34A0315A" w14:textId="77777777" w:rsidTr="00500649">
        <w:trPr>
          <w:trHeight w:val="144"/>
        </w:trPr>
        <w:tc>
          <w:tcPr>
            <w:tcW w:w="5124" w:type="dxa"/>
          </w:tcPr>
          <w:p w14:paraId="1A7FDD03" w14:textId="77777777" w:rsidR="00BF433F" w:rsidRPr="00CE726B" w:rsidRDefault="00BF433F" w:rsidP="00BF433F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176" w:type="dxa"/>
          </w:tcPr>
          <w:p w14:paraId="364E7449" w14:textId="77777777" w:rsidR="00BF433F" w:rsidRPr="00CE726B" w:rsidRDefault="00BF433F" w:rsidP="00BF43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ACFF732" w14:textId="77777777" w:rsidR="00BF433F" w:rsidRPr="001316DA" w:rsidRDefault="00BF433F" w:rsidP="00BF43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74B41D6" w14:textId="027F0D8E" w:rsidR="00BF433F" w:rsidRPr="004D65FF" w:rsidRDefault="003B28E0" w:rsidP="00AE5AD8">
            <w:pPr>
              <w:pStyle w:val="acctfourfigures"/>
              <w:tabs>
                <w:tab w:val="clear" w:pos="765"/>
                <w:tab w:val="left" w:pos="904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66,048</w:t>
            </w:r>
          </w:p>
        </w:tc>
        <w:tc>
          <w:tcPr>
            <w:tcW w:w="270" w:type="dxa"/>
          </w:tcPr>
          <w:p w14:paraId="3D296E35" w14:textId="77777777" w:rsidR="00BF433F" w:rsidRPr="001316DA" w:rsidRDefault="00BF433F" w:rsidP="00BF43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75BB52" w14:textId="27137CC2" w:rsidR="00BF433F" w:rsidRPr="009A0E34" w:rsidRDefault="00EF4A7D" w:rsidP="00BF43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163,475</w:t>
            </w:r>
          </w:p>
        </w:tc>
      </w:tr>
      <w:tr w:rsidR="00BF433F" w:rsidRPr="001316DA" w14:paraId="5BB5A5AB" w14:textId="77777777" w:rsidTr="00500649">
        <w:trPr>
          <w:trHeight w:val="144"/>
        </w:trPr>
        <w:tc>
          <w:tcPr>
            <w:tcW w:w="5124" w:type="dxa"/>
          </w:tcPr>
          <w:p w14:paraId="00920737" w14:textId="77777777" w:rsidR="00BF433F" w:rsidRPr="00CE726B" w:rsidRDefault="00BF433F" w:rsidP="00BF43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งวด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/ </w:t>
            </w: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76" w:type="dxa"/>
          </w:tcPr>
          <w:p w14:paraId="7D2B8153" w14:textId="77777777" w:rsidR="00BF433F" w:rsidRPr="00CE726B" w:rsidRDefault="00BF433F" w:rsidP="00BF43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90D3DC6" w14:textId="77777777" w:rsidR="00BF433F" w:rsidRPr="001316DA" w:rsidRDefault="00BF433F" w:rsidP="00BF43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5C07943E" w14:textId="504061AD" w:rsidR="00BF433F" w:rsidRPr="00EB4C9D" w:rsidRDefault="003B28E0" w:rsidP="00AE5AD8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79" w:righ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(2,963)</w:t>
            </w:r>
          </w:p>
        </w:tc>
        <w:tc>
          <w:tcPr>
            <w:tcW w:w="270" w:type="dxa"/>
          </w:tcPr>
          <w:p w14:paraId="29CEFB05" w14:textId="77777777" w:rsidR="00BF433F" w:rsidRPr="001316DA" w:rsidRDefault="00BF433F" w:rsidP="00BF43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0C942" w14:textId="318721F1" w:rsidR="00BF433F" w:rsidRPr="003B28E0" w:rsidRDefault="00BF433F" w:rsidP="00283EE4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79" w:righ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F4A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F4A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F433F" w:rsidRPr="001316DA" w14:paraId="2632B83F" w14:textId="77777777" w:rsidTr="00500649">
        <w:trPr>
          <w:trHeight w:val="144"/>
        </w:trPr>
        <w:tc>
          <w:tcPr>
            <w:tcW w:w="5124" w:type="dxa"/>
          </w:tcPr>
          <w:p w14:paraId="62A16FE7" w14:textId="77777777" w:rsidR="00BF433F" w:rsidRPr="001316DA" w:rsidRDefault="00BF433F" w:rsidP="00BF433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(ขาดทุน)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6" w:type="dxa"/>
          </w:tcPr>
          <w:p w14:paraId="664EE880" w14:textId="77777777" w:rsidR="00BF433F" w:rsidRPr="00CE726B" w:rsidRDefault="00BF433F" w:rsidP="00BF43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C3A72CD" w14:textId="77777777" w:rsidR="00BF433F" w:rsidRPr="001316DA" w:rsidRDefault="00BF433F" w:rsidP="00BF43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69532FC9" w14:textId="646B539E" w:rsidR="00BF433F" w:rsidRPr="003B28E0" w:rsidRDefault="003B28E0" w:rsidP="003B28E0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79" w:righ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28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(1,866)</w:t>
            </w:r>
          </w:p>
        </w:tc>
        <w:tc>
          <w:tcPr>
            <w:tcW w:w="270" w:type="dxa"/>
          </w:tcPr>
          <w:p w14:paraId="375D220A" w14:textId="77777777" w:rsidR="00BF433F" w:rsidRPr="001316DA" w:rsidRDefault="00BF433F" w:rsidP="00BF43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FA251" w14:textId="2F561572" w:rsidR="00BF433F" w:rsidRPr="00A4388C" w:rsidRDefault="00EF4A7D" w:rsidP="00283EE4">
            <w:pPr>
              <w:pStyle w:val="acctfourfigures"/>
              <w:tabs>
                <w:tab w:val="clear" w:pos="765"/>
                <w:tab w:val="left" w:pos="95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232</w:t>
            </w:r>
            <w:r w:rsidR="00BF43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853</w:t>
            </w:r>
          </w:p>
        </w:tc>
      </w:tr>
      <w:tr w:rsidR="00BF433F" w:rsidRPr="001316DA" w14:paraId="4700AA45" w14:textId="77777777" w:rsidTr="00500649">
        <w:trPr>
          <w:trHeight w:val="144"/>
        </w:trPr>
        <w:tc>
          <w:tcPr>
            <w:tcW w:w="5124" w:type="dxa"/>
          </w:tcPr>
          <w:p w14:paraId="02D312EC" w14:textId="77777777" w:rsidR="00BF433F" w:rsidRPr="008C5B43" w:rsidRDefault="00BF433F" w:rsidP="00BF433F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176" w:type="dxa"/>
          </w:tcPr>
          <w:p w14:paraId="76898687" w14:textId="77777777" w:rsidR="00BF433F" w:rsidRPr="00CE726B" w:rsidRDefault="00BF433F" w:rsidP="00BF43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4FADBFD" w14:textId="77777777" w:rsidR="00BF433F" w:rsidRPr="001316DA" w:rsidRDefault="00BF433F" w:rsidP="00BF43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6D63586" w14:textId="08341CA7" w:rsidR="00BF433F" w:rsidRPr="008C5B43" w:rsidRDefault="003B28E0" w:rsidP="003B28E0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79" w:right="-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(683)</w:t>
            </w:r>
          </w:p>
        </w:tc>
        <w:tc>
          <w:tcPr>
            <w:tcW w:w="270" w:type="dxa"/>
          </w:tcPr>
          <w:p w14:paraId="12D053DD" w14:textId="77777777" w:rsidR="00BF433F" w:rsidRPr="001316DA" w:rsidRDefault="00BF433F" w:rsidP="00BF43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DF444" w14:textId="256D728C" w:rsidR="00BF433F" w:rsidRPr="003B28E0" w:rsidRDefault="00BF433F" w:rsidP="003B28E0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79" w:righ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F4A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F433F" w:rsidRPr="001316DA" w14:paraId="382A4A66" w14:textId="77777777" w:rsidTr="00BF433F">
        <w:trPr>
          <w:trHeight w:val="144"/>
        </w:trPr>
        <w:tc>
          <w:tcPr>
            <w:tcW w:w="5124" w:type="dxa"/>
          </w:tcPr>
          <w:p w14:paraId="7F910389" w14:textId="77777777" w:rsidR="00BF433F" w:rsidRPr="008C5B43" w:rsidRDefault="00BF433F" w:rsidP="00BF433F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76" w:type="dxa"/>
          </w:tcPr>
          <w:p w14:paraId="7941A33D" w14:textId="77777777" w:rsidR="00BF433F" w:rsidRPr="00CE726B" w:rsidRDefault="00BF433F" w:rsidP="00BF43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62060C1" w14:textId="77777777" w:rsidR="00BF433F" w:rsidRPr="001316DA" w:rsidRDefault="00BF433F" w:rsidP="00BF43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32CC739" w14:textId="236691FC" w:rsidR="00BF433F" w:rsidRPr="00A4388C" w:rsidRDefault="003B28E0" w:rsidP="00283EE4">
            <w:pPr>
              <w:pStyle w:val="acctfourfigures"/>
              <w:tabs>
                <w:tab w:val="clear" w:pos="765"/>
                <w:tab w:val="left" w:pos="664"/>
                <w:tab w:val="left" w:pos="941"/>
              </w:tabs>
              <w:spacing w:line="240" w:lineRule="atLeast"/>
              <w:ind w:left="-79" w:righ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(127,431)</w:t>
            </w:r>
          </w:p>
        </w:tc>
        <w:tc>
          <w:tcPr>
            <w:tcW w:w="270" w:type="dxa"/>
          </w:tcPr>
          <w:p w14:paraId="67E399E4" w14:textId="77777777" w:rsidR="00BF433F" w:rsidRPr="001316DA" w:rsidRDefault="00BF433F" w:rsidP="00BF43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93A4E9" w14:textId="4DC71D82" w:rsidR="00BF433F" w:rsidRPr="00283EE4" w:rsidRDefault="00EF4A7D" w:rsidP="00283EE4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79" w:righ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3E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(26,358)</w:t>
            </w:r>
          </w:p>
        </w:tc>
      </w:tr>
      <w:tr w:rsidR="00BF433F" w:rsidRPr="001316DA" w14:paraId="0134B60A" w14:textId="77777777" w:rsidTr="00BF433F">
        <w:trPr>
          <w:trHeight w:val="144"/>
        </w:trPr>
        <w:tc>
          <w:tcPr>
            <w:tcW w:w="5124" w:type="dxa"/>
          </w:tcPr>
          <w:p w14:paraId="4974F708" w14:textId="5B22BFE0" w:rsidR="00BF433F" w:rsidRPr="00CE726B" w:rsidRDefault="00BF433F" w:rsidP="00BF43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Pr="008C5B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 w:rsidRPr="008C5B43"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415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F0B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C5B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</w:tcPr>
          <w:p w14:paraId="2735CECA" w14:textId="77777777" w:rsidR="00BF433F" w:rsidRPr="00CE726B" w:rsidRDefault="00BF433F" w:rsidP="00BF43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64AEFE7" w14:textId="77777777" w:rsidR="00BF433F" w:rsidRPr="001316DA" w:rsidRDefault="00BF433F" w:rsidP="00BF43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3E24690" w14:textId="245C6EC8" w:rsidR="00BF433F" w:rsidRPr="00A4388C" w:rsidRDefault="003B28E0" w:rsidP="00BF433F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7,562,875</w:t>
            </w:r>
          </w:p>
        </w:tc>
        <w:tc>
          <w:tcPr>
            <w:tcW w:w="270" w:type="dxa"/>
          </w:tcPr>
          <w:p w14:paraId="6AB9CD63" w14:textId="77777777" w:rsidR="00BF433F" w:rsidRPr="009A0E34" w:rsidRDefault="00BF433F" w:rsidP="00BF43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094F50" w14:textId="52C49023" w:rsidR="00BF433F" w:rsidRPr="00A4388C" w:rsidRDefault="00BF433F" w:rsidP="00BF43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="00EF4A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F4A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</w:tr>
    </w:tbl>
    <w:p w14:paraId="5E38486A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3EFFD9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E9F801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8C5B43">
        <w:rPr>
          <w:rFonts w:ascii="Angsana New" w:hAnsi="Angsana New"/>
          <w:sz w:val="30"/>
          <w:szCs w:val="30"/>
          <w:cs/>
        </w:rPr>
        <w:lastRenderedPageBreak/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1316DA">
        <w:rPr>
          <w:rFonts w:ascii="Angsana New" w:hAnsi="Angsana New"/>
          <w:sz w:val="30"/>
          <w:szCs w:val="30"/>
        </w:rPr>
        <w:t xml:space="preserve">Income Approach) </w:t>
      </w:r>
      <w:r w:rsidRPr="008C5B43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316DA">
        <w:rPr>
          <w:rFonts w:ascii="Angsana New" w:hAnsi="Angsana New"/>
          <w:sz w:val="30"/>
          <w:szCs w:val="30"/>
        </w:rPr>
        <w:t xml:space="preserve">3 </w:t>
      </w:r>
      <w:r w:rsidRPr="008C5B4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9DC25D7" w14:textId="77777777" w:rsidR="0076288F" w:rsidRPr="008C5B43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6DA47D19" w14:textId="283939E4" w:rsidR="0076288F" w:rsidRPr="009B73AE" w:rsidRDefault="0076288F" w:rsidP="006E6B2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73AE">
        <w:rPr>
          <w:rFonts w:ascii="Angsana New" w:hAnsi="Angsana New" w:hint="cs"/>
          <w:sz w:val="30"/>
          <w:szCs w:val="30"/>
        </w:rPr>
        <w:t xml:space="preserve">1. </w:t>
      </w:r>
      <w:r w:rsidRPr="008C5B43">
        <w:rPr>
          <w:rFonts w:ascii="Angsana New" w:hAnsi="Angsana New" w:hint="cs"/>
          <w:sz w:val="30"/>
          <w:szCs w:val="30"/>
          <w:cs/>
        </w:rPr>
        <w:t>โครงการโรงแรมดุสิตธานี ลากูน่า ภูเก็ต มีราคาประเมินรวมเท่ากับ</w:t>
      </w:r>
      <w:r w:rsidRPr="008C5B43">
        <w:rPr>
          <w:rFonts w:ascii="Angsana New" w:hAnsi="Angsana New"/>
          <w:sz w:val="30"/>
          <w:szCs w:val="30"/>
          <w:cs/>
        </w:rPr>
        <w:t xml:space="preserve"> </w:t>
      </w:r>
      <w:r w:rsidR="00BC1BB5" w:rsidRPr="009B73AE">
        <w:rPr>
          <w:rFonts w:ascii="Angsana New" w:hAnsi="Angsana New"/>
          <w:sz w:val="30"/>
          <w:szCs w:val="30"/>
        </w:rPr>
        <w:t>3,378.60</w:t>
      </w:r>
      <w:r w:rsidRPr="008C5B43">
        <w:rPr>
          <w:rFonts w:asciiTheme="majorBidi" w:hAnsiTheme="majorBidi"/>
          <w:sz w:val="30"/>
          <w:szCs w:val="30"/>
          <w:cs/>
        </w:rPr>
        <w:t xml:space="preserve"> </w:t>
      </w:r>
      <w:r w:rsidRPr="008C5B43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BC1BB5" w:rsidRPr="009B73AE">
        <w:rPr>
          <w:rFonts w:ascii="Angsana New" w:hAnsi="Angsana New"/>
          <w:sz w:val="30"/>
          <w:szCs w:val="30"/>
        </w:rPr>
        <w:t>30</w:t>
      </w:r>
      <w:r w:rsidRPr="008C5B43">
        <w:rPr>
          <w:rFonts w:ascii="Angsana New" w:hAnsi="Angsana New"/>
          <w:sz w:val="30"/>
          <w:szCs w:val="30"/>
          <w:cs/>
        </w:rPr>
        <w:t xml:space="preserve"> เมษายน </w:t>
      </w:r>
      <w:r w:rsidRPr="009B73AE">
        <w:rPr>
          <w:rFonts w:ascii="Angsana New" w:hAnsi="Angsana New"/>
          <w:sz w:val="30"/>
          <w:szCs w:val="30"/>
        </w:rPr>
        <w:t>256</w:t>
      </w:r>
      <w:r w:rsidR="00CF042F" w:rsidRPr="009B73AE">
        <w:rPr>
          <w:rFonts w:ascii="Angsana New" w:hAnsi="Angsana New"/>
          <w:sz w:val="30"/>
          <w:szCs w:val="30"/>
        </w:rPr>
        <w:t>8</w:t>
      </w:r>
      <w:r w:rsidRPr="008C5B43">
        <w:rPr>
          <w:rFonts w:ascii="Angsana New" w:hAnsi="Angsana New" w:hint="cs"/>
          <w:sz w:val="30"/>
          <w:szCs w:val="30"/>
          <w:cs/>
        </w:rPr>
        <w:t xml:space="preserve"> ทำให้เกิดผลกำไรจากการเปลี่ยนแปลงในมูลค่ายุติธรรมจำนวน </w:t>
      </w:r>
      <w:r w:rsidR="00BC1BB5" w:rsidRPr="009B73AE">
        <w:rPr>
          <w:rFonts w:ascii="Angsana New" w:hAnsi="Angsana New"/>
          <w:sz w:val="30"/>
          <w:szCs w:val="30"/>
        </w:rPr>
        <w:t>47.69</w:t>
      </w:r>
      <w:r w:rsidR="006E6B23" w:rsidRPr="008C5B43">
        <w:rPr>
          <w:rFonts w:ascii="Angsana New" w:hAnsi="Angsana New" w:hint="cs"/>
          <w:sz w:val="30"/>
          <w:szCs w:val="30"/>
          <w:cs/>
        </w:rPr>
        <w:t xml:space="preserve"> </w:t>
      </w:r>
      <w:r w:rsidRPr="008C5B43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5A6019AC" w14:textId="2DABA1F1" w:rsidR="0076288F" w:rsidRPr="008C5B43" w:rsidRDefault="0076288F" w:rsidP="006E6B2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B73AE">
        <w:rPr>
          <w:rFonts w:ascii="Angsana New" w:hAnsi="Angsana New" w:hint="cs"/>
          <w:sz w:val="30"/>
          <w:szCs w:val="30"/>
        </w:rPr>
        <w:t xml:space="preserve">2. </w:t>
      </w:r>
      <w:r w:rsidRPr="008C5B43">
        <w:rPr>
          <w:rFonts w:ascii="Angsana New" w:hAnsi="Angsana New" w:hint="cs"/>
          <w:sz w:val="30"/>
          <w:szCs w:val="30"/>
          <w:cs/>
        </w:rPr>
        <w:t>โครงการโรมแรมดุสิตธานี หัวหิน มีราคาประเมินรวมเท่ากับ</w:t>
      </w:r>
      <w:r w:rsidRPr="008C5B43">
        <w:rPr>
          <w:rFonts w:ascii="Angsana New" w:hAnsi="Angsana New"/>
          <w:sz w:val="30"/>
          <w:szCs w:val="30"/>
          <w:cs/>
        </w:rPr>
        <w:t xml:space="preserve"> </w:t>
      </w:r>
      <w:r w:rsidR="00BC1BB5" w:rsidRPr="009B73AE">
        <w:rPr>
          <w:rFonts w:ascii="Angsana New" w:hAnsi="Angsana New"/>
          <w:sz w:val="30"/>
          <w:szCs w:val="30"/>
        </w:rPr>
        <w:t>1,256.60</w:t>
      </w:r>
      <w:r w:rsidRPr="008C5B43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BC1BB5" w:rsidRPr="009B73AE">
        <w:rPr>
          <w:rFonts w:ascii="Angsana New" w:hAnsi="Angsana New"/>
          <w:sz w:val="30"/>
          <w:szCs w:val="30"/>
        </w:rPr>
        <w:t>30</w:t>
      </w:r>
      <w:r w:rsidRPr="008C5B43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9B73AE">
        <w:rPr>
          <w:rFonts w:ascii="Angsana New" w:hAnsi="Angsana New" w:hint="cs"/>
          <w:sz w:val="30"/>
          <w:szCs w:val="30"/>
        </w:rPr>
        <w:t>256</w:t>
      </w:r>
      <w:r w:rsidR="00CF042F" w:rsidRPr="009B73AE">
        <w:rPr>
          <w:rFonts w:ascii="Angsana New" w:hAnsi="Angsana New"/>
          <w:sz w:val="30"/>
          <w:szCs w:val="30"/>
        </w:rPr>
        <w:t>8</w:t>
      </w:r>
      <w:r w:rsidRPr="008C5B43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BC1BB5" w:rsidRPr="008C5B43">
        <w:rPr>
          <w:rFonts w:ascii="Angsana New" w:hAnsi="Angsana New" w:hint="cs"/>
          <w:sz w:val="30"/>
          <w:szCs w:val="30"/>
          <w:cs/>
        </w:rPr>
        <w:t>ขาดทุน</w:t>
      </w:r>
      <w:r w:rsidRPr="008C5B43">
        <w:rPr>
          <w:rFonts w:ascii="Angsana New" w:hAnsi="Angsana New" w:hint="cs"/>
          <w:sz w:val="30"/>
          <w:szCs w:val="30"/>
          <w:cs/>
        </w:rPr>
        <w:t>จากการเปลี่ยนแปลงในมูลค่ายุติธรรมจำนวน</w:t>
      </w:r>
      <w:r w:rsidRPr="008C5B43">
        <w:rPr>
          <w:rFonts w:ascii="Angsana New" w:hAnsi="Angsana New"/>
          <w:sz w:val="30"/>
          <w:szCs w:val="30"/>
          <w:cs/>
        </w:rPr>
        <w:t xml:space="preserve"> </w:t>
      </w:r>
      <w:r w:rsidR="00BC1BB5" w:rsidRPr="009B73AE">
        <w:rPr>
          <w:rFonts w:ascii="Angsana New" w:hAnsi="Angsana New"/>
          <w:sz w:val="30"/>
          <w:szCs w:val="30"/>
        </w:rPr>
        <w:t>45.</w:t>
      </w:r>
      <w:r w:rsidR="001533CB">
        <w:rPr>
          <w:rFonts w:ascii="Angsana New" w:hAnsi="Angsana New"/>
          <w:sz w:val="30"/>
          <w:szCs w:val="30"/>
        </w:rPr>
        <w:t>87</w:t>
      </w:r>
      <w:r w:rsidRPr="008C5B43">
        <w:rPr>
          <w:rFonts w:ascii="Angsana New" w:hAnsi="Angsana New" w:hint="cs"/>
          <w:sz w:val="30"/>
          <w:szCs w:val="30"/>
          <w:cs/>
        </w:rPr>
        <w:t xml:space="preserve"> ล้านบาท และโครงการส่วนขยายของโรงแรมดุสิตธานี หัวหิน</w:t>
      </w:r>
      <w:r w:rsidRPr="008C5B43">
        <w:rPr>
          <w:rFonts w:ascii="Angsana New" w:hAnsi="Angsana New"/>
          <w:sz w:val="30"/>
          <w:szCs w:val="30"/>
          <w:cs/>
        </w:rPr>
        <w:t xml:space="preserve"> </w:t>
      </w:r>
      <w:r w:rsidRPr="008C5B43">
        <w:rPr>
          <w:rFonts w:ascii="Angsana New" w:hAnsi="Angsana New" w:hint="cs"/>
          <w:sz w:val="30"/>
          <w:szCs w:val="30"/>
          <w:cs/>
        </w:rPr>
        <w:t xml:space="preserve">มีราคาประเมินรวมเท่ากับ </w:t>
      </w:r>
      <w:r w:rsidRPr="008F7802">
        <w:rPr>
          <w:rFonts w:ascii="Angsana New" w:hAnsi="Angsana New"/>
          <w:sz w:val="30"/>
          <w:szCs w:val="30"/>
        </w:rPr>
        <w:t>3</w:t>
      </w:r>
      <w:r w:rsidR="0029284C" w:rsidRPr="008F7802">
        <w:rPr>
          <w:rFonts w:ascii="Angsana New" w:hAnsi="Angsana New"/>
          <w:sz w:val="30"/>
          <w:szCs w:val="30"/>
        </w:rPr>
        <w:t>4.08</w:t>
      </w:r>
      <w:r w:rsidRPr="008C5B43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29284C" w:rsidRPr="008F7802">
        <w:rPr>
          <w:rFonts w:ascii="Angsana New" w:hAnsi="Angsana New"/>
          <w:sz w:val="30"/>
          <w:szCs w:val="30"/>
        </w:rPr>
        <w:t>10</w:t>
      </w:r>
      <w:r w:rsidRPr="008C5B4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8F7802">
        <w:rPr>
          <w:rFonts w:ascii="Angsana New" w:hAnsi="Angsana New" w:hint="cs"/>
          <w:sz w:val="30"/>
          <w:szCs w:val="30"/>
        </w:rPr>
        <w:t>256</w:t>
      </w:r>
      <w:r w:rsidR="0029284C" w:rsidRPr="008F7802">
        <w:rPr>
          <w:rFonts w:ascii="Angsana New" w:hAnsi="Angsana New"/>
          <w:sz w:val="30"/>
          <w:szCs w:val="30"/>
        </w:rPr>
        <w:t>8</w:t>
      </w:r>
      <w:r w:rsidRPr="008C5B43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29284C" w:rsidRPr="008C5B43">
        <w:rPr>
          <w:rFonts w:ascii="Angsana New" w:hAnsi="Angsana New" w:hint="cs"/>
          <w:sz w:val="30"/>
          <w:szCs w:val="30"/>
          <w:cs/>
        </w:rPr>
        <w:t>ขาดทุน</w:t>
      </w:r>
      <w:r w:rsidRPr="008C5B43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29284C" w:rsidRPr="008F7802">
        <w:rPr>
          <w:rFonts w:ascii="Angsana New" w:hAnsi="Angsana New"/>
          <w:sz w:val="30"/>
          <w:szCs w:val="30"/>
        </w:rPr>
        <w:t>3.69</w:t>
      </w:r>
      <w:r w:rsidRPr="008C5B4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C5B43">
        <w:rPr>
          <w:rFonts w:ascii="Angsana New" w:hAnsi="Angsana New"/>
          <w:sz w:val="30"/>
          <w:szCs w:val="30"/>
          <w:cs/>
        </w:rPr>
        <w:t xml:space="preserve"> </w:t>
      </w:r>
    </w:p>
    <w:p w14:paraId="55986047" w14:textId="5144D2EF" w:rsidR="00387398" w:rsidRPr="008C5B43" w:rsidRDefault="0076288F" w:rsidP="003873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53287">
        <w:rPr>
          <w:rFonts w:ascii="Angsana New" w:hAnsi="Angsana New"/>
          <w:sz w:val="30"/>
          <w:szCs w:val="30"/>
        </w:rPr>
        <w:t xml:space="preserve">3. </w:t>
      </w:r>
      <w:r w:rsidRPr="008C5B43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8C5B43">
        <w:rPr>
          <w:rFonts w:ascii="Angsana New" w:hAnsi="Angsana New"/>
          <w:sz w:val="30"/>
          <w:szCs w:val="30"/>
          <w:cs/>
        </w:rPr>
        <w:t>ดุสิต</w:t>
      </w:r>
      <w:r w:rsidRPr="008C5B43">
        <w:rPr>
          <w:rFonts w:ascii="Angsana New" w:hAnsi="Angsana New" w:hint="cs"/>
          <w:sz w:val="30"/>
          <w:szCs w:val="30"/>
          <w:cs/>
        </w:rPr>
        <w:t>ธานี มัลดีฟส์</w:t>
      </w:r>
      <w:r w:rsidRPr="008C5B43">
        <w:rPr>
          <w:rFonts w:ascii="Angsana New" w:hAnsi="Angsana New"/>
          <w:sz w:val="30"/>
          <w:szCs w:val="30"/>
          <w:cs/>
        </w:rPr>
        <w:t xml:space="preserve"> มีราคาประเมินรวมเท่ากับ </w:t>
      </w:r>
      <w:r w:rsidRPr="00353287">
        <w:rPr>
          <w:rFonts w:ascii="Angsana New" w:hAnsi="Angsana New"/>
          <w:sz w:val="30"/>
          <w:szCs w:val="30"/>
        </w:rPr>
        <w:t>78.</w:t>
      </w:r>
      <w:r w:rsidR="006A648F">
        <w:rPr>
          <w:rFonts w:ascii="Angsana New" w:hAnsi="Angsana New"/>
          <w:sz w:val="30"/>
          <w:szCs w:val="30"/>
        </w:rPr>
        <w:t>0</w:t>
      </w:r>
      <w:r w:rsidRPr="00353287">
        <w:rPr>
          <w:rFonts w:ascii="Angsana New" w:hAnsi="Angsana New"/>
          <w:sz w:val="30"/>
          <w:szCs w:val="30"/>
        </w:rPr>
        <w:t>0</w:t>
      </w:r>
      <w:r w:rsidRPr="008C5B43">
        <w:rPr>
          <w:rFonts w:ascii="Angsana New" w:hAnsi="Angsana New"/>
          <w:sz w:val="30"/>
          <w:szCs w:val="30"/>
          <w:cs/>
        </w:rPr>
        <w:t xml:space="preserve"> </w:t>
      </w:r>
      <w:r w:rsidRPr="008C5B43">
        <w:rPr>
          <w:rFonts w:ascii="Angsana New" w:hAnsi="Angsana New" w:hint="cs"/>
          <w:sz w:val="30"/>
          <w:szCs w:val="30"/>
          <w:cs/>
        </w:rPr>
        <w:t>ล้าน</w:t>
      </w:r>
      <w:r w:rsidRPr="008C5B43">
        <w:rPr>
          <w:rFonts w:ascii="Angsana New" w:hAnsi="Angsana New"/>
          <w:sz w:val="30"/>
          <w:szCs w:val="30"/>
          <w:cs/>
        </w:rPr>
        <w:t>ดอลล</w:t>
      </w:r>
      <w:r w:rsidRPr="008C5B43">
        <w:rPr>
          <w:rFonts w:ascii="Angsana New" w:hAnsi="Angsana New" w:hint="cs"/>
          <w:sz w:val="30"/>
          <w:szCs w:val="30"/>
          <w:cs/>
        </w:rPr>
        <w:t>่</w:t>
      </w:r>
      <w:r w:rsidRPr="008C5B43">
        <w:rPr>
          <w:rFonts w:ascii="Angsana New" w:hAnsi="Angsana New"/>
          <w:sz w:val="30"/>
          <w:szCs w:val="30"/>
          <w:cs/>
        </w:rPr>
        <w:t>าร์สหรัฐ</w:t>
      </w:r>
      <w:r w:rsidRPr="008C5B43">
        <w:rPr>
          <w:rFonts w:ascii="Angsana New" w:hAnsi="Angsana New" w:hint="cs"/>
          <w:sz w:val="30"/>
          <w:szCs w:val="30"/>
          <w:cs/>
        </w:rPr>
        <w:t xml:space="preserve"> </w:t>
      </w:r>
      <w:r w:rsidRPr="008C5B43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8C5B43">
        <w:rPr>
          <w:rFonts w:ascii="Angsana New" w:hAnsi="Angsana New" w:hint="cs"/>
          <w:sz w:val="30"/>
          <w:szCs w:val="30"/>
          <w:cs/>
        </w:rPr>
        <w:t>ื่</w:t>
      </w:r>
      <w:r w:rsidRPr="008C5B43">
        <w:rPr>
          <w:rFonts w:ascii="Angsana New" w:hAnsi="Angsana New"/>
          <w:sz w:val="30"/>
          <w:szCs w:val="30"/>
          <w:cs/>
        </w:rPr>
        <w:t>อวันท</w:t>
      </w:r>
      <w:r w:rsidRPr="008C5B43">
        <w:rPr>
          <w:rFonts w:ascii="Angsana New" w:hAnsi="Angsana New" w:hint="cs"/>
          <w:sz w:val="30"/>
          <w:szCs w:val="30"/>
          <w:cs/>
        </w:rPr>
        <w:t xml:space="preserve">ี่ </w:t>
      </w:r>
      <w:r w:rsidRPr="00353287">
        <w:rPr>
          <w:rFonts w:ascii="Angsana New" w:hAnsi="Angsana New"/>
          <w:sz w:val="30"/>
          <w:szCs w:val="30"/>
        </w:rPr>
        <w:t>8</w:t>
      </w:r>
      <w:r w:rsidRPr="008C5B43">
        <w:rPr>
          <w:rFonts w:ascii="Angsana New" w:hAnsi="Angsana New"/>
          <w:sz w:val="30"/>
          <w:szCs w:val="30"/>
          <w:cs/>
        </w:rPr>
        <w:t xml:space="preserve"> </w:t>
      </w:r>
      <w:r w:rsidRPr="008C5B4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53287">
        <w:rPr>
          <w:rFonts w:ascii="Angsana New" w:hAnsi="Angsana New"/>
          <w:sz w:val="30"/>
          <w:szCs w:val="30"/>
        </w:rPr>
        <w:t>256</w:t>
      </w:r>
      <w:r w:rsidR="006A648F">
        <w:rPr>
          <w:rFonts w:ascii="Angsana New" w:hAnsi="Angsana New"/>
          <w:sz w:val="30"/>
          <w:szCs w:val="30"/>
        </w:rPr>
        <w:t>8</w:t>
      </w:r>
      <w:r w:rsidRPr="008C5B43">
        <w:rPr>
          <w:rFonts w:ascii="Angsana New" w:hAnsi="Angsana New" w:hint="cs"/>
          <w:sz w:val="30"/>
          <w:szCs w:val="30"/>
          <w:cs/>
        </w:rPr>
        <w:t xml:space="preserve"> </w:t>
      </w:r>
      <w:r w:rsidRPr="008C5B43">
        <w:rPr>
          <w:rFonts w:ascii="Angsana New" w:hAnsi="Angsana New"/>
          <w:sz w:val="30"/>
          <w:szCs w:val="30"/>
          <w:cs/>
        </w:rPr>
        <w:t>ทำให้เกิดผล</w:t>
      </w:r>
      <w:r w:rsidRPr="008C5B43">
        <w:rPr>
          <w:rFonts w:ascii="Angsana New" w:hAnsi="Angsana New" w:hint="cs"/>
          <w:sz w:val="30"/>
          <w:szCs w:val="30"/>
          <w:cs/>
        </w:rPr>
        <w:t>ขาดทุน</w:t>
      </w:r>
      <w:r w:rsidRPr="008C5B43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6A648F">
        <w:rPr>
          <w:rFonts w:ascii="Angsana New" w:hAnsi="Angsana New"/>
          <w:sz w:val="30"/>
          <w:szCs w:val="30"/>
        </w:rPr>
        <w:t>2.12</w:t>
      </w:r>
      <w:r w:rsidRPr="00353287">
        <w:rPr>
          <w:rFonts w:ascii="Angsana New" w:hAnsi="Angsana New"/>
          <w:sz w:val="30"/>
          <w:szCs w:val="30"/>
        </w:rPr>
        <w:t xml:space="preserve"> </w:t>
      </w:r>
      <w:r w:rsidRPr="008C5B43">
        <w:rPr>
          <w:rFonts w:ascii="Angsana New" w:hAnsi="Angsana New"/>
          <w:sz w:val="30"/>
          <w:szCs w:val="30"/>
          <w:cs/>
        </w:rPr>
        <w:br/>
      </w:r>
      <w:r w:rsidRPr="008C5B43">
        <w:rPr>
          <w:rFonts w:ascii="Angsana New" w:hAnsi="Angsana New" w:hint="cs"/>
          <w:sz w:val="30"/>
          <w:szCs w:val="30"/>
          <w:cs/>
        </w:rPr>
        <w:t>ล้าน</w:t>
      </w:r>
      <w:r w:rsidRPr="008C5B43">
        <w:rPr>
          <w:rFonts w:ascii="Angsana New" w:hAnsi="Angsana New"/>
          <w:sz w:val="30"/>
          <w:szCs w:val="30"/>
          <w:cs/>
        </w:rPr>
        <w:t>ดอลล</w:t>
      </w:r>
      <w:r w:rsidRPr="008C5B43">
        <w:rPr>
          <w:rFonts w:ascii="Angsana New" w:hAnsi="Angsana New" w:hint="cs"/>
          <w:sz w:val="30"/>
          <w:szCs w:val="30"/>
          <w:cs/>
        </w:rPr>
        <w:t>่</w:t>
      </w:r>
      <w:r w:rsidRPr="008C5B43">
        <w:rPr>
          <w:rFonts w:ascii="Angsana New" w:hAnsi="Angsana New"/>
          <w:sz w:val="30"/>
          <w:szCs w:val="30"/>
          <w:cs/>
        </w:rPr>
        <w:t>าร์สหรัฐ</w:t>
      </w:r>
      <w:r w:rsidRPr="008C5B43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="006A648F">
        <w:rPr>
          <w:rFonts w:ascii="Angsana New" w:hAnsi="Angsana New"/>
          <w:sz w:val="30"/>
          <w:szCs w:val="30"/>
        </w:rPr>
        <w:t>74.46</w:t>
      </w:r>
      <w:r w:rsidRPr="008C5B43">
        <w:rPr>
          <w:rFonts w:ascii="Angsana New" w:hAnsi="Angsana New"/>
          <w:sz w:val="30"/>
          <w:szCs w:val="30"/>
          <w:cs/>
        </w:rPr>
        <w:t xml:space="preserve"> </w:t>
      </w:r>
      <w:r w:rsidRPr="008C5B43">
        <w:rPr>
          <w:rFonts w:ascii="Angsana New" w:hAnsi="Angsana New" w:hint="cs"/>
          <w:sz w:val="30"/>
          <w:szCs w:val="30"/>
          <w:cs/>
        </w:rPr>
        <w:t>ล้านบาท</w:t>
      </w:r>
      <w:r w:rsidR="00387398">
        <w:rPr>
          <w:rFonts w:ascii="Angsana New" w:hAnsi="Angsana New" w:hint="cs"/>
          <w:sz w:val="30"/>
          <w:szCs w:val="30"/>
          <w:cs/>
        </w:rPr>
        <w:t xml:space="preserve"> </w:t>
      </w:r>
      <w:r w:rsidR="00387398" w:rsidRPr="00417718">
        <w:rPr>
          <w:rFonts w:ascii="Angsana New" w:hAnsi="Angsana New"/>
          <w:sz w:val="30"/>
          <w:szCs w:val="30"/>
          <w:cs/>
        </w:rPr>
        <w:t>ในงบกำไรขาดทุนเบ็ดเสร็จรวมสำหรับปี</w:t>
      </w:r>
      <w:r w:rsidR="00387398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387398">
        <w:rPr>
          <w:rFonts w:ascii="Angsana New" w:hAnsi="Angsana New"/>
          <w:sz w:val="30"/>
          <w:szCs w:val="30"/>
          <w:cs/>
        </w:rPr>
        <w:br/>
      </w:r>
      <w:r w:rsidR="00387398">
        <w:rPr>
          <w:rFonts w:ascii="Angsana New" w:hAnsi="Angsana New"/>
          <w:sz w:val="30"/>
          <w:szCs w:val="30"/>
        </w:rPr>
        <w:t>31</w:t>
      </w:r>
      <w:r w:rsidR="00387398" w:rsidRPr="004177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F3977">
        <w:rPr>
          <w:rFonts w:ascii="Angsana New" w:hAnsi="Angsana New"/>
          <w:sz w:val="30"/>
          <w:szCs w:val="30"/>
        </w:rPr>
        <w:t>2567</w:t>
      </w:r>
    </w:p>
    <w:p w14:paraId="44E66A83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590"/>
      </w:tblGrid>
      <w:tr w:rsidR="0076288F" w:rsidRPr="001316DA" w14:paraId="6AAFE5D4" w14:textId="77777777" w:rsidTr="00500649">
        <w:trPr>
          <w:trHeight w:val="720"/>
          <w:tblHeader/>
        </w:trPr>
        <w:tc>
          <w:tcPr>
            <w:tcW w:w="4860" w:type="dxa"/>
            <w:vAlign w:val="bottom"/>
          </w:tcPr>
          <w:p w14:paraId="5690F57C" w14:textId="77777777" w:rsidR="0076288F" w:rsidRPr="001316DA" w:rsidRDefault="0076288F" w:rsidP="0050064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2467416"/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12268458" w14:textId="77777777" w:rsidR="0076288F" w:rsidRPr="008C5B43" w:rsidRDefault="0076288F" w:rsidP="0050064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6288F" w:rsidRPr="001316DA" w14:paraId="271E0F36" w14:textId="77777777" w:rsidTr="00500649">
        <w:trPr>
          <w:trHeight w:val="720"/>
        </w:trPr>
        <w:tc>
          <w:tcPr>
            <w:tcW w:w="4860" w:type="dxa"/>
          </w:tcPr>
          <w:p w14:paraId="7910E941" w14:textId="5D70AFD2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8F78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3197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  <w:p w14:paraId="18D14A64" w14:textId="3F9A44A3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 w:rsidR="008F7802">
              <w:rPr>
                <w:rFonts w:asciiTheme="majorBidi" w:hAnsiTheme="majorBidi"/>
                <w:sz w:val="30"/>
                <w:szCs w:val="30"/>
              </w:rPr>
              <w:t>6</w:t>
            </w:r>
            <w:r w:rsidR="00831979">
              <w:rPr>
                <w:rFonts w:asciiTheme="majorBidi" w:hAnsiTheme="majorBidi"/>
                <w:sz w:val="30"/>
                <w:szCs w:val="30"/>
              </w:rPr>
              <w:t>6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="008F7802">
              <w:rPr>
                <w:rFonts w:asciiTheme="majorBidi" w:hAnsiTheme="majorBidi"/>
                <w:sz w:val="30"/>
                <w:szCs w:val="30"/>
              </w:rPr>
              <w:t>8</w:t>
            </w:r>
            <w:r w:rsidR="00831979">
              <w:rPr>
                <w:rFonts w:asciiTheme="majorBidi" w:hAnsiTheme="majorBidi"/>
                <w:sz w:val="30"/>
                <w:szCs w:val="30"/>
              </w:rPr>
              <w:t>5</w:t>
            </w:r>
            <w:r w:rsidRPr="001316DA">
              <w:rPr>
                <w:rFonts w:asciiTheme="majorBidi" w:hAnsiTheme="majorBidi"/>
                <w:sz w:val="30"/>
                <w:szCs w:val="30"/>
              </w:rPr>
              <w:t>, 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AA2ADE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/>
                <w:sz w:val="30"/>
                <w:szCs w:val="30"/>
              </w:rPr>
              <w:t>60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88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>)</w:t>
            </w:r>
          </w:p>
          <w:p w14:paraId="301FA7D6" w14:textId="15669960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 (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AA2AD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8F78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F780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11)</w:t>
            </w:r>
          </w:p>
        </w:tc>
        <w:tc>
          <w:tcPr>
            <w:tcW w:w="4590" w:type="dxa"/>
          </w:tcPr>
          <w:p w14:paraId="4976777C" w14:textId="77777777" w:rsidR="0076288F" w:rsidRPr="001316DA" w:rsidRDefault="0076288F" w:rsidP="005006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60D2B978" w14:textId="77777777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0F22203D" w14:textId="77777777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2B3B905D" w14:textId="77777777" w:rsidR="0076288F" w:rsidRPr="008C5B43" w:rsidRDefault="0076288F" w:rsidP="0050064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473A52C6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23864CB3" w14:textId="0F20CAB8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8C5B43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8C5B43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8C5B43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Pr="008C5B43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8C5B43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 ได้จดจำนองเป็นประกันเงินกู้ยืมกับสถาบันการเงินตามที่กล่าวในหมายเหตุ</w:t>
      </w:r>
      <w:r w:rsidRPr="008C5B43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8C5B43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="00D940FD">
        <w:rPr>
          <w:rFonts w:ascii="Angsana New" w:hAnsi="Angsana New" w:cstheme="majorBidi"/>
          <w:sz w:val="30"/>
          <w:szCs w:val="30"/>
        </w:rPr>
        <w:t>4</w:t>
      </w:r>
      <w:r w:rsidRPr="001316DA">
        <w:rPr>
          <w:rFonts w:ascii="Angsana New" w:hAnsi="Angsana New" w:cstheme="majorBidi"/>
          <w:sz w:val="30"/>
          <w:szCs w:val="30"/>
        </w:rPr>
        <w:t xml:space="preserve"> </w:t>
      </w:r>
    </w:p>
    <w:bookmarkEnd w:id="1"/>
    <w:p w14:paraId="72392F8A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16E1AA09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6A44DA22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6E713366" w14:textId="77777777" w:rsidR="0076288F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0EBE72B7" w14:textId="77777777" w:rsidR="006E6B23" w:rsidRPr="001316DA" w:rsidRDefault="006E6B23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131FDF45" w14:textId="1871BE08" w:rsidR="0076288F" w:rsidRPr="008C5B43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04444B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8C5B43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48C515C9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68D9E" w14:textId="3306C7BF" w:rsidR="0076288F" w:rsidRPr="001316DA" w:rsidRDefault="0076288F" w:rsidP="007628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5B43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1316DA">
        <w:rPr>
          <w:rFonts w:asciiTheme="majorBidi" w:hAnsiTheme="majorBidi" w:cstheme="majorBidi"/>
          <w:sz w:val="30"/>
          <w:szCs w:val="30"/>
        </w:rPr>
        <w:t>23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>2567</w:t>
      </w:r>
      <w:r w:rsidRPr="001316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กองทรัสต์ได้เข้าทำสัญญากู้ยืมเงินจากสถาบันการเงินหลายแห่ง วงเงินการกู้รวมทั้งสิ้น </w:t>
      </w:r>
      <w:r w:rsidRPr="001316DA">
        <w:rPr>
          <w:rFonts w:asciiTheme="majorBidi" w:hAnsiTheme="majorBidi" w:cstheme="majorBidi"/>
          <w:sz w:val="30"/>
          <w:szCs w:val="30"/>
        </w:rPr>
        <w:t>1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1316DA">
        <w:rPr>
          <w:rFonts w:asciiTheme="majorBidi" w:hAnsiTheme="majorBidi" w:cstheme="majorBidi"/>
          <w:sz w:val="30"/>
          <w:szCs w:val="30"/>
        </w:rPr>
        <w:t>7</w:t>
      </w:r>
      <w:r w:rsidR="000D39E5">
        <w:rPr>
          <w:rFonts w:asciiTheme="majorBidi" w:hAnsiTheme="majorBidi" w:cstheme="majorBidi"/>
          <w:sz w:val="30"/>
          <w:szCs w:val="30"/>
        </w:rPr>
        <w:t>89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F433F" w:rsidRPr="008C5B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F433F" w:rsidRPr="00306D85">
        <w:rPr>
          <w:rFonts w:asciiTheme="majorBidi" w:hAnsiTheme="majorBidi"/>
          <w:sz w:val="30"/>
          <w:szCs w:val="30"/>
        </w:rPr>
        <w:t>30</w:t>
      </w:r>
      <w:r w:rsidR="00BF433F" w:rsidRPr="008702B1">
        <w:rPr>
          <w:rFonts w:asciiTheme="majorBidi" w:hAnsiTheme="majorBidi"/>
          <w:sz w:val="30"/>
          <w:szCs w:val="30"/>
        </w:rPr>
        <w:t xml:space="preserve"> </w:t>
      </w:r>
      <w:r w:rsidR="00BF433F" w:rsidRPr="008C5B4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1316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กองทรัสต์เบิกเงินกู้แล้วจำนวน </w:t>
      </w:r>
      <w:r w:rsidR="008B5E9D">
        <w:rPr>
          <w:rFonts w:asciiTheme="majorBidi" w:hAnsiTheme="majorBidi" w:cstheme="majorBidi"/>
          <w:sz w:val="30"/>
          <w:szCs w:val="30"/>
        </w:rPr>
        <w:t>1,786</w:t>
      </w:r>
      <w:r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เงินกู้ยืมดังกล่าวมีหลักทรัพย์ค้ำประกัน ได้แก่ ที่ดินพร้อมสิ่งปลูกสร้าง และหลักประกันทางธุรกิจของโครงการโรงแรมดุสิตธานี </w:t>
      </w:r>
      <w:r w:rsidRPr="001316DA">
        <w:rPr>
          <w:rFonts w:asciiTheme="majorBidi" w:hAnsiTheme="majorBidi" w:cstheme="majorBidi"/>
          <w:sz w:val="30"/>
          <w:szCs w:val="30"/>
        </w:rPr>
        <w:br/>
      </w:r>
      <w:r w:rsidRPr="008C5B43">
        <w:rPr>
          <w:rFonts w:asciiTheme="majorBidi" w:hAnsiTheme="majorBidi" w:cstheme="majorBidi" w:hint="cs"/>
          <w:sz w:val="30"/>
          <w:szCs w:val="30"/>
          <w:cs/>
        </w:rPr>
        <w:t>ลากูน่า ภูเก็ต และ สิทธิที่จะได้รับค่าเช่าของโครงการโรงแรมดุสิตธานี มัลดีฟส์ และ</w:t>
      </w:r>
      <w:r w:rsidRPr="008C5B43">
        <w:rPr>
          <w:rFonts w:ascii="Angsana New" w:hAnsi="Angsana New" w:cstheme="majorBidi"/>
          <w:sz w:val="30"/>
          <w:szCs w:val="30"/>
          <w:cs/>
        </w:rPr>
        <w:t>สัญญาหลักประกันธุรกิจของโครงการโรงแรมดุสิตธานี หัวหิน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 รวมถึง</w:t>
      </w:r>
      <w:r w:rsidRPr="008C5B43">
        <w:rPr>
          <w:rFonts w:ascii="Angsana New" w:hAnsi="Angsana New" w:cstheme="majorBidi"/>
          <w:sz w:val="30"/>
          <w:szCs w:val="30"/>
          <w:cs/>
        </w:rPr>
        <w:t xml:space="preserve">บัญชีเงินฝากของธนาคารของกองทรัสต์จำนวน </w:t>
      </w:r>
      <w:r w:rsidRPr="001316DA">
        <w:rPr>
          <w:rFonts w:ascii="Angsana New" w:hAnsi="Angsana New" w:cstheme="majorBidi"/>
          <w:sz w:val="30"/>
          <w:szCs w:val="30"/>
        </w:rPr>
        <w:t xml:space="preserve">1 </w:t>
      </w:r>
      <w:r w:rsidRPr="008C5B43">
        <w:rPr>
          <w:rFonts w:ascii="Angsana New" w:hAnsi="Angsana New" w:cstheme="majorBidi" w:hint="cs"/>
          <w:sz w:val="30"/>
          <w:szCs w:val="30"/>
          <w:cs/>
        </w:rPr>
        <w:t>บัญชีจดเป็นหลักประกันทางธุรกิจ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 โดยอัตราดอกเบี้ยเป็นไปตามระบุสัญญาเงินกู้ ชำระดอกเบี้ยรายไตรมาส และมีเงื่อนไขการชำระคืนเงินต้น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1316DA">
        <w:rPr>
          <w:rFonts w:asciiTheme="majorBidi" w:hAnsiTheme="majorBidi" w:cstheme="majorBidi"/>
          <w:sz w:val="30"/>
          <w:szCs w:val="30"/>
        </w:rPr>
        <w:t>5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C5B43">
        <w:rPr>
          <w:rFonts w:asciiTheme="majorBidi" w:hAnsiTheme="majorBidi" w:cstheme="majorBidi"/>
          <w:sz w:val="30"/>
          <w:szCs w:val="30"/>
          <w:cs/>
        </w:rPr>
        <w:t>ปี นับตั้งแต่วันเบิกเงินกู้งวดแรก (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23 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 w:rsidRPr="001316DA">
        <w:rPr>
          <w:rFonts w:asciiTheme="majorBidi" w:hAnsiTheme="majorBidi" w:cstheme="majorBidi" w:hint="cs"/>
          <w:sz w:val="30"/>
          <w:szCs w:val="30"/>
        </w:rPr>
        <w:t>7</w:t>
      </w:r>
      <w:r w:rsidRPr="001316DA">
        <w:rPr>
          <w:rFonts w:asciiTheme="majorBidi" w:hAnsiTheme="majorBidi" w:cstheme="majorBidi"/>
          <w:sz w:val="30"/>
          <w:szCs w:val="30"/>
        </w:rPr>
        <w:t>)</w:t>
      </w:r>
    </w:p>
    <w:p w14:paraId="06324B13" w14:textId="77777777" w:rsidR="0022109D" w:rsidRDefault="0022109D" w:rsidP="007628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265266" w14:textId="5921F148" w:rsidR="0076288F" w:rsidRPr="001316DA" w:rsidRDefault="0076288F" w:rsidP="007628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5B43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8C5B43">
        <w:rPr>
          <w:rFonts w:asciiTheme="majorBidi" w:hAnsiTheme="majorBidi" w:cstheme="majorBidi"/>
          <w:sz w:val="30"/>
          <w:szCs w:val="30"/>
          <w:cs/>
        </w:rPr>
        <w:t>และการดำรงสัดส่วนเงินกู้ยืมต่อสินทรัพย์รวม</w:t>
      </w:r>
    </w:p>
    <w:p w14:paraId="5D0DD84F" w14:textId="77777777" w:rsidR="00B02A80" w:rsidRDefault="00B02A80" w:rsidP="0076288F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233DBD0" w14:textId="1B6DC43B" w:rsidR="0076288F" w:rsidRPr="001316DA" w:rsidRDefault="0076288F" w:rsidP="0076288F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5B43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6A847C59" w14:textId="77777777" w:rsidR="0076288F" w:rsidRPr="008C5B43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800"/>
        <w:gridCol w:w="1440"/>
      </w:tblGrid>
      <w:tr w:rsidR="0076288F" w:rsidRPr="001316DA" w14:paraId="06F8DA58" w14:textId="77777777" w:rsidTr="00500649">
        <w:tc>
          <w:tcPr>
            <w:tcW w:w="5940" w:type="dxa"/>
          </w:tcPr>
          <w:p w14:paraId="77A34E9A" w14:textId="77777777" w:rsidR="0076288F" w:rsidRPr="001316DA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B55D7" w14:textId="77777777" w:rsidR="0076288F" w:rsidRPr="008C5B43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E90887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8C5B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88F" w:rsidRPr="001316DA" w14:paraId="6C2E5A50" w14:textId="77777777" w:rsidTr="00500649">
        <w:tc>
          <w:tcPr>
            <w:tcW w:w="5940" w:type="dxa"/>
          </w:tcPr>
          <w:p w14:paraId="13DD1766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23D7503A" w14:textId="77777777" w:rsidR="0076288F" w:rsidRPr="0097669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2D8AB1" w14:textId="77777777" w:rsidR="0076288F" w:rsidRPr="00880553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553">
              <w:rPr>
                <w:rFonts w:asciiTheme="majorBidi" w:hAnsiTheme="majorBidi" w:cstheme="majorBidi"/>
                <w:sz w:val="30"/>
                <w:szCs w:val="30"/>
              </w:rPr>
              <w:t>1,781,601</w:t>
            </w:r>
          </w:p>
        </w:tc>
      </w:tr>
      <w:tr w:rsidR="0076288F" w:rsidRPr="001316DA" w14:paraId="460CFD98" w14:textId="77777777" w:rsidTr="00500649">
        <w:tc>
          <w:tcPr>
            <w:tcW w:w="5940" w:type="dxa"/>
          </w:tcPr>
          <w:p w14:paraId="633242C5" w14:textId="77777777" w:rsidR="0076288F" w:rsidRPr="008C5B43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1A3865D9" w14:textId="77777777" w:rsidR="0076288F" w:rsidRPr="0097669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A7F274" w14:textId="707122E0" w:rsidR="0076288F" w:rsidRPr="001B48CA" w:rsidRDefault="00D67C2B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76288F" w:rsidRPr="001316DA" w14:paraId="39D3B4CA" w14:textId="77777777" w:rsidTr="00500649">
        <w:tc>
          <w:tcPr>
            <w:tcW w:w="5940" w:type="dxa"/>
          </w:tcPr>
          <w:p w14:paraId="6299ECB7" w14:textId="14D3A32E" w:rsidR="0076288F" w:rsidRPr="008C5B43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C06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C06E4" w:rsidRPr="008C5B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C5B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461B222A" w14:textId="77777777" w:rsidR="0076288F" w:rsidRPr="00D223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FA7E80" w14:textId="6B296856" w:rsidR="0076288F" w:rsidRPr="001316DA" w:rsidRDefault="00D67C2B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1,782,079</w:t>
            </w:r>
          </w:p>
        </w:tc>
      </w:tr>
    </w:tbl>
    <w:p w14:paraId="09CB7D62" w14:textId="77777777" w:rsidR="0076288F" w:rsidRPr="001316DA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E95BD77" w14:textId="6AC969D1" w:rsidR="0076288F" w:rsidRPr="001316DA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8C5B43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31926628" w14:textId="77777777" w:rsidR="0076288F" w:rsidRPr="00AF7933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865E3E5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8C5B43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57E4C073" w14:textId="77777777" w:rsidR="0076288F" w:rsidRPr="00AF7933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9867915" w14:textId="77777777" w:rsidR="003B65C8" w:rsidRDefault="0076288F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-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8C5B43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1316DA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316DA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1316DA">
        <w:rPr>
          <w:rFonts w:asciiTheme="majorBidi" w:hAnsiTheme="majorBidi"/>
          <w:sz w:val="30"/>
          <w:szCs w:val="30"/>
        </w:rPr>
        <w:t xml:space="preserve">2561 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316DA">
        <w:rPr>
          <w:rFonts w:asciiTheme="majorBidi" w:hAnsiTheme="majorBidi"/>
          <w:sz w:val="30"/>
          <w:szCs w:val="30"/>
        </w:rPr>
        <w:t xml:space="preserve">2562 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จะได้รับค่าตอบแทนในอัตราไม่เกินร้อยละ </w:t>
      </w:r>
      <w:r w:rsidRPr="001316DA">
        <w:rPr>
          <w:rFonts w:asciiTheme="majorBidi" w:hAnsiTheme="majorBidi"/>
          <w:sz w:val="30"/>
          <w:szCs w:val="30"/>
        </w:rPr>
        <w:t xml:space="preserve">0.15 </w:t>
      </w:r>
      <w:r w:rsidRPr="008C5B43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1316DA">
        <w:rPr>
          <w:rFonts w:asciiTheme="majorBidi" w:hAnsiTheme="majorBidi"/>
          <w:sz w:val="30"/>
          <w:szCs w:val="30"/>
        </w:rPr>
        <w:t xml:space="preserve">2 </w:t>
      </w:r>
      <w:r w:rsidRPr="008C5B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8C5B43">
        <w:rPr>
          <w:rFonts w:asciiTheme="majorBidi" w:hAnsiTheme="majorBidi"/>
          <w:sz w:val="30"/>
          <w:szCs w:val="30"/>
          <w:cs/>
        </w:rPr>
        <w:t>ต่อปี</w:t>
      </w:r>
    </w:p>
    <w:p w14:paraId="570035C2" w14:textId="77777777" w:rsidR="00F70464" w:rsidRDefault="00F70464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</w:rPr>
      </w:pPr>
    </w:p>
    <w:p w14:paraId="35FC3333" w14:textId="77777777" w:rsidR="00F70464" w:rsidRDefault="00F70464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</w:rPr>
      </w:pPr>
    </w:p>
    <w:p w14:paraId="139B9CC4" w14:textId="77777777" w:rsidR="0076288F" w:rsidRPr="008372F5" w:rsidRDefault="0076288F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316DA">
        <w:rPr>
          <w:rFonts w:asciiTheme="majorBidi" w:hAnsiTheme="majorBidi"/>
          <w:sz w:val="30"/>
          <w:szCs w:val="30"/>
        </w:rPr>
        <w:lastRenderedPageBreak/>
        <w:t>-</w:t>
      </w:r>
      <w:r w:rsidRPr="001316DA">
        <w:rPr>
          <w:rFonts w:asciiTheme="majorBidi" w:hAnsiTheme="majorBidi"/>
          <w:sz w:val="30"/>
          <w:szCs w:val="30"/>
        </w:rPr>
        <w:tab/>
      </w:r>
      <w:r w:rsidRPr="008C5B43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 / จำหน่ายไปซึ่งทรัพย์สินของกองทรัสต์ ในอัตราไม่เกินร้อยละ </w:t>
      </w:r>
      <w:r w:rsidRPr="001316DA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316DA">
        <w:rPr>
          <w:rFonts w:asciiTheme="majorBidi" w:hAnsiTheme="majorBidi" w:cstheme="majorBidi"/>
          <w:sz w:val="30"/>
          <w:szCs w:val="30"/>
        </w:rPr>
        <w:t>00</w:t>
      </w:r>
      <w:r w:rsidRPr="001316DA">
        <w:rPr>
          <w:rFonts w:asciiTheme="majorBidi" w:hAnsiTheme="majorBidi"/>
          <w:sz w:val="30"/>
          <w:szCs w:val="30"/>
        </w:rPr>
        <w:t xml:space="preserve"> </w:t>
      </w:r>
      <w:r w:rsidRPr="008C5B43">
        <w:rPr>
          <w:rFonts w:asciiTheme="majorBidi" w:hAnsiTheme="majorBidi" w:cstheme="majorBidi"/>
          <w:sz w:val="30"/>
          <w:szCs w:val="30"/>
          <w:cs/>
        </w:rPr>
        <w:t>ของมูลค่าทรัพย์สินที่ได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8C5B43">
        <w:rPr>
          <w:rFonts w:asciiTheme="majorBidi" w:hAnsiTheme="majorBidi" w:cstheme="majorBidi"/>
          <w:sz w:val="30"/>
          <w:szCs w:val="30"/>
          <w:cs/>
        </w:rPr>
        <w:t>มาหรือจำหน่ายไปของกองทรัสต์</w:t>
      </w:r>
    </w:p>
    <w:p w14:paraId="53D9D827" w14:textId="77777777" w:rsidR="0076288F" w:rsidRPr="001316DA" w:rsidRDefault="0076288F" w:rsidP="0076288F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-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5B43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8C5B43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316DA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8C5B43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8C5B43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1316DA">
        <w:rPr>
          <w:rFonts w:asciiTheme="majorBidi" w:hAnsiTheme="majorBidi"/>
          <w:sz w:val="30"/>
          <w:szCs w:val="30"/>
        </w:rPr>
        <w:t xml:space="preserve">6 </w:t>
      </w:r>
      <w:r w:rsidRPr="008C5B43">
        <w:rPr>
          <w:rFonts w:asciiTheme="majorBidi" w:hAnsiTheme="majorBidi"/>
          <w:sz w:val="30"/>
          <w:szCs w:val="30"/>
          <w:cs/>
        </w:rPr>
        <w:t>ล้านบาทต่อปี</w:t>
      </w:r>
    </w:p>
    <w:p w14:paraId="67463EE9" w14:textId="77777777" w:rsidR="0076288F" w:rsidRPr="001316DA" w:rsidRDefault="0076288F" w:rsidP="0076288F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-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5B43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8C5B43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0CE85C52" w14:textId="77777777" w:rsidR="0076288F" w:rsidRPr="00AF7933" w:rsidRDefault="0076288F" w:rsidP="0076288F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2A69F0" w14:textId="6C9905D8" w:rsidR="0076288F" w:rsidRPr="001316DA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8C5B43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B2F0635" w14:textId="77777777" w:rsidR="0076288F" w:rsidRPr="00AF7933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60E2048" w14:textId="77777777" w:rsidR="0076288F" w:rsidRPr="001316DA" w:rsidRDefault="0076288F" w:rsidP="007628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C5B43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Pr="008C5B43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8C5B43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76F93BE6" w14:textId="77777777" w:rsidR="0076288F" w:rsidRPr="00AF7933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76288F" w:rsidRPr="001316DA" w14:paraId="044262F7" w14:textId="77777777" w:rsidTr="00500649">
        <w:trPr>
          <w:trHeight w:val="20"/>
          <w:tblHeader/>
        </w:trPr>
        <w:tc>
          <w:tcPr>
            <w:tcW w:w="3060" w:type="dxa"/>
          </w:tcPr>
          <w:p w14:paraId="527BED46" w14:textId="77777777" w:rsidR="0076288F" w:rsidRPr="001316DA" w:rsidRDefault="0076288F" w:rsidP="0050064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774A870B" w14:textId="77777777" w:rsidR="0076288F" w:rsidRPr="001316DA" w:rsidRDefault="0076288F" w:rsidP="005006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012BB16D" w14:textId="77777777" w:rsidR="0076288F" w:rsidRPr="000B1152" w:rsidRDefault="0076288F" w:rsidP="00500649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6288F" w:rsidRPr="001316DA" w14:paraId="6B631B48" w14:textId="77777777" w:rsidTr="00500649">
        <w:trPr>
          <w:trHeight w:val="20"/>
        </w:trPr>
        <w:tc>
          <w:tcPr>
            <w:tcW w:w="3060" w:type="dxa"/>
          </w:tcPr>
          <w:p w14:paraId="01DB5256" w14:textId="77777777" w:rsidR="0076288F" w:rsidRPr="001316DA" w:rsidRDefault="0076288F" w:rsidP="0050064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55F2597B" w14:textId="77777777" w:rsidR="0076288F" w:rsidRPr="001316DA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D5FB301" w14:textId="77777777" w:rsidR="0076288F" w:rsidRPr="000B1152" w:rsidRDefault="0076288F" w:rsidP="00500649">
            <w:pPr>
              <w:tabs>
                <w:tab w:val="clear" w:pos="227"/>
                <w:tab w:val="left" w:pos="70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 ถือหุ้นใ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กองทรัสต์ร้อยละ 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  <w:t xml:space="preserve">30.20 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และมีผู้แทนเป็นผ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ู้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บริหารขอ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76288F" w:rsidRPr="001316DA" w14:paraId="518166D3" w14:textId="77777777" w:rsidTr="00500649">
        <w:trPr>
          <w:trHeight w:val="20"/>
        </w:trPr>
        <w:tc>
          <w:tcPr>
            <w:tcW w:w="3060" w:type="dxa"/>
          </w:tcPr>
          <w:p w14:paraId="541A84E7" w14:textId="77777777" w:rsidR="0076288F" w:rsidRPr="001316DA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1316DA">
              <w:rPr>
                <w:rFonts w:ascii="Angsana New" w:hAnsi="Angsana New"/>
                <w:sz w:val="30"/>
                <w:szCs w:val="30"/>
              </w:rPr>
              <w:br/>
            </w:r>
            <w:r w:rsidRPr="008C5B43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350" w:type="dxa"/>
          </w:tcPr>
          <w:p w14:paraId="1869738D" w14:textId="77777777" w:rsidR="0076288F" w:rsidRPr="000B1152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082B5B3" w14:textId="77777777" w:rsidR="0076288F" w:rsidRPr="008C5B43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76288F" w:rsidRPr="001316DA" w14:paraId="427B8C37" w14:textId="77777777" w:rsidTr="00500649">
        <w:trPr>
          <w:trHeight w:val="20"/>
        </w:trPr>
        <w:tc>
          <w:tcPr>
            <w:tcW w:w="3060" w:type="dxa"/>
          </w:tcPr>
          <w:p w14:paraId="6C527B79" w14:textId="77777777" w:rsidR="0076288F" w:rsidRPr="001316DA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3357D475" w14:textId="77777777" w:rsidR="0076288F" w:rsidRPr="001316DA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   กรุงไทย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B7E5DF3" w14:textId="77777777" w:rsidR="0076288F" w:rsidRPr="000B1152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9E71E20" w14:textId="77777777" w:rsidR="0076288F" w:rsidRPr="008C5B43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76288F" w:rsidRPr="001316DA" w14:paraId="30F675B1" w14:textId="77777777" w:rsidTr="00500649">
        <w:trPr>
          <w:trHeight w:val="20"/>
        </w:trPr>
        <w:tc>
          <w:tcPr>
            <w:tcW w:w="3060" w:type="dxa"/>
          </w:tcPr>
          <w:p w14:paraId="18BEE49D" w14:textId="77777777" w:rsidR="0076288F" w:rsidRPr="001316DA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6E550B36" w14:textId="77777777" w:rsidR="0076288F" w:rsidRPr="000B1152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F9C0EF4" w14:textId="77777777" w:rsidR="0076288F" w:rsidRPr="008C5B43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76288F" w:rsidRPr="001316DA" w14:paraId="61AE6AED" w14:textId="77777777" w:rsidTr="00500649">
        <w:trPr>
          <w:trHeight w:val="20"/>
        </w:trPr>
        <w:tc>
          <w:tcPr>
            <w:tcW w:w="3060" w:type="dxa"/>
          </w:tcPr>
          <w:p w14:paraId="7A0DD2FA" w14:textId="77777777" w:rsidR="0076288F" w:rsidRPr="000B1152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7F63AC30" w14:textId="77777777" w:rsidR="0076288F" w:rsidRPr="000B1152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DD1B8E1" w14:textId="77777777" w:rsidR="0076288F" w:rsidRPr="008C5B43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โรงแรมดุสิตธานีหัวหิน</w:t>
            </w:r>
          </w:p>
        </w:tc>
      </w:tr>
      <w:tr w:rsidR="0076288F" w:rsidRPr="001316DA" w14:paraId="60496AAE" w14:textId="77777777" w:rsidTr="00500649">
        <w:trPr>
          <w:trHeight w:val="20"/>
        </w:trPr>
        <w:tc>
          <w:tcPr>
            <w:tcW w:w="3060" w:type="dxa"/>
          </w:tcPr>
          <w:p w14:paraId="7B48E21B" w14:textId="77777777" w:rsidR="0076288F" w:rsidRPr="001316DA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3617281C" w14:textId="77777777" w:rsidR="0076288F" w:rsidRPr="000B1152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   แมนเนจเม้นท์ จำกัด</w:t>
            </w:r>
          </w:p>
        </w:tc>
        <w:tc>
          <w:tcPr>
            <w:tcW w:w="1350" w:type="dxa"/>
          </w:tcPr>
          <w:p w14:paraId="316A8F37" w14:textId="77777777" w:rsidR="0076288F" w:rsidRPr="001316DA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60051109" w14:textId="77777777" w:rsidR="0076288F" w:rsidRPr="000B1152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3D6B813A" w14:textId="77777777" w:rsidR="0076288F" w:rsidRPr="00D72A1C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76288F" w:rsidRPr="001316DA" w14:paraId="03F5C352" w14:textId="77777777" w:rsidTr="00500649">
        <w:trPr>
          <w:trHeight w:val="20"/>
        </w:trPr>
        <w:tc>
          <w:tcPr>
            <w:tcW w:w="3060" w:type="dxa"/>
          </w:tcPr>
          <w:p w14:paraId="7B8E8287" w14:textId="77777777" w:rsidR="0076288F" w:rsidRPr="005D074E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253275C6" w14:textId="77777777" w:rsidR="0076288F" w:rsidRPr="005D074E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BDCE2CE" w14:textId="77777777" w:rsidR="0076288F" w:rsidRPr="008C5B43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3AC9791E" w14:textId="77777777" w:rsidR="00E04602" w:rsidRDefault="00E04602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  <w:sectPr w:rsidR="00E04602" w:rsidSect="00AF79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720" w:right="1152" w:bottom="720" w:left="1152" w:header="720" w:footer="720" w:gutter="0"/>
          <w:pgNumType w:start="9"/>
          <w:cols w:space="720"/>
        </w:sect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620"/>
      </w:tblGrid>
      <w:tr w:rsidR="0076288F" w:rsidRPr="00CE726B" w14:paraId="591C724A" w14:textId="77777777" w:rsidTr="00500649">
        <w:trPr>
          <w:cantSplit/>
          <w:tblHeader/>
        </w:trPr>
        <w:tc>
          <w:tcPr>
            <w:tcW w:w="5490" w:type="dxa"/>
          </w:tcPr>
          <w:p w14:paraId="3010E41F" w14:textId="77777777" w:rsidR="0076288F" w:rsidRPr="00210C7E" w:rsidRDefault="0076288F" w:rsidP="005006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5B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00" w:type="dxa"/>
            <w:gridSpan w:val="3"/>
          </w:tcPr>
          <w:p w14:paraId="130C476A" w14:textId="77777777" w:rsidR="0076288F" w:rsidRPr="00210C7E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</w:rPr>
            </w:pPr>
          </w:p>
        </w:tc>
      </w:tr>
      <w:tr w:rsidR="00AF7933" w:rsidRPr="00CE726B" w14:paraId="6F692DD6" w14:textId="77777777" w:rsidTr="00500649">
        <w:trPr>
          <w:cantSplit/>
          <w:tblHeader/>
        </w:trPr>
        <w:tc>
          <w:tcPr>
            <w:tcW w:w="5490" w:type="dxa"/>
          </w:tcPr>
          <w:p w14:paraId="33597758" w14:textId="0C0E987F" w:rsidR="00AF7933" w:rsidRPr="008C5B43" w:rsidRDefault="00AF7933" w:rsidP="00AF79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C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C5B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C5B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C5B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C5B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710" w:type="dxa"/>
          </w:tcPr>
          <w:p w14:paraId="0A444B7B" w14:textId="77777777" w:rsidR="00AF7933" w:rsidRPr="001316DA" w:rsidRDefault="00AF7933" w:rsidP="00AF793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  <w:tc>
          <w:tcPr>
            <w:tcW w:w="270" w:type="dxa"/>
          </w:tcPr>
          <w:p w14:paraId="79105F5C" w14:textId="77777777" w:rsidR="00AF7933" w:rsidRPr="008C5B43" w:rsidRDefault="00AF7933" w:rsidP="00AF793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042736AD" w14:textId="77777777" w:rsidR="00AF7933" w:rsidRPr="008C5B43" w:rsidRDefault="00AF7933" w:rsidP="00AF793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</w:tr>
      <w:tr w:rsidR="0076288F" w:rsidRPr="001316DA" w14:paraId="28C61E5B" w14:textId="77777777" w:rsidTr="00500649">
        <w:trPr>
          <w:cantSplit/>
          <w:tblHeader/>
        </w:trPr>
        <w:tc>
          <w:tcPr>
            <w:tcW w:w="5490" w:type="dxa"/>
          </w:tcPr>
          <w:p w14:paraId="31106447" w14:textId="77777777" w:rsidR="0076288F" w:rsidRPr="00CE726B" w:rsidRDefault="0076288F" w:rsidP="005006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CE3C33F" w14:textId="77777777" w:rsidR="0076288F" w:rsidRPr="008C5B43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8C5B43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76288F" w:rsidRPr="00CE726B" w14:paraId="0A00036A" w14:textId="77777777" w:rsidTr="00500649">
        <w:trPr>
          <w:cantSplit/>
        </w:trPr>
        <w:tc>
          <w:tcPr>
            <w:tcW w:w="5490" w:type="dxa"/>
          </w:tcPr>
          <w:p w14:paraId="53875410" w14:textId="77777777" w:rsidR="0076288F" w:rsidRPr="00CE726B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C5B43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09B0BCD6" w14:textId="77777777" w:rsidR="0076288F" w:rsidRPr="00CE726B" w:rsidRDefault="0076288F" w:rsidP="00500649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91B1B" w14:textId="77777777" w:rsidR="0076288F" w:rsidRPr="00CE726B" w:rsidRDefault="0076288F" w:rsidP="0050064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A1D1F1" w14:textId="77777777" w:rsidR="0076288F" w:rsidRPr="00CE726B" w:rsidRDefault="0076288F" w:rsidP="0050064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933" w:rsidRPr="001316DA" w14:paraId="46F4E038" w14:textId="77777777" w:rsidTr="00500649">
        <w:trPr>
          <w:cantSplit/>
        </w:trPr>
        <w:tc>
          <w:tcPr>
            <w:tcW w:w="5490" w:type="dxa"/>
          </w:tcPr>
          <w:p w14:paraId="3D8FAC89" w14:textId="77777777" w:rsidR="00AF7933" w:rsidRPr="00CE726B" w:rsidRDefault="00AF7933" w:rsidP="00AF793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ค่าธรรมเนียมการจัดการ</w:t>
            </w:r>
          </w:p>
        </w:tc>
        <w:tc>
          <w:tcPr>
            <w:tcW w:w="1710" w:type="dxa"/>
          </w:tcPr>
          <w:p w14:paraId="4BDAD1FF" w14:textId="09D3897C" w:rsidR="00AF7933" w:rsidRPr="00E81486" w:rsidRDefault="00D67C2B" w:rsidP="00AF7933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7,364</w:t>
            </w:r>
          </w:p>
        </w:tc>
        <w:tc>
          <w:tcPr>
            <w:tcW w:w="270" w:type="dxa"/>
          </w:tcPr>
          <w:p w14:paraId="24B6EF64" w14:textId="77777777" w:rsidR="00AF7933" w:rsidRPr="00CE726B" w:rsidRDefault="00AF7933" w:rsidP="00AF7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0A9B4F" w14:textId="36EDCD67" w:rsidR="00AF7933" w:rsidRPr="00CE726B" w:rsidRDefault="00AF7933" w:rsidP="00AF7933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7,437</w:t>
            </w:r>
          </w:p>
        </w:tc>
      </w:tr>
      <w:tr w:rsidR="00AF7933" w:rsidRPr="001316DA" w14:paraId="7CA8A0DE" w14:textId="77777777" w:rsidTr="00500649">
        <w:trPr>
          <w:cantSplit/>
        </w:trPr>
        <w:tc>
          <w:tcPr>
            <w:tcW w:w="5490" w:type="dxa"/>
          </w:tcPr>
          <w:p w14:paraId="3B4A98DD" w14:textId="77777777" w:rsidR="00AF7933" w:rsidRPr="008C5B43" w:rsidRDefault="00AF7933" w:rsidP="00AF7933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C5B43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8C5B4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37D72BEE" w14:textId="77777777" w:rsidR="00AF7933" w:rsidRPr="001316DA" w:rsidRDefault="00AF7933" w:rsidP="00AF7933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D148A" w14:textId="77777777" w:rsidR="00AF7933" w:rsidRPr="00CE726B" w:rsidRDefault="00AF7933" w:rsidP="00AF7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4C9CC1E" w14:textId="77777777" w:rsidR="00AF7933" w:rsidRPr="008C5B43" w:rsidRDefault="00AF7933" w:rsidP="00AF793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7933" w:rsidRPr="001316DA" w14:paraId="555B7DF7" w14:textId="77777777" w:rsidTr="00500649">
        <w:trPr>
          <w:cantSplit/>
        </w:trPr>
        <w:tc>
          <w:tcPr>
            <w:tcW w:w="5490" w:type="dxa"/>
          </w:tcPr>
          <w:p w14:paraId="6C305C28" w14:textId="77777777" w:rsidR="00AF7933" w:rsidRPr="008C5B43" w:rsidRDefault="00AF7933" w:rsidP="00AF7933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710" w:type="dxa"/>
          </w:tcPr>
          <w:p w14:paraId="164C5FF2" w14:textId="4B709D53" w:rsidR="00AF7933" w:rsidRPr="001316DA" w:rsidRDefault="00D67C2B" w:rsidP="00AF7933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4,705</w:t>
            </w:r>
          </w:p>
        </w:tc>
        <w:tc>
          <w:tcPr>
            <w:tcW w:w="270" w:type="dxa"/>
          </w:tcPr>
          <w:p w14:paraId="0B0992AC" w14:textId="77777777" w:rsidR="00AF7933" w:rsidRPr="008C5B43" w:rsidRDefault="00AF7933" w:rsidP="00AF7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94C761A" w14:textId="5BEDAEA0" w:rsidR="00AF7933" w:rsidRPr="008C5B43" w:rsidRDefault="00AF7933" w:rsidP="00AF793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5,551</w:t>
            </w:r>
          </w:p>
        </w:tc>
      </w:tr>
      <w:tr w:rsidR="00AF7933" w:rsidRPr="001316DA" w14:paraId="6452EEB1" w14:textId="77777777" w:rsidTr="00500649">
        <w:trPr>
          <w:cantSplit/>
        </w:trPr>
        <w:tc>
          <w:tcPr>
            <w:tcW w:w="5490" w:type="dxa"/>
          </w:tcPr>
          <w:p w14:paraId="31FC4140" w14:textId="77777777" w:rsidR="00AF7933" w:rsidRPr="008C5B43" w:rsidRDefault="00AF7933" w:rsidP="00AF793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C5B43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356009E5" w14:textId="77777777" w:rsidR="00AF7933" w:rsidRPr="00CE726B" w:rsidRDefault="00AF7933" w:rsidP="00AF7933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86145" w14:textId="77777777" w:rsidR="00AF7933" w:rsidRPr="00CE726B" w:rsidRDefault="00AF7933" w:rsidP="00AF7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686E0D" w14:textId="77777777" w:rsidR="00AF7933" w:rsidRPr="00CE726B" w:rsidRDefault="00AF7933" w:rsidP="00AF793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933" w:rsidRPr="001316DA" w14:paraId="6603C435" w14:textId="77777777" w:rsidTr="00C34F17">
        <w:trPr>
          <w:cantSplit/>
        </w:trPr>
        <w:tc>
          <w:tcPr>
            <w:tcW w:w="5490" w:type="dxa"/>
          </w:tcPr>
          <w:p w14:paraId="5C9BF3CF" w14:textId="77777777" w:rsidR="00AF7933" w:rsidRPr="008C5B43" w:rsidRDefault="00AF7933" w:rsidP="00AF793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710" w:type="dxa"/>
            <w:shd w:val="clear" w:color="auto" w:fill="auto"/>
          </w:tcPr>
          <w:p w14:paraId="65E54189" w14:textId="59DA778A" w:rsidR="00AF7933" w:rsidRPr="00CE726B" w:rsidRDefault="00EF4A7D" w:rsidP="00AF7933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34F1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7100FD8" w14:textId="77777777" w:rsidR="00AF7933" w:rsidRPr="00CE726B" w:rsidRDefault="00AF7933" w:rsidP="00AF7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3C9A9A" w14:textId="48511188" w:rsidR="00AF7933" w:rsidRPr="00CE726B" w:rsidRDefault="00AF7933" w:rsidP="00AF793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AF7933" w:rsidRPr="00CE726B" w14:paraId="37E79098" w14:textId="77777777" w:rsidTr="00500649">
        <w:trPr>
          <w:cantSplit/>
        </w:trPr>
        <w:tc>
          <w:tcPr>
            <w:tcW w:w="5490" w:type="dxa"/>
          </w:tcPr>
          <w:p w14:paraId="398B2349" w14:textId="77777777" w:rsidR="00AF7933" w:rsidRPr="008C5B43" w:rsidRDefault="00AF7933" w:rsidP="00AF79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5B43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29D56EEE" w14:textId="77777777" w:rsidR="00AF7933" w:rsidRPr="001316DA" w:rsidRDefault="00AF7933" w:rsidP="00AF7933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D57E8" w14:textId="77777777" w:rsidR="00AF7933" w:rsidRPr="00CE726B" w:rsidRDefault="00AF7933" w:rsidP="00AF7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6F24902" w14:textId="77777777" w:rsidR="00AF7933" w:rsidRPr="008C5B43" w:rsidRDefault="00AF7933" w:rsidP="00AF793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7933" w:rsidRPr="001316DA" w14:paraId="5E942FFF" w14:textId="77777777" w:rsidTr="00500649">
        <w:trPr>
          <w:cantSplit/>
        </w:trPr>
        <w:tc>
          <w:tcPr>
            <w:tcW w:w="5490" w:type="dxa"/>
          </w:tcPr>
          <w:p w14:paraId="49A2D9E8" w14:textId="77777777" w:rsidR="00AF7933" w:rsidRPr="008C5B43" w:rsidRDefault="00AF7933" w:rsidP="00AF79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5B4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C5B4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078E6616" w14:textId="6693B0FA" w:rsidR="00AF7933" w:rsidRPr="001316DA" w:rsidRDefault="00D67C2B" w:rsidP="00AF7933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181,651</w:t>
            </w:r>
          </w:p>
        </w:tc>
        <w:tc>
          <w:tcPr>
            <w:tcW w:w="270" w:type="dxa"/>
          </w:tcPr>
          <w:p w14:paraId="7CEF146F" w14:textId="77777777" w:rsidR="00AF7933" w:rsidRPr="008C5B43" w:rsidRDefault="00AF7933" w:rsidP="00AF7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EFDA3C" w14:textId="691A6D57" w:rsidR="00AF7933" w:rsidRPr="008C5B43" w:rsidRDefault="00AF7933" w:rsidP="00AF793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181,373</w:t>
            </w:r>
          </w:p>
        </w:tc>
      </w:tr>
      <w:tr w:rsidR="00AF7933" w:rsidRPr="001316DA" w14:paraId="42FA104E" w14:textId="77777777" w:rsidTr="00500649">
        <w:trPr>
          <w:cantSplit/>
        </w:trPr>
        <w:tc>
          <w:tcPr>
            <w:tcW w:w="5490" w:type="dxa"/>
          </w:tcPr>
          <w:p w14:paraId="760241BE" w14:textId="77777777" w:rsidR="00AF7933" w:rsidRPr="008C5B43" w:rsidRDefault="00AF7933" w:rsidP="00AF793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C5B43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4FA11CBE" w14:textId="77777777" w:rsidR="00AF7933" w:rsidRPr="001316DA" w:rsidRDefault="00AF7933" w:rsidP="00AF7933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895A3" w14:textId="77777777" w:rsidR="00AF7933" w:rsidRPr="00CE726B" w:rsidRDefault="00AF7933" w:rsidP="00AF7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9F18EA4" w14:textId="77777777" w:rsidR="00AF7933" w:rsidRPr="008C5B43" w:rsidRDefault="00AF7933" w:rsidP="00AF793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7933" w:rsidRPr="001316DA" w14:paraId="22637E58" w14:textId="77777777" w:rsidTr="00500649">
        <w:trPr>
          <w:cantSplit/>
        </w:trPr>
        <w:tc>
          <w:tcPr>
            <w:tcW w:w="5490" w:type="dxa"/>
          </w:tcPr>
          <w:p w14:paraId="0E505B61" w14:textId="77777777" w:rsidR="00AF7933" w:rsidRPr="008C5B43" w:rsidRDefault="00AF7933" w:rsidP="00AF793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710" w:type="dxa"/>
          </w:tcPr>
          <w:p w14:paraId="3BCE3FF3" w14:textId="3DDBB51B" w:rsidR="00AF7933" w:rsidRPr="001316DA" w:rsidRDefault="00D67C2B" w:rsidP="00AF7933">
            <w:pPr>
              <w:tabs>
                <w:tab w:val="left" w:pos="1390"/>
              </w:tabs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116,508</w:t>
            </w:r>
          </w:p>
        </w:tc>
        <w:tc>
          <w:tcPr>
            <w:tcW w:w="270" w:type="dxa"/>
          </w:tcPr>
          <w:p w14:paraId="72783174" w14:textId="77777777" w:rsidR="00AF7933" w:rsidRPr="008C5B43" w:rsidRDefault="00AF7933" w:rsidP="00AF7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80E29BA" w14:textId="35E181C4" w:rsidR="00AF7933" w:rsidRPr="008C5B43" w:rsidRDefault="00AF7933" w:rsidP="00AF793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127,441</w:t>
            </w:r>
          </w:p>
        </w:tc>
      </w:tr>
    </w:tbl>
    <w:p w14:paraId="5DF2AB2B" w14:textId="77777777" w:rsidR="0076288F" w:rsidRPr="001316DA" w:rsidRDefault="0076288F" w:rsidP="0076288F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76288F" w:rsidRPr="001316DA" w14:paraId="2A1E8E65" w14:textId="77777777" w:rsidTr="00500649">
        <w:trPr>
          <w:tblHeader/>
        </w:trPr>
        <w:tc>
          <w:tcPr>
            <w:tcW w:w="5490" w:type="dxa"/>
          </w:tcPr>
          <w:p w14:paraId="419D691D" w14:textId="77777777" w:rsidR="0076288F" w:rsidRPr="00B80197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8C5B4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4ED644DE" w14:textId="632CC73C" w:rsidR="0076288F" w:rsidRPr="008C5B43" w:rsidRDefault="00AF7933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9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C5B4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6288F" w:rsidRPr="008C5B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288F"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28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0D1CCF7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2550DC42" w14:textId="77777777" w:rsidR="0076288F" w:rsidRPr="008C5B43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6288F" w:rsidRPr="001316DA" w14:paraId="299A2A8C" w14:textId="77777777" w:rsidTr="00500649">
        <w:trPr>
          <w:tblHeader/>
        </w:trPr>
        <w:tc>
          <w:tcPr>
            <w:tcW w:w="5490" w:type="dxa"/>
          </w:tcPr>
          <w:p w14:paraId="714977E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2A8ACAF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5B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88F" w:rsidRPr="001316DA" w14:paraId="16DAA1C5" w14:textId="77777777" w:rsidTr="00500649">
        <w:trPr>
          <w:tblHeader/>
        </w:trPr>
        <w:tc>
          <w:tcPr>
            <w:tcW w:w="5490" w:type="dxa"/>
          </w:tcPr>
          <w:p w14:paraId="1A5F0026" w14:textId="77777777" w:rsidR="0076288F" w:rsidRPr="008C5B43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499569A0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4020555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C933810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6288F" w:rsidRPr="001316DA" w14:paraId="358846FB" w14:textId="77777777" w:rsidTr="00500649">
        <w:trPr>
          <w:tblHeader/>
        </w:trPr>
        <w:tc>
          <w:tcPr>
            <w:tcW w:w="5490" w:type="dxa"/>
          </w:tcPr>
          <w:p w14:paraId="5C7CC1E1" w14:textId="77777777" w:rsidR="0076288F" w:rsidRPr="008C5B43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3926C13C" w14:textId="011D624F" w:rsidR="0076288F" w:rsidRPr="00B14F41" w:rsidRDefault="00D67C2B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4,558</w:t>
            </w:r>
          </w:p>
        </w:tc>
        <w:tc>
          <w:tcPr>
            <w:tcW w:w="261" w:type="dxa"/>
          </w:tcPr>
          <w:p w14:paraId="1ECFF53D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AFFE1DB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5,630</w:t>
            </w:r>
          </w:p>
        </w:tc>
      </w:tr>
      <w:tr w:rsidR="0076288F" w:rsidRPr="00CE726B" w14:paraId="527AF329" w14:textId="77777777" w:rsidTr="00500649">
        <w:trPr>
          <w:tblHeader/>
        </w:trPr>
        <w:tc>
          <w:tcPr>
            <w:tcW w:w="5490" w:type="dxa"/>
          </w:tcPr>
          <w:p w14:paraId="4817DC68" w14:textId="77777777" w:rsidR="0076288F" w:rsidRPr="008C5B43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566F57B9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8853B2A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A3B5D65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6288F" w:rsidRPr="00CE726B" w14:paraId="67C9DDEE" w14:textId="77777777" w:rsidTr="00500649">
        <w:trPr>
          <w:tblHeader/>
        </w:trPr>
        <w:tc>
          <w:tcPr>
            <w:tcW w:w="5490" w:type="dxa"/>
          </w:tcPr>
          <w:p w14:paraId="51CF5551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ลูกหนี้ค่าเช่าและลูกหนี้อื่น</w:t>
            </w:r>
          </w:p>
        </w:tc>
        <w:tc>
          <w:tcPr>
            <w:tcW w:w="1710" w:type="dxa"/>
          </w:tcPr>
          <w:p w14:paraId="1A08F412" w14:textId="5F511F74" w:rsidR="0076288F" w:rsidRPr="00497B7D" w:rsidRDefault="00D67C2B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48822BD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5A9A272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B69">
              <w:rPr>
                <w:rFonts w:asciiTheme="majorBidi" w:hAnsiTheme="majorBidi" w:cstheme="majorBidi"/>
                <w:sz w:val="30"/>
                <w:szCs w:val="30"/>
              </w:rPr>
              <w:t>28,719</w:t>
            </w:r>
          </w:p>
        </w:tc>
      </w:tr>
      <w:tr w:rsidR="0076288F" w:rsidRPr="001316DA" w14:paraId="7C65246E" w14:textId="77777777" w:rsidTr="00500649">
        <w:trPr>
          <w:tblHeader/>
        </w:trPr>
        <w:tc>
          <w:tcPr>
            <w:tcW w:w="5490" w:type="dxa"/>
          </w:tcPr>
          <w:p w14:paraId="4653F097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1D41B7BC" w14:textId="3B8A8E5E" w:rsidR="0076288F" w:rsidRPr="008C5B43" w:rsidRDefault="00D67C2B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25,413</w:t>
            </w:r>
          </w:p>
        </w:tc>
        <w:tc>
          <w:tcPr>
            <w:tcW w:w="261" w:type="dxa"/>
          </w:tcPr>
          <w:p w14:paraId="7D3269D4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212F59C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88F" w:rsidRPr="00CE726B" w14:paraId="00626282" w14:textId="77777777" w:rsidTr="00500649">
        <w:trPr>
          <w:tblHeader/>
        </w:trPr>
        <w:tc>
          <w:tcPr>
            <w:tcW w:w="5490" w:type="dxa"/>
          </w:tcPr>
          <w:p w14:paraId="4F338A18" w14:textId="77777777" w:rsidR="0076288F" w:rsidRPr="008C5B43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0745978F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13D3FE73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6D54FC7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70A54" w:rsidRPr="00CE726B" w14:paraId="14FE3BC2" w14:textId="77777777" w:rsidTr="00500649">
        <w:trPr>
          <w:tblHeader/>
        </w:trPr>
        <w:tc>
          <w:tcPr>
            <w:tcW w:w="5490" w:type="dxa"/>
          </w:tcPr>
          <w:p w14:paraId="48843868" w14:textId="2033C8FC" w:rsidR="00670A54" w:rsidRPr="008C5B43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8C5B43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1374CE4B" w14:textId="07642850" w:rsidR="00670A54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37,799</w:t>
            </w:r>
          </w:p>
        </w:tc>
        <w:tc>
          <w:tcPr>
            <w:tcW w:w="261" w:type="dxa"/>
          </w:tcPr>
          <w:p w14:paraId="031AC4ED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5017BFC" w14:textId="286B27C2" w:rsidR="00670A54" w:rsidRPr="001316DA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A54" w:rsidRPr="00CE726B" w14:paraId="5344AE7D" w14:textId="77777777" w:rsidTr="00500649">
        <w:trPr>
          <w:tblHeader/>
        </w:trPr>
        <w:tc>
          <w:tcPr>
            <w:tcW w:w="5490" w:type="dxa"/>
          </w:tcPr>
          <w:p w14:paraId="7F15BD98" w14:textId="77777777" w:rsidR="00670A54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00175C32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B3893E7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48EBF10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70A54" w:rsidRPr="001316DA" w14:paraId="49825BFD" w14:textId="77777777" w:rsidTr="00500649">
        <w:trPr>
          <w:tblHeader/>
        </w:trPr>
        <w:tc>
          <w:tcPr>
            <w:tcW w:w="5490" w:type="dxa"/>
          </w:tcPr>
          <w:p w14:paraId="1D4049F7" w14:textId="77777777" w:rsidR="00670A54" w:rsidRPr="008C5B43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46624067" w14:textId="727717F3" w:rsidR="00670A54" w:rsidRPr="008C5B43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2,573</w:t>
            </w:r>
          </w:p>
        </w:tc>
        <w:tc>
          <w:tcPr>
            <w:tcW w:w="261" w:type="dxa"/>
          </w:tcPr>
          <w:p w14:paraId="424D87AF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35B1D5E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2,589</w:t>
            </w:r>
          </w:p>
        </w:tc>
      </w:tr>
      <w:tr w:rsidR="00670A54" w:rsidRPr="001316DA" w14:paraId="425E9E6F" w14:textId="77777777" w:rsidTr="00500649">
        <w:trPr>
          <w:tblHeader/>
        </w:trPr>
        <w:tc>
          <w:tcPr>
            <w:tcW w:w="5490" w:type="dxa"/>
          </w:tcPr>
          <w:p w14:paraId="290FE5A2" w14:textId="77777777" w:rsidR="00670A54" w:rsidRPr="008C5B43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(มหาชน)</w:t>
            </w:r>
          </w:p>
        </w:tc>
        <w:tc>
          <w:tcPr>
            <w:tcW w:w="1710" w:type="dxa"/>
          </w:tcPr>
          <w:p w14:paraId="61E940D4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C690212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3814C72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70A54" w:rsidRPr="001316DA" w14:paraId="51385B99" w14:textId="77777777" w:rsidTr="00500649">
        <w:trPr>
          <w:tblHeader/>
        </w:trPr>
        <w:tc>
          <w:tcPr>
            <w:tcW w:w="5490" w:type="dxa"/>
          </w:tcPr>
          <w:p w14:paraId="42F0ED41" w14:textId="77777777" w:rsidR="00670A54" w:rsidRPr="008C5B43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2FCAA3CA" w14:textId="1CE8C601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1,644</w:t>
            </w:r>
          </w:p>
        </w:tc>
        <w:tc>
          <w:tcPr>
            <w:tcW w:w="261" w:type="dxa"/>
          </w:tcPr>
          <w:p w14:paraId="0BFA59AC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E4ED46F" w14:textId="77777777" w:rsidR="00670A54" w:rsidRPr="001316DA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2,488</w:t>
            </w:r>
          </w:p>
        </w:tc>
      </w:tr>
    </w:tbl>
    <w:p w14:paraId="03E4F906" w14:textId="77777777" w:rsidR="00320E7C" w:rsidRDefault="00320E7C" w:rsidP="0076288F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CEC5536" w14:textId="55C3525D" w:rsidR="0076288F" w:rsidRDefault="0076288F" w:rsidP="0076288F">
      <w:pPr>
        <w:tabs>
          <w:tab w:val="clear" w:pos="227"/>
        </w:tabs>
        <w:ind w:left="567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8C5B4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316DA">
        <w:rPr>
          <w:rFonts w:ascii="Angsana New" w:hAnsi="Angsana New"/>
          <w:sz w:val="30"/>
          <w:szCs w:val="30"/>
        </w:rPr>
        <w:t xml:space="preserve">25 </w:t>
      </w:r>
      <w:r w:rsidRPr="008C5B43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316DA">
        <w:rPr>
          <w:rFonts w:ascii="Angsana New" w:hAnsi="Angsana New"/>
          <w:sz w:val="30"/>
          <w:szCs w:val="30"/>
        </w:rPr>
        <w:t xml:space="preserve">2562 </w:t>
      </w:r>
      <w:r w:rsidRPr="008C5B43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1316DA">
        <w:rPr>
          <w:rFonts w:ascii="Angsana New" w:hAnsi="Angsana New"/>
          <w:sz w:val="30"/>
          <w:szCs w:val="30"/>
        </w:rPr>
        <w:t xml:space="preserve">23 </w:t>
      </w:r>
      <w:r w:rsidRPr="008C5B4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16DA">
        <w:rPr>
          <w:rFonts w:ascii="Angsana New" w:hAnsi="Angsana New"/>
          <w:sz w:val="30"/>
          <w:szCs w:val="30"/>
        </w:rPr>
        <w:t xml:space="preserve">2562 </w:t>
      </w:r>
      <w:r w:rsidRPr="008C5B43">
        <w:rPr>
          <w:rFonts w:ascii="Angsana New" w:hAnsi="Angsana New"/>
          <w:sz w:val="30"/>
          <w:szCs w:val="30"/>
          <w:cs/>
        </w:rPr>
        <w:t>บริษัท ดุสิต มัลดีฟส์ อินเวสเม้นท์ จำกัด (“</w:t>
      </w:r>
      <w:r w:rsidRPr="001316DA">
        <w:rPr>
          <w:rFonts w:ascii="Angsana New" w:hAnsi="Angsana New"/>
          <w:sz w:val="30"/>
          <w:szCs w:val="30"/>
        </w:rPr>
        <w:t>DMI”)</w:t>
      </w:r>
      <w:r w:rsidRPr="008C5B43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</w:t>
      </w:r>
      <w:r w:rsidRPr="008C5B43">
        <w:rPr>
          <w:rFonts w:ascii="Angsana New" w:hAnsi="Angsana New" w:hint="cs"/>
          <w:sz w:val="30"/>
          <w:szCs w:val="30"/>
          <w:cs/>
        </w:rPr>
        <w:t xml:space="preserve"> </w:t>
      </w:r>
      <w:r w:rsidR="00B12F37">
        <w:rPr>
          <w:rFonts w:ascii="Angsana New" w:hAnsi="Angsana New"/>
          <w:sz w:val="30"/>
          <w:szCs w:val="30"/>
        </w:rPr>
        <w:t>77.73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8C5B43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8C5B43">
        <w:rPr>
          <w:rFonts w:ascii="Angsana New" w:hAnsi="Angsana New" w:hint="cs"/>
          <w:sz w:val="30"/>
          <w:szCs w:val="30"/>
          <w:cs/>
        </w:rPr>
        <w:t xml:space="preserve">ณ </w:t>
      </w:r>
      <w:r w:rsidR="00AF7933" w:rsidRPr="008C5B43">
        <w:rPr>
          <w:rFonts w:ascii="Angsana New" w:hAnsi="Angsana New"/>
          <w:sz w:val="30"/>
          <w:szCs w:val="30"/>
          <w:cs/>
        </w:rPr>
        <w:t xml:space="preserve">วันที่ </w:t>
      </w:r>
      <w:r w:rsidR="00BF433F">
        <w:rPr>
          <w:rFonts w:ascii="Angsana New" w:hAnsi="Angsana New"/>
          <w:sz w:val="30"/>
          <w:szCs w:val="30"/>
        </w:rPr>
        <w:t>30</w:t>
      </w:r>
      <w:r w:rsidR="00AF7933" w:rsidRPr="008C5B43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8C5B43">
        <w:rPr>
          <w:rFonts w:ascii="Angsana New" w:hAnsi="Angsana New" w:hint="cs"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316DA">
        <w:rPr>
          <w:rFonts w:ascii="Angsana New" w:hAnsi="Angsana New"/>
          <w:sz w:val="30"/>
          <w:szCs w:val="30"/>
        </w:rPr>
        <w:t xml:space="preserve"> DMI </w:t>
      </w:r>
      <w:r w:rsidRPr="008C5B43">
        <w:rPr>
          <w:rFonts w:ascii="Angsana New" w:hAnsi="Angsana New" w:hint="cs"/>
          <w:sz w:val="30"/>
          <w:szCs w:val="30"/>
          <w:cs/>
        </w:rPr>
        <w:t>มี</w:t>
      </w:r>
      <w:r w:rsidRPr="008C5B43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="00B12F37">
        <w:rPr>
          <w:rFonts w:ascii="Angsana New" w:hAnsi="Angsana New"/>
          <w:sz w:val="30"/>
          <w:szCs w:val="30"/>
        </w:rPr>
        <w:t>45.50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8C5B43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8C5B43">
        <w:rPr>
          <w:rFonts w:ascii="Angsana New" w:hAnsi="Angsana New"/>
          <w:i/>
          <w:iCs/>
          <w:sz w:val="30"/>
          <w:szCs w:val="30"/>
          <w:cs/>
        </w:rPr>
        <w:t xml:space="preserve">(ณ วันที่ 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8C5B4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8C5B4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7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:</w:t>
      </w:r>
      <w:r w:rsidRPr="001316D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46 </w:t>
      </w:r>
      <w:r w:rsidRPr="008C5B43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ล้านดอลล่าร์สหรัฐ)</w:t>
      </w:r>
    </w:p>
    <w:p w14:paraId="12AE2ACA" w14:textId="2BC269F5" w:rsidR="0076288F" w:rsidRPr="008C5B43" w:rsidRDefault="00637A03" w:rsidP="00320E7C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8C5B43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="0076288F" w:rsidRPr="008C5B43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3EAC536F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9B12C" w14:textId="16C85258" w:rsidR="0076288F" w:rsidRPr="001B4B45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8C5B43">
        <w:rPr>
          <w:rFonts w:ascii="Angsana New" w:hAnsi="Angsana New"/>
          <w:sz w:val="30"/>
          <w:szCs w:val="30"/>
          <w:cs/>
        </w:rPr>
        <w:t>ในระหว่าง</w:t>
      </w:r>
      <w:r w:rsidR="00AF7933" w:rsidRPr="008C5B43">
        <w:rPr>
          <w:rFonts w:ascii="Angsana New" w:hAnsi="Angsana New"/>
          <w:sz w:val="30"/>
          <w:szCs w:val="30"/>
          <w:cs/>
        </w:rPr>
        <w:t xml:space="preserve">งวดหกเดือนสิ้นสุดวันที่ </w:t>
      </w:r>
      <w:r w:rsidR="00AF7933" w:rsidRPr="008702B1">
        <w:rPr>
          <w:rFonts w:ascii="Angsana New" w:hAnsi="Angsana New"/>
          <w:sz w:val="30"/>
          <w:szCs w:val="30"/>
        </w:rPr>
        <w:t xml:space="preserve">30 </w:t>
      </w:r>
      <w:r w:rsidR="00AF7933" w:rsidRPr="008C5B43">
        <w:rPr>
          <w:rFonts w:ascii="Angsana New" w:hAnsi="Angsana New"/>
          <w:sz w:val="30"/>
          <w:szCs w:val="30"/>
          <w:cs/>
        </w:rPr>
        <w:t>มิถุนายน</w:t>
      </w:r>
      <w:r w:rsidRPr="008C5B43">
        <w:rPr>
          <w:rFonts w:ascii="Angsana New" w:hAnsi="Angsana New" w:hint="cs"/>
          <w:sz w:val="30"/>
          <w:szCs w:val="30"/>
          <w:cs/>
        </w:rPr>
        <w:t xml:space="preserve"> </w:t>
      </w:r>
      <w:r w:rsidRPr="008C5B43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8C5B43">
        <w:rPr>
          <w:rFonts w:ascii="Angsana New" w:hAnsi="Angsana New" w:hint="cs"/>
          <w:sz w:val="30"/>
          <w:szCs w:val="30"/>
          <w:cs/>
        </w:rPr>
        <w:t>หน่วย</w:t>
      </w:r>
      <w:r w:rsidRPr="008C5B43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32DEDBBF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2610"/>
        <w:gridCol w:w="270"/>
        <w:gridCol w:w="1350"/>
        <w:gridCol w:w="270"/>
        <w:gridCol w:w="1080"/>
        <w:gridCol w:w="270"/>
        <w:gridCol w:w="990"/>
      </w:tblGrid>
      <w:tr w:rsidR="0076288F" w:rsidRPr="001316DA" w14:paraId="6D655A8A" w14:textId="77777777" w:rsidTr="00500649">
        <w:trPr>
          <w:cantSplit/>
          <w:trHeight w:val="396"/>
          <w:tblHeader/>
        </w:trPr>
        <w:tc>
          <w:tcPr>
            <w:tcW w:w="2340" w:type="dxa"/>
          </w:tcPr>
          <w:p w14:paraId="2AA1047B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7E35B134" w14:textId="77777777" w:rsidR="0076288F" w:rsidRPr="001316DA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610" w:type="dxa"/>
          </w:tcPr>
          <w:p w14:paraId="6CDC25E1" w14:textId="77777777" w:rsidR="0076288F" w:rsidRPr="00686B61" w:rsidRDefault="0076288F" w:rsidP="00500649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8C5B43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54A60AAB" w14:textId="77777777" w:rsidR="0076288F" w:rsidRPr="001316DA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00F42B8D" w14:textId="77777777" w:rsidR="0076288F" w:rsidRPr="00686B61" w:rsidRDefault="0076288F" w:rsidP="00500649">
            <w:pPr>
              <w:pStyle w:val="Heading9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8C5B43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มูลค่า</w:t>
            </w:r>
            <w:r w:rsidRPr="008C5B43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32376324" w14:textId="77777777" w:rsidR="0076288F" w:rsidRPr="00686B61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80" w:type="dxa"/>
          </w:tcPr>
          <w:p w14:paraId="11E32849" w14:textId="77777777" w:rsidR="0076288F" w:rsidRPr="00686B61" w:rsidRDefault="0076288F" w:rsidP="00500649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8</w:t>
            </w:r>
          </w:p>
        </w:tc>
        <w:tc>
          <w:tcPr>
            <w:tcW w:w="270" w:type="dxa"/>
          </w:tcPr>
          <w:p w14:paraId="528D2D15" w14:textId="77777777" w:rsidR="0076288F" w:rsidRPr="00686B61" w:rsidRDefault="0076288F" w:rsidP="00500649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990" w:type="dxa"/>
          </w:tcPr>
          <w:p w14:paraId="0D075570" w14:textId="77777777" w:rsidR="0076288F" w:rsidRPr="00686B61" w:rsidRDefault="0076288F" w:rsidP="00500649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7</w:t>
            </w:r>
          </w:p>
        </w:tc>
      </w:tr>
      <w:tr w:rsidR="0076288F" w:rsidRPr="00686B61" w14:paraId="64AD7145" w14:textId="77777777" w:rsidTr="00500649">
        <w:trPr>
          <w:cantSplit/>
          <w:tblHeader/>
        </w:trPr>
        <w:tc>
          <w:tcPr>
            <w:tcW w:w="2340" w:type="dxa"/>
          </w:tcPr>
          <w:p w14:paraId="644F4A74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E83AC0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7822C631" w14:textId="77777777" w:rsidR="0076288F" w:rsidRPr="00686B61" w:rsidRDefault="0076288F" w:rsidP="00500649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1A3BF6" w14:textId="77777777" w:rsidR="0076288F" w:rsidRPr="008C5B43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7B3771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5B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 / หน่วย)</w:t>
            </w:r>
          </w:p>
        </w:tc>
        <w:tc>
          <w:tcPr>
            <w:tcW w:w="270" w:type="dxa"/>
          </w:tcPr>
          <w:p w14:paraId="480AB32E" w14:textId="77777777" w:rsidR="0076288F" w:rsidRPr="008C5B43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D88D057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5B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433F" w:rsidRPr="00686B61" w14:paraId="373AE2F0" w14:textId="77777777" w:rsidTr="00414D64">
        <w:trPr>
          <w:cantSplit/>
          <w:tblHeader/>
        </w:trPr>
        <w:tc>
          <w:tcPr>
            <w:tcW w:w="2340" w:type="dxa"/>
          </w:tcPr>
          <w:p w14:paraId="6CDF51D5" w14:textId="5B73DCC3" w:rsidR="00BF433F" w:rsidRPr="00686B61" w:rsidRDefault="00BF433F" w:rsidP="00BF433F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535C8D" w14:textId="77777777" w:rsidR="00BF433F" w:rsidRPr="008C5B43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6F1276F2" w14:textId="77777777" w:rsidR="00BF433F" w:rsidRPr="00686B61" w:rsidRDefault="00BF433F" w:rsidP="00BF433F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326A0712" w14:textId="77777777" w:rsidR="00BF433F" w:rsidRPr="008C5B43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89DF969" w14:textId="77777777" w:rsidR="00BF433F" w:rsidRPr="001316DA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5E9A4" w14:textId="5B254D6A" w:rsidR="00BF433F" w:rsidRPr="00686B61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0.2150</w:t>
            </w:r>
          </w:p>
        </w:tc>
        <w:tc>
          <w:tcPr>
            <w:tcW w:w="270" w:type="dxa"/>
          </w:tcPr>
          <w:p w14:paraId="799110C4" w14:textId="77777777" w:rsidR="00BF433F" w:rsidRPr="008C5B43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3D2763" w14:textId="381CA3FD" w:rsidR="00BF433F" w:rsidRPr="00686B61" w:rsidRDefault="00BB4647" w:rsidP="00BF433F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152,972</w:t>
            </w:r>
          </w:p>
        </w:tc>
        <w:tc>
          <w:tcPr>
            <w:tcW w:w="270" w:type="dxa"/>
          </w:tcPr>
          <w:p w14:paraId="3E1CE84B" w14:textId="77777777" w:rsidR="00BF433F" w:rsidRPr="00686B61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E2A6D9" w14:textId="77777777" w:rsidR="00BF433F" w:rsidRPr="00B72641" w:rsidRDefault="00BF433F" w:rsidP="00BF433F">
            <w:pPr>
              <w:tabs>
                <w:tab w:val="clear" w:pos="907"/>
                <w:tab w:val="left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084B3A" w14:textId="07A8FE02" w:rsidR="00BF433F" w:rsidRPr="00686B61" w:rsidRDefault="00BB4647" w:rsidP="00BF433F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433F" w:rsidRPr="001316DA" w14:paraId="06652BC1" w14:textId="77777777" w:rsidTr="00500649">
        <w:trPr>
          <w:cantSplit/>
          <w:tblHeader/>
        </w:trPr>
        <w:tc>
          <w:tcPr>
            <w:tcW w:w="2340" w:type="dxa"/>
          </w:tcPr>
          <w:p w14:paraId="6920D632" w14:textId="77777777" w:rsidR="00BF433F" w:rsidRPr="001316DA" w:rsidRDefault="00BF433F" w:rsidP="00BF433F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BC6212B" w14:textId="77777777" w:rsidR="00BF433F" w:rsidRPr="008C5B43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6AF342C3" w14:textId="77777777" w:rsidR="00BF433F" w:rsidRPr="00686B61" w:rsidRDefault="00BF433F" w:rsidP="00BF433F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1155325F" w14:textId="77777777" w:rsidR="00BF433F" w:rsidRPr="008C5B43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C7A1FFC" w14:textId="77777777" w:rsidR="00BF433F" w:rsidRPr="001316DA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29C63C" w14:textId="77777777" w:rsidR="00BF433F" w:rsidRPr="00686B61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0.1975</w:t>
            </w:r>
          </w:p>
        </w:tc>
        <w:tc>
          <w:tcPr>
            <w:tcW w:w="270" w:type="dxa"/>
          </w:tcPr>
          <w:p w14:paraId="11A6D4C6" w14:textId="77777777" w:rsidR="00BF433F" w:rsidRPr="008C5B43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3D75C3" w14:textId="174A69DD" w:rsidR="00BF433F" w:rsidRPr="00686B61" w:rsidRDefault="00452C68" w:rsidP="00BF433F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78DB9EC4" w14:textId="77777777" w:rsidR="00BF433F" w:rsidRPr="00686B61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6F8002" w14:textId="77777777" w:rsidR="00BF433F" w:rsidRDefault="00BF433F" w:rsidP="00BF433F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CA2E76" w14:textId="29FF1F0B" w:rsidR="00BF433F" w:rsidRPr="00686B61" w:rsidRDefault="00BB4647" w:rsidP="00BF433F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2641">
              <w:rPr>
                <w:rFonts w:asciiTheme="majorBidi" w:hAnsiTheme="majorBidi" w:cstheme="majorBidi"/>
                <w:sz w:val="30"/>
                <w:szCs w:val="30"/>
              </w:rPr>
              <w:t>140,357</w:t>
            </w:r>
          </w:p>
        </w:tc>
      </w:tr>
      <w:tr w:rsidR="00BF433F" w:rsidRPr="001316DA" w14:paraId="3AE3DE95" w14:textId="77777777" w:rsidTr="00F35647">
        <w:trPr>
          <w:cantSplit/>
          <w:trHeight w:val="407"/>
        </w:trPr>
        <w:tc>
          <w:tcPr>
            <w:tcW w:w="2340" w:type="dxa"/>
          </w:tcPr>
          <w:p w14:paraId="724C3824" w14:textId="77777777" w:rsidR="00BF433F" w:rsidRPr="008C5B43" w:rsidRDefault="00BF433F" w:rsidP="00BF433F">
            <w:pPr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12C3A6" w14:textId="77777777" w:rsidR="00BF433F" w:rsidRPr="00686B61" w:rsidRDefault="00BF433F" w:rsidP="00BF433F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7E899D5" w14:textId="77777777" w:rsidR="00BF433F" w:rsidRPr="00686B61" w:rsidRDefault="00BF433F" w:rsidP="00BF433F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27B30" w14:textId="77777777" w:rsidR="00BF433F" w:rsidRPr="00686B61" w:rsidRDefault="00BF433F" w:rsidP="00BF433F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1CAF30" w14:textId="77777777" w:rsidR="00BF433F" w:rsidRPr="00686B61" w:rsidRDefault="00BF433F" w:rsidP="00BF433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99A9B" w14:textId="77777777" w:rsidR="00BF433F" w:rsidRPr="00686B61" w:rsidRDefault="00BF433F" w:rsidP="00BF433F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D01CD" w14:textId="4BA7154E" w:rsidR="00BF433F" w:rsidRPr="00686B61" w:rsidRDefault="00452C68" w:rsidP="00BF433F">
            <w:pPr>
              <w:tabs>
                <w:tab w:val="clear" w:pos="680"/>
                <w:tab w:val="clear" w:pos="907"/>
                <w:tab w:val="left" w:pos="520"/>
                <w:tab w:val="decimal" w:pos="1233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52C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152,972</w:t>
            </w:r>
          </w:p>
        </w:tc>
        <w:tc>
          <w:tcPr>
            <w:tcW w:w="270" w:type="dxa"/>
          </w:tcPr>
          <w:p w14:paraId="0EAAF8FB" w14:textId="77777777" w:rsidR="00BF433F" w:rsidRPr="00686B61" w:rsidRDefault="00BF433F" w:rsidP="00BF433F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E710D" w14:textId="77777777" w:rsidR="00BF433F" w:rsidRPr="001316DA" w:rsidRDefault="00BF433F" w:rsidP="00BF433F">
            <w:pPr>
              <w:tabs>
                <w:tab w:val="clear" w:pos="680"/>
                <w:tab w:val="clear" w:pos="907"/>
                <w:tab w:val="left" w:pos="340"/>
                <w:tab w:val="left" w:pos="610"/>
                <w:tab w:val="left" w:pos="880"/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140,357</w:t>
            </w:r>
          </w:p>
        </w:tc>
      </w:tr>
      <w:bookmarkEnd w:id="2"/>
    </w:tbl>
    <w:p w14:paraId="52DED252" w14:textId="77777777" w:rsidR="0076288F" w:rsidRPr="008C5B43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37659C" w14:textId="10A11DB0" w:rsidR="0076288F" w:rsidRPr="008C5B43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8C5B43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6D41F8FF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A3AFC" w14:textId="46B8E0E5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8C5B43">
        <w:rPr>
          <w:rFonts w:ascii="Angsana New" w:hAnsi="Angsana New" w:hint="cs"/>
          <w:sz w:val="30"/>
          <w:szCs w:val="30"/>
          <w:cs/>
        </w:rPr>
        <w:t>กลุ่ม</w:t>
      </w:r>
      <w:r w:rsidRPr="008C5B43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="00FE66F1" w:rsidRPr="008C5B43">
        <w:rPr>
          <w:rFonts w:ascii="Angsana New" w:hAnsi="Angsana New"/>
          <w:sz w:val="30"/>
          <w:szCs w:val="30"/>
          <w:cs/>
        </w:rPr>
        <w:t xml:space="preserve">งวดหกเดือนสิ้นสุดวันที่ </w:t>
      </w:r>
      <w:r w:rsidR="00FE66F1" w:rsidRPr="008702B1">
        <w:rPr>
          <w:rFonts w:ascii="Angsana New" w:hAnsi="Angsana New"/>
          <w:sz w:val="30"/>
          <w:szCs w:val="30"/>
        </w:rPr>
        <w:t xml:space="preserve">30 </w:t>
      </w:r>
      <w:r w:rsidR="00FE66F1" w:rsidRPr="008C5B43">
        <w:rPr>
          <w:rFonts w:ascii="Angsana New" w:hAnsi="Angsana New"/>
          <w:sz w:val="30"/>
          <w:szCs w:val="30"/>
          <w:cs/>
        </w:rPr>
        <w:t>มิถุนายน</w:t>
      </w:r>
      <w:r w:rsidRPr="008C5B43">
        <w:rPr>
          <w:rFonts w:ascii="Angsana New" w:hAnsi="Angsana New"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8C5B43">
        <w:rPr>
          <w:rFonts w:ascii="Angsana New" w:hAnsi="Angsana New"/>
          <w:sz w:val="30"/>
          <w:szCs w:val="30"/>
          <w:cs/>
        </w:rPr>
        <w:t xml:space="preserve">โดยไม่รวมเงินลงทุนในเงินฝากธนาคาร เป็นจำนวน </w:t>
      </w:r>
      <w:r w:rsidR="00DB6676">
        <w:rPr>
          <w:rFonts w:ascii="Angsana New" w:hAnsi="Angsana New"/>
          <w:sz w:val="30"/>
          <w:szCs w:val="30"/>
        </w:rPr>
        <w:t>69.01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8C5B43">
        <w:rPr>
          <w:rFonts w:ascii="Angsana New" w:hAnsi="Angsana New"/>
          <w:sz w:val="30"/>
          <w:szCs w:val="30"/>
          <w:cs/>
        </w:rPr>
        <w:t xml:space="preserve">ล้านบาท โดยคิดเป็นร้อยละ </w:t>
      </w:r>
      <w:r w:rsidR="00DB6676">
        <w:rPr>
          <w:rFonts w:ascii="Angsana New" w:hAnsi="Angsana New"/>
          <w:sz w:val="30"/>
          <w:szCs w:val="30"/>
        </w:rPr>
        <w:t>0.01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8C5B43">
        <w:rPr>
          <w:rFonts w:ascii="Angsana New" w:hAnsi="Angsana New"/>
          <w:sz w:val="30"/>
          <w:szCs w:val="30"/>
          <w:cs/>
        </w:rPr>
        <w:t xml:space="preserve">ต่อมูลค่าสินทรัพย์สุทธิถัวเฉลี่ยระหว่างงวด </w:t>
      </w:r>
      <w:r w:rsidRPr="008C5B43">
        <w:rPr>
          <w:rFonts w:ascii="Angsana New" w:hAnsi="Angsana New"/>
          <w:i/>
          <w:iCs/>
          <w:sz w:val="30"/>
          <w:szCs w:val="30"/>
          <w:cs/>
        </w:rPr>
        <w:t>(</w:t>
      </w:r>
      <w:r w:rsidRPr="001316DA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7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: </w:t>
      </w:r>
      <w:r w:rsidRPr="008C5B43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8C5B4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E66F1" w:rsidRPr="00FE66F1">
        <w:rPr>
          <w:rFonts w:ascii="Angsana New" w:hAnsi="Angsana New"/>
          <w:i/>
          <w:iCs/>
          <w:sz w:val="30"/>
          <w:szCs w:val="30"/>
        </w:rPr>
        <w:t xml:space="preserve">69.55 </w:t>
      </w:r>
      <w:r w:rsidR="00FE66F1" w:rsidRPr="008C5B4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C5B43">
        <w:rPr>
          <w:rFonts w:ascii="Angsana New" w:hAnsi="Angsana New"/>
          <w:i/>
          <w:iCs/>
          <w:sz w:val="30"/>
          <w:szCs w:val="30"/>
          <w:cs/>
        </w:rPr>
        <w:t xml:space="preserve"> โดยคิดเป็นร้อยละ </w:t>
      </w:r>
      <w:r w:rsidR="00FE66F1" w:rsidRPr="00FE66F1">
        <w:rPr>
          <w:rFonts w:ascii="Angsana New" w:hAnsi="Angsana New"/>
          <w:i/>
          <w:iCs/>
          <w:sz w:val="30"/>
          <w:szCs w:val="30"/>
        </w:rPr>
        <w:t>0.01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</w:t>
      </w:r>
      <w:r w:rsidRPr="008C5B43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ต่อมูลค่าสินทรัพย์สุทธิถัวเฉลี่ยระหว่างงวด)</w:t>
      </w:r>
    </w:p>
    <w:p w14:paraId="18B5A234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1C5167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76288F" w:rsidRPr="001316DA" w:rsidSect="006B0EA2">
          <w:headerReference w:type="default" r:id="rId17"/>
          <w:footerReference w:type="default" r:id="rId18"/>
          <w:pgSz w:w="11909" w:h="16834" w:code="9"/>
          <w:pgMar w:top="720" w:right="1152" w:bottom="720" w:left="1152" w:header="720" w:footer="720" w:gutter="0"/>
          <w:cols w:space="720"/>
        </w:sectPr>
      </w:pPr>
    </w:p>
    <w:p w14:paraId="586B8BD9" w14:textId="2F381140" w:rsidR="0076288F" w:rsidRPr="008C5B43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8C5B4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76288F" w:rsidRPr="008C5B43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30E0DCD9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906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5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</w:tblGrid>
      <w:tr w:rsidR="0004444B" w:rsidRPr="001316DA" w14:paraId="7507BC36" w14:textId="77777777" w:rsidTr="00500649">
        <w:trPr>
          <w:cantSplit/>
        </w:trPr>
        <w:tc>
          <w:tcPr>
            <w:tcW w:w="4185" w:type="dxa"/>
          </w:tcPr>
          <w:p w14:paraId="3D854294" w14:textId="2B08C945" w:rsidR="0004444B" w:rsidRPr="00BE089B" w:rsidRDefault="0004444B" w:rsidP="0004444B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C5B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C5B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38" w:type="dxa"/>
            <w:gridSpan w:val="3"/>
            <w:vAlign w:val="center"/>
          </w:tcPr>
          <w:p w14:paraId="3C580820" w14:textId="77777777" w:rsidR="0004444B" w:rsidRPr="001316DA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183C7DBB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63B03B0F" w14:textId="77777777" w:rsidR="0004444B" w:rsidRPr="001316DA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7AD69D44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165C2C59" w14:textId="77777777" w:rsidR="0004444B" w:rsidRPr="001316DA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691E0282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3F532D90" w14:textId="77777777" w:rsidR="0004444B" w:rsidRPr="008C5B43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4444B" w:rsidRPr="001316DA" w14:paraId="4E14873C" w14:textId="77777777" w:rsidTr="00500649">
        <w:trPr>
          <w:cantSplit/>
        </w:trPr>
        <w:tc>
          <w:tcPr>
            <w:tcW w:w="4185" w:type="dxa"/>
          </w:tcPr>
          <w:p w14:paraId="44CC47B9" w14:textId="1C6F2BDA" w:rsidR="0004444B" w:rsidRPr="008C5B43" w:rsidRDefault="0004444B" w:rsidP="0004444B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C5B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8" w:type="dxa"/>
            <w:vAlign w:val="center"/>
          </w:tcPr>
          <w:p w14:paraId="6BE85175" w14:textId="77777777" w:rsidR="0004444B" w:rsidRPr="00CE726B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4A89D9C2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573C2D1" w14:textId="77777777" w:rsidR="0004444B" w:rsidRPr="00CE726B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5058F82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15F6849" w14:textId="77777777" w:rsidR="0004444B" w:rsidRPr="00CE726B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64308E3C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5CD8C35" w14:textId="77777777" w:rsidR="0004444B" w:rsidRPr="00CE726B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2988A320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9E6BC3E" w14:textId="77777777" w:rsidR="0004444B" w:rsidRPr="00CE726B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23D08A84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25EA453" w14:textId="77777777" w:rsidR="0004444B" w:rsidRPr="00CE726B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53D2CABC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8B86C2E" w14:textId="77777777" w:rsidR="0004444B" w:rsidRPr="00CE726B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361B1167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7777D73" w14:textId="77777777" w:rsidR="0004444B" w:rsidRPr="00CE726B" w:rsidRDefault="0004444B" w:rsidP="0004444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76288F" w:rsidRPr="001316DA" w14:paraId="1F012C02" w14:textId="77777777" w:rsidTr="00500649">
        <w:trPr>
          <w:cantSplit/>
        </w:trPr>
        <w:tc>
          <w:tcPr>
            <w:tcW w:w="4185" w:type="dxa"/>
            <w:vAlign w:val="center"/>
          </w:tcPr>
          <w:p w14:paraId="0494D634" w14:textId="77777777" w:rsidR="0076288F" w:rsidRPr="008C5B43" w:rsidRDefault="0076288F" w:rsidP="0050064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1" w:type="dxa"/>
            <w:gridSpan w:val="15"/>
          </w:tcPr>
          <w:p w14:paraId="5CEA2E5A" w14:textId="77777777" w:rsidR="0076288F" w:rsidRPr="008C5B43" w:rsidRDefault="0076288F" w:rsidP="00500649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5B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88F" w:rsidRPr="001316DA" w14:paraId="723B2BCA" w14:textId="77777777" w:rsidTr="00500649">
        <w:trPr>
          <w:cantSplit/>
        </w:trPr>
        <w:tc>
          <w:tcPr>
            <w:tcW w:w="4185" w:type="dxa"/>
            <w:vAlign w:val="center"/>
          </w:tcPr>
          <w:p w14:paraId="0B01FF21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5B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66A54384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D1C176F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9BC0085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C6CF09D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A57B25E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1629964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EA3519E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7EEE66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28C6F63" w14:textId="77777777" w:rsidR="0076288F" w:rsidRPr="00CE726B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99E283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A938240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7F88FBE" w14:textId="77777777" w:rsidR="0076288F" w:rsidRPr="001316D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5AF323C" w14:textId="77777777" w:rsidR="0076288F" w:rsidRPr="00CE726B" w:rsidRDefault="0076288F" w:rsidP="00500649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2D26E2D8" w14:textId="77777777" w:rsidR="0076288F" w:rsidRPr="008C5B43" w:rsidRDefault="0076288F" w:rsidP="00500649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7D9310A" w14:textId="77777777" w:rsidR="0076288F" w:rsidRPr="00CE726B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44B" w:rsidRPr="001316DA" w14:paraId="6A3A79AB" w14:textId="77777777" w:rsidTr="00500649">
        <w:trPr>
          <w:cantSplit/>
        </w:trPr>
        <w:tc>
          <w:tcPr>
            <w:tcW w:w="4185" w:type="dxa"/>
            <w:vAlign w:val="center"/>
          </w:tcPr>
          <w:p w14:paraId="630BD872" w14:textId="77777777" w:rsidR="0004444B" w:rsidRPr="008C5B43" w:rsidRDefault="0004444B" w:rsidP="0004444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</w:tcPr>
          <w:p w14:paraId="587B7530" w14:textId="1360374D" w:rsidR="0004444B" w:rsidRPr="00CE726B" w:rsidRDefault="00D67C2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298,159</w:t>
            </w:r>
          </w:p>
        </w:tc>
        <w:tc>
          <w:tcPr>
            <w:tcW w:w="178" w:type="dxa"/>
            <w:vAlign w:val="center"/>
          </w:tcPr>
          <w:p w14:paraId="134BA23C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9B8B92" w14:textId="707D6B93" w:rsidR="0004444B" w:rsidRPr="00DA6371" w:rsidRDefault="0004444B" w:rsidP="0004444B">
            <w:pPr>
              <w:tabs>
                <w:tab w:val="clear" w:pos="907"/>
                <w:tab w:val="left" w:pos="9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308,814</w:t>
            </w:r>
          </w:p>
        </w:tc>
        <w:tc>
          <w:tcPr>
            <w:tcW w:w="178" w:type="dxa"/>
            <w:vAlign w:val="center"/>
          </w:tcPr>
          <w:p w14:paraId="05464D97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51B3C65" w14:textId="10D2C032" w:rsidR="0004444B" w:rsidRPr="001B48CA" w:rsidRDefault="00D67C2B" w:rsidP="0004444B">
            <w:pPr>
              <w:tabs>
                <w:tab w:val="clear" w:pos="907"/>
                <w:tab w:val="left" w:pos="9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4,887</w:t>
            </w:r>
          </w:p>
        </w:tc>
        <w:tc>
          <w:tcPr>
            <w:tcW w:w="178" w:type="dxa"/>
            <w:vAlign w:val="center"/>
          </w:tcPr>
          <w:p w14:paraId="30E8E4C8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9D8A52" w14:textId="2C6B241C" w:rsidR="0004444B" w:rsidRPr="008C5B43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3,544</w:t>
            </w:r>
          </w:p>
        </w:tc>
        <w:tc>
          <w:tcPr>
            <w:tcW w:w="178" w:type="dxa"/>
            <w:vAlign w:val="center"/>
          </w:tcPr>
          <w:p w14:paraId="43D0586F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ADD82DA" w14:textId="1F48252F" w:rsidR="0004444B" w:rsidRPr="00CE726B" w:rsidRDefault="00D67C2B" w:rsidP="0004444B">
            <w:pPr>
              <w:tabs>
                <w:tab w:val="clear" w:pos="907"/>
                <w:tab w:val="left" w:pos="828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0EF1A796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7B6D66B" w14:textId="51711DE8" w:rsidR="0004444B" w:rsidRPr="008C5B43" w:rsidRDefault="0004444B" w:rsidP="0004444B">
            <w:pPr>
              <w:tabs>
                <w:tab w:val="clear" w:pos="907"/>
                <w:tab w:val="left" w:pos="796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6C4CB829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641EF4F" w14:textId="41F81675" w:rsidR="0004444B" w:rsidRPr="001B48CA" w:rsidRDefault="00D67C2B" w:rsidP="0004444B">
            <w:pPr>
              <w:tabs>
                <w:tab w:val="clear" w:pos="907"/>
                <w:tab w:val="left" w:pos="628"/>
                <w:tab w:val="left" w:pos="883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303,046</w:t>
            </w:r>
          </w:p>
        </w:tc>
        <w:tc>
          <w:tcPr>
            <w:tcW w:w="180" w:type="dxa"/>
            <w:vAlign w:val="center"/>
          </w:tcPr>
          <w:p w14:paraId="3A8691A0" w14:textId="77777777" w:rsidR="0004444B" w:rsidRPr="008C5B43" w:rsidRDefault="0004444B" w:rsidP="0004444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8D7E7E" w14:textId="5777C61E" w:rsidR="0004444B" w:rsidRPr="00CE726B" w:rsidRDefault="0004444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312,358</w:t>
            </w:r>
          </w:p>
        </w:tc>
      </w:tr>
      <w:tr w:rsidR="0004444B" w:rsidRPr="001316DA" w14:paraId="08C65FD3" w14:textId="77777777" w:rsidTr="00500649">
        <w:trPr>
          <w:cantSplit/>
        </w:trPr>
        <w:tc>
          <w:tcPr>
            <w:tcW w:w="4185" w:type="dxa"/>
            <w:vAlign w:val="center"/>
          </w:tcPr>
          <w:p w14:paraId="605A836A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B7061BD" w14:textId="5BE95E23" w:rsidR="0004444B" w:rsidRPr="00CE726B" w:rsidRDefault="00D67C2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162362C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FC51DC2" w14:textId="1694CD48" w:rsidR="0004444B" w:rsidRPr="00CE726B" w:rsidRDefault="0004444B" w:rsidP="0004444B">
            <w:pPr>
              <w:tabs>
                <w:tab w:val="clear" w:pos="907"/>
                <w:tab w:val="left" w:pos="9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28138B59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0D59014" w14:textId="339C650C" w:rsidR="0004444B" w:rsidRPr="001B48CA" w:rsidRDefault="00D67C2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27,137</w:t>
            </w:r>
          </w:p>
        </w:tc>
        <w:tc>
          <w:tcPr>
            <w:tcW w:w="178" w:type="dxa"/>
            <w:vAlign w:val="center"/>
          </w:tcPr>
          <w:p w14:paraId="6C051253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99CE9CC" w14:textId="255511A0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30,221</w:t>
            </w:r>
          </w:p>
        </w:tc>
        <w:tc>
          <w:tcPr>
            <w:tcW w:w="178" w:type="dxa"/>
            <w:vAlign w:val="center"/>
          </w:tcPr>
          <w:p w14:paraId="33C20376" w14:textId="77777777" w:rsidR="0004444B" w:rsidRPr="00385F69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350BA33B" w14:textId="1E2B324A" w:rsidR="0004444B" w:rsidRPr="00122B81" w:rsidRDefault="00D67C2B" w:rsidP="0004444B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(27,137)</w:t>
            </w:r>
          </w:p>
        </w:tc>
        <w:tc>
          <w:tcPr>
            <w:tcW w:w="178" w:type="dxa"/>
            <w:vAlign w:val="center"/>
          </w:tcPr>
          <w:p w14:paraId="1A81CE5A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D603DA" w14:textId="7B953F52" w:rsidR="0004444B" w:rsidRPr="008C5B43" w:rsidRDefault="0004444B" w:rsidP="0004444B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23F0">
              <w:rPr>
                <w:rFonts w:asciiTheme="majorBidi" w:hAnsiTheme="majorBidi" w:cstheme="majorBidi"/>
                <w:sz w:val="30"/>
                <w:szCs w:val="30"/>
              </w:rPr>
              <w:t>(30,221)</w:t>
            </w:r>
          </w:p>
        </w:tc>
        <w:tc>
          <w:tcPr>
            <w:tcW w:w="182" w:type="dxa"/>
            <w:vAlign w:val="center"/>
          </w:tcPr>
          <w:p w14:paraId="2D5E7BAB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CBB0ED0" w14:textId="65826C41" w:rsidR="0004444B" w:rsidRPr="001B48CA" w:rsidRDefault="00D67C2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F340FAD" w14:textId="77777777" w:rsidR="0004444B" w:rsidRPr="008C5B43" w:rsidRDefault="0004444B" w:rsidP="0004444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4A3455" w14:textId="28F85EB7" w:rsidR="0004444B" w:rsidRPr="00CE726B" w:rsidRDefault="0004444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444B" w:rsidRPr="001316DA" w14:paraId="0A42214F" w14:textId="77777777" w:rsidTr="00500649">
        <w:trPr>
          <w:cantSplit/>
        </w:trPr>
        <w:tc>
          <w:tcPr>
            <w:tcW w:w="4185" w:type="dxa"/>
            <w:vAlign w:val="center"/>
          </w:tcPr>
          <w:p w14:paraId="3D56C4F2" w14:textId="77777777" w:rsidR="0004444B" w:rsidRPr="00CE726B" w:rsidRDefault="0004444B" w:rsidP="0004444B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4CE4098" w14:textId="7C22BE3E" w:rsidR="0004444B" w:rsidRPr="00550CC5" w:rsidRDefault="00D67C2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298,159</w:t>
            </w:r>
          </w:p>
        </w:tc>
        <w:tc>
          <w:tcPr>
            <w:tcW w:w="178" w:type="dxa"/>
            <w:vAlign w:val="center"/>
          </w:tcPr>
          <w:p w14:paraId="3790E867" w14:textId="77777777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D308172" w14:textId="659405C4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308,814</w:t>
            </w:r>
          </w:p>
        </w:tc>
        <w:tc>
          <w:tcPr>
            <w:tcW w:w="178" w:type="dxa"/>
            <w:vAlign w:val="center"/>
          </w:tcPr>
          <w:p w14:paraId="58E2DDEF" w14:textId="77777777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2690CC4" w14:textId="001E2398" w:rsidR="0004444B" w:rsidRPr="001B48CA" w:rsidRDefault="00D67C2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32,024</w:t>
            </w:r>
          </w:p>
        </w:tc>
        <w:tc>
          <w:tcPr>
            <w:tcW w:w="178" w:type="dxa"/>
            <w:vAlign w:val="center"/>
          </w:tcPr>
          <w:p w14:paraId="631B871B" w14:textId="77777777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21AF0B9" w14:textId="4B91FD98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33,765</w:t>
            </w:r>
          </w:p>
        </w:tc>
        <w:tc>
          <w:tcPr>
            <w:tcW w:w="178" w:type="dxa"/>
            <w:vAlign w:val="center"/>
          </w:tcPr>
          <w:p w14:paraId="4E91C1D9" w14:textId="77777777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48C6771A" w14:textId="53A1E04E" w:rsidR="0004444B" w:rsidRPr="00FC44D1" w:rsidRDefault="00D67C2B" w:rsidP="0004444B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(27,137)</w:t>
            </w:r>
          </w:p>
        </w:tc>
        <w:tc>
          <w:tcPr>
            <w:tcW w:w="178" w:type="dxa"/>
            <w:vAlign w:val="center"/>
          </w:tcPr>
          <w:p w14:paraId="00D3EF0D" w14:textId="77777777" w:rsidR="0004444B" w:rsidRPr="00FC44D1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D866797" w14:textId="27AB182A" w:rsidR="0004444B" w:rsidRPr="008C5B43" w:rsidRDefault="0004444B" w:rsidP="0004444B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(30,221)</w:t>
            </w:r>
          </w:p>
        </w:tc>
        <w:tc>
          <w:tcPr>
            <w:tcW w:w="182" w:type="dxa"/>
            <w:vAlign w:val="center"/>
          </w:tcPr>
          <w:p w14:paraId="0840E998" w14:textId="77777777" w:rsidR="0004444B" w:rsidRPr="00FC44D1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3D4E3413" w14:textId="4C19A366" w:rsidR="0004444B" w:rsidRPr="00FC44D1" w:rsidRDefault="00D67C2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303,046</w:t>
            </w:r>
          </w:p>
        </w:tc>
        <w:tc>
          <w:tcPr>
            <w:tcW w:w="180" w:type="dxa"/>
            <w:vAlign w:val="center"/>
          </w:tcPr>
          <w:p w14:paraId="7C309E28" w14:textId="77777777" w:rsidR="0004444B" w:rsidRPr="008C5B43" w:rsidRDefault="0004444B" w:rsidP="0004444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305BE4" w14:textId="5B5668F2" w:rsidR="0004444B" w:rsidRPr="00550CC5" w:rsidRDefault="0004444B" w:rsidP="0004444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312,358</w:t>
            </w:r>
          </w:p>
        </w:tc>
      </w:tr>
      <w:tr w:rsidR="0004444B" w:rsidRPr="001316DA" w14:paraId="376969A0" w14:textId="77777777" w:rsidTr="00500649">
        <w:trPr>
          <w:cantSplit/>
          <w:trHeight w:val="325"/>
        </w:trPr>
        <w:tc>
          <w:tcPr>
            <w:tcW w:w="4185" w:type="dxa"/>
            <w:vAlign w:val="center"/>
          </w:tcPr>
          <w:p w14:paraId="26048155" w14:textId="77777777" w:rsidR="0004444B" w:rsidRPr="008C5B43" w:rsidRDefault="0004444B" w:rsidP="0004444B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5E2651C" w14:textId="77777777" w:rsidR="0004444B" w:rsidRPr="001316DA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94DA4BC" w14:textId="77777777" w:rsidR="0004444B" w:rsidRPr="00CE726B" w:rsidRDefault="0004444B" w:rsidP="0004444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22B597AA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B8826A8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213FC2F7" w14:textId="77777777" w:rsidR="0004444B" w:rsidRPr="001316DA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6273F98" w14:textId="77777777" w:rsidR="0004444B" w:rsidRPr="00CE726B" w:rsidRDefault="0004444B" w:rsidP="0004444B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4ABF7718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E48BB7F" w14:textId="77777777" w:rsidR="0004444B" w:rsidRPr="00CE726B" w:rsidRDefault="0004444B" w:rsidP="0004444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374DC091" w14:textId="77777777" w:rsidR="0004444B" w:rsidRPr="001316DA" w:rsidRDefault="0004444B" w:rsidP="0004444B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CE154D1" w14:textId="77777777" w:rsidR="0004444B" w:rsidRPr="00CE726B" w:rsidRDefault="0004444B" w:rsidP="0004444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B7F9D1C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9BB0413" w14:textId="77777777" w:rsidR="0004444B" w:rsidRPr="00CE726B" w:rsidRDefault="0004444B" w:rsidP="0004444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769842FC" w14:textId="77777777" w:rsidR="0004444B" w:rsidRPr="001316DA" w:rsidRDefault="0004444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A4EC7F0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592EE8" w14:textId="77777777" w:rsidR="0004444B" w:rsidRPr="00CE726B" w:rsidRDefault="0004444B" w:rsidP="0004444B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44B" w:rsidRPr="001316DA" w14:paraId="622F9FEA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6205F5D1" w14:textId="77777777" w:rsidR="0004444B" w:rsidRPr="008C5B43" w:rsidRDefault="0004444B" w:rsidP="0004444B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</w:tcPr>
          <w:p w14:paraId="19B432D6" w14:textId="77777777" w:rsidR="0004444B" w:rsidRPr="001316DA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10F0267" w14:textId="77777777" w:rsidR="0004444B" w:rsidRPr="00CE726B" w:rsidRDefault="0004444B" w:rsidP="0004444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7DBE7E9" w14:textId="77777777" w:rsidR="0004444B" w:rsidRPr="001316DA" w:rsidRDefault="0004444B" w:rsidP="0004444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A5C9BDA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DD3DB9B" w14:textId="77777777" w:rsidR="0004444B" w:rsidRPr="001316DA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9C81E2" w14:textId="77777777" w:rsidR="0004444B" w:rsidRPr="00CE726B" w:rsidRDefault="0004444B" w:rsidP="0004444B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62F73E5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57E0C42" w14:textId="77777777" w:rsidR="0004444B" w:rsidRPr="00CE726B" w:rsidRDefault="0004444B" w:rsidP="0004444B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1FA90164" w14:textId="77777777" w:rsidR="0004444B" w:rsidRPr="001316DA" w:rsidRDefault="0004444B" w:rsidP="0004444B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1A722C2" w14:textId="77777777" w:rsidR="0004444B" w:rsidRPr="00CE726B" w:rsidRDefault="0004444B" w:rsidP="0004444B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3ED469D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0BAE294" w14:textId="77777777" w:rsidR="0004444B" w:rsidRPr="00CE726B" w:rsidRDefault="0004444B" w:rsidP="0004444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C93372F" w14:textId="77777777" w:rsidR="0004444B" w:rsidRPr="001316DA" w:rsidRDefault="0004444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6B8E3CF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85EF5" w14:textId="77777777" w:rsidR="0004444B" w:rsidRPr="00CE726B" w:rsidRDefault="0004444B" w:rsidP="0004444B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44B" w:rsidRPr="001316DA" w14:paraId="387F2E26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5816B5B7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</w:tcPr>
          <w:p w14:paraId="7A4601EC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AC4AFC5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6980E48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68A16B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30567BA" w14:textId="77777777" w:rsidR="0004444B" w:rsidRPr="001B48CA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1692CF3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EE5313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3F5CFDA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833B0C4" w14:textId="77777777" w:rsidR="0004444B" w:rsidRPr="00122B81" w:rsidRDefault="0004444B" w:rsidP="0004444B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2112F7D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857918B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277781D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C47A942" w14:textId="77777777" w:rsidR="0004444B" w:rsidRPr="001B48CA" w:rsidRDefault="0004444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4350FB7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89595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44B" w:rsidRPr="001316DA" w14:paraId="33A971E1" w14:textId="77777777" w:rsidTr="000747C1">
        <w:trPr>
          <w:cantSplit/>
          <w:trHeight w:val="262"/>
        </w:trPr>
        <w:tc>
          <w:tcPr>
            <w:tcW w:w="4185" w:type="dxa"/>
            <w:vAlign w:val="center"/>
          </w:tcPr>
          <w:p w14:paraId="021A4A6A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</w:tcPr>
          <w:p w14:paraId="45A5797B" w14:textId="0AB3D6A0" w:rsidR="0004444B" w:rsidRPr="00CE726B" w:rsidRDefault="00D67C2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181,651</w:t>
            </w:r>
          </w:p>
        </w:tc>
        <w:tc>
          <w:tcPr>
            <w:tcW w:w="178" w:type="dxa"/>
            <w:vAlign w:val="center"/>
          </w:tcPr>
          <w:p w14:paraId="78324DA2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D92A8D" w14:textId="0C2BBA1A" w:rsidR="0004444B" w:rsidRPr="00CE726B" w:rsidRDefault="0004444B" w:rsidP="0004444B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181,373</w:t>
            </w:r>
          </w:p>
        </w:tc>
        <w:tc>
          <w:tcPr>
            <w:tcW w:w="178" w:type="dxa"/>
            <w:vAlign w:val="center"/>
          </w:tcPr>
          <w:p w14:paraId="72422FDF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033773E" w14:textId="7573A14A" w:rsidR="0004444B" w:rsidRPr="001B48CA" w:rsidRDefault="00D67C2B" w:rsidP="0004444B">
            <w:pPr>
              <w:tabs>
                <w:tab w:val="clear" w:pos="907"/>
                <w:tab w:val="left" w:pos="9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1,375</w:t>
            </w:r>
          </w:p>
        </w:tc>
        <w:tc>
          <w:tcPr>
            <w:tcW w:w="178" w:type="dxa"/>
            <w:vAlign w:val="center"/>
          </w:tcPr>
          <w:p w14:paraId="017281D5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EB890B" w14:textId="33DD0C8E" w:rsidR="0004444B" w:rsidRPr="004D4987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178" w:type="dxa"/>
            <w:vAlign w:val="center"/>
          </w:tcPr>
          <w:p w14:paraId="06F53B79" w14:textId="77777777" w:rsidR="0004444B" w:rsidRPr="004D4987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8F75316" w14:textId="6D5E85A4" w:rsidR="0004444B" w:rsidRPr="00122B81" w:rsidRDefault="00D67C2B" w:rsidP="0004444B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33B1EB7" w14:textId="77777777" w:rsidR="0004444B" w:rsidRPr="004D4987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E1618A6" w14:textId="69CAC1F8" w:rsidR="0004444B" w:rsidRPr="004D4987" w:rsidRDefault="0004444B" w:rsidP="0004444B">
            <w:pPr>
              <w:tabs>
                <w:tab w:val="clear" w:pos="907"/>
                <w:tab w:val="left" w:pos="262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0BC896A" w14:textId="77777777" w:rsidR="0004444B" w:rsidRPr="004D4987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BF04EEC" w14:textId="29543E91" w:rsidR="0004444B" w:rsidRPr="004D4987" w:rsidRDefault="00D67C2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183,026</w:t>
            </w:r>
          </w:p>
        </w:tc>
        <w:tc>
          <w:tcPr>
            <w:tcW w:w="180" w:type="dxa"/>
            <w:vAlign w:val="center"/>
          </w:tcPr>
          <w:p w14:paraId="3D107C0A" w14:textId="77777777" w:rsidR="0004444B" w:rsidRPr="004D4987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37056" w14:textId="1D04FD48" w:rsidR="0004444B" w:rsidRPr="004D4987" w:rsidRDefault="0004444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183,040</w:t>
            </w:r>
          </w:p>
        </w:tc>
      </w:tr>
      <w:tr w:rsidR="0004444B" w:rsidRPr="001316DA" w14:paraId="21556F04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06828807" w14:textId="77777777" w:rsidR="0004444B" w:rsidRPr="00CE726B" w:rsidRDefault="0004444B" w:rsidP="0004444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8A92C5D" w14:textId="00D9E984" w:rsidR="0004444B" w:rsidRPr="00CE726B" w:rsidRDefault="00D67C2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116,508</w:t>
            </w:r>
          </w:p>
        </w:tc>
        <w:tc>
          <w:tcPr>
            <w:tcW w:w="178" w:type="dxa"/>
            <w:vAlign w:val="center"/>
          </w:tcPr>
          <w:p w14:paraId="6D17D1FC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5DFA775" w14:textId="048F2D9F" w:rsidR="0004444B" w:rsidRPr="00CE726B" w:rsidRDefault="0004444B" w:rsidP="0004444B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127,441</w:t>
            </w:r>
          </w:p>
        </w:tc>
        <w:tc>
          <w:tcPr>
            <w:tcW w:w="178" w:type="dxa"/>
            <w:vAlign w:val="center"/>
          </w:tcPr>
          <w:p w14:paraId="30281789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D1BA90E" w14:textId="46275116" w:rsidR="0004444B" w:rsidRPr="001B48CA" w:rsidRDefault="00D67C2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30,649</w:t>
            </w:r>
          </w:p>
        </w:tc>
        <w:tc>
          <w:tcPr>
            <w:tcW w:w="178" w:type="dxa"/>
            <w:vAlign w:val="center"/>
          </w:tcPr>
          <w:p w14:paraId="79314018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74D9E4" w14:textId="42377256" w:rsidR="0004444B" w:rsidRPr="004D4987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32,098</w:t>
            </w:r>
          </w:p>
        </w:tc>
        <w:tc>
          <w:tcPr>
            <w:tcW w:w="178" w:type="dxa"/>
            <w:vAlign w:val="center"/>
          </w:tcPr>
          <w:p w14:paraId="2AD805BA" w14:textId="77777777" w:rsidR="0004444B" w:rsidRPr="004D4987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3C607AD3" w14:textId="20757F50" w:rsidR="0004444B" w:rsidRPr="00122B81" w:rsidRDefault="00D67C2B" w:rsidP="0004444B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(27,137)</w:t>
            </w:r>
          </w:p>
        </w:tc>
        <w:tc>
          <w:tcPr>
            <w:tcW w:w="178" w:type="dxa"/>
            <w:vAlign w:val="center"/>
          </w:tcPr>
          <w:p w14:paraId="5C54CAB7" w14:textId="77777777" w:rsidR="0004444B" w:rsidRPr="004D4987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F1B50F" w14:textId="22804892" w:rsidR="0004444B" w:rsidRPr="008C5B43" w:rsidRDefault="0004444B" w:rsidP="0004444B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(30,221)</w:t>
            </w:r>
          </w:p>
        </w:tc>
        <w:tc>
          <w:tcPr>
            <w:tcW w:w="182" w:type="dxa"/>
            <w:vAlign w:val="center"/>
          </w:tcPr>
          <w:p w14:paraId="42BBCD7A" w14:textId="77777777" w:rsidR="0004444B" w:rsidRPr="004D4987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9C690AC" w14:textId="250E4ED8" w:rsidR="0004444B" w:rsidRPr="004D4987" w:rsidRDefault="00D67C2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120,020</w:t>
            </w:r>
          </w:p>
        </w:tc>
        <w:tc>
          <w:tcPr>
            <w:tcW w:w="180" w:type="dxa"/>
            <w:vAlign w:val="center"/>
          </w:tcPr>
          <w:p w14:paraId="11A8D7AD" w14:textId="77777777" w:rsidR="0004444B" w:rsidRPr="004D4987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66BC60" w14:textId="6375862D" w:rsidR="0004444B" w:rsidRPr="004D4987" w:rsidRDefault="0004444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129,318</w:t>
            </w:r>
          </w:p>
        </w:tc>
      </w:tr>
      <w:tr w:rsidR="0004444B" w:rsidRPr="001316DA" w14:paraId="445C0EFD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6590B282" w14:textId="77777777" w:rsidR="0004444B" w:rsidRPr="008C5B43" w:rsidRDefault="0004444B" w:rsidP="0004444B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B1D1F0F" w14:textId="41EAFC4D" w:rsidR="0004444B" w:rsidRPr="008C5B43" w:rsidRDefault="00D67C2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298,159</w:t>
            </w:r>
          </w:p>
        </w:tc>
        <w:tc>
          <w:tcPr>
            <w:tcW w:w="178" w:type="dxa"/>
            <w:vAlign w:val="center"/>
          </w:tcPr>
          <w:p w14:paraId="273D69A1" w14:textId="77777777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A09FD9B" w14:textId="03D5ECC1" w:rsidR="0004444B" w:rsidRPr="00550CC5" w:rsidRDefault="0004444B" w:rsidP="0004444B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308,814</w:t>
            </w:r>
          </w:p>
        </w:tc>
        <w:tc>
          <w:tcPr>
            <w:tcW w:w="178" w:type="dxa"/>
            <w:vAlign w:val="center"/>
          </w:tcPr>
          <w:p w14:paraId="6C532562" w14:textId="77777777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CCE0707" w14:textId="2191F61A" w:rsidR="0004444B" w:rsidRPr="001B48CA" w:rsidRDefault="00D67C2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32,024</w:t>
            </w:r>
          </w:p>
        </w:tc>
        <w:tc>
          <w:tcPr>
            <w:tcW w:w="178" w:type="dxa"/>
            <w:vAlign w:val="center"/>
          </w:tcPr>
          <w:p w14:paraId="16F07D13" w14:textId="77777777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2FAFA1A" w14:textId="642A2368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33,765</w:t>
            </w:r>
          </w:p>
        </w:tc>
        <w:tc>
          <w:tcPr>
            <w:tcW w:w="178" w:type="dxa"/>
            <w:vAlign w:val="center"/>
          </w:tcPr>
          <w:p w14:paraId="115973C4" w14:textId="77777777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2FBAE226" w14:textId="058E7C1B" w:rsidR="0004444B" w:rsidRPr="00041C0A" w:rsidRDefault="00D67C2B" w:rsidP="0004444B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(27,137)</w:t>
            </w:r>
          </w:p>
        </w:tc>
        <w:tc>
          <w:tcPr>
            <w:tcW w:w="178" w:type="dxa"/>
            <w:vAlign w:val="center"/>
          </w:tcPr>
          <w:p w14:paraId="2F828B45" w14:textId="77777777" w:rsidR="0004444B" w:rsidRPr="00041C0A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E25AA23" w14:textId="2E6CDE16" w:rsidR="0004444B" w:rsidRPr="008C5B43" w:rsidRDefault="0004444B" w:rsidP="0004444B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(30,221)</w:t>
            </w:r>
          </w:p>
        </w:tc>
        <w:tc>
          <w:tcPr>
            <w:tcW w:w="182" w:type="dxa"/>
            <w:vAlign w:val="center"/>
          </w:tcPr>
          <w:p w14:paraId="45FCD2E9" w14:textId="77777777" w:rsidR="0004444B" w:rsidRPr="00041C0A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F341874" w14:textId="0BD8A035" w:rsidR="0004444B" w:rsidRPr="008C5B43" w:rsidRDefault="00D67C2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303,046</w:t>
            </w:r>
          </w:p>
        </w:tc>
        <w:tc>
          <w:tcPr>
            <w:tcW w:w="180" w:type="dxa"/>
            <w:vAlign w:val="center"/>
          </w:tcPr>
          <w:p w14:paraId="5C9ACB84" w14:textId="77777777" w:rsidR="0004444B" w:rsidRPr="00550CC5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7E7BB1" w14:textId="2EA95014" w:rsidR="0004444B" w:rsidRPr="00550CC5" w:rsidRDefault="0004444B" w:rsidP="0004444B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312,358</w:t>
            </w:r>
          </w:p>
        </w:tc>
      </w:tr>
      <w:tr w:rsidR="0004444B" w:rsidRPr="001316DA" w14:paraId="07832640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1AB7EA03" w14:textId="77777777" w:rsidR="0004444B" w:rsidRPr="00CE726B" w:rsidRDefault="0004444B" w:rsidP="0004444B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C99305C" w14:textId="77777777" w:rsidR="0004444B" w:rsidRPr="005E3665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BE106E6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2D2785A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5FE386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CA84274" w14:textId="77777777" w:rsidR="0004444B" w:rsidRPr="001B48CA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E0A2D84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780DE79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E3804D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33BDFA97" w14:textId="77777777" w:rsidR="0004444B" w:rsidRPr="00122B81" w:rsidRDefault="0004444B" w:rsidP="0004444B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434CFF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2ED99D2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032D633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09500BE4" w14:textId="77777777" w:rsidR="0004444B" w:rsidRPr="001B48CA" w:rsidRDefault="0004444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EE4E77E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91B96C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444B" w:rsidRPr="001316DA" w14:paraId="7F14F17F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4D5F19B3" w14:textId="77777777" w:rsidR="0004444B" w:rsidRPr="008C5B43" w:rsidRDefault="0004444B" w:rsidP="0004444B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</w:tcPr>
          <w:p w14:paraId="5469C78F" w14:textId="77777777" w:rsidR="0004444B" w:rsidRPr="005E3665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919A97D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688819DE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855446C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A2EB6DC" w14:textId="77777777" w:rsidR="0004444B" w:rsidRPr="001B48CA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D29BE4F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76B2DF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5B8C424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0C497C96" w14:textId="77777777" w:rsidR="0004444B" w:rsidRPr="00122B81" w:rsidRDefault="0004444B" w:rsidP="0004444B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A3D425B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1B27A249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A897C7F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6779F3E5" w14:textId="77777777" w:rsidR="0004444B" w:rsidRPr="001B48CA" w:rsidRDefault="0004444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C8E7746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2A587" w14:textId="77777777" w:rsidR="0004444B" w:rsidRPr="00CE726B" w:rsidRDefault="0004444B" w:rsidP="000444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444B" w:rsidRPr="001316DA" w14:paraId="08338EA9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6181A3F3" w14:textId="77777777" w:rsidR="0004444B" w:rsidRPr="00CE726B" w:rsidRDefault="0004444B" w:rsidP="0004444B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</w:tcPr>
          <w:p w14:paraId="457B8335" w14:textId="66AE9D4E" w:rsidR="0004444B" w:rsidRPr="00041C0A" w:rsidRDefault="00D67C2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298,159</w:t>
            </w:r>
          </w:p>
        </w:tc>
        <w:tc>
          <w:tcPr>
            <w:tcW w:w="178" w:type="dxa"/>
            <w:vAlign w:val="center"/>
          </w:tcPr>
          <w:p w14:paraId="2E65719B" w14:textId="77777777" w:rsidR="0004444B" w:rsidRPr="00041C0A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4C409A0" w14:textId="4FE2DAAC" w:rsidR="0004444B" w:rsidRPr="00041C0A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308,814</w:t>
            </w:r>
          </w:p>
        </w:tc>
        <w:tc>
          <w:tcPr>
            <w:tcW w:w="178" w:type="dxa"/>
            <w:vAlign w:val="center"/>
          </w:tcPr>
          <w:p w14:paraId="6FB1E915" w14:textId="77777777" w:rsidR="0004444B" w:rsidRPr="00041C0A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747C00B" w14:textId="28609D8A" w:rsidR="0004444B" w:rsidRPr="00041C0A" w:rsidRDefault="00D67C2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32,024</w:t>
            </w:r>
          </w:p>
        </w:tc>
        <w:tc>
          <w:tcPr>
            <w:tcW w:w="178" w:type="dxa"/>
            <w:vAlign w:val="center"/>
          </w:tcPr>
          <w:p w14:paraId="369F31C0" w14:textId="77777777" w:rsidR="0004444B" w:rsidRPr="001C2E1F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4445EBB" w14:textId="51A4677B" w:rsidR="0004444B" w:rsidRPr="001C2E1F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33,765</w:t>
            </w:r>
          </w:p>
        </w:tc>
        <w:tc>
          <w:tcPr>
            <w:tcW w:w="178" w:type="dxa"/>
            <w:vAlign w:val="center"/>
          </w:tcPr>
          <w:p w14:paraId="1DF2E674" w14:textId="77777777" w:rsidR="0004444B" w:rsidRPr="001C2E1F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A7FC4AA" w14:textId="601DE2FE" w:rsidR="0004444B" w:rsidRPr="00122B81" w:rsidRDefault="00D67C2B" w:rsidP="0004444B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(27,137)</w:t>
            </w:r>
          </w:p>
        </w:tc>
        <w:tc>
          <w:tcPr>
            <w:tcW w:w="178" w:type="dxa"/>
            <w:vAlign w:val="center"/>
          </w:tcPr>
          <w:p w14:paraId="62A85D09" w14:textId="77777777" w:rsidR="0004444B" w:rsidRPr="00106E02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00613B5" w14:textId="2190ABB0" w:rsidR="0004444B" w:rsidRPr="001C2E1F" w:rsidRDefault="0004444B" w:rsidP="0004444B">
            <w:pPr>
              <w:tabs>
                <w:tab w:val="clear" w:pos="907"/>
                <w:tab w:val="left" w:pos="35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6E02">
              <w:rPr>
                <w:rFonts w:asciiTheme="majorBidi" w:hAnsiTheme="majorBidi" w:cstheme="majorBidi"/>
                <w:sz w:val="30"/>
                <w:szCs w:val="30"/>
              </w:rPr>
              <w:t>(30,221)</w:t>
            </w:r>
          </w:p>
        </w:tc>
        <w:tc>
          <w:tcPr>
            <w:tcW w:w="182" w:type="dxa"/>
            <w:vAlign w:val="center"/>
          </w:tcPr>
          <w:p w14:paraId="342F071B" w14:textId="77777777" w:rsidR="0004444B" w:rsidRPr="001C2E1F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B30767F" w14:textId="4FFF9D0B" w:rsidR="0004444B" w:rsidRPr="008C5B43" w:rsidRDefault="00D67C2B" w:rsidP="0004444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303,046</w:t>
            </w:r>
          </w:p>
        </w:tc>
        <w:tc>
          <w:tcPr>
            <w:tcW w:w="180" w:type="dxa"/>
            <w:vAlign w:val="center"/>
          </w:tcPr>
          <w:p w14:paraId="5D3E97E3" w14:textId="77777777" w:rsidR="0004444B" w:rsidRPr="001C2E1F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5D0AE" w14:textId="3071E00A" w:rsidR="0004444B" w:rsidRPr="001316DA" w:rsidRDefault="0004444B" w:rsidP="000444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312,358</w:t>
            </w:r>
          </w:p>
        </w:tc>
      </w:tr>
    </w:tbl>
    <w:p w14:paraId="3CF4AF01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EA8964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76288F" w:rsidRPr="001316DA" w:rsidSect="0076288F">
          <w:headerReference w:type="default" r:id="rId19"/>
          <w:footerReference w:type="default" r:id="rId20"/>
          <w:pgSz w:w="16834" w:h="11909" w:orient="landscape" w:code="9"/>
          <w:pgMar w:top="720" w:right="1152" w:bottom="720" w:left="1152" w:header="720" w:footer="720" w:gutter="0"/>
          <w:cols w:space="720"/>
          <w:docGrid w:linePitch="245"/>
        </w:sectPr>
      </w:pPr>
    </w:p>
    <w:p w14:paraId="6DA57480" w14:textId="6C143B19" w:rsidR="0076288F" w:rsidRPr="001316DA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637A03">
        <w:rPr>
          <w:rFonts w:asciiTheme="majorBidi" w:hAnsiTheme="majorBidi" w:cstheme="majorBidi"/>
          <w:sz w:val="30"/>
          <w:szCs w:val="30"/>
        </w:rPr>
        <w:t>0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8C5B43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7F735506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76288F" w:rsidRPr="001316DA" w14:paraId="7461955C" w14:textId="77777777" w:rsidTr="00500649">
        <w:trPr>
          <w:tblHeader/>
        </w:trPr>
        <w:tc>
          <w:tcPr>
            <w:tcW w:w="2255" w:type="pct"/>
          </w:tcPr>
          <w:p w14:paraId="0691B135" w14:textId="77777777" w:rsidR="0076288F" w:rsidRPr="001316DA" w:rsidRDefault="0076288F" w:rsidP="00500649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B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1E47F2A2" w14:textId="77777777" w:rsidR="0076288F" w:rsidRPr="00CE726B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4933E30E" w14:textId="77777777" w:rsidR="0076288F" w:rsidRPr="008C5B43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69A5E62" w14:textId="77777777" w:rsidR="0076288F" w:rsidRPr="001316DA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B23CEAF" w14:textId="77777777" w:rsidR="0076288F" w:rsidRPr="008C5B43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37BCFDCB" w14:textId="77777777" w:rsidR="0076288F" w:rsidRPr="001316DA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8613600" w14:textId="77777777" w:rsidR="0076288F" w:rsidRPr="008C5B43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6288F" w:rsidRPr="001316DA" w14:paraId="486F4E12" w14:textId="77777777" w:rsidTr="00500649">
        <w:trPr>
          <w:tblHeader/>
        </w:trPr>
        <w:tc>
          <w:tcPr>
            <w:tcW w:w="2255" w:type="pct"/>
          </w:tcPr>
          <w:p w14:paraId="5EABD1D2" w14:textId="77777777" w:rsidR="0076288F" w:rsidRPr="00CE726B" w:rsidRDefault="0076288F" w:rsidP="00500649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009D589C" w14:textId="77777777" w:rsidR="0076288F" w:rsidRPr="00492A04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2F5CFAB1" w14:textId="77777777" w:rsidR="0076288F" w:rsidRPr="008C5B43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D0A1D9D" w14:textId="77777777" w:rsidR="0076288F" w:rsidRPr="00CE726B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81ECFB0" w14:textId="77777777" w:rsidR="0076288F" w:rsidRPr="008C5B43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5B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4112653F" w14:textId="77777777" w:rsidR="0076288F" w:rsidRPr="001316DA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9C2FCF5" w14:textId="77777777" w:rsidR="0076288F" w:rsidRPr="008C5B43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88F" w:rsidRPr="001316DA" w14:paraId="0C7D96E8" w14:textId="77777777" w:rsidTr="00500649">
        <w:trPr>
          <w:tblHeader/>
        </w:trPr>
        <w:tc>
          <w:tcPr>
            <w:tcW w:w="2255" w:type="pct"/>
          </w:tcPr>
          <w:p w14:paraId="7112E72C" w14:textId="061A4D3A" w:rsidR="0076288F" w:rsidRPr="001316DA" w:rsidRDefault="0004444B" w:rsidP="00500649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5B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702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C5B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6288F" w:rsidRPr="008C5B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6288F"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628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43" w:type="pct"/>
          </w:tcPr>
          <w:p w14:paraId="7D3B6CA1" w14:textId="77777777" w:rsidR="0076288F" w:rsidRPr="00CE726B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6BC3612F" w14:textId="77777777" w:rsidR="0076288F" w:rsidRPr="008C5B43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1743C4A" w14:textId="77777777" w:rsidR="0076288F" w:rsidRPr="001316DA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39B23C" w14:textId="77777777" w:rsidR="0076288F" w:rsidRPr="008C5B43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77768FB" w14:textId="77777777" w:rsidR="0076288F" w:rsidRPr="001316DA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B03666F" w14:textId="77777777" w:rsidR="0076288F" w:rsidRPr="008C5B43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88F" w:rsidRPr="001316DA" w14:paraId="0F1E6136" w14:textId="77777777" w:rsidTr="00500649">
        <w:tc>
          <w:tcPr>
            <w:tcW w:w="2255" w:type="pct"/>
          </w:tcPr>
          <w:p w14:paraId="4912E8F2" w14:textId="77777777" w:rsidR="0076288F" w:rsidRPr="008C5B43" w:rsidRDefault="0076288F" w:rsidP="0050064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757F5B43" w14:textId="77777777" w:rsidR="0076288F" w:rsidRPr="000524D2" w:rsidRDefault="0076288F" w:rsidP="00500649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</w:tcPr>
          <w:p w14:paraId="31DD00E4" w14:textId="2B1D4DE6" w:rsidR="0076288F" w:rsidRPr="00CF5D9B" w:rsidRDefault="00B84F0B" w:rsidP="00500649">
            <w:pPr>
              <w:tabs>
                <w:tab w:val="decimal" w:pos="961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67805DF" w14:textId="77777777" w:rsidR="0076288F" w:rsidRPr="00CF5D9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585E3B9" w14:textId="62510FD1" w:rsidR="0076288F" w:rsidRPr="00CF5D9B" w:rsidRDefault="00B84F0B" w:rsidP="00500649">
            <w:pPr>
              <w:tabs>
                <w:tab w:val="decimal" w:pos="946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7,562,875</w:t>
            </w:r>
          </w:p>
        </w:tc>
        <w:tc>
          <w:tcPr>
            <w:tcW w:w="137" w:type="pct"/>
          </w:tcPr>
          <w:p w14:paraId="3C7E1463" w14:textId="77777777" w:rsidR="0076288F" w:rsidRPr="00CF5D9B" w:rsidRDefault="0076288F" w:rsidP="00500649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BE0EE2F" w14:textId="67D9BC78" w:rsidR="0076288F" w:rsidRPr="00CF5D9B" w:rsidRDefault="00B84F0B" w:rsidP="00500649">
            <w:pPr>
              <w:tabs>
                <w:tab w:val="clear" w:pos="907"/>
                <w:tab w:val="left" w:pos="871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7,562,875</w:t>
            </w:r>
          </w:p>
        </w:tc>
      </w:tr>
      <w:tr w:rsidR="0076288F" w:rsidRPr="001316DA" w14:paraId="7CACC89A" w14:textId="77777777" w:rsidTr="00500649">
        <w:tc>
          <w:tcPr>
            <w:tcW w:w="2255" w:type="pct"/>
          </w:tcPr>
          <w:p w14:paraId="1B8409D2" w14:textId="77777777" w:rsidR="0076288F" w:rsidRPr="008C5B43" w:rsidRDefault="0076288F" w:rsidP="0050064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3796F6B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4B42334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B758BC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DD3EBC8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6091612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5A09625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0660CDD3" w14:textId="77777777" w:rsidTr="00500649">
        <w:tc>
          <w:tcPr>
            <w:tcW w:w="2255" w:type="pct"/>
          </w:tcPr>
          <w:p w14:paraId="0B98C0DF" w14:textId="77777777" w:rsidR="0076288F" w:rsidRPr="008C5B43" w:rsidRDefault="0076288F" w:rsidP="0050064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C5B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C5B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C5B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43" w:type="pct"/>
          </w:tcPr>
          <w:p w14:paraId="7E2BE77A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55C238F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CD290C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BAC9430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6BDE5C2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E2401AB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1CD69069" w14:textId="77777777" w:rsidTr="00500649">
        <w:tc>
          <w:tcPr>
            <w:tcW w:w="2255" w:type="pct"/>
          </w:tcPr>
          <w:p w14:paraId="4AC4BCD1" w14:textId="77777777" w:rsidR="0076288F" w:rsidRPr="008C5B43" w:rsidRDefault="0076288F" w:rsidP="0050064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788C7B5C" w14:textId="77777777" w:rsidR="0076288F" w:rsidRPr="009E1C93" w:rsidRDefault="0076288F" w:rsidP="00500649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3</w:t>
            </w:r>
          </w:p>
        </w:tc>
        <w:tc>
          <w:tcPr>
            <w:tcW w:w="686" w:type="pct"/>
          </w:tcPr>
          <w:p w14:paraId="406565AB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FA24AB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35D7BE6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82">
              <w:rPr>
                <w:rFonts w:asciiTheme="majorBidi" w:hAnsiTheme="majorBidi" w:cstheme="majorBidi"/>
                <w:sz w:val="30"/>
                <w:szCs w:val="30"/>
              </w:rPr>
              <w:t>7,629,770</w:t>
            </w:r>
          </w:p>
        </w:tc>
        <w:tc>
          <w:tcPr>
            <w:tcW w:w="137" w:type="pct"/>
          </w:tcPr>
          <w:p w14:paraId="64672734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457F172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82">
              <w:rPr>
                <w:rFonts w:asciiTheme="majorBidi" w:hAnsiTheme="majorBidi" w:cstheme="majorBidi"/>
                <w:sz w:val="30"/>
                <w:szCs w:val="30"/>
              </w:rPr>
              <w:t>7,629,770</w:t>
            </w:r>
          </w:p>
        </w:tc>
      </w:tr>
    </w:tbl>
    <w:p w14:paraId="6E6ED87E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5F4C4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8C5B43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1316DA">
        <w:rPr>
          <w:rFonts w:asciiTheme="majorBidi" w:hAnsiTheme="majorBidi" w:cstheme="majorBidi"/>
          <w:sz w:val="30"/>
          <w:szCs w:val="30"/>
        </w:rPr>
        <w:t xml:space="preserve">3 </w:t>
      </w:r>
      <w:r w:rsidRPr="008C5B43">
        <w:rPr>
          <w:rFonts w:asciiTheme="majorBidi" w:hAnsiTheme="majorBidi"/>
          <w:sz w:val="30"/>
          <w:szCs w:val="30"/>
          <w:cs/>
        </w:rPr>
        <w:t xml:space="preserve">มีข้อมูลที่สำคัญที่ไม่สามารถสังเกตได้เนื่องจากมีการซื้อขายไม่บ่อยนัก </w:t>
      </w:r>
    </w:p>
    <w:p w14:paraId="785BDACB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5848B" w14:textId="382FEF5C" w:rsidR="0076288F" w:rsidRPr="008C5B43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t>1</w:t>
      </w:r>
      <w:r w:rsidR="00637A03">
        <w:rPr>
          <w:rFonts w:asciiTheme="majorBidi" w:hAnsiTheme="majorBidi" w:cstheme="majorBidi"/>
          <w:sz w:val="30"/>
          <w:szCs w:val="30"/>
        </w:rPr>
        <w:t>1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8C5B43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E1AD0CA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76288F" w:rsidRPr="00BC6BA1" w14:paraId="41F959E4" w14:textId="77777777" w:rsidTr="00500649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45C8BECF" w14:textId="77777777" w:rsidR="0076288F" w:rsidRPr="008C5B43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14CD47B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3B803EE3" w14:textId="5A6D5EF8" w:rsidR="0076288F" w:rsidRPr="00077175" w:rsidRDefault="0004444B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6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76288F" w:rsidRPr="008C5B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6288F"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28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6288F" w:rsidRPr="001316DA" w14:paraId="3BB5A416" w14:textId="77777777" w:rsidTr="00500649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15FA47FD" w14:textId="77777777" w:rsidR="0076288F" w:rsidRPr="00BC6BA1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DA86550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004394F1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5B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8C5B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6288F" w:rsidRPr="001316DA" w14:paraId="24014E97" w14:textId="77777777" w:rsidTr="00500649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4264C539" w14:textId="77777777" w:rsidR="0076288F" w:rsidRPr="008C5B43" w:rsidRDefault="0076288F" w:rsidP="00500649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8C5B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2EEEECC8" w14:textId="77777777" w:rsidR="0076288F" w:rsidRPr="00BC6BA1" w:rsidRDefault="0076288F" w:rsidP="00500649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1EFE7CAA" w14:textId="77777777" w:rsidR="0076288F" w:rsidRPr="00BC6BA1" w:rsidRDefault="0076288F" w:rsidP="00500649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49EAF0D8" w14:textId="77777777" w:rsidTr="00500649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6130BF9C" w14:textId="77777777" w:rsidR="0076288F" w:rsidRPr="008C5B43" w:rsidRDefault="0076288F" w:rsidP="00500649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B43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2633ABD3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7538390" w14:textId="5DD24674" w:rsidR="0076288F" w:rsidRPr="008C5B43" w:rsidRDefault="006E611B" w:rsidP="00500649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</w:tbl>
    <w:p w14:paraId="55267DE3" w14:textId="77777777" w:rsidR="0076288F" w:rsidRPr="001316DA" w:rsidRDefault="0076288F" w:rsidP="0076288F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53E6BAC" w14:textId="39A71E8A" w:rsidR="008B11D1" w:rsidRPr="00C902E8" w:rsidRDefault="008B11D1" w:rsidP="008B11D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902E8">
        <w:rPr>
          <w:rFonts w:asciiTheme="majorBidi" w:hAnsiTheme="majorBidi" w:cstheme="majorBidi"/>
          <w:sz w:val="30"/>
          <w:szCs w:val="30"/>
        </w:rPr>
        <w:t>1</w:t>
      </w:r>
      <w:r w:rsidR="00637A03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ab/>
      </w:r>
      <w:r w:rsidRPr="008C5B43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เหตุการณ์ภายหลังรอบระยะเวลาที่รายงาน</w:t>
      </w:r>
    </w:p>
    <w:p w14:paraId="46B565FF" w14:textId="77777777" w:rsidR="008B11D1" w:rsidRDefault="008B11D1" w:rsidP="008B11D1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816D08A" w14:textId="18CBB28E" w:rsidR="008B11D1" w:rsidRPr="006500B8" w:rsidRDefault="008B11D1" w:rsidP="008B11D1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C5B43">
        <w:rPr>
          <w:rFonts w:ascii="Angsana New" w:hAnsi="Angsana New" w:cs="Angsana New"/>
          <w:sz w:val="30"/>
          <w:szCs w:val="30"/>
          <w:cs/>
          <w:lang w:val="en-US"/>
        </w:rPr>
        <w:t>ในการประชุมคณะกรรมการบริษัทของผู้จัดการกองทรัสต์เมื่อวันที่</w:t>
      </w:r>
      <w:r w:rsidRPr="00206AEC">
        <w:rPr>
          <w:rFonts w:ascii="Angsana New" w:hAnsi="Angsana New" w:cs="Angsana New"/>
          <w:sz w:val="30"/>
          <w:szCs w:val="30"/>
          <w:lang w:val="en-US"/>
        </w:rPr>
        <w:t xml:space="preserve"> 8</w:t>
      </w:r>
      <w:r w:rsidRPr="008C5B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สิงหาคม </w:t>
      </w:r>
      <w:r w:rsidRPr="00206AEC">
        <w:rPr>
          <w:rFonts w:ascii="Angsana New" w:hAnsi="Angsana New" w:cs="Angsana New"/>
          <w:sz w:val="30"/>
          <w:szCs w:val="30"/>
          <w:lang w:val="en-US"/>
        </w:rPr>
        <w:t>2568</w:t>
      </w:r>
      <w:r w:rsidRPr="008C5B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คณะกรรมการได้มีมติ</w:t>
      </w:r>
      <w:r w:rsidRPr="008C5B43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8C5B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อนุมัติให้จ่ายประโยชน์ตอบแทนของกองทรัสต์จากงวดผลการดำเนินงานตั้งแต่วันที่ </w:t>
      </w:r>
      <w:r w:rsidRPr="00206AEC">
        <w:rPr>
          <w:rFonts w:ascii="Angsana New" w:hAnsi="Angsana New" w:cs="Angsana New"/>
          <w:sz w:val="30"/>
          <w:szCs w:val="30"/>
          <w:lang w:val="en-US"/>
        </w:rPr>
        <w:t>1</w:t>
      </w:r>
      <w:r w:rsidRPr="008C5B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มกราคม </w:t>
      </w:r>
      <w:r w:rsidRPr="00206AEC">
        <w:rPr>
          <w:rFonts w:ascii="Angsana New" w:hAnsi="Angsana New" w:cs="Angsana New"/>
          <w:sz w:val="30"/>
          <w:szCs w:val="30"/>
          <w:lang w:val="en-US"/>
        </w:rPr>
        <w:t>2568</w:t>
      </w:r>
      <w:r w:rsidRPr="008C5B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ถึง</w:t>
      </w:r>
      <w:r w:rsidRPr="008C5B43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206AEC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8C5B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Pr="00206AEC">
        <w:rPr>
          <w:rFonts w:ascii="Angsana New" w:hAnsi="Angsana New" w:cs="Angsana New"/>
          <w:sz w:val="30"/>
          <w:szCs w:val="30"/>
          <w:lang w:val="en-US"/>
        </w:rPr>
        <w:t>2568</w:t>
      </w:r>
      <w:r w:rsidRPr="008C5B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CE7C3F" w:rsidRPr="008C5B43">
        <w:rPr>
          <w:rFonts w:ascii="Angsana New" w:hAnsi="Angsana New" w:cs="Angsana New" w:hint="cs"/>
          <w:sz w:val="30"/>
          <w:szCs w:val="30"/>
          <w:cs/>
          <w:lang w:val="en-US"/>
        </w:rPr>
        <w:t>และกำไรสะสม</w:t>
      </w:r>
      <w:r w:rsidRPr="008C5B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ในอัตราหน่วยละ </w:t>
      </w:r>
      <w:r w:rsidR="00206AEC">
        <w:rPr>
          <w:rFonts w:ascii="Angsana New" w:hAnsi="Angsana New" w:cs="Angsana New"/>
          <w:sz w:val="30"/>
          <w:szCs w:val="30"/>
          <w:lang w:val="en-US"/>
        </w:rPr>
        <w:t>0.20</w:t>
      </w:r>
      <w:r w:rsidR="00F11715">
        <w:rPr>
          <w:rFonts w:ascii="Angsana New" w:hAnsi="Angsana New" w:cs="Angsana New"/>
          <w:sz w:val="30"/>
          <w:szCs w:val="30"/>
          <w:lang w:val="en-US"/>
        </w:rPr>
        <w:t>0</w:t>
      </w:r>
      <w:r w:rsidR="00206AEC">
        <w:rPr>
          <w:rFonts w:ascii="Angsana New" w:hAnsi="Angsana New" w:cs="Angsana New"/>
          <w:sz w:val="30"/>
          <w:szCs w:val="30"/>
          <w:lang w:val="en-US"/>
        </w:rPr>
        <w:t>0</w:t>
      </w:r>
      <w:r w:rsidRPr="008C5B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เป็นจำนวนเงินรวม </w:t>
      </w:r>
      <w:r w:rsidR="00206AEC">
        <w:rPr>
          <w:rFonts w:ascii="Angsana New" w:hAnsi="Angsana New" w:cs="Angsana New"/>
          <w:sz w:val="30"/>
          <w:szCs w:val="30"/>
          <w:lang w:val="en-US"/>
        </w:rPr>
        <w:t xml:space="preserve">142.30 </w:t>
      </w:r>
      <w:r w:rsidRPr="008C5B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โดยประโยชน์ตอบแทนดังกล่าวจะจ่ายให้แก่ผู้ถือหน่วยทรัสต์ในเดือนกันยายน </w:t>
      </w:r>
      <w:r w:rsidRPr="00206AEC">
        <w:rPr>
          <w:rFonts w:ascii="Angsana New" w:hAnsi="Angsana New" w:cs="Angsana New"/>
          <w:sz w:val="30"/>
          <w:szCs w:val="30"/>
          <w:lang w:val="en-US"/>
        </w:rPr>
        <w:t>2568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6AF10377" w14:textId="62F90BF2" w:rsidR="00576061" w:rsidRDefault="00576061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789158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9D6078C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66FCA87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182202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13A078" w14:textId="77777777" w:rsidR="0076288F" w:rsidRPr="008C5B43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sectPr w:rsidR="0076288F" w:rsidRPr="008C5B43" w:rsidSect="00687659"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9813D" w14:textId="77777777" w:rsidR="00C711D4" w:rsidRDefault="00C711D4" w:rsidP="004956B4">
      <w:r>
        <w:separator/>
      </w:r>
    </w:p>
  </w:endnote>
  <w:endnote w:type="continuationSeparator" w:id="0">
    <w:p w14:paraId="22AF754F" w14:textId="77777777" w:rsidR="00C711D4" w:rsidRDefault="00C711D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9AB3F" w14:textId="77777777" w:rsidR="00A51778" w:rsidRDefault="00A517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B69472" w14:textId="77777777" w:rsidR="0076288F" w:rsidRPr="001316DA" w:rsidRDefault="0076288F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E931" w14:textId="77777777" w:rsidR="00A51778" w:rsidRDefault="00A517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01357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648E9B" w14:textId="77777777" w:rsidR="009B34FD" w:rsidRPr="001316DA" w:rsidRDefault="009B34FD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A6D72B" w14:textId="77777777" w:rsidR="0076288F" w:rsidRPr="001316DA" w:rsidRDefault="0076288F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95081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8DE744" w14:textId="77777777" w:rsidR="0040444D" w:rsidRPr="004D0F8C" w:rsidRDefault="0040444D" w:rsidP="004D0F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F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F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F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BC554" w14:textId="77777777" w:rsidR="00C711D4" w:rsidRDefault="00C711D4" w:rsidP="004956B4">
      <w:r>
        <w:separator/>
      </w:r>
    </w:p>
  </w:footnote>
  <w:footnote w:type="continuationSeparator" w:id="0">
    <w:p w14:paraId="79660AA1" w14:textId="77777777" w:rsidR="00C711D4" w:rsidRDefault="00C711D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4B8F" w14:textId="77777777" w:rsidR="00A51778" w:rsidRDefault="00A517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84B20" w14:textId="77777777" w:rsidR="0076288F" w:rsidRPr="00A51778" w:rsidRDefault="0076288F" w:rsidP="00902E1A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A51778">
      <w:rPr>
        <w:rFonts w:ascii="Angsana New" w:hAnsi="Angsana New"/>
        <w:b/>
        <w:bCs/>
        <w:sz w:val="32"/>
        <w:szCs w:val="32"/>
        <w:cs/>
      </w:rPr>
      <w:t>ทรัสต์เพื่อการลงทุนในอสังหาริมทรัพย์และสิทธิการเช่าดุสิตธานี และบริษัทย่อย</w:t>
    </w:r>
  </w:p>
  <w:p w14:paraId="7926E669" w14:textId="77777777" w:rsidR="0076288F" w:rsidRPr="001316DA" w:rsidRDefault="0076288F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8C5B43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62378A" w14:textId="17BE2628" w:rsidR="0076288F" w:rsidRPr="001316DA" w:rsidRDefault="0004444B" w:rsidP="00612FB3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8C5B43">
      <w:rPr>
        <w:rFonts w:ascii="Angsana New" w:hAnsi="Angsana New"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6E6B23">
      <w:rPr>
        <w:rFonts w:ascii="Angsana New" w:hAnsi="Angsana New"/>
        <w:b/>
        <w:sz w:val="32"/>
        <w:szCs w:val="32"/>
      </w:rPr>
      <w:t>30</w:t>
    </w:r>
    <w:r w:rsidRPr="008702B1">
      <w:rPr>
        <w:rFonts w:ascii="Angsana New" w:hAnsi="Angsana New"/>
        <w:bCs/>
        <w:sz w:val="32"/>
        <w:szCs w:val="32"/>
      </w:rPr>
      <w:t xml:space="preserve"> </w:t>
    </w:r>
    <w:r w:rsidRPr="008C5B43">
      <w:rPr>
        <w:rFonts w:ascii="Angsana New" w:hAnsi="Angsana New"/>
        <w:bCs/>
        <w:sz w:val="32"/>
        <w:szCs w:val="32"/>
        <w:cs/>
      </w:rPr>
      <w:t xml:space="preserve">มิถุนายน </w:t>
    </w:r>
    <w:r w:rsidRPr="006E6B23">
      <w:rPr>
        <w:rFonts w:ascii="Angsana New" w:hAnsi="Angsana New"/>
        <w:b/>
        <w:sz w:val="32"/>
        <w:szCs w:val="32"/>
      </w:rPr>
      <w:t>2568</w:t>
    </w:r>
    <w:r w:rsidRPr="008702B1">
      <w:rPr>
        <w:rFonts w:ascii="Angsana New" w:hAnsi="Angsana New"/>
        <w:bCs/>
        <w:sz w:val="32"/>
        <w:szCs w:val="32"/>
      </w:rPr>
      <w:t xml:space="preserve"> (</w:t>
    </w:r>
    <w:r w:rsidRPr="008C5B43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26F98A77" w14:textId="77777777" w:rsidR="0076288F" w:rsidRPr="001316DA" w:rsidRDefault="0076288F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8B82F" w14:textId="77777777" w:rsidR="00A51778" w:rsidRDefault="00A517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0006B" w14:textId="77777777" w:rsidR="009B34FD" w:rsidRPr="00A51778" w:rsidRDefault="009B34FD" w:rsidP="00902E1A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A51778">
      <w:rPr>
        <w:rFonts w:ascii="Angsana New" w:hAnsi="Angsana New"/>
        <w:b/>
        <w:bCs/>
        <w:sz w:val="32"/>
        <w:szCs w:val="32"/>
        <w:cs/>
      </w:rPr>
      <w:t>ทรัสต์เพื่อการลงทุนในอสังหาริมทรัพย์และสิทธิการเช่าดุสิตธานี และบริษัทย่อย</w:t>
    </w:r>
  </w:p>
  <w:p w14:paraId="14ACCF15" w14:textId="77777777" w:rsidR="009B34FD" w:rsidRPr="001316DA" w:rsidRDefault="009B34FD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8C5B43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9113AC" w14:textId="77777777" w:rsidR="009B34FD" w:rsidRPr="001316DA" w:rsidRDefault="009B34FD" w:rsidP="00612FB3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8C5B43">
      <w:rPr>
        <w:rFonts w:ascii="Angsana New" w:hAnsi="Angsana New"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6E6B23">
      <w:rPr>
        <w:rFonts w:ascii="Angsana New" w:hAnsi="Angsana New"/>
        <w:b/>
        <w:sz w:val="32"/>
        <w:szCs w:val="32"/>
      </w:rPr>
      <w:t>30</w:t>
    </w:r>
    <w:r w:rsidRPr="008702B1">
      <w:rPr>
        <w:rFonts w:ascii="Angsana New" w:hAnsi="Angsana New"/>
        <w:bCs/>
        <w:sz w:val="32"/>
        <w:szCs w:val="32"/>
      </w:rPr>
      <w:t xml:space="preserve"> </w:t>
    </w:r>
    <w:r w:rsidRPr="008C5B43">
      <w:rPr>
        <w:rFonts w:ascii="Angsana New" w:hAnsi="Angsana New"/>
        <w:bCs/>
        <w:sz w:val="32"/>
        <w:szCs w:val="32"/>
        <w:cs/>
      </w:rPr>
      <w:t xml:space="preserve">มิถุนายน </w:t>
    </w:r>
    <w:r w:rsidRPr="006E6B23">
      <w:rPr>
        <w:rFonts w:ascii="Angsana New" w:hAnsi="Angsana New"/>
        <w:b/>
        <w:sz w:val="32"/>
        <w:szCs w:val="32"/>
      </w:rPr>
      <w:t>2568</w:t>
    </w:r>
    <w:r w:rsidRPr="008702B1">
      <w:rPr>
        <w:rFonts w:ascii="Angsana New" w:hAnsi="Angsana New"/>
        <w:bCs/>
        <w:sz w:val="32"/>
        <w:szCs w:val="32"/>
      </w:rPr>
      <w:t xml:space="preserve"> (</w:t>
    </w:r>
    <w:r w:rsidRPr="008C5B43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0CAC8C6C" w14:textId="77777777" w:rsidR="009B34FD" w:rsidRPr="001316DA" w:rsidRDefault="009B34FD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8BE3" w14:textId="77777777" w:rsidR="0076288F" w:rsidRPr="00A51778" w:rsidRDefault="0076288F" w:rsidP="009843B7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A51778">
      <w:rPr>
        <w:rFonts w:ascii="Angsana New" w:hAnsi="Angsana New"/>
        <w:b/>
        <w:bCs/>
        <w:sz w:val="32"/>
        <w:szCs w:val="32"/>
        <w:cs/>
      </w:rPr>
      <w:t>ทรัสต์เพื่อการลงทุนในอสังหาริมทรัพย์และสิทธิการเช่าดุสิตธานี และบริษัทย่อย</w:t>
    </w:r>
  </w:p>
  <w:p w14:paraId="34B9343F" w14:textId="77777777" w:rsidR="0076288F" w:rsidRPr="00A51778" w:rsidRDefault="0076288F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51778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1611E1" w14:textId="2364E575" w:rsidR="0076288F" w:rsidRPr="00A51778" w:rsidRDefault="0004444B" w:rsidP="009A2C15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51778">
      <w:rPr>
        <w:rFonts w:ascii="Angsana New" w:hAnsi="Angsana New"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A51778">
      <w:rPr>
        <w:rFonts w:ascii="Angsana New" w:hAnsi="Angsana New"/>
        <w:b/>
        <w:sz w:val="32"/>
        <w:szCs w:val="32"/>
      </w:rPr>
      <w:t>30</w:t>
    </w:r>
    <w:r w:rsidRPr="00A51778">
      <w:rPr>
        <w:rFonts w:ascii="Angsana New" w:hAnsi="Angsana New"/>
        <w:bCs/>
        <w:sz w:val="32"/>
        <w:szCs w:val="32"/>
      </w:rPr>
      <w:t xml:space="preserve"> </w:t>
    </w:r>
    <w:r w:rsidRPr="00A51778">
      <w:rPr>
        <w:rFonts w:ascii="Angsana New" w:hAnsi="Angsana New"/>
        <w:bCs/>
        <w:sz w:val="32"/>
        <w:szCs w:val="32"/>
        <w:cs/>
      </w:rPr>
      <w:t xml:space="preserve">มิถุนายน </w:t>
    </w:r>
    <w:r w:rsidRPr="00A51778">
      <w:rPr>
        <w:rFonts w:ascii="Angsana New" w:hAnsi="Angsana New"/>
        <w:b/>
        <w:sz w:val="32"/>
        <w:szCs w:val="32"/>
      </w:rPr>
      <w:t>2568</w:t>
    </w:r>
    <w:r w:rsidRPr="00A51778">
      <w:rPr>
        <w:rFonts w:ascii="Angsana New" w:hAnsi="Angsana New"/>
        <w:bCs/>
        <w:sz w:val="32"/>
        <w:szCs w:val="32"/>
      </w:rPr>
      <w:t xml:space="preserve"> (</w:t>
    </w:r>
    <w:r w:rsidRPr="00A51778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29B8B909" w14:textId="77777777" w:rsidR="0076288F" w:rsidRPr="001316DA" w:rsidRDefault="0076288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3E847" w14:textId="77777777" w:rsidR="0040444D" w:rsidRPr="00A51778" w:rsidRDefault="0040444D" w:rsidP="0040444D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A51778">
      <w:rPr>
        <w:rFonts w:ascii="Angsana New" w:hAnsi="Angsana New"/>
        <w:b/>
        <w:bCs/>
        <w:sz w:val="32"/>
        <w:szCs w:val="32"/>
        <w:cs/>
      </w:rPr>
      <w:t>ทรัสต์เพื่อการลงทุนในอสังหาริมทรัพย์และสิทธิการเช่าดุสิตธานี และบริษัทย่อย</w:t>
    </w:r>
  </w:p>
  <w:p w14:paraId="4B62DDFC" w14:textId="77777777" w:rsidR="0040444D" w:rsidRPr="00A51778" w:rsidRDefault="0040444D" w:rsidP="0040444D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51778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EADF7E" w14:textId="6EEF2357" w:rsidR="0040444D" w:rsidRPr="00A51778" w:rsidRDefault="0004444B" w:rsidP="0040444D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51778">
      <w:rPr>
        <w:rFonts w:ascii="Angsana New" w:hAnsi="Angsana New"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A51778">
      <w:rPr>
        <w:rFonts w:ascii="Angsana New" w:hAnsi="Angsana New"/>
        <w:b/>
        <w:sz w:val="32"/>
        <w:szCs w:val="32"/>
      </w:rPr>
      <w:t>30</w:t>
    </w:r>
    <w:r w:rsidRPr="00A51778">
      <w:rPr>
        <w:rFonts w:ascii="Angsana New" w:hAnsi="Angsana New"/>
        <w:bCs/>
        <w:sz w:val="32"/>
        <w:szCs w:val="32"/>
      </w:rPr>
      <w:t xml:space="preserve"> </w:t>
    </w:r>
    <w:r w:rsidRPr="00A51778">
      <w:rPr>
        <w:rFonts w:ascii="Angsana New" w:hAnsi="Angsana New"/>
        <w:bCs/>
        <w:sz w:val="32"/>
        <w:szCs w:val="32"/>
        <w:cs/>
      </w:rPr>
      <w:t xml:space="preserve">มิถุนายน </w:t>
    </w:r>
    <w:r w:rsidRPr="00A51778">
      <w:rPr>
        <w:rFonts w:ascii="Angsana New" w:hAnsi="Angsana New"/>
        <w:b/>
        <w:sz w:val="32"/>
        <w:szCs w:val="32"/>
      </w:rPr>
      <w:t>2568</w:t>
    </w:r>
    <w:r w:rsidRPr="00A51778">
      <w:rPr>
        <w:rFonts w:ascii="Angsana New" w:hAnsi="Angsana New"/>
        <w:bCs/>
        <w:sz w:val="32"/>
        <w:szCs w:val="32"/>
      </w:rPr>
      <w:t xml:space="preserve"> (</w:t>
    </w:r>
    <w:r w:rsidRPr="00A51778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6BF89644" w14:textId="77777777" w:rsidR="0040444D" w:rsidRPr="00667CB6" w:rsidRDefault="0040444D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109"/>
    <w:rsid w:val="000015AB"/>
    <w:rsid w:val="000019C7"/>
    <w:rsid w:val="00002354"/>
    <w:rsid w:val="000023D3"/>
    <w:rsid w:val="000027AB"/>
    <w:rsid w:val="00003527"/>
    <w:rsid w:val="0000362A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983"/>
    <w:rsid w:val="00020A62"/>
    <w:rsid w:val="00020D43"/>
    <w:rsid w:val="00021B84"/>
    <w:rsid w:val="00021D86"/>
    <w:rsid w:val="00022F21"/>
    <w:rsid w:val="000230B9"/>
    <w:rsid w:val="00023B68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89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1C0A"/>
    <w:rsid w:val="000420BD"/>
    <w:rsid w:val="000420D2"/>
    <w:rsid w:val="00042349"/>
    <w:rsid w:val="00042C7F"/>
    <w:rsid w:val="00042F85"/>
    <w:rsid w:val="00043F18"/>
    <w:rsid w:val="0004444B"/>
    <w:rsid w:val="000444EA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780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92B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7C1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1FC5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7BB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4F0D"/>
    <w:rsid w:val="000A69F0"/>
    <w:rsid w:val="000A6B1D"/>
    <w:rsid w:val="000A6C35"/>
    <w:rsid w:val="000A76F6"/>
    <w:rsid w:val="000A7772"/>
    <w:rsid w:val="000A7B41"/>
    <w:rsid w:val="000A7D04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2AC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9E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C27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491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B81"/>
    <w:rsid w:val="00122C87"/>
    <w:rsid w:val="00122E8F"/>
    <w:rsid w:val="00123041"/>
    <w:rsid w:val="00123EE9"/>
    <w:rsid w:val="00124623"/>
    <w:rsid w:val="00124C22"/>
    <w:rsid w:val="00125164"/>
    <w:rsid w:val="0012534F"/>
    <w:rsid w:val="001257D5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6DA"/>
    <w:rsid w:val="00131CB9"/>
    <w:rsid w:val="0013212A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3CB"/>
    <w:rsid w:val="00153AFC"/>
    <w:rsid w:val="00154228"/>
    <w:rsid w:val="0015432B"/>
    <w:rsid w:val="00154DBE"/>
    <w:rsid w:val="00155B5E"/>
    <w:rsid w:val="00155D9B"/>
    <w:rsid w:val="00155F70"/>
    <w:rsid w:val="001564DB"/>
    <w:rsid w:val="001572E4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194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6EC"/>
    <w:rsid w:val="00193B33"/>
    <w:rsid w:val="001948C2"/>
    <w:rsid w:val="00194BD3"/>
    <w:rsid w:val="00195CE8"/>
    <w:rsid w:val="00195EA5"/>
    <w:rsid w:val="00196F9A"/>
    <w:rsid w:val="001971B9"/>
    <w:rsid w:val="00197DB7"/>
    <w:rsid w:val="00197EA3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138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00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3E9D"/>
    <w:rsid w:val="001B43B9"/>
    <w:rsid w:val="001B48CA"/>
    <w:rsid w:val="001B4B45"/>
    <w:rsid w:val="001B4CFB"/>
    <w:rsid w:val="001B50BE"/>
    <w:rsid w:val="001B553A"/>
    <w:rsid w:val="001B56A1"/>
    <w:rsid w:val="001B5D68"/>
    <w:rsid w:val="001B603D"/>
    <w:rsid w:val="001B6159"/>
    <w:rsid w:val="001B6335"/>
    <w:rsid w:val="001B63DA"/>
    <w:rsid w:val="001B7525"/>
    <w:rsid w:val="001C036C"/>
    <w:rsid w:val="001C08CE"/>
    <w:rsid w:val="001C0EEA"/>
    <w:rsid w:val="001C16DA"/>
    <w:rsid w:val="001C1BF0"/>
    <w:rsid w:val="001C1CE3"/>
    <w:rsid w:val="001C1F97"/>
    <w:rsid w:val="001C2CA2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8D5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42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AAD"/>
    <w:rsid w:val="00201C3A"/>
    <w:rsid w:val="00201CEE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9EB"/>
    <w:rsid w:val="00205F48"/>
    <w:rsid w:val="002062B8"/>
    <w:rsid w:val="002066AE"/>
    <w:rsid w:val="00206AEC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33"/>
    <w:rsid w:val="002136F8"/>
    <w:rsid w:val="002138F0"/>
    <w:rsid w:val="00213F06"/>
    <w:rsid w:val="002149FF"/>
    <w:rsid w:val="00215236"/>
    <w:rsid w:val="0021543C"/>
    <w:rsid w:val="002163D9"/>
    <w:rsid w:val="00216ACA"/>
    <w:rsid w:val="00216CFD"/>
    <w:rsid w:val="002177BC"/>
    <w:rsid w:val="00220B33"/>
    <w:rsid w:val="00220FFB"/>
    <w:rsid w:val="0022109D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3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B8E"/>
    <w:rsid w:val="0024340C"/>
    <w:rsid w:val="0024351D"/>
    <w:rsid w:val="002436F0"/>
    <w:rsid w:val="002438DF"/>
    <w:rsid w:val="00243E9A"/>
    <w:rsid w:val="00243EBF"/>
    <w:rsid w:val="00244266"/>
    <w:rsid w:val="00244AFB"/>
    <w:rsid w:val="002450D9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691"/>
    <w:rsid w:val="00256FC1"/>
    <w:rsid w:val="0025721E"/>
    <w:rsid w:val="002579FB"/>
    <w:rsid w:val="00257E2F"/>
    <w:rsid w:val="0026014E"/>
    <w:rsid w:val="0026035F"/>
    <w:rsid w:val="00260B97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580"/>
    <w:rsid w:val="00275687"/>
    <w:rsid w:val="0027582C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2E32"/>
    <w:rsid w:val="00283556"/>
    <w:rsid w:val="0028364B"/>
    <w:rsid w:val="002836E1"/>
    <w:rsid w:val="00283EE4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84C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BEC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AEF"/>
    <w:rsid w:val="002D0D86"/>
    <w:rsid w:val="002D0E69"/>
    <w:rsid w:val="002D14A3"/>
    <w:rsid w:val="002D1927"/>
    <w:rsid w:val="002D2E69"/>
    <w:rsid w:val="002D3085"/>
    <w:rsid w:val="002D3E54"/>
    <w:rsid w:val="002D3E7D"/>
    <w:rsid w:val="002D3E80"/>
    <w:rsid w:val="002D4906"/>
    <w:rsid w:val="002D4A34"/>
    <w:rsid w:val="002D50BC"/>
    <w:rsid w:val="002D516F"/>
    <w:rsid w:val="002D5324"/>
    <w:rsid w:val="002D5EB4"/>
    <w:rsid w:val="002D642B"/>
    <w:rsid w:val="002D67C1"/>
    <w:rsid w:val="002D715B"/>
    <w:rsid w:val="002D7566"/>
    <w:rsid w:val="002D768E"/>
    <w:rsid w:val="002D77DA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923"/>
    <w:rsid w:val="002E7D4B"/>
    <w:rsid w:val="002E7D6D"/>
    <w:rsid w:val="002E7D70"/>
    <w:rsid w:val="002F0020"/>
    <w:rsid w:val="002F0BAE"/>
    <w:rsid w:val="002F0E57"/>
    <w:rsid w:val="002F10B3"/>
    <w:rsid w:val="002F10DE"/>
    <w:rsid w:val="002F13A6"/>
    <w:rsid w:val="002F152C"/>
    <w:rsid w:val="002F1829"/>
    <w:rsid w:val="002F1CD1"/>
    <w:rsid w:val="002F220C"/>
    <w:rsid w:val="002F2533"/>
    <w:rsid w:val="002F2C50"/>
    <w:rsid w:val="002F3721"/>
    <w:rsid w:val="002F3977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D85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5C7"/>
    <w:rsid w:val="00315748"/>
    <w:rsid w:val="003159C0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0E7C"/>
    <w:rsid w:val="003212DD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6A74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287"/>
    <w:rsid w:val="003539BF"/>
    <w:rsid w:val="003539F8"/>
    <w:rsid w:val="003540C2"/>
    <w:rsid w:val="00354581"/>
    <w:rsid w:val="003548BF"/>
    <w:rsid w:val="0035530B"/>
    <w:rsid w:val="003556D4"/>
    <w:rsid w:val="00355997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6F0"/>
    <w:rsid w:val="00373816"/>
    <w:rsid w:val="00373B2A"/>
    <w:rsid w:val="00373CE9"/>
    <w:rsid w:val="0037416D"/>
    <w:rsid w:val="003747B3"/>
    <w:rsid w:val="00374A94"/>
    <w:rsid w:val="00375C30"/>
    <w:rsid w:val="00375C4D"/>
    <w:rsid w:val="00375E41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670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398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2D8"/>
    <w:rsid w:val="003974D1"/>
    <w:rsid w:val="00397F91"/>
    <w:rsid w:val="003A216D"/>
    <w:rsid w:val="003A2988"/>
    <w:rsid w:val="003A2AB8"/>
    <w:rsid w:val="003A2B27"/>
    <w:rsid w:val="003A2B8E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8E0"/>
    <w:rsid w:val="003B2A43"/>
    <w:rsid w:val="003B33A1"/>
    <w:rsid w:val="003B371D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5C8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8AE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2CA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44D"/>
    <w:rsid w:val="00404719"/>
    <w:rsid w:val="00404CDD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6E"/>
    <w:rsid w:val="004302FA"/>
    <w:rsid w:val="00430502"/>
    <w:rsid w:val="00430713"/>
    <w:rsid w:val="00430C6E"/>
    <w:rsid w:val="0043150F"/>
    <w:rsid w:val="00431891"/>
    <w:rsid w:val="0043224F"/>
    <w:rsid w:val="00432795"/>
    <w:rsid w:val="00432E12"/>
    <w:rsid w:val="00432F4B"/>
    <w:rsid w:val="004333B5"/>
    <w:rsid w:val="00433416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8B"/>
    <w:rsid w:val="00450BC4"/>
    <w:rsid w:val="00450F01"/>
    <w:rsid w:val="00451990"/>
    <w:rsid w:val="004519DF"/>
    <w:rsid w:val="004524CB"/>
    <w:rsid w:val="004528CE"/>
    <w:rsid w:val="00452C68"/>
    <w:rsid w:val="004530D2"/>
    <w:rsid w:val="00453180"/>
    <w:rsid w:val="00454483"/>
    <w:rsid w:val="0045489C"/>
    <w:rsid w:val="00454BE9"/>
    <w:rsid w:val="00454DA6"/>
    <w:rsid w:val="0045536C"/>
    <w:rsid w:val="00456051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2F49"/>
    <w:rsid w:val="004633BD"/>
    <w:rsid w:val="004635F6"/>
    <w:rsid w:val="00463739"/>
    <w:rsid w:val="00463755"/>
    <w:rsid w:val="004642F9"/>
    <w:rsid w:val="004644FB"/>
    <w:rsid w:val="004648A7"/>
    <w:rsid w:val="00464B22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DF7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D64"/>
    <w:rsid w:val="00480E51"/>
    <w:rsid w:val="00481399"/>
    <w:rsid w:val="0048268D"/>
    <w:rsid w:val="00482934"/>
    <w:rsid w:val="00482D28"/>
    <w:rsid w:val="004836DD"/>
    <w:rsid w:val="00484506"/>
    <w:rsid w:val="004849FF"/>
    <w:rsid w:val="00484D72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5BF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5BE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0F8C"/>
    <w:rsid w:val="004D1098"/>
    <w:rsid w:val="004D10FC"/>
    <w:rsid w:val="004D1E20"/>
    <w:rsid w:val="004D1F78"/>
    <w:rsid w:val="004D23B0"/>
    <w:rsid w:val="004D296C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5FF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36D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8AD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13B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3C9D"/>
    <w:rsid w:val="0057445A"/>
    <w:rsid w:val="005744B7"/>
    <w:rsid w:val="005747A2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8D3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355"/>
    <w:rsid w:val="005A4669"/>
    <w:rsid w:val="005A48EE"/>
    <w:rsid w:val="005A4D0B"/>
    <w:rsid w:val="005A510D"/>
    <w:rsid w:val="005A62D7"/>
    <w:rsid w:val="005A6B86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79F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333"/>
    <w:rsid w:val="006377C3"/>
    <w:rsid w:val="00637A0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6F85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67CB6"/>
    <w:rsid w:val="006704E3"/>
    <w:rsid w:val="00670A1E"/>
    <w:rsid w:val="00670A54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9ED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0B2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6B61"/>
    <w:rsid w:val="0068700F"/>
    <w:rsid w:val="0068735E"/>
    <w:rsid w:val="00687373"/>
    <w:rsid w:val="00687659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48F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0EA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6E4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6007"/>
    <w:rsid w:val="006C6930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11B"/>
    <w:rsid w:val="006E6346"/>
    <w:rsid w:val="006E6B23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153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05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487"/>
    <w:rsid w:val="007335BC"/>
    <w:rsid w:val="00733A8C"/>
    <w:rsid w:val="00733C03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6C56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66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001"/>
    <w:rsid w:val="007562C3"/>
    <w:rsid w:val="0075692B"/>
    <w:rsid w:val="00756EC7"/>
    <w:rsid w:val="007573D6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88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A97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316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3EC3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3DE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561A"/>
    <w:rsid w:val="007C65D2"/>
    <w:rsid w:val="007C69D8"/>
    <w:rsid w:val="007C6AB6"/>
    <w:rsid w:val="007C7756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3A0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2ED1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0A49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66D"/>
    <w:rsid w:val="0083197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534"/>
    <w:rsid w:val="008527EA"/>
    <w:rsid w:val="00852887"/>
    <w:rsid w:val="00852A67"/>
    <w:rsid w:val="00852C64"/>
    <w:rsid w:val="00852FA9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0EB"/>
    <w:rsid w:val="00860227"/>
    <w:rsid w:val="00861553"/>
    <w:rsid w:val="00861DD4"/>
    <w:rsid w:val="00861FD8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384"/>
    <w:rsid w:val="00867540"/>
    <w:rsid w:val="00867CE2"/>
    <w:rsid w:val="00867D27"/>
    <w:rsid w:val="00867EB8"/>
    <w:rsid w:val="008702B1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3953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29C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A6F92"/>
    <w:rsid w:val="008B0362"/>
    <w:rsid w:val="008B0516"/>
    <w:rsid w:val="008B0ABC"/>
    <w:rsid w:val="008B0B76"/>
    <w:rsid w:val="008B0DD1"/>
    <w:rsid w:val="008B0DF7"/>
    <w:rsid w:val="008B1104"/>
    <w:rsid w:val="008B11D1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5E9D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5B43"/>
    <w:rsid w:val="008C69C0"/>
    <w:rsid w:val="008C6E1B"/>
    <w:rsid w:val="008C700D"/>
    <w:rsid w:val="008C7497"/>
    <w:rsid w:val="008C75E1"/>
    <w:rsid w:val="008C7619"/>
    <w:rsid w:val="008C767F"/>
    <w:rsid w:val="008C7F80"/>
    <w:rsid w:val="008D03BB"/>
    <w:rsid w:val="008D118D"/>
    <w:rsid w:val="008D1460"/>
    <w:rsid w:val="008D14E5"/>
    <w:rsid w:val="008D16F4"/>
    <w:rsid w:val="008D1A05"/>
    <w:rsid w:val="008D1D42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4CFC"/>
    <w:rsid w:val="008D5591"/>
    <w:rsid w:val="008D5F99"/>
    <w:rsid w:val="008D5FE2"/>
    <w:rsid w:val="008D6092"/>
    <w:rsid w:val="008D6252"/>
    <w:rsid w:val="008D6780"/>
    <w:rsid w:val="008D6BF2"/>
    <w:rsid w:val="008D6E66"/>
    <w:rsid w:val="008D75D9"/>
    <w:rsid w:val="008E031F"/>
    <w:rsid w:val="008E0449"/>
    <w:rsid w:val="008E087A"/>
    <w:rsid w:val="008E0902"/>
    <w:rsid w:val="008E0913"/>
    <w:rsid w:val="008E0C39"/>
    <w:rsid w:val="008E11A9"/>
    <w:rsid w:val="008E18D1"/>
    <w:rsid w:val="008E1BF5"/>
    <w:rsid w:val="008E1C85"/>
    <w:rsid w:val="008E21BC"/>
    <w:rsid w:val="008E26CA"/>
    <w:rsid w:val="008E288D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E7F0F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802"/>
    <w:rsid w:val="008F7D3C"/>
    <w:rsid w:val="008F7D90"/>
    <w:rsid w:val="0090016B"/>
    <w:rsid w:val="0090107C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AB3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974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3BD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4F6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6CC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1EA"/>
    <w:rsid w:val="00967261"/>
    <w:rsid w:val="00967400"/>
    <w:rsid w:val="00967401"/>
    <w:rsid w:val="00967B38"/>
    <w:rsid w:val="00967DF3"/>
    <w:rsid w:val="0097049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B2C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35BD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CA"/>
    <w:rsid w:val="009B0EFE"/>
    <w:rsid w:val="009B1691"/>
    <w:rsid w:val="009B1BB4"/>
    <w:rsid w:val="009B1D38"/>
    <w:rsid w:val="009B3169"/>
    <w:rsid w:val="009B34FD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3AE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5BF3"/>
    <w:rsid w:val="009D69A7"/>
    <w:rsid w:val="009D71D8"/>
    <w:rsid w:val="009D76F7"/>
    <w:rsid w:val="009D7C88"/>
    <w:rsid w:val="009E0320"/>
    <w:rsid w:val="009E069F"/>
    <w:rsid w:val="009E0824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E7840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8C"/>
    <w:rsid w:val="00A438CC"/>
    <w:rsid w:val="00A43BE5"/>
    <w:rsid w:val="00A4481B"/>
    <w:rsid w:val="00A44865"/>
    <w:rsid w:val="00A44C88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0CC9"/>
    <w:rsid w:val="00A5157F"/>
    <w:rsid w:val="00A51778"/>
    <w:rsid w:val="00A52298"/>
    <w:rsid w:val="00A5233D"/>
    <w:rsid w:val="00A5236F"/>
    <w:rsid w:val="00A52C72"/>
    <w:rsid w:val="00A52E98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4CC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1FB3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2ADE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AD8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65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AF7933"/>
    <w:rsid w:val="00B0063B"/>
    <w:rsid w:val="00B008A1"/>
    <w:rsid w:val="00B018B6"/>
    <w:rsid w:val="00B0198D"/>
    <w:rsid w:val="00B02320"/>
    <w:rsid w:val="00B02A8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5FE"/>
    <w:rsid w:val="00B07A63"/>
    <w:rsid w:val="00B07B68"/>
    <w:rsid w:val="00B10BF0"/>
    <w:rsid w:val="00B10C8E"/>
    <w:rsid w:val="00B10D1A"/>
    <w:rsid w:val="00B10F05"/>
    <w:rsid w:val="00B11763"/>
    <w:rsid w:val="00B118B0"/>
    <w:rsid w:val="00B1241D"/>
    <w:rsid w:val="00B125AA"/>
    <w:rsid w:val="00B129C9"/>
    <w:rsid w:val="00B12EC2"/>
    <w:rsid w:val="00B12F37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1D9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9F8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CFB"/>
    <w:rsid w:val="00B45D5A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113"/>
    <w:rsid w:val="00B6565B"/>
    <w:rsid w:val="00B65AC6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1D76"/>
    <w:rsid w:val="00B72347"/>
    <w:rsid w:val="00B7238C"/>
    <w:rsid w:val="00B72641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4F0B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0FF7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1A69"/>
    <w:rsid w:val="00BB2110"/>
    <w:rsid w:val="00BB2317"/>
    <w:rsid w:val="00BB2EDF"/>
    <w:rsid w:val="00BB3D41"/>
    <w:rsid w:val="00BB3D9B"/>
    <w:rsid w:val="00BB4278"/>
    <w:rsid w:val="00BB4294"/>
    <w:rsid w:val="00BB44AD"/>
    <w:rsid w:val="00BB4647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BB5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59B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E79C2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433F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A3B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04C"/>
    <w:rsid w:val="00C243A9"/>
    <w:rsid w:val="00C24506"/>
    <w:rsid w:val="00C246B8"/>
    <w:rsid w:val="00C253D9"/>
    <w:rsid w:val="00C2596C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4F17"/>
    <w:rsid w:val="00C35053"/>
    <w:rsid w:val="00C35A6C"/>
    <w:rsid w:val="00C35B75"/>
    <w:rsid w:val="00C35B84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11D4"/>
    <w:rsid w:val="00C71955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77C63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3E95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C7E"/>
    <w:rsid w:val="00CC4DAE"/>
    <w:rsid w:val="00CC5381"/>
    <w:rsid w:val="00CC545C"/>
    <w:rsid w:val="00CC56B6"/>
    <w:rsid w:val="00CC5D3C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C7DB5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1812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1B4"/>
    <w:rsid w:val="00CE726B"/>
    <w:rsid w:val="00CE746E"/>
    <w:rsid w:val="00CE7524"/>
    <w:rsid w:val="00CE7B3C"/>
    <w:rsid w:val="00CE7C3F"/>
    <w:rsid w:val="00CE7C7D"/>
    <w:rsid w:val="00CF042F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60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1DEA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12F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C2B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226"/>
    <w:rsid w:val="00D874C8"/>
    <w:rsid w:val="00D87D5C"/>
    <w:rsid w:val="00D90055"/>
    <w:rsid w:val="00D90185"/>
    <w:rsid w:val="00D90327"/>
    <w:rsid w:val="00D90524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0FD"/>
    <w:rsid w:val="00D94191"/>
    <w:rsid w:val="00D94F36"/>
    <w:rsid w:val="00D9579F"/>
    <w:rsid w:val="00D95E5F"/>
    <w:rsid w:val="00D95F28"/>
    <w:rsid w:val="00D966F6"/>
    <w:rsid w:val="00D9696D"/>
    <w:rsid w:val="00D96988"/>
    <w:rsid w:val="00D96A2F"/>
    <w:rsid w:val="00D9727A"/>
    <w:rsid w:val="00D9745D"/>
    <w:rsid w:val="00D97692"/>
    <w:rsid w:val="00D97808"/>
    <w:rsid w:val="00D97CD2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58F9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50E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676"/>
    <w:rsid w:val="00DB6C32"/>
    <w:rsid w:val="00DB70B4"/>
    <w:rsid w:val="00DB786F"/>
    <w:rsid w:val="00DC1196"/>
    <w:rsid w:val="00DC150D"/>
    <w:rsid w:val="00DC169B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AFB"/>
    <w:rsid w:val="00DC5CC3"/>
    <w:rsid w:val="00DC6324"/>
    <w:rsid w:val="00DC657E"/>
    <w:rsid w:val="00DC69DD"/>
    <w:rsid w:val="00DC6CD9"/>
    <w:rsid w:val="00DC7AAF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37E"/>
    <w:rsid w:val="00DD3D54"/>
    <w:rsid w:val="00DD4018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4CE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60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B5"/>
    <w:rsid w:val="00E134E8"/>
    <w:rsid w:val="00E1485B"/>
    <w:rsid w:val="00E156B9"/>
    <w:rsid w:val="00E15756"/>
    <w:rsid w:val="00E169D2"/>
    <w:rsid w:val="00E16ABF"/>
    <w:rsid w:val="00E16BF2"/>
    <w:rsid w:val="00E16DC0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2CA7"/>
    <w:rsid w:val="00E23C0A"/>
    <w:rsid w:val="00E2410F"/>
    <w:rsid w:val="00E24567"/>
    <w:rsid w:val="00E25570"/>
    <w:rsid w:val="00E25895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0D55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6D2"/>
    <w:rsid w:val="00E548B0"/>
    <w:rsid w:val="00E54D2E"/>
    <w:rsid w:val="00E55421"/>
    <w:rsid w:val="00E56AA1"/>
    <w:rsid w:val="00E56D26"/>
    <w:rsid w:val="00E56DA8"/>
    <w:rsid w:val="00E56E37"/>
    <w:rsid w:val="00E578A2"/>
    <w:rsid w:val="00E57BC0"/>
    <w:rsid w:val="00E57F2C"/>
    <w:rsid w:val="00E60033"/>
    <w:rsid w:val="00E6061C"/>
    <w:rsid w:val="00E60806"/>
    <w:rsid w:val="00E615E7"/>
    <w:rsid w:val="00E61FB9"/>
    <w:rsid w:val="00E62476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8CF"/>
    <w:rsid w:val="00E72EAD"/>
    <w:rsid w:val="00E73399"/>
    <w:rsid w:val="00E7387A"/>
    <w:rsid w:val="00E750D6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1FA5"/>
    <w:rsid w:val="00E8265A"/>
    <w:rsid w:val="00E82690"/>
    <w:rsid w:val="00E83349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8DD"/>
    <w:rsid w:val="00E97D41"/>
    <w:rsid w:val="00E97FF0"/>
    <w:rsid w:val="00EA0135"/>
    <w:rsid w:val="00EA0805"/>
    <w:rsid w:val="00EA0850"/>
    <w:rsid w:val="00EA0A5C"/>
    <w:rsid w:val="00EA1152"/>
    <w:rsid w:val="00EA1421"/>
    <w:rsid w:val="00EA1D7B"/>
    <w:rsid w:val="00EA1D96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A7FDF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4C9D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6F8A"/>
    <w:rsid w:val="00ED7514"/>
    <w:rsid w:val="00ED7586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4A7D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715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35"/>
    <w:rsid w:val="00F2045D"/>
    <w:rsid w:val="00F204A8"/>
    <w:rsid w:val="00F20507"/>
    <w:rsid w:val="00F20E35"/>
    <w:rsid w:val="00F20EAE"/>
    <w:rsid w:val="00F2136D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2F7A"/>
    <w:rsid w:val="00F33169"/>
    <w:rsid w:val="00F33535"/>
    <w:rsid w:val="00F34486"/>
    <w:rsid w:val="00F34BAD"/>
    <w:rsid w:val="00F34E2A"/>
    <w:rsid w:val="00F354B4"/>
    <w:rsid w:val="00F35647"/>
    <w:rsid w:val="00F35C44"/>
    <w:rsid w:val="00F35F02"/>
    <w:rsid w:val="00F3627E"/>
    <w:rsid w:val="00F373FC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54E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2B3F"/>
    <w:rsid w:val="00F6302F"/>
    <w:rsid w:val="00F63497"/>
    <w:rsid w:val="00F63A33"/>
    <w:rsid w:val="00F64F15"/>
    <w:rsid w:val="00F6500D"/>
    <w:rsid w:val="00F669B3"/>
    <w:rsid w:val="00F669EC"/>
    <w:rsid w:val="00F66E9C"/>
    <w:rsid w:val="00F67A05"/>
    <w:rsid w:val="00F70110"/>
    <w:rsid w:val="00F702D9"/>
    <w:rsid w:val="00F70464"/>
    <w:rsid w:val="00F71809"/>
    <w:rsid w:val="00F7192E"/>
    <w:rsid w:val="00F71B09"/>
    <w:rsid w:val="00F71C2D"/>
    <w:rsid w:val="00F71C74"/>
    <w:rsid w:val="00F739F1"/>
    <w:rsid w:val="00F74241"/>
    <w:rsid w:val="00F745CC"/>
    <w:rsid w:val="00F75CA2"/>
    <w:rsid w:val="00F7679E"/>
    <w:rsid w:val="00F76A8B"/>
    <w:rsid w:val="00F77572"/>
    <w:rsid w:val="00F77BEE"/>
    <w:rsid w:val="00F77E02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53E"/>
    <w:rsid w:val="00F908E6"/>
    <w:rsid w:val="00F909D4"/>
    <w:rsid w:val="00F90A4C"/>
    <w:rsid w:val="00F91274"/>
    <w:rsid w:val="00F91537"/>
    <w:rsid w:val="00F919B7"/>
    <w:rsid w:val="00F929AB"/>
    <w:rsid w:val="00F929F7"/>
    <w:rsid w:val="00F93528"/>
    <w:rsid w:val="00F93AAE"/>
    <w:rsid w:val="00F93B80"/>
    <w:rsid w:val="00F93BAD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647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19D7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4D1"/>
    <w:rsid w:val="00FC4A84"/>
    <w:rsid w:val="00FC4D67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66F1"/>
    <w:rsid w:val="00FE76A3"/>
    <w:rsid w:val="00FE7B23"/>
    <w:rsid w:val="00FF088D"/>
    <w:rsid w:val="00FF0BBC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4D156A-498B-4301-847A-F0F4FC39B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895C92-978E-4026-A99E-0A26B7F908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707</TotalTime>
  <Pages>10</Pages>
  <Words>1900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Komsak, Intakan</cp:lastModifiedBy>
  <cp:revision>195</cp:revision>
  <cp:lastPrinted>2025-08-07T13:55:00Z</cp:lastPrinted>
  <dcterms:created xsi:type="dcterms:W3CDTF">2024-10-24T08:51:00Z</dcterms:created>
  <dcterms:modified xsi:type="dcterms:W3CDTF">2025-08-08T07:22:00Z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