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A15A6" w14:textId="335A8023" w:rsidR="00EA6304" w:rsidRPr="00FE047F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52"/>
          <w:szCs w:val="52"/>
          <w:cs/>
        </w:rPr>
      </w:pPr>
    </w:p>
    <w:p w14:paraId="5F2D548C" w14:textId="77777777" w:rsidR="00EA6304" w:rsidRPr="00FE047F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52"/>
          <w:szCs w:val="52"/>
        </w:rPr>
      </w:pPr>
    </w:p>
    <w:p w14:paraId="6911777E" w14:textId="77777777" w:rsidR="00EA6304" w:rsidRPr="00FE047F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52"/>
          <w:szCs w:val="52"/>
        </w:rPr>
      </w:pPr>
    </w:p>
    <w:p w14:paraId="5E22078B" w14:textId="77777777" w:rsidR="00EA6304" w:rsidRPr="00FE047F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52"/>
          <w:szCs w:val="52"/>
        </w:rPr>
      </w:pPr>
    </w:p>
    <w:p w14:paraId="5A88597A" w14:textId="77777777" w:rsidR="00EA6304" w:rsidRPr="00FE047F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52"/>
          <w:szCs w:val="52"/>
        </w:rPr>
      </w:pPr>
    </w:p>
    <w:p w14:paraId="3E47827E" w14:textId="77777777" w:rsidR="00B679D9" w:rsidRPr="00FE047F" w:rsidRDefault="00B679D9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  <w:sz w:val="52"/>
          <w:szCs w:val="52"/>
        </w:rPr>
      </w:pPr>
    </w:p>
    <w:p w14:paraId="367B15F8" w14:textId="77777777" w:rsidR="00CA76C3" w:rsidRPr="005A1E5C" w:rsidRDefault="000F1C0A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Start"/>
      <w:bookmarkStart w:id="1" w:name="SubTitle"/>
      <w:bookmarkEnd w:id="0"/>
      <w:r w:rsidRPr="005A1E5C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r w:rsidR="000B30DC" w:rsidRPr="005A1E5C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5A1E5C">
        <w:rPr>
          <w:rFonts w:asciiTheme="majorBidi" w:hAnsiTheme="majorBidi" w:cstheme="majorBidi"/>
          <w:b/>
          <w:bCs/>
          <w:sz w:val="52"/>
          <w:szCs w:val="52"/>
          <w:cs/>
        </w:rPr>
        <w:t>วินท์คอม เทคโนโลยี จำกัด (มหาชน) และบริษัทย่อย</w:t>
      </w:r>
    </w:p>
    <w:bookmarkEnd w:id="1"/>
    <w:p w14:paraId="2B069BDE" w14:textId="77777777" w:rsidR="00B63EA7" w:rsidRPr="005A1E5C" w:rsidRDefault="00847B70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  <w:r w:rsidRPr="005A1E5C">
        <w:rPr>
          <w:rFonts w:asciiTheme="majorBidi" w:hAnsiTheme="majorBidi" w:cstheme="majorBidi"/>
          <w:sz w:val="40"/>
          <w:szCs w:val="40"/>
        </w:rPr>
        <w:tab/>
      </w:r>
    </w:p>
    <w:p w14:paraId="37966625" w14:textId="77777777" w:rsidR="00EB7364" w:rsidRPr="005A1E5C" w:rsidRDefault="00EB7364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bookmarkStart w:id="2" w:name="ExtraText"/>
      <w:bookmarkEnd w:id="2"/>
      <w:r w:rsidRPr="005A1E5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B76657" w:rsidRPr="005A1E5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5A1E5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1FD972C2" w14:textId="2367DA6F" w:rsidR="00EB7364" w:rsidRPr="005A1E5C" w:rsidRDefault="007B439C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A1E5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407C31" w:rsidRPr="005A1E5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และหกเดือน</w:t>
      </w:r>
      <w:r w:rsidRPr="005A1E5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407C31" w:rsidRPr="005A1E5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407C31" w:rsidRPr="005A1E5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มิถุนายน </w:t>
      </w:r>
      <w:r w:rsidR="00407C31" w:rsidRPr="005A1E5C"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</w:p>
    <w:p w14:paraId="741443BB" w14:textId="6F6A452F" w:rsidR="00EB7364" w:rsidRPr="005A1E5C" w:rsidRDefault="00EB7364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5A1E5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877532C" w14:textId="77777777" w:rsidR="00EB7364" w:rsidRPr="005A1E5C" w:rsidRDefault="00EB7364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A1E5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507039" w:rsidRPr="005A1E5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5A1E5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4BE8ABD" w14:textId="77777777" w:rsidR="007C2D59" w:rsidRPr="005A1E5C" w:rsidRDefault="007C2D59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3CDD40A3" w14:textId="77777777" w:rsidR="00EB7364" w:rsidRPr="005A1E5C" w:rsidRDefault="00EB736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0F058E1A" w14:textId="77777777" w:rsidR="00EB7364" w:rsidRPr="005A1E5C" w:rsidRDefault="00EB736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63292999" w14:textId="77777777" w:rsidR="00EB7364" w:rsidRPr="005A1E5C" w:rsidRDefault="00EB736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EB7364" w:rsidRPr="005A1E5C" w:rsidSect="00FE047F">
          <w:footerReference w:type="even" r:id="rId11"/>
          <w:footerReference w:type="defaul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2CD0AB34" w14:textId="77777777" w:rsidR="0009267B" w:rsidRPr="005A1E5C" w:rsidRDefault="0009267B" w:rsidP="00C4658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5A1E5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</w:t>
      </w:r>
      <w:r w:rsidR="00A51D0A" w:rsidRPr="005A1E5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  <w:r w:rsidRPr="005A1E5C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5C44A828" w14:textId="77777777" w:rsidR="0009267B" w:rsidRPr="005A1E5C" w:rsidRDefault="0009267B" w:rsidP="00C4658D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0F3DE32" w14:textId="77777777" w:rsidR="0009267B" w:rsidRPr="005A1E5C" w:rsidRDefault="0009267B" w:rsidP="00C4658D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A1E5C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</w:t>
      </w:r>
      <w:r w:rsidR="000F1C0A" w:rsidRPr="005A1E5C">
        <w:rPr>
          <w:rFonts w:asciiTheme="majorBidi" w:hAnsiTheme="majorBidi" w:cstheme="majorBidi"/>
          <w:b/>
          <w:bCs/>
          <w:sz w:val="30"/>
          <w:szCs w:val="30"/>
          <w:cs/>
        </w:rPr>
        <w:t>บริษัท วินท์คอม เทคโนโลยี จำกัด (มหาชน)</w:t>
      </w:r>
    </w:p>
    <w:p w14:paraId="36A011EF" w14:textId="77777777" w:rsidR="00EB7364" w:rsidRPr="005A1E5C" w:rsidRDefault="00EB7364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768E250" w14:textId="7D76DE2E" w:rsidR="007B439C" w:rsidRPr="005A1E5C" w:rsidRDefault="007B439C" w:rsidP="007B439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A1E5C">
        <w:rPr>
          <w:rFonts w:asciiTheme="majorBidi" w:hAnsiTheme="majorBidi" w:cstheme="majorBidi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 ณ</w:t>
      </w:r>
      <w:r w:rsidRPr="005A1E5C">
        <w:rPr>
          <w:rFonts w:asciiTheme="majorBidi" w:hAnsiTheme="majorBidi" w:cstheme="majorBidi"/>
          <w:color w:val="FFFFFF"/>
          <w:sz w:val="28"/>
          <w:szCs w:val="28"/>
        </w:rPr>
        <w:t xml:space="preserve"> </w:t>
      </w:r>
      <w:r w:rsidRPr="005A1E5C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407C31" w:rsidRPr="005A1E5C">
        <w:rPr>
          <w:rFonts w:asciiTheme="majorBidi" w:hAnsiTheme="majorBidi" w:cstheme="majorBidi"/>
          <w:sz w:val="28"/>
          <w:szCs w:val="28"/>
        </w:rPr>
        <w:t xml:space="preserve"> 30</w:t>
      </w:r>
      <w:r w:rsidRPr="005A1E5C">
        <w:rPr>
          <w:rFonts w:asciiTheme="majorBidi" w:hAnsiTheme="majorBidi" w:cstheme="majorBidi"/>
          <w:sz w:val="28"/>
          <w:szCs w:val="28"/>
        </w:rPr>
        <w:t xml:space="preserve"> </w:t>
      </w:r>
      <w:r w:rsidR="00407C31" w:rsidRPr="005A1E5C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5A1E5C">
        <w:rPr>
          <w:rFonts w:asciiTheme="majorBidi" w:hAnsiTheme="majorBidi" w:cstheme="majorBidi"/>
          <w:color w:val="FFFFFF"/>
          <w:sz w:val="28"/>
          <w:szCs w:val="28"/>
          <w:cs/>
        </w:rPr>
        <w:t>-</w:t>
      </w:r>
      <w:r w:rsidRPr="005A1E5C">
        <w:rPr>
          <w:rFonts w:asciiTheme="majorBidi" w:hAnsiTheme="majorBidi" w:cstheme="majorBidi"/>
          <w:sz w:val="28"/>
          <w:szCs w:val="28"/>
        </w:rPr>
        <w:t xml:space="preserve">2568 </w:t>
      </w:r>
      <w:r w:rsidRPr="005A1E5C">
        <w:rPr>
          <w:rFonts w:asciiTheme="majorBidi" w:hAnsiTheme="majorBidi" w:cstheme="majorBidi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600E7A" w:rsidRPr="005A1E5C">
        <w:rPr>
          <w:rFonts w:asciiTheme="majorBidi" w:hAnsiTheme="majorBidi" w:cstheme="majorBidi" w:hint="cs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600E7A" w:rsidRPr="005A1E5C">
        <w:rPr>
          <w:rFonts w:asciiTheme="majorBidi" w:hAnsiTheme="majorBidi" w:cstheme="majorBidi"/>
          <w:sz w:val="28"/>
          <w:szCs w:val="28"/>
        </w:rPr>
        <w:t xml:space="preserve">30 </w:t>
      </w:r>
      <w:r w:rsidR="00600E7A" w:rsidRPr="005A1E5C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600E7A" w:rsidRPr="005A1E5C">
        <w:rPr>
          <w:rFonts w:asciiTheme="majorBidi" w:hAnsiTheme="majorBidi" w:cstheme="majorBidi"/>
          <w:sz w:val="28"/>
          <w:szCs w:val="28"/>
        </w:rPr>
        <w:t xml:space="preserve">2568 </w:t>
      </w:r>
      <w:r w:rsidRPr="005A1E5C">
        <w:rPr>
          <w:rFonts w:asciiTheme="majorBidi" w:hAnsiTheme="majorBidi" w:cstheme="majorBidi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5A1E5C">
        <w:rPr>
          <w:rFonts w:asciiTheme="majorBidi" w:hAnsiTheme="majorBidi" w:cstheme="majorBidi"/>
          <w:sz w:val="28"/>
          <w:szCs w:val="28"/>
        </w:rPr>
        <w:t xml:space="preserve"> </w:t>
      </w:r>
      <w:r w:rsidRPr="005A1E5C">
        <w:rPr>
          <w:rFonts w:asciiTheme="majorBidi" w:hAnsiTheme="majorBidi" w:cstheme="majorBidi"/>
          <w:sz w:val="28"/>
          <w:szCs w:val="28"/>
          <w:cs/>
        </w:rPr>
        <w:t>และงบกระแสเงินสดรวมและงบกระแสเงินสด</w:t>
      </w:r>
      <w:r w:rsidR="00600E7A" w:rsidRPr="005A1E5C">
        <w:rPr>
          <w:rFonts w:asciiTheme="majorBidi" w:hAnsiTheme="majorBidi" w:cstheme="majorBidi"/>
          <w:sz w:val="28"/>
          <w:szCs w:val="28"/>
        </w:rPr>
        <w:t xml:space="preserve">    </w:t>
      </w:r>
      <w:r w:rsidRPr="005A1E5C">
        <w:rPr>
          <w:rFonts w:asciiTheme="majorBidi" w:hAnsiTheme="majorBidi" w:cstheme="majorBidi"/>
          <w:sz w:val="28"/>
          <w:szCs w:val="28"/>
          <w:cs/>
        </w:rPr>
        <w:t>เฉพาะกิจการ สำหรับงวด</w:t>
      </w:r>
      <w:r w:rsidR="00407C31" w:rsidRPr="005A1E5C">
        <w:rPr>
          <w:rFonts w:asciiTheme="majorBidi" w:hAnsiTheme="majorBidi" w:cstheme="majorBidi" w:hint="cs"/>
          <w:sz w:val="28"/>
          <w:szCs w:val="28"/>
          <w:cs/>
        </w:rPr>
        <w:t>หกเดือน</w:t>
      </w:r>
      <w:r w:rsidRPr="005A1E5C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5A1E5C">
        <w:rPr>
          <w:rFonts w:asciiTheme="majorBidi" w:hAnsiTheme="majorBidi" w:cstheme="majorBidi"/>
          <w:sz w:val="28"/>
          <w:szCs w:val="28"/>
        </w:rPr>
        <w:t xml:space="preserve"> 3</w:t>
      </w:r>
      <w:r w:rsidR="00407C31" w:rsidRPr="005A1E5C">
        <w:rPr>
          <w:rFonts w:asciiTheme="majorBidi" w:hAnsiTheme="majorBidi" w:cstheme="majorBidi"/>
          <w:sz w:val="28"/>
          <w:szCs w:val="28"/>
        </w:rPr>
        <w:t>0</w:t>
      </w:r>
      <w:r w:rsidRPr="005A1E5C">
        <w:rPr>
          <w:rFonts w:asciiTheme="majorBidi" w:hAnsiTheme="majorBidi" w:cstheme="majorBidi"/>
          <w:sz w:val="28"/>
          <w:szCs w:val="28"/>
        </w:rPr>
        <w:t xml:space="preserve"> </w:t>
      </w:r>
      <w:r w:rsidRPr="005A1E5C">
        <w:rPr>
          <w:rFonts w:asciiTheme="majorBidi" w:hAnsiTheme="majorBidi" w:cstheme="majorBidi"/>
          <w:sz w:val="28"/>
          <w:szCs w:val="28"/>
          <w:cs/>
        </w:rPr>
        <w:t>ม</w:t>
      </w:r>
      <w:r w:rsidR="00407C31" w:rsidRPr="005A1E5C">
        <w:rPr>
          <w:rFonts w:asciiTheme="majorBidi" w:hAnsiTheme="majorBidi" w:cstheme="majorBidi" w:hint="cs"/>
          <w:sz w:val="28"/>
          <w:szCs w:val="28"/>
          <w:cs/>
        </w:rPr>
        <w:t>ิถุนายน</w:t>
      </w:r>
      <w:r w:rsidRPr="005A1E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A1E5C">
        <w:rPr>
          <w:rFonts w:asciiTheme="majorBidi" w:hAnsiTheme="majorBidi" w:cstheme="majorBidi"/>
          <w:sz w:val="28"/>
          <w:szCs w:val="28"/>
        </w:rPr>
        <w:t xml:space="preserve">2568 </w:t>
      </w:r>
      <w:r w:rsidRPr="005A1E5C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และหมายเหตุประกอบงบการเงินแบบย่อ (ข้อมูลทางการเงินระหว่างกาล) ของบริษัท วินท์คอม เทคโนโลยี จำกัด (มหาชน) และบริษัทย่อย</w:t>
      </w:r>
      <w:r w:rsidRPr="005A1E5C">
        <w:rPr>
          <w:rFonts w:asciiTheme="majorBidi" w:hAnsiTheme="majorBidi" w:cstheme="majorBidi"/>
          <w:sz w:val="28"/>
          <w:szCs w:val="28"/>
        </w:rPr>
        <w:t xml:space="preserve"> </w:t>
      </w:r>
      <w:r w:rsidRPr="005A1E5C">
        <w:rPr>
          <w:rFonts w:asciiTheme="majorBidi" w:hAnsiTheme="majorBidi" w:cstheme="majorBidi"/>
          <w:sz w:val="28"/>
          <w:szCs w:val="28"/>
          <w:cs/>
        </w:rPr>
        <w:t>และของเฉพาะบริษัท วินท์คอม เทคโนโลยี จำกัด (มหาชน) ตามลำดับ</w:t>
      </w:r>
      <w:r w:rsidRPr="005A1E5C">
        <w:rPr>
          <w:rFonts w:asciiTheme="majorBidi" w:hAnsiTheme="majorBidi" w:cstheme="majorBidi"/>
          <w:sz w:val="28"/>
          <w:szCs w:val="28"/>
        </w:rPr>
        <w:t xml:space="preserve"> </w:t>
      </w:r>
      <w:r w:rsidRPr="005A1E5C">
        <w:rPr>
          <w:rFonts w:asciiTheme="majorBidi" w:hAnsiTheme="majorBidi" w:cstheme="majorBidi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5A1E5C">
        <w:rPr>
          <w:rFonts w:asciiTheme="majorBidi" w:hAnsiTheme="majorBidi" w:cstheme="majorBidi"/>
          <w:sz w:val="28"/>
          <w:szCs w:val="28"/>
        </w:rPr>
        <w:t xml:space="preserve"> </w:t>
      </w:r>
      <w:r w:rsidRPr="005A1E5C"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 w:rsidRPr="005A1E5C">
        <w:rPr>
          <w:rFonts w:asciiTheme="majorBidi" w:hAnsiTheme="majorBidi" w:cstheme="majorBidi"/>
          <w:sz w:val="28"/>
          <w:szCs w:val="28"/>
        </w:rPr>
        <w:t>34</w:t>
      </w:r>
      <w:r w:rsidRPr="005A1E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A1E5C">
        <w:rPr>
          <w:rFonts w:asciiTheme="majorBidi" w:hAnsiTheme="majorBidi" w:cstheme="majorBidi"/>
          <w:spacing w:val="-2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5A1E5C">
        <w:rPr>
          <w:rFonts w:asciiTheme="majorBidi" w:hAnsiTheme="majorBidi" w:cstheme="majorBidi"/>
          <w:sz w:val="28"/>
          <w:szCs w:val="28"/>
          <w:cs/>
        </w:rPr>
        <w:t>กาลดังกล่าวจากผลการสอบทานของข้าพเจ้า</w:t>
      </w:r>
      <w:r w:rsidRPr="005A1E5C">
        <w:rPr>
          <w:rFonts w:asciiTheme="majorBidi" w:hAnsiTheme="majorBidi" w:cstheme="majorBidi"/>
          <w:sz w:val="28"/>
          <w:szCs w:val="28"/>
        </w:rPr>
        <w:t xml:space="preserve"> </w:t>
      </w:r>
    </w:p>
    <w:p w14:paraId="74E2BF93" w14:textId="77777777" w:rsidR="00117797" w:rsidRPr="005A1E5C" w:rsidRDefault="00117797" w:rsidP="00C4658D">
      <w:pPr>
        <w:tabs>
          <w:tab w:val="left" w:pos="117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9DC4F8E" w14:textId="77777777" w:rsidR="001E5D9B" w:rsidRPr="005A1E5C" w:rsidRDefault="001E5D9B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5A1E5C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53E4DCD1" w14:textId="77777777" w:rsidR="001E5D9B" w:rsidRPr="005A1E5C" w:rsidRDefault="001E5D9B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0DF81CCA" w14:textId="77777777" w:rsidR="001E5D9B" w:rsidRPr="005A1E5C" w:rsidRDefault="001E5D9B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A1E5C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5A1E5C">
        <w:rPr>
          <w:rFonts w:asciiTheme="majorBidi" w:hAnsiTheme="majorBidi" w:cstheme="majorBidi"/>
          <w:sz w:val="28"/>
          <w:szCs w:val="28"/>
        </w:rPr>
        <w:t xml:space="preserve"> </w:t>
      </w:r>
      <w:r w:rsidRPr="005A1E5C">
        <w:rPr>
          <w:rFonts w:asciiTheme="majorBidi" w:hAnsiTheme="majorBidi" w:cstheme="majorBidi"/>
          <w:sz w:val="28"/>
          <w:szCs w:val="28"/>
          <w:cs/>
        </w:rPr>
        <w:t>รหัส</w:t>
      </w:r>
      <w:r w:rsidRPr="005A1E5C">
        <w:rPr>
          <w:rFonts w:asciiTheme="majorBidi" w:hAnsiTheme="majorBidi" w:cstheme="majorBidi"/>
          <w:sz w:val="28"/>
          <w:szCs w:val="28"/>
        </w:rPr>
        <w:t xml:space="preserve"> </w:t>
      </w:r>
      <w:r w:rsidR="00993E75" w:rsidRPr="005A1E5C">
        <w:rPr>
          <w:rFonts w:asciiTheme="majorBidi" w:hAnsiTheme="majorBidi" w:cstheme="majorBidi"/>
          <w:sz w:val="28"/>
          <w:szCs w:val="28"/>
        </w:rPr>
        <w:t>2410</w:t>
      </w:r>
      <w:r w:rsidRPr="005A1E5C">
        <w:rPr>
          <w:rFonts w:asciiTheme="majorBidi" w:hAnsiTheme="majorBidi" w:cstheme="majorBidi"/>
          <w:sz w:val="28"/>
          <w:szCs w:val="28"/>
        </w:rPr>
        <w:t xml:space="preserve"> “</w:t>
      </w:r>
      <w:r w:rsidRPr="005A1E5C">
        <w:rPr>
          <w:rFonts w:asciiTheme="majorBidi" w:hAnsiTheme="majorBidi" w:cs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A1E5C">
        <w:rPr>
          <w:rFonts w:asciiTheme="majorBidi" w:hAnsiTheme="majorBidi" w:cstheme="majorBidi"/>
          <w:sz w:val="28"/>
          <w:szCs w:val="28"/>
        </w:rPr>
        <w:t>”</w:t>
      </w:r>
      <w:r w:rsidRPr="005A1E5C">
        <w:rPr>
          <w:rFonts w:asciiTheme="majorBidi" w:hAnsiTheme="majorBidi" w:cstheme="majorBidi"/>
          <w:sz w:val="28"/>
          <w:szCs w:val="28"/>
          <w:cs/>
        </w:rPr>
        <w:t xml:space="preserve"> การสอบทานดังกล่าวประกอบด้วย</w:t>
      </w:r>
      <w:r w:rsidRPr="005A1E5C">
        <w:rPr>
          <w:rFonts w:asciiTheme="majorBidi" w:hAnsiTheme="majorBidi" w:cstheme="majorBidi"/>
          <w:sz w:val="28"/>
          <w:szCs w:val="28"/>
        </w:rPr>
        <w:t xml:space="preserve"> </w:t>
      </w:r>
      <w:r w:rsidRPr="005A1E5C">
        <w:rPr>
          <w:rFonts w:asciiTheme="majorBidi" w:hAnsiTheme="majorBidi" w:cstheme="majorBidi"/>
          <w:sz w:val="28"/>
          <w:szCs w:val="28"/>
          <w:cs/>
        </w:rPr>
        <w:t>การใช้วิธีการสอบถามบุคลากรซึ่งส่วนใหญ่เป็นผู้รับผิดชอบ</w:t>
      </w:r>
      <w:r w:rsidR="00521266" w:rsidRPr="005A1E5C">
        <w:rPr>
          <w:rFonts w:asciiTheme="majorBidi" w:hAnsiTheme="majorBidi" w:cstheme="majorBidi"/>
          <w:sz w:val="28"/>
          <w:szCs w:val="28"/>
        </w:rPr>
        <w:br/>
      </w:r>
      <w:r w:rsidRPr="005A1E5C">
        <w:rPr>
          <w:rFonts w:asciiTheme="majorBidi" w:hAnsiTheme="majorBidi" w:cstheme="majorBidi"/>
          <w:sz w:val="28"/>
          <w:szCs w:val="28"/>
          <w:cs/>
        </w:rPr>
        <w:t>ด้านการเงินและบัญชีและการวิเคราะห์เปรียบเทียบและวิธีการสอบทานอื่น</w:t>
      </w:r>
      <w:r w:rsidRPr="005A1E5C">
        <w:rPr>
          <w:rFonts w:asciiTheme="majorBidi" w:hAnsiTheme="majorBidi" w:cstheme="majorBidi"/>
          <w:sz w:val="28"/>
          <w:szCs w:val="28"/>
        </w:rPr>
        <w:t xml:space="preserve"> </w:t>
      </w:r>
      <w:r w:rsidRPr="005A1E5C">
        <w:rPr>
          <w:rFonts w:asciiTheme="majorBidi" w:hAnsiTheme="majorBidi" w:cstheme="maj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A1E5C">
        <w:rPr>
          <w:rFonts w:asciiTheme="majorBidi" w:hAnsiTheme="majorBidi" w:cstheme="majorBidi"/>
          <w:sz w:val="28"/>
          <w:szCs w:val="28"/>
        </w:rPr>
        <w:t xml:space="preserve"> </w:t>
      </w:r>
      <w:r w:rsidRPr="005A1E5C">
        <w:rPr>
          <w:rFonts w:asciiTheme="majorBidi" w:hAnsiTheme="majorBidi" w:cstheme="majorBidi"/>
          <w:sz w:val="28"/>
          <w:szCs w:val="28"/>
          <w:cs/>
        </w:rPr>
        <w:t>ดังนั้นข้าพเจ้าจึงไม่แสดงความเห็นต่อข้อมูลทางการเงินระหว่างกาลที่</w:t>
      </w:r>
      <w:r w:rsidR="00C1295D" w:rsidRPr="005A1E5C">
        <w:rPr>
          <w:rFonts w:asciiTheme="majorBidi" w:hAnsiTheme="majorBidi" w:cstheme="majorBidi"/>
          <w:sz w:val="28"/>
          <w:szCs w:val="28"/>
          <w:cs/>
        </w:rPr>
        <w:t>สอบ</w:t>
      </w:r>
      <w:r w:rsidRPr="005A1E5C">
        <w:rPr>
          <w:rFonts w:asciiTheme="majorBidi" w:hAnsiTheme="majorBidi" w:cstheme="majorBidi"/>
          <w:sz w:val="28"/>
          <w:szCs w:val="28"/>
          <w:cs/>
        </w:rPr>
        <w:t>ทาน</w:t>
      </w:r>
    </w:p>
    <w:p w14:paraId="02752337" w14:textId="77777777" w:rsidR="00C562FA" w:rsidRPr="005A1E5C" w:rsidRDefault="00BC7CF8" w:rsidP="00C4658D">
      <w:pPr>
        <w:rPr>
          <w:rFonts w:asciiTheme="majorBidi" w:hAnsiTheme="majorBidi" w:cstheme="majorBidi"/>
          <w:sz w:val="28"/>
          <w:szCs w:val="28"/>
        </w:rPr>
      </w:pPr>
      <w:r w:rsidRPr="005A1E5C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5EEBE07C" w14:textId="77777777" w:rsidR="001E5D9B" w:rsidRPr="005A1E5C" w:rsidRDefault="001E5D9B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5A1E5C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ข้อสรุป</w:t>
      </w:r>
    </w:p>
    <w:p w14:paraId="1A0FE12C" w14:textId="77777777" w:rsidR="0071316E" w:rsidRPr="005A1E5C" w:rsidRDefault="0071316E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6E3E0C94" w14:textId="77777777" w:rsidR="00302649" w:rsidRPr="005A1E5C" w:rsidRDefault="00302649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A1E5C">
        <w:rPr>
          <w:rFonts w:asciiTheme="majorBidi" w:hAnsiTheme="majorBidi" w:cstheme="maj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5A1E5C">
        <w:rPr>
          <w:rFonts w:asciiTheme="majorBidi" w:hAnsiTheme="majorBidi" w:cstheme="majorBidi"/>
          <w:color w:val="FFFFFF"/>
          <w:sz w:val="28"/>
          <w:szCs w:val="28"/>
          <w:cs/>
        </w:rPr>
        <w:t xml:space="preserve"> </w:t>
      </w:r>
      <w:r w:rsidRPr="005A1E5C">
        <w:rPr>
          <w:rFonts w:asciiTheme="majorBidi" w:hAnsiTheme="majorBidi" w:cstheme="majorBidi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="00993E75" w:rsidRPr="005A1E5C">
        <w:rPr>
          <w:rFonts w:asciiTheme="majorBidi" w:hAnsiTheme="majorBidi" w:cstheme="majorBidi"/>
          <w:sz w:val="28"/>
          <w:szCs w:val="28"/>
        </w:rPr>
        <w:t>34</w:t>
      </w:r>
      <w:r w:rsidR="00FB5726" w:rsidRPr="005A1E5C">
        <w:rPr>
          <w:rFonts w:asciiTheme="majorBidi" w:hAnsiTheme="majorBidi" w:cstheme="majorBidi"/>
          <w:sz w:val="28"/>
          <w:szCs w:val="28"/>
        </w:rPr>
        <w:br/>
      </w:r>
      <w:r w:rsidR="007B18F0" w:rsidRPr="005A1E5C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</w:t>
      </w:r>
      <w:r w:rsidRPr="005A1E5C">
        <w:rPr>
          <w:rFonts w:asciiTheme="majorBidi" w:hAnsiTheme="majorBidi" w:cstheme="majorBidi"/>
          <w:sz w:val="28"/>
          <w:szCs w:val="28"/>
          <w:cs/>
        </w:rPr>
        <w:t>การเงินระหว่างกาล</w:t>
      </w:r>
      <w:r w:rsidRPr="005A1E5C">
        <w:rPr>
          <w:rFonts w:asciiTheme="majorBidi" w:hAnsiTheme="majorBidi" w:cstheme="majorBidi"/>
          <w:sz w:val="28"/>
          <w:szCs w:val="28"/>
        </w:rPr>
        <w:t xml:space="preserve"> </w:t>
      </w:r>
      <w:r w:rsidRPr="005A1E5C">
        <w:rPr>
          <w:rFonts w:asciiTheme="majorBidi" w:hAnsiTheme="majorBidi" w:cstheme="majorBidi"/>
          <w:sz w:val="28"/>
          <w:szCs w:val="28"/>
          <w:cs/>
        </w:rPr>
        <w:t>ในสาระสำคัญจากการสอบทานของข้าพเจ้า</w:t>
      </w:r>
    </w:p>
    <w:p w14:paraId="5D75816D" w14:textId="77777777" w:rsidR="00C5422F" w:rsidRPr="005A1E5C" w:rsidRDefault="00C5422F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FF30F95" w14:textId="77777777" w:rsidR="0098009E" w:rsidRPr="005A1E5C" w:rsidRDefault="0098009E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AA9B0EE" w14:textId="77777777" w:rsidR="001E5D9B" w:rsidRPr="005A1E5C" w:rsidRDefault="001E5D9B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AF56038" w14:textId="77777777" w:rsidR="00C5422F" w:rsidRPr="005A1E5C" w:rsidRDefault="00C5422F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279224E" w14:textId="77777777" w:rsidR="00F24109" w:rsidRPr="005A1E5C" w:rsidRDefault="00F24109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C25DBA2" w14:textId="2EF5C4CE" w:rsidR="00F83C84" w:rsidRPr="005A1E5C" w:rsidRDefault="00F83C84" w:rsidP="00C4658D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5A1E5C">
        <w:rPr>
          <w:rFonts w:asciiTheme="majorBidi" w:hAnsiTheme="majorBidi" w:cstheme="majorBidi"/>
          <w:sz w:val="28"/>
          <w:szCs w:val="28"/>
          <w:cs/>
        </w:rPr>
        <w:t>(</w:t>
      </w:r>
      <w:r w:rsidR="00076EFD" w:rsidRPr="005A1E5C">
        <w:rPr>
          <w:rFonts w:asciiTheme="majorBidi" w:hAnsiTheme="majorBidi" w:cstheme="majorBidi" w:hint="cs"/>
          <w:sz w:val="28"/>
          <w:szCs w:val="28"/>
          <w:cs/>
        </w:rPr>
        <w:t>วิไลวรรณ</w:t>
      </w:r>
      <w:r w:rsidRPr="005A1E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76EFD" w:rsidRPr="005A1E5C">
        <w:rPr>
          <w:rFonts w:asciiTheme="majorBidi" w:hAnsiTheme="majorBidi" w:cstheme="majorBidi" w:hint="cs"/>
          <w:sz w:val="28"/>
          <w:szCs w:val="28"/>
          <w:cs/>
        </w:rPr>
        <w:t>ผลประเสร</w:t>
      </w:r>
      <w:r w:rsidR="00B3328B" w:rsidRPr="005A1E5C">
        <w:rPr>
          <w:rFonts w:asciiTheme="majorBidi" w:hAnsiTheme="majorBidi" w:cstheme="majorBidi" w:hint="cs"/>
          <w:sz w:val="28"/>
          <w:szCs w:val="28"/>
          <w:cs/>
        </w:rPr>
        <w:t>ิ</w:t>
      </w:r>
      <w:r w:rsidR="00076EFD" w:rsidRPr="005A1E5C">
        <w:rPr>
          <w:rFonts w:asciiTheme="majorBidi" w:hAnsiTheme="majorBidi" w:cstheme="majorBidi" w:hint="cs"/>
          <w:sz w:val="28"/>
          <w:szCs w:val="28"/>
          <w:cs/>
        </w:rPr>
        <w:t>ฐ</w:t>
      </w:r>
      <w:r w:rsidRPr="005A1E5C">
        <w:rPr>
          <w:rFonts w:asciiTheme="majorBidi" w:hAnsiTheme="majorBidi" w:cstheme="majorBidi"/>
          <w:sz w:val="28"/>
          <w:szCs w:val="28"/>
          <w:cs/>
        </w:rPr>
        <w:t>)</w:t>
      </w:r>
    </w:p>
    <w:p w14:paraId="1367B2C4" w14:textId="77777777" w:rsidR="00F83C84" w:rsidRPr="005A1E5C" w:rsidRDefault="00F83C84" w:rsidP="00C4658D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5A1E5C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0C41C5AC" w14:textId="7BEA5644" w:rsidR="00F83C84" w:rsidRPr="005A1E5C" w:rsidRDefault="00F83C84" w:rsidP="00C4658D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5A1E5C">
        <w:rPr>
          <w:rFonts w:asciiTheme="majorBidi" w:hAnsiTheme="majorBidi" w:cstheme="majorBidi"/>
          <w:sz w:val="28"/>
          <w:szCs w:val="28"/>
          <w:cs/>
        </w:rPr>
        <w:t xml:space="preserve">เลขทะเบียน </w:t>
      </w:r>
      <w:r w:rsidR="00B4288C" w:rsidRPr="005A1E5C">
        <w:rPr>
          <w:rFonts w:asciiTheme="majorBidi" w:hAnsiTheme="majorBidi" w:cstheme="majorBidi"/>
          <w:sz w:val="28"/>
          <w:szCs w:val="28"/>
          <w:lang w:val="en-US"/>
        </w:rPr>
        <w:t>8420</w:t>
      </w:r>
    </w:p>
    <w:p w14:paraId="1C018CAD" w14:textId="77777777" w:rsidR="00620B46" w:rsidRPr="005A1E5C" w:rsidRDefault="00620B46" w:rsidP="00C4658D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</w:p>
    <w:p w14:paraId="5A91CA5F" w14:textId="0A5FE5DA" w:rsidR="001E5D9B" w:rsidRPr="005A1E5C" w:rsidRDefault="001E5D9B" w:rsidP="00C4658D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5A1E5C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260D7355" w14:textId="77777777" w:rsidR="001E5D9B" w:rsidRPr="005A1E5C" w:rsidRDefault="001E5D9B" w:rsidP="00C4658D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5A1E5C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6D0E4F08" w14:textId="4FE84513" w:rsidR="0009267B" w:rsidRPr="00427501" w:rsidRDefault="00BB5602" w:rsidP="00C4658D">
      <w:pPr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A1E5C">
        <w:rPr>
          <w:rFonts w:asciiTheme="majorBidi" w:hAnsiTheme="majorBidi" w:cstheme="majorBidi"/>
          <w:sz w:val="28"/>
          <w:szCs w:val="28"/>
        </w:rPr>
        <w:t>8</w:t>
      </w:r>
      <w:r w:rsidR="005F4D73" w:rsidRPr="005A1E5C">
        <w:rPr>
          <w:rFonts w:asciiTheme="majorBidi" w:hAnsiTheme="majorBidi" w:cstheme="majorBidi"/>
          <w:sz w:val="28"/>
          <w:szCs w:val="28"/>
        </w:rPr>
        <w:t xml:space="preserve"> </w:t>
      </w:r>
      <w:r w:rsidR="00407C31" w:rsidRPr="005A1E5C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5F4D73" w:rsidRPr="005A1E5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F4D73" w:rsidRPr="005A1E5C">
        <w:rPr>
          <w:rFonts w:asciiTheme="majorBidi" w:hAnsiTheme="majorBidi" w:cstheme="majorBidi"/>
          <w:sz w:val="28"/>
          <w:szCs w:val="28"/>
        </w:rPr>
        <w:t>256</w:t>
      </w:r>
      <w:r w:rsidR="007B439C" w:rsidRPr="005A1E5C">
        <w:rPr>
          <w:rFonts w:asciiTheme="majorBidi" w:hAnsiTheme="majorBidi" w:cstheme="majorBidi"/>
          <w:sz w:val="28"/>
          <w:szCs w:val="28"/>
        </w:rPr>
        <w:t>8</w:t>
      </w:r>
    </w:p>
    <w:sectPr w:rsidR="0009267B" w:rsidRPr="00427501" w:rsidSect="00FE047F">
      <w:headerReference w:type="even" r:id="rId14"/>
      <w:headerReference w:type="default" r:id="rId15"/>
      <w:headerReference w:type="first" r:id="rId16"/>
      <w:pgSz w:w="11909" w:h="16834" w:code="9"/>
      <w:pgMar w:top="691" w:right="1152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76C1E" w14:textId="77777777" w:rsidR="006621C9" w:rsidRDefault="006621C9" w:rsidP="00900EE2">
      <w:r>
        <w:separator/>
      </w:r>
    </w:p>
  </w:endnote>
  <w:endnote w:type="continuationSeparator" w:id="0">
    <w:p w14:paraId="0B3177AF" w14:textId="77777777" w:rsidR="006621C9" w:rsidRDefault="006621C9" w:rsidP="00900EE2">
      <w:r>
        <w:continuationSeparator/>
      </w:r>
    </w:p>
  </w:endnote>
  <w:endnote w:type="continuationNotice" w:id="1">
    <w:p w14:paraId="578DE6D5" w14:textId="77777777" w:rsidR="006621C9" w:rsidRDefault="006621C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095BA" w14:textId="77777777" w:rsidR="00DB12B7" w:rsidRDefault="00DB12B7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993E75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17CC74E" w14:textId="77777777" w:rsidR="00DB12B7" w:rsidRDefault="00DB12B7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F1431" w14:textId="77777777" w:rsidR="00DB12B7" w:rsidRPr="00EE2DC5" w:rsidRDefault="00DB12B7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993E75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2FC6A3F2" w14:textId="77777777" w:rsidR="00DB12B7" w:rsidRDefault="00DB12B7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B7EF2" w14:textId="77777777" w:rsidR="00DB12B7" w:rsidRDefault="00DB12B7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AE7B8" w14:textId="77777777" w:rsidR="006621C9" w:rsidRDefault="006621C9" w:rsidP="00900EE2">
      <w:r>
        <w:separator/>
      </w:r>
    </w:p>
  </w:footnote>
  <w:footnote w:type="continuationSeparator" w:id="0">
    <w:p w14:paraId="44823437" w14:textId="77777777" w:rsidR="006621C9" w:rsidRDefault="006621C9" w:rsidP="00900EE2">
      <w:r>
        <w:continuationSeparator/>
      </w:r>
    </w:p>
  </w:footnote>
  <w:footnote w:type="continuationNotice" w:id="1">
    <w:p w14:paraId="4782D41F" w14:textId="77777777" w:rsidR="006621C9" w:rsidRDefault="006621C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A783D" w14:textId="77777777" w:rsidR="00DB12B7" w:rsidRDefault="00DB12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CE7DD" w14:textId="1C21B18D" w:rsidR="00DB12B7" w:rsidRDefault="00DB12B7" w:rsidP="00620B4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3A52EF6" w14:textId="03076AD0" w:rsidR="00620B46" w:rsidRDefault="00620B46" w:rsidP="00620B4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E996010" w14:textId="6D072FFC" w:rsidR="00620B46" w:rsidRDefault="00620B46" w:rsidP="00620B4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7C8D626" w14:textId="77777777" w:rsidR="00620B46" w:rsidRPr="00620B46" w:rsidRDefault="00620B46" w:rsidP="00620B4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E76A5" w14:textId="252F787D" w:rsidR="00DB12B7" w:rsidRDefault="00DB12B7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92E2336" w14:textId="6A099340" w:rsidR="00FE047F" w:rsidRDefault="00FE047F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C62E6C7" w14:textId="493C22AE" w:rsidR="00FE047F" w:rsidRDefault="00FE047F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30B4481" w14:textId="024FD3CC" w:rsidR="00FE047F" w:rsidRDefault="00FE047F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B7CDECC" w14:textId="107C1FF7" w:rsidR="00FE047F" w:rsidRDefault="00FE047F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4E307C6" w14:textId="14ADDD85" w:rsidR="00FE047F" w:rsidRDefault="00FE047F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D17FFB2" w14:textId="4CB93B56" w:rsidR="00FE047F" w:rsidRDefault="00FE047F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9262CD4" w14:textId="77777777" w:rsidR="00FE047F" w:rsidRPr="00FE047F" w:rsidRDefault="00FE047F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4EB739C"/>
    <w:multiLevelType w:val="multilevel"/>
    <w:tmpl w:val="DDCC9A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1AE4E26"/>
    <w:multiLevelType w:val="hybridMultilevel"/>
    <w:tmpl w:val="A69C585C"/>
    <w:lvl w:ilvl="0" w:tplc="3128255A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D1F290B"/>
    <w:multiLevelType w:val="multilevel"/>
    <w:tmpl w:val="78AA9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E901460"/>
    <w:multiLevelType w:val="hybridMultilevel"/>
    <w:tmpl w:val="C8D04D7C"/>
    <w:lvl w:ilvl="0" w:tplc="3634B79E">
      <w:start w:val="1"/>
      <w:numFmt w:val="decimal"/>
      <w:lvlText w:val="%1-"/>
      <w:lvlJc w:val="left"/>
      <w:pPr>
        <w:ind w:left="6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8" w:hanging="360"/>
      </w:pPr>
    </w:lvl>
    <w:lvl w:ilvl="2" w:tplc="0409001B" w:tentative="1">
      <w:start w:val="1"/>
      <w:numFmt w:val="lowerRoman"/>
      <w:lvlText w:val="%3."/>
      <w:lvlJc w:val="right"/>
      <w:pPr>
        <w:ind w:left="2048" w:hanging="180"/>
      </w:pPr>
    </w:lvl>
    <w:lvl w:ilvl="3" w:tplc="0409000F" w:tentative="1">
      <w:start w:val="1"/>
      <w:numFmt w:val="decimal"/>
      <w:lvlText w:val="%4."/>
      <w:lvlJc w:val="left"/>
      <w:pPr>
        <w:ind w:left="2768" w:hanging="360"/>
      </w:pPr>
    </w:lvl>
    <w:lvl w:ilvl="4" w:tplc="04090019" w:tentative="1">
      <w:start w:val="1"/>
      <w:numFmt w:val="lowerLetter"/>
      <w:lvlText w:val="%5."/>
      <w:lvlJc w:val="left"/>
      <w:pPr>
        <w:ind w:left="3488" w:hanging="360"/>
      </w:pPr>
    </w:lvl>
    <w:lvl w:ilvl="5" w:tplc="0409001B" w:tentative="1">
      <w:start w:val="1"/>
      <w:numFmt w:val="lowerRoman"/>
      <w:lvlText w:val="%6."/>
      <w:lvlJc w:val="right"/>
      <w:pPr>
        <w:ind w:left="4208" w:hanging="180"/>
      </w:pPr>
    </w:lvl>
    <w:lvl w:ilvl="6" w:tplc="0409000F" w:tentative="1">
      <w:start w:val="1"/>
      <w:numFmt w:val="decimal"/>
      <w:lvlText w:val="%7."/>
      <w:lvlJc w:val="left"/>
      <w:pPr>
        <w:ind w:left="4928" w:hanging="360"/>
      </w:pPr>
    </w:lvl>
    <w:lvl w:ilvl="7" w:tplc="04090019" w:tentative="1">
      <w:start w:val="1"/>
      <w:numFmt w:val="lowerLetter"/>
      <w:lvlText w:val="%8."/>
      <w:lvlJc w:val="left"/>
      <w:pPr>
        <w:ind w:left="5648" w:hanging="360"/>
      </w:pPr>
    </w:lvl>
    <w:lvl w:ilvl="8" w:tplc="0409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934554372">
    <w:abstractNumId w:val="6"/>
  </w:num>
  <w:num w:numId="2" w16cid:durableId="445152793">
    <w:abstractNumId w:val="5"/>
  </w:num>
  <w:num w:numId="3" w16cid:durableId="444928700">
    <w:abstractNumId w:val="9"/>
  </w:num>
  <w:num w:numId="4" w16cid:durableId="1972320606">
    <w:abstractNumId w:val="7"/>
  </w:num>
  <w:num w:numId="5" w16cid:durableId="1443720949">
    <w:abstractNumId w:val="8"/>
  </w:num>
  <w:num w:numId="6" w16cid:durableId="1531993187">
    <w:abstractNumId w:val="3"/>
  </w:num>
  <w:num w:numId="7" w16cid:durableId="1683966770">
    <w:abstractNumId w:val="2"/>
  </w:num>
  <w:num w:numId="8" w16cid:durableId="1436944523">
    <w:abstractNumId w:val="0"/>
  </w:num>
  <w:num w:numId="9" w16cid:durableId="2071072587">
    <w:abstractNumId w:val="1"/>
  </w:num>
  <w:num w:numId="10" w16cid:durableId="1240941116">
    <w:abstractNumId w:val="4"/>
  </w:num>
  <w:num w:numId="11" w16cid:durableId="514685246">
    <w:abstractNumId w:val="15"/>
  </w:num>
  <w:num w:numId="12" w16cid:durableId="1607155581">
    <w:abstractNumId w:val="12"/>
  </w:num>
  <w:num w:numId="13" w16cid:durableId="1288315924">
    <w:abstractNumId w:val="26"/>
  </w:num>
  <w:num w:numId="14" w16cid:durableId="257099810">
    <w:abstractNumId w:val="13"/>
  </w:num>
  <w:num w:numId="15" w16cid:durableId="1134761823">
    <w:abstractNumId w:val="17"/>
  </w:num>
  <w:num w:numId="16" w16cid:durableId="26032030">
    <w:abstractNumId w:val="21"/>
  </w:num>
  <w:num w:numId="17" w16cid:durableId="1044453006">
    <w:abstractNumId w:val="14"/>
  </w:num>
  <w:num w:numId="18" w16cid:durableId="545877804">
    <w:abstractNumId w:val="28"/>
  </w:num>
  <w:num w:numId="19" w16cid:durableId="1710102403">
    <w:abstractNumId w:val="22"/>
  </w:num>
  <w:num w:numId="20" w16cid:durableId="1203788891">
    <w:abstractNumId w:val="19"/>
  </w:num>
  <w:num w:numId="21" w16cid:durableId="208108722">
    <w:abstractNumId w:val="10"/>
  </w:num>
  <w:num w:numId="22" w16cid:durableId="1444572440">
    <w:abstractNumId w:val="25"/>
  </w:num>
  <w:num w:numId="23" w16cid:durableId="1581409636">
    <w:abstractNumId w:val="27"/>
  </w:num>
  <w:num w:numId="24" w16cid:durableId="1020739094">
    <w:abstractNumId w:val="20"/>
  </w:num>
  <w:num w:numId="25" w16cid:durableId="981616251">
    <w:abstractNumId w:val="18"/>
  </w:num>
  <w:num w:numId="26" w16cid:durableId="2055736271">
    <w:abstractNumId w:val="16"/>
  </w:num>
  <w:num w:numId="27" w16cid:durableId="2015456555">
    <w:abstractNumId w:val="23"/>
  </w:num>
  <w:num w:numId="28" w16cid:durableId="1926375868">
    <w:abstractNumId w:val="11"/>
  </w:num>
  <w:num w:numId="29" w16cid:durableId="910196302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113A"/>
    <w:rsid w:val="000013E3"/>
    <w:rsid w:val="0000155D"/>
    <w:rsid w:val="000016CE"/>
    <w:rsid w:val="00001A22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5C"/>
    <w:rsid w:val="00004681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269"/>
    <w:rsid w:val="00007598"/>
    <w:rsid w:val="00007657"/>
    <w:rsid w:val="0000777D"/>
    <w:rsid w:val="000078C6"/>
    <w:rsid w:val="000079AB"/>
    <w:rsid w:val="00007B63"/>
    <w:rsid w:val="00007BC8"/>
    <w:rsid w:val="00007C5E"/>
    <w:rsid w:val="00007EC0"/>
    <w:rsid w:val="00007F2C"/>
    <w:rsid w:val="0001004E"/>
    <w:rsid w:val="0001035F"/>
    <w:rsid w:val="00010775"/>
    <w:rsid w:val="00010897"/>
    <w:rsid w:val="0001089D"/>
    <w:rsid w:val="000108FE"/>
    <w:rsid w:val="00010959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FE4"/>
    <w:rsid w:val="0001209D"/>
    <w:rsid w:val="000124AB"/>
    <w:rsid w:val="000125B8"/>
    <w:rsid w:val="0001260E"/>
    <w:rsid w:val="0001268F"/>
    <w:rsid w:val="00012E26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32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D0"/>
    <w:rsid w:val="000179BE"/>
    <w:rsid w:val="00017AED"/>
    <w:rsid w:val="00017F57"/>
    <w:rsid w:val="0002025E"/>
    <w:rsid w:val="00020316"/>
    <w:rsid w:val="00020346"/>
    <w:rsid w:val="00020390"/>
    <w:rsid w:val="000206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7AE"/>
    <w:rsid w:val="00024803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C93"/>
    <w:rsid w:val="000330D2"/>
    <w:rsid w:val="00033183"/>
    <w:rsid w:val="000335B5"/>
    <w:rsid w:val="0003380D"/>
    <w:rsid w:val="0003392B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431"/>
    <w:rsid w:val="0004180A"/>
    <w:rsid w:val="0004185A"/>
    <w:rsid w:val="00041939"/>
    <w:rsid w:val="000419E6"/>
    <w:rsid w:val="00041E6F"/>
    <w:rsid w:val="00042070"/>
    <w:rsid w:val="00042447"/>
    <w:rsid w:val="0004262B"/>
    <w:rsid w:val="0004266B"/>
    <w:rsid w:val="00042674"/>
    <w:rsid w:val="00042863"/>
    <w:rsid w:val="00042A66"/>
    <w:rsid w:val="00042B68"/>
    <w:rsid w:val="00042B74"/>
    <w:rsid w:val="00042F51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1011"/>
    <w:rsid w:val="0005136E"/>
    <w:rsid w:val="00051816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0FD"/>
    <w:rsid w:val="000544F3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5EF5"/>
    <w:rsid w:val="00055FA7"/>
    <w:rsid w:val="000560BA"/>
    <w:rsid w:val="00056400"/>
    <w:rsid w:val="0005650E"/>
    <w:rsid w:val="00056831"/>
    <w:rsid w:val="000569D6"/>
    <w:rsid w:val="00056BF6"/>
    <w:rsid w:val="00056FF4"/>
    <w:rsid w:val="00057179"/>
    <w:rsid w:val="000572B9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F41"/>
    <w:rsid w:val="0006104A"/>
    <w:rsid w:val="00061355"/>
    <w:rsid w:val="00061513"/>
    <w:rsid w:val="0006158D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F19"/>
    <w:rsid w:val="000652DA"/>
    <w:rsid w:val="00065508"/>
    <w:rsid w:val="00065841"/>
    <w:rsid w:val="00065CF3"/>
    <w:rsid w:val="00065F11"/>
    <w:rsid w:val="00065FAD"/>
    <w:rsid w:val="000666A4"/>
    <w:rsid w:val="00066FC3"/>
    <w:rsid w:val="000670F6"/>
    <w:rsid w:val="00067580"/>
    <w:rsid w:val="00067752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6A1"/>
    <w:rsid w:val="000746D0"/>
    <w:rsid w:val="0007477B"/>
    <w:rsid w:val="00074BDE"/>
    <w:rsid w:val="00074C0D"/>
    <w:rsid w:val="000756BA"/>
    <w:rsid w:val="00075C00"/>
    <w:rsid w:val="000761A3"/>
    <w:rsid w:val="00076498"/>
    <w:rsid w:val="000766B9"/>
    <w:rsid w:val="000768D2"/>
    <w:rsid w:val="000769EC"/>
    <w:rsid w:val="00076A80"/>
    <w:rsid w:val="00076B9B"/>
    <w:rsid w:val="00076EFD"/>
    <w:rsid w:val="00076F29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489"/>
    <w:rsid w:val="00083532"/>
    <w:rsid w:val="00083B42"/>
    <w:rsid w:val="00083B65"/>
    <w:rsid w:val="00083E3E"/>
    <w:rsid w:val="0008412A"/>
    <w:rsid w:val="00084434"/>
    <w:rsid w:val="00084866"/>
    <w:rsid w:val="000849C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60C"/>
    <w:rsid w:val="00087B8A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18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13"/>
    <w:rsid w:val="00092C9E"/>
    <w:rsid w:val="00092CF9"/>
    <w:rsid w:val="00093021"/>
    <w:rsid w:val="00093274"/>
    <w:rsid w:val="000932C3"/>
    <w:rsid w:val="000933BA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11D"/>
    <w:rsid w:val="00095228"/>
    <w:rsid w:val="00095238"/>
    <w:rsid w:val="00095354"/>
    <w:rsid w:val="00095444"/>
    <w:rsid w:val="00095510"/>
    <w:rsid w:val="0009569B"/>
    <w:rsid w:val="00095B11"/>
    <w:rsid w:val="00095CD4"/>
    <w:rsid w:val="00095EC2"/>
    <w:rsid w:val="00096015"/>
    <w:rsid w:val="00096028"/>
    <w:rsid w:val="00096286"/>
    <w:rsid w:val="00096630"/>
    <w:rsid w:val="000967BD"/>
    <w:rsid w:val="000968BA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ECE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279"/>
    <w:rsid w:val="000C06BE"/>
    <w:rsid w:val="000C09B2"/>
    <w:rsid w:val="000C0B99"/>
    <w:rsid w:val="000C0EFF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12E"/>
    <w:rsid w:val="000C4271"/>
    <w:rsid w:val="000C43CD"/>
    <w:rsid w:val="000C4506"/>
    <w:rsid w:val="000C4F52"/>
    <w:rsid w:val="000C55AB"/>
    <w:rsid w:val="000C58C0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94F"/>
    <w:rsid w:val="000C7B47"/>
    <w:rsid w:val="000C7CFF"/>
    <w:rsid w:val="000D00B8"/>
    <w:rsid w:val="000D0245"/>
    <w:rsid w:val="000D0466"/>
    <w:rsid w:val="000D04C7"/>
    <w:rsid w:val="000D06C9"/>
    <w:rsid w:val="000D075B"/>
    <w:rsid w:val="000D0A81"/>
    <w:rsid w:val="000D0B19"/>
    <w:rsid w:val="000D0DA2"/>
    <w:rsid w:val="000D10EC"/>
    <w:rsid w:val="000D14B5"/>
    <w:rsid w:val="000D155D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240"/>
    <w:rsid w:val="000D3393"/>
    <w:rsid w:val="000D340E"/>
    <w:rsid w:val="000D36FB"/>
    <w:rsid w:val="000D3919"/>
    <w:rsid w:val="000D3CE6"/>
    <w:rsid w:val="000D3E45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5F2"/>
    <w:rsid w:val="000D6ABB"/>
    <w:rsid w:val="000D6C23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DCE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E17"/>
    <w:rsid w:val="000E32C2"/>
    <w:rsid w:val="000E3770"/>
    <w:rsid w:val="000E3D03"/>
    <w:rsid w:val="000E4058"/>
    <w:rsid w:val="000E4137"/>
    <w:rsid w:val="000E413D"/>
    <w:rsid w:val="000E415C"/>
    <w:rsid w:val="000E432E"/>
    <w:rsid w:val="000E4512"/>
    <w:rsid w:val="000E48CD"/>
    <w:rsid w:val="000E4DBE"/>
    <w:rsid w:val="000E4E0B"/>
    <w:rsid w:val="000E4EBF"/>
    <w:rsid w:val="000E4F05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AD8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2F"/>
    <w:rsid w:val="000F4448"/>
    <w:rsid w:val="000F47E0"/>
    <w:rsid w:val="000F496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067"/>
    <w:rsid w:val="000F75D4"/>
    <w:rsid w:val="000F7F4A"/>
    <w:rsid w:val="00100100"/>
    <w:rsid w:val="001001C3"/>
    <w:rsid w:val="0010025C"/>
    <w:rsid w:val="001004BD"/>
    <w:rsid w:val="00100804"/>
    <w:rsid w:val="00100866"/>
    <w:rsid w:val="00100A72"/>
    <w:rsid w:val="00100DCD"/>
    <w:rsid w:val="0010140E"/>
    <w:rsid w:val="00101513"/>
    <w:rsid w:val="00101739"/>
    <w:rsid w:val="001018FD"/>
    <w:rsid w:val="00101DB0"/>
    <w:rsid w:val="0010204A"/>
    <w:rsid w:val="001021DB"/>
    <w:rsid w:val="001021F3"/>
    <w:rsid w:val="0010263C"/>
    <w:rsid w:val="0010280E"/>
    <w:rsid w:val="001028B3"/>
    <w:rsid w:val="00102B00"/>
    <w:rsid w:val="00102B60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923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32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4B4"/>
    <w:rsid w:val="00111532"/>
    <w:rsid w:val="0011156B"/>
    <w:rsid w:val="001115B9"/>
    <w:rsid w:val="001117F0"/>
    <w:rsid w:val="00111887"/>
    <w:rsid w:val="001118F6"/>
    <w:rsid w:val="00111C4C"/>
    <w:rsid w:val="00111CA6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EAD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847"/>
    <w:rsid w:val="00117CA6"/>
    <w:rsid w:val="00117D16"/>
    <w:rsid w:val="00117D98"/>
    <w:rsid w:val="00117DF1"/>
    <w:rsid w:val="00120083"/>
    <w:rsid w:val="001202F9"/>
    <w:rsid w:val="001203DF"/>
    <w:rsid w:val="00120434"/>
    <w:rsid w:val="00120ABB"/>
    <w:rsid w:val="00120CF4"/>
    <w:rsid w:val="00120D8A"/>
    <w:rsid w:val="00120E21"/>
    <w:rsid w:val="00120FF3"/>
    <w:rsid w:val="0012107D"/>
    <w:rsid w:val="001217BA"/>
    <w:rsid w:val="00121986"/>
    <w:rsid w:val="00121E58"/>
    <w:rsid w:val="001221E7"/>
    <w:rsid w:val="0012298A"/>
    <w:rsid w:val="001229B2"/>
    <w:rsid w:val="00122C0A"/>
    <w:rsid w:val="00122F49"/>
    <w:rsid w:val="0012315E"/>
    <w:rsid w:val="00123264"/>
    <w:rsid w:val="00123411"/>
    <w:rsid w:val="00123577"/>
    <w:rsid w:val="001237EC"/>
    <w:rsid w:val="00123B93"/>
    <w:rsid w:val="00123E86"/>
    <w:rsid w:val="00123F38"/>
    <w:rsid w:val="0012423F"/>
    <w:rsid w:val="001244D4"/>
    <w:rsid w:val="00124517"/>
    <w:rsid w:val="001246F6"/>
    <w:rsid w:val="0012487E"/>
    <w:rsid w:val="001249FE"/>
    <w:rsid w:val="00124E81"/>
    <w:rsid w:val="00125355"/>
    <w:rsid w:val="00125487"/>
    <w:rsid w:val="00125908"/>
    <w:rsid w:val="0012591F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27C78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3C"/>
    <w:rsid w:val="0013358D"/>
    <w:rsid w:val="00133721"/>
    <w:rsid w:val="00133850"/>
    <w:rsid w:val="00133A97"/>
    <w:rsid w:val="00133A9C"/>
    <w:rsid w:val="00133C46"/>
    <w:rsid w:val="001342CB"/>
    <w:rsid w:val="00134537"/>
    <w:rsid w:val="0013464F"/>
    <w:rsid w:val="00134DD7"/>
    <w:rsid w:val="0013518D"/>
    <w:rsid w:val="001352AD"/>
    <w:rsid w:val="001352C2"/>
    <w:rsid w:val="0013608B"/>
    <w:rsid w:val="00136112"/>
    <w:rsid w:val="00136554"/>
    <w:rsid w:val="00136D47"/>
    <w:rsid w:val="00136DC2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670"/>
    <w:rsid w:val="001407B8"/>
    <w:rsid w:val="00140BF0"/>
    <w:rsid w:val="00140D56"/>
    <w:rsid w:val="00141215"/>
    <w:rsid w:val="001413B0"/>
    <w:rsid w:val="00141626"/>
    <w:rsid w:val="0014169A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328"/>
    <w:rsid w:val="001431ED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C5A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3D9B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62"/>
    <w:rsid w:val="001563A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5F"/>
    <w:rsid w:val="00157EB3"/>
    <w:rsid w:val="00160058"/>
    <w:rsid w:val="001600F2"/>
    <w:rsid w:val="0016027D"/>
    <w:rsid w:val="001602D2"/>
    <w:rsid w:val="001603F3"/>
    <w:rsid w:val="00160A62"/>
    <w:rsid w:val="00160A78"/>
    <w:rsid w:val="00160B38"/>
    <w:rsid w:val="00160CBB"/>
    <w:rsid w:val="00160F08"/>
    <w:rsid w:val="001612F6"/>
    <w:rsid w:val="00161304"/>
    <w:rsid w:val="00161415"/>
    <w:rsid w:val="00161439"/>
    <w:rsid w:val="0016168B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36B"/>
    <w:rsid w:val="00163428"/>
    <w:rsid w:val="00163735"/>
    <w:rsid w:val="001637C0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C2B"/>
    <w:rsid w:val="00167CF1"/>
    <w:rsid w:val="00167EEC"/>
    <w:rsid w:val="001702F3"/>
    <w:rsid w:val="00170772"/>
    <w:rsid w:val="00170A9C"/>
    <w:rsid w:val="00170B01"/>
    <w:rsid w:val="00170B23"/>
    <w:rsid w:val="00170C90"/>
    <w:rsid w:val="00170CB8"/>
    <w:rsid w:val="00171218"/>
    <w:rsid w:val="0017160C"/>
    <w:rsid w:val="00171765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2F6D"/>
    <w:rsid w:val="0017355D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4A5"/>
    <w:rsid w:val="001825DB"/>
    <w:rsid w:val="00182697"/>
    <w:rsid w:val="00182710"/>
    <w:rsid w:val="00182766"/>
    <w:rsid w:val="001830EB"/>
    <w:rsid w:val="0018312F"/>
    <w:rsid w:val="001831B4"/>
    <w:rsid w:val="00183AB4"/>
    <w:rsid w:val="00183DC0"/>
    <w:rsid w:val="00183FB5"/>
    <w:rsid w:val="00184086"/>
    <w:rsid w:val="001841EB"/>
    <w:rsid w:val="001845DE"/>
    <w:rsid w:val="001849FB"/>
    <w:rsid w:val="00184A00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0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1F4E"/>
    <w:rsid w:val="00192259"/>
    <w:rsid w:val="0019240C"/>
    <w:rsid w:val="00192548"/>
    <w:rsid w:val="00192D1C"/>
    <w:rsid w:val="00192F3A"/>
    <w:rsid w:val="00192F42"/>
    <w:rsid w:val="00193420"/>
    <w:rsid w:val="00193C7B"/>
    <w:rsid w:val="00193E9B"/>
    <w:rsid w:val="00193F97"/>
    <w:rsid w:val="00193FA8"/>
    <w:rsid w:val="001945BC"/>
    <w:rsid w:val="001947FC"/>
    <w:rsid w:val="00194845"/>
    <w:rsid w:val="0019489D"/>
    <w:rsid w:val="00194E69"/>
    <w:rsid w:val="001958EF"/>
    <w:rsid w:val="0019597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87D"/>
    <w:rsid w:val="00197A5C"/>
    <w:rsid w:val="00197C91"/>
    <w:rsid w:val="00197DFA"/>
    <w:rsid w:val="00197F6B"/>
    <w:rsid w:val="001A0164"/>
    <w:rsid w:val="001A01E3"/>
    <w:rsid w:val="001A021D"/>
    <w:rsid w:val="001A02AC"/>
    <w:rsid w:val="001A0532"/>
    <w:rsid w:val="001A057B"/>
    <w:rsid w:val="001A0754"/>
    <w:rsid w:val="001A0E1F"/>
    <w:rsid w:val="001A1121"/>
    <w:rsid w:val="001A11D9"/>
    <w:rsid w:val="001A1311"/>
    <w:rsid w:val="001A1BB1"/>
    <w:rsid w:val="001A1F27"/>
    <w:rsid w:val="001A226A"/>
    <w:rsid w:val="001A2271"/>
    <w:rsid w:val="001A2291"/>
    <w:rsid w:val="001A236E"/>
    <w:rsid w:val="001A24B0"/>
    <w:rsid w:val="001A2C88"/>
    <w:rsid w:val="001A3398"/>
    <w:rsid w:val="001A3491"/>
    <w:rsid w:val="001A3BEE"/>
    <w:rsid w:val="001A4036"/>
    <w:rsid w:val="001A4C5B"/>
    <w:rsid w:val="001A4DEF"/>
    <w:rsid w:val="001A5071"/>
    <w:rsid w:val="001A50AE"/>
    <w:rsid w:val="001A5430"/>
    <w:rsid w:val="001A549F"/>
    <w:rsid w:val="001A5579"/>
    <w:rsid w:val="001A57CB"/>
    <w:rsid w:val="001A592E"/>
    <w:rsid w:val="001A6090"/>
    <w:rsid w:val="001A613A"/>
    <w:rsid w:val="001A61D7"/>
    <w:rsid w:val="001A626A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E5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AD7"/>
    <w:rsid w:val="001B2E69"/>
    <w:rsid w:val="001B308F"/>
    <w:rsid w:val="001B313F"/>
    <w:rsid w:val="001B3925"/>
    <w:rsid w:val="001B41E4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D86"/>
    <w:rsid w:val="001C0F69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D0"/>
    <w:rsid w:val="001C2CDF"/>
    <w:rsid w:val="001C30D3"/>
    <w:rsid w:val="001C34F9"/>
    <w:rsid w:val="001C37EF"/>
    <w:rsid w:val="001C3B54"/>
    <w:rsid w:val="001C3D07"/>
    <w:rsid w:val="001C3D50"/>
    <w:rsid w:val="001C3DE6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537"/>
    <w:rsid w:val="001D0842"/>
    <w:rsid w:val="001D0EEB"/>
    <w:rsid w:val="001D10F3"/>
    <w:rsid w:val="001D1102"/>
    <w:rsid w:val="001D11A6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384D"/>
    <w:rsid w:val="001D4025"/>
    <w:rsid w:val="001D40A9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6022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3C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3D"/>
    <w:rsid w:val="001E33FE"/>
    <w:rsid w:val="001E34C8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E41"/>
    <w:rsid w:val="001E7E80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577"/>
    <w:rsid w:val="001F2743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77B"/>
    <w:rsid w:val="001F69CD"/>
    <w:rsid w:val="001F6BD6"/>
    <w:rsid w:val="001F76BC"/>
    <w:rsid w:val="001F78CE"/>
    <w:rsid w:val="001F7949"/>
    <w:rsid w:val="001F7D44"/>
    <w:rsid w:val="00200173"/>
    <w:rsid w:val="00200537"/>
    <w:rsid w:val="00200603"/>
    <w:rsid w:val="00200B90"/>
    <w:rsid w:val="00200FA4"/>
    <w:rsid w:val="002012A1"/>
    <w:rsid w:val="0020131D"/>
    <w:rsid w:val="002013A1"/>
    <w:rsid w:val="002014CA"/>
    <w:rsid w:val="0020163F"/>
    <w:rsid w:val="00201976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B13"/>
    <w:rsid w:val="00205EFD"/>
    <w:rsid w:val="002064F5"/>
    <w:rsid w:val="002066D8"/>
    <w:rsid w:val="00206750"/>
    <w:rsid w:val="0020696D"/>
    <w:rsid w:val="00206A08"/>
    <w:rsid w:val="00206FB3"/>
    <w:rsid w:val="00206FC1"/>
    <w:rsid w:val="002070A4"/>
    <w:rsid w:val="002073BD"/>
    <w:rsid w:val="00207916"/>
    <w:rsid w:val="00207D75"/>
    <w:rsid w:val="00207DEC"/>
    <w:rsid w:val="00210396"/>
    <w:rsid w:val="002105D2"/>
    <w:rsid w:val="00210A96"/>
    <w:rsid w:val="00210B08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11B"/>
    <w:rsid w:val="00212590"/>
    <w:rsid w:val="002125C8"/>
    <w:rsid w:val="002129A2"/>
    <w:rsid w:val="0021301D"/>
    <w:rsid w:val="00213188"/>
    <w:rsid w:val="0021333C"/>
    <w:rsid w:val="002133CA"/>
    <w:rsid w:val="00213649"/>
    <w:rsid w:val="002137A4"/>
    <w:rsid w:val="0021388A"/>
    <w:rsid w:val="002138B0"/>
    <w:rsid w:val="0021390D"/>
    <w:rsid w:val="00213D34"/>
    <w:rsid w:val="00213DDC"/>
    <w:rsid w:val="00213E81"/>
    <w:rsid w:val="0021400F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0A5"/>
    <w:rsid w:val="00216258"/>
    <w:rsid w:val="002164D2"/>
    <w:rsid w:val="00216598"/>
    <w:rsid w:val="00216622"/>
    <w:rsid w:val="002166C0"/>
    <w:rsid w:val="00216773"/>
    <w:rsid w:val="00217034"/>
    <w:rsid w:val="00217699"/>
    <w:rsid w:val="002176E2"/>
    <w:rsid w:val="00217C08"/>
    <w:rsid w:val="00220AAB"/>
    <w:rsid w:val="00220DEF"/>
    <w:rsid w:val="00220ED1"/>
    <w:rsid w:val="00220F11"/>
    <w:rsid w:val="0022101F"/>
    <w:rsid w:val="002212F4"/>
    <w:rsid w:val="002213D3"/>
    <w:rsid w:val="0022194A"/>
    <w:rsid w:val="00221DF0"/>
    <w:rsid w:val="00221F2D"/>
    <w:rsid w:val="002220FC"/>
    <w:rsid w:val="00222140"/>
    <w:rsid w:val="00222154"/>
    <w:rsid w:val="00222544"/>
    <w:rsid w:val="0022258D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C4A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9F3"/>
    <w:rsid w:val="00233B76"/>
    <w:rsid w:val="00233E71"/>
    <w:rsid w:val="00234835"/>
    <w:rsid w:val="0023489F"/>
    <w:rsid w:val="0023495C"/>
    <w:rsid w:val="00234A7A"/>
    <w:rsid w:val="00234B79"/>
    <w:rsid w:val="00234CB7"/>
    <w:rsid w:val="00234EF0"/>
    <w:rsid w:val="00234F47"/>
    <w:rsid w:val="002353EC"/>
    <w:rsid w:val="00235840"/>
    <w:rsid w:val="00235C3E"/>
    <w:rsid w:val="00235C4B"/>
    <w:rsid w:val="00235F36"/>
    <w:rsid w:val="0023610A"/>
    <w:rsid w:val="0023636D"/>
    <w:rsid w:val="00236442"/>
    <w:rsid w:val="002366A9"/>
    <w:rsid w:val="00236832"/>
    <w:rsid w:val="00236834"/>
    <w:rsid w:val="00236971"/>
    <w:rsid w:val="002369C8"/>
    <w:rsid w:val="00236E7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7C6"/>
    <w:rsid w:val="00242C5A"/>
    <w:rsid w:val="00243203"/>
    <w:rsid w:val="0024390E"/>
    <w:rsid w:val="00243E02"/>
    <w:rsid w:val="00243E96"/>
    <w:rsid w:val="00244179"/>
    <w:rsid w:val="00244291"/>
    <w:rsid w:val="002445A8"/>
    <w:rsid w:val="0024491F"/>
    <w:rsid w:val="00244A4C"/>
    <w:rsid w:val="00244D1B"/>
    <w:rsid w:val="00244EF0"/>
    <w:rsid w:val="002452F0"/>
    <w:rsid w:val="002453AC"/>
    <w:rsid w:val="00245743"/>
    <w:rsid w:val="00245C03"/>
    <w:rsid w:val="00245CF8"/>
    <w:rsid w:val="00245DC2"/>
    <w:rsid w:val="002462CB"/>
    <w:rsid w:val="00246426"/>
    <w:rsid w:val="002469E5"/>
    <w:rsid w:val="0024724B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36C"/>
    <w:rsid w:val="002503DE"/>
    <w:rsid w:val="002503F7"/>
    <w:rsid w:val="0025088C"/>
    <w:rsid w:val="00250FE3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F1"/>
    <w:rsid w:val="00252CE0"/>
    <w:rsid w:val="00252E9A"/>
    <w:rsid w:val="0025313C"/>
    <w:rsid w:val="00253238"/>
    <w:rsid w:val="00253677"/>
    <w:rsid w:val="00253686"/>
    <w:rsid w:val="00253761"/>
    <w:rsid w:val="0025393E"/>
    <w:rsid w:val="00253A3B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38C"/>
    <w:rsid w:val="002574A9"/>
    <w:rsid w:val="002574EB"/>
    <w:rsid w:val="002575D3"/>
    <w:rsid w:val="0025792D"/>
    <w:rsid w:val="00257C12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A58"/>
    <w:rsid w:val="00263103"/>
    <w:rsid w:val="0026347D"/>
    <w:rsid w:val="0026350B"/>
    <w:rsid w:val="00263699"/>
    <w:rsid w:val="002636E0"/>
    <w:rsid w:val="00263C1E"/>
    <w:rsid w:val="00263F95"/>
    <w:rsid w:val="0026411C"/>
    <w:rsid w:val="00264297"/>
    <w:rsid w:val="002644DC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6D5"/>
    <w:rsid w:val="002657EF"/>
    <w:rsid w:val="00265DA9"/>
    <w:rsid w:val="00266066"/>
    <w:rsid w:val="00266299"/>
    <w:rsid w:val="0026630F"/>
    <w:rsid w:val="002663A0"/>
    <w:rsid w:val="002667DE"/>
    <w:rsid w:val="00266A78"/>
    <w:rsid w:val="00266A8D"/>
    <w:rsid w:val="00266D72"/>
    <w:rsid w:val="00267197"/>
    <w:rsid w:val="002671AC"/>
    <w:rsid w:val="002671B8"/>
    <w:rsid w:val="0026741A"/>
    <w:rsid w:val="00267C55"/>
    <w:rsid w:val="00267D03"/>
    <w:rsid w:val="00267F95"/>
    <w:rsid w:val="0027021D"/>
    <w:rsid w:val="00270301"/>
    <w:rsid w:val="00270663"/>
    <w:rsid w:val="00270781"/>
    <w:rsid w:val="00270820"/>
    <w:rsid w:val="00270CA7"/>
    <w:rsid w:val="002710F7"/>
    <w:rsid w:val="0027145D"/>
    <w:rsid w:val="002715F0"/>
    <w:rsid w:val="002718B3"/>
    <w:rsid w:val="00271948"/>
    <w:rsid w:val="002719AF"/>
    <w:rsid w:val="00271A16"/>
    <w:rsid w:val="00271C4B"/>
    <w:rsid w:val="00271DD9"/>
    <w:rsid w:val="0027208A"/>
    <w:rsid w:val="0027212B"/>
    <w:rsid w:val="0027221B"/>
    <w:rsid w:val="002724BF"/>
    <w:rsid w:val="002724DF"/>
    <w:rsid w:val="00272A86"/>
    <w:rsid w:val="00272E03"/>
    <w:rsid w:val="00272EB5"/>
    <w:rsid w:val="002730DE"/>
    <w:rsid w:val="00273504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5258"/>
    <w:rsid w:val="002754AE"/>
    <w:rsid w:val="00275527"/>
    <w:rsid w:val="002758E5"/>
    <w:rsid w:val="00276613"/>
    <w:rsid w:val="00276712"/>
    <w:rsid w:val="002767E6"/>
    <w:rsid w:val="002768B0"/>
    <w:rsid w:val="00276A7C"/>
    <w:rsid w:val="00276AA7"/>
    <w:rsid w:val="00276AFC"/>
    <w:rsid w:val="00276DAA"/>
    <w:rsid w:val="00276DE6"/>
    <w:rsid w:val="0027704B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F4F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C87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890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9A5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8CA"/>
    <w:rsid w:val="002A5B56"/>
    <w:rsid w:val="002A5BD8"/>
    <w:rsid w:val="002A5C3E"/>
    <w:rsid w:val="002A5F0B"/>
    <w:rsid w:val="002A6581"/>
    <w:rsid w:val="002A6C19"/>
    <w:rsid w:val="002A6CBB"/>
    <w:rsid w:val="002A718B"/>
    <w:rsid w:val="002A726E"/>
    <w:rsid w:val="002A72F3"/>
    <w:rsid w:val="002A75BD"/>
    <w:rsid w:val="002A763C"/>
    <w:rsid w:val="002A7D5B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956"/>
    <w:rsid w:val="002B3DBB"/>
    <w:rsid w:val="002B3FF5"/>
    <w:rsid w:val="002B411F"/>
    <w:rsid w:val="002B43D8"/>
    <w:rsid w:val="002B483B"/>
    <w:rsid w:val="002B4941"/>
    <w:rsid w:val="002B4B77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450"/>
    <w:rsid w:val="002B650A"/>
    <w:rsid w:val="002B6DF5"/>
    <w:rsid w:val="002B6FAD"/>
    <w:rsid w:val="002B73AC"/>
    <w:rsid w:val="002B7752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7D3"/>
    <w:rsid w:val="002C1A74"/>
    <w:rsid w:val="002C1D9E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9AF"/>
    <w:rsid w:val="002C51DF"/>
    <w:rsid w:val="002C5224"/>
    <w:rsid w:val="002C5476"/>
    <w:rsid w:val="002C54D2"/>
    <w:rsid w:val="002C54F6"/>
    <w:rsid w:val="002C59C4"/>
    <w:rsid w:val="002C5A97"/>
    <w:rsid w:val="002C5BC1"/>
    <w:rsid w:val="002C5F8E"/>
    <w:rsid w:val="002C61D0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8C4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64A"/>
    <w:rsid w:val="002D5D70"/>
    <w:rsid w:val="002D5F34"/>
    <w:rsid w:val="002D60AC"/>
    <w:rsid w:val="002D67BD"/>
    <w:rsid w:val="002D6847"/>
    <w:rsid w:val="002D6DAB"/>
    <w:rsid w:val="002D76AF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53B"/>
    <w:rsid w:val="002E1695"/>
    <w:rsid w:val="002E1767"/>
    <w:rsid w:val="002E1778"/>
    <w:rsid w:val="002E1CCB"/>
    <w:rsid w:val="002E1D37"/>
    <w:rsid w:val="002E24E3"/>
    <w:rsid w:val="002E2692"/>
    <w:rsid w:val="002E27C5"/>
    <w:rsid w:val="002E2840"/>
    <w:rsid w:val="002E28F5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F8C"/>
    <w:rsid w:val="002E4167"/>
    <w:rsid w:val="002E4273"/>
    <w:rsid w:val="002E42E3"/>
    <w:rsid w:val="002E4355"/>
    <w:rsid w:val="002E49DC"/>
    <w:rsid w:val="002E4C05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0D"/>
    <w:rsid w:val="002E6121"/>
    <w:rsid w:val="002E631A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29"/>
    <w:rsid w:val="002F2DFC"/>
    <w:rsid w:val="002F2E27"/>
    <w:rsid w:val="002F3033"/>
    <w:rsid w:val="002F3187"/>
    <w:rsid w:val="002F32A9"/>
    <w:rsid w:val="002F3317"/>
    <w:rsid w:val="002F3724"/>
    <w:rsid w:val="002F381C"/>
    <w:rsid w:val="002F391A"/>
    <w:rsid w:val="002F3CAD"/>
    <w:rsid w:val="002F3F24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300183"/>
    <w:rsid w:val="00300362"/>
    <w:rsid w:val="003005C3"/>
    <w:rsid w:val="00300630"/>
    <w:rsid w:val="00300938"/>
    <w:rsid w:val="00300F20"/>
    <w:rsid w:val="00301011"/>
    <w:rsid w:val="003013F6"/>
    <w:rsid w:val="003017D0"/>
    <w:rsid w:val="00301B58"/>
    <w:rsid w:val="00302124"/>
    <w:rsid w:val="003024D1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965"/>
    <w:rsid w:val="00307C10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61B"/>
    <w:rsid w:val="00311808"/>
    <w:rsid w:val="00311B0D"/>
    <w:rsid w:val="00311DCA"/>
    <w:rsid w:val="00311E52"/>
    <w:rsid w:val="003120AE"/>
    <w:rsid w:val="00312284"/>
    <w:rsid w:val="003127A3"/>
    <w:rsid w:val="00312963"/>
    <w:rsid w:val="00312BC4"/>
    <w:rsid w:val="003133AD"/>
    <w:rsid w:val="00313742"/>
    <w:rsid w:val="0031396A"/>
    <w:rsid w:val="00314192"/>
    <w:rsid w:val="003144E0"/>
    <w:rsid w:val="00314542"/>
    <w:rsid w:val="0031469C"/>
    <w:rsid w:val="0031483C"/>
    <w:rsid w:val="00314E0A"/>
    <w:rsid w:val="003154F8"/>
    <w:rsid w:val="0031551E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FE3"/>
    <w:rsid w:val="00317110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984"/>
    <w:rsid w:val="00322AA1"/>
    <w:rsid w:val="00322B2E"/>
    <w:rsid w:val="00322CDF"/>
    <w:rsid w:val="00322D25"/>
    <w:rsid w:val="00323335"/>
    <w:rsid w:val="003233C1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CF2"/>
    <w:rsid w:val="00330E82"/>
    <w:rsid w:val="00331292"/>
    <w:rsid w:val="003312F3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3E6C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8B4"/>
    <w:rsid w:val="00335CF7"/>
    <w:rsid w:val="003363AA"/>
    <w:rsid w:val="0033644F"/>
    <w:rsid w:val="00336A4A"/>
    <w:rsid w:val="00336C0C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CB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084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661"/>
    <w:rsid w:val="00356821"/>
    <w:rsid w:val="00356A25"/>
    <w:rsid w:val="003570FB"/>
    <w:rsid w:val="00357320"/>
    <w:rsid w:val="003577A2"/>
    <w:rsid w:val="00357833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881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271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39E3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157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26E"/>
    <w:rsid w:val="0038129A"/>
    <w:rsid w:val="0038141B"/>
    <w:rsid w:val="003816A6"/>
    <w:rsid w:val="00381A47"/>
    <w:rsid w:val="00381AB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4D0"/>
    <w:rsid w:val="00383D5A"/>
    <w:rsid w:val="00383EF6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FDA"/>
    <w:rsid w:val="00391301"/>
    <w:rsid w:val="003913B1"/>
    <w:rsid w:val="00391515"/>
    <w:rsid w:val="003918ED"/>
    <w:rsid w:val="00391EE1"/>
    <w:rsid w:val="00392370"/>
    <w:rsid w:val="00392631"/>
    <w:rsid w:val="003927A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AEF"/>
    <w:rsid w:val="003968F9"/>
    <w:rsid w:val="00396C69"/>
    <w:rsid w:val="00396C97"/>
    <w:rsid w:val="00396EC5"/>
    <w:rsid w:val="00397040"/>
    <w:rsid w:val="00397496"/>
    <w:rsid w:val="003976D1"/>
    <w:rsid w:val="0039795F"/>
    <w:rsid w:val="00397A31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48E"/>
    <w:rsid w:val="003A3556"/>
    <w:rsid w:val="003A3682"/>
    <w:rsid w:val="003A369D"/>
    <w:rsid w:val="003A379A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542"/>
    <w:rsid w:val="003A58D0"/>
    <w:rsid w:val="003A5CD5"/>
    <w:rsid w:val="003A5EE0"/>
    <w:rsid w:val="003A610C"/>
    <w:rsid w:val="003A62D9"/>
    <w:rsid w:val="003A6324"/>
    <w:rsid w:val="003A6457"/>
    <w:rsid w:val="003A6626"/>
    <w:rsid w:val="003A66C1"/>
    <w:rsid w:val="003A6D0F"/>
    <w:rsid w:val="003A7544"/>
    <w:rsid w:val="003A75C6"/>
    <w:rsid w:val="003A75D3"/>
    <w:rsid w:val="003A7770"/>
    <w:rsid w:val="003A7994"/>
    <w:rsid w:val="003A7D9F"/>
    <w:rsid w:val="003A7E0D"/>
    <w:rsid w:val="003B00C2"/>
    <w:rsid w:val="003B0118"/>
    <w:rsid w:val="003B017D"/>
    <w:rsid w:val="003B029E"/>
    <w:rsid w:val="003B03D8"/>
    <w:rsid w:val="003B04E3"/>
    <w:rsid w:val="003B0527"/>
    <w:rsid w:val="003B0568"/>
    <w:rsid w:val="003B05D7"/>
    <w:rsid w:val="003B0B01"/>
    <w:rsid w:val="003B0B96"/>
    <w:rsid w:val="003B0BC6"/>
    <w:rsid w:val="003B0CFB"/>
    <w:rsid w:val="003B0D44"/>
    <w:rsid w:val="003B0DC3"/>
    <w:rsid w:val="003B0F52"/>
    <w:rsid w:val="003B1196"/>
    <w:rsid w:val="003B168D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ADD"/>
    <w:rsid w:val="003B2E28"/>
    <w:rsid w:val="003B2EA1"/>
    <w:rsid w:val="003B31CF"/>
    <w:rsid w:val="003B332E"/>
    <w:rsid w:val="003B35C9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01E"/>
    <w:rsid w:val="003B6134"/>
    <w:rsid w:val="003B644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94"/>
    <w:rsid w:val="003C089D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26D"/>
    <w:rsid w:val="003C4386"/>
    <w:rsid w:val="003C45CB"/>
    <w:rsid w:val="003C482D"/>
    <w:rsid w:val="003C49D6"/>
    <w:rsid w:val="003C4B79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8D4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02"/>
    <w:rsid w:val="003D3C68"/>
    <w:rsid w:val="003D41F9"/>
    <w:rsid w:val="003D433C"/>
    <w:rsid w:val="003D43C0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BC9"/>
    <w:rsid w:val="003D7D18"/>
    <w:rsid w:val="003E0335"/>
    <w:rsid w:val="003E06DD"/>
    <w:rsid w:val="003E07AF"/>
    <w:rsid w:val="003E09A1"/>
    <w:rsid w:val="003E0CE5"/>
    <w:rsid w:val="003E0D5B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627D"/>
    <w:rsid w:val="003E6417"/>
    <w:rsid w:val="003E6460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6FF"/>
    <w:rsid w:val="003E77DE"/>
    <w:rsid w:val="003E782A"/>
    <w:rsid w:val="003E7AEA"/>
    <w:rsid w:val="003E7D7F"/>
    <w:rsid w:val="003E7DC9"/>
    <w:rsid w:val="003F0016"/>
    <w:rsid w:val="003F01C7"/>
    <w:rsid w:val="003F04A9"/>
    <w:rsid w:val="003F055C"/>
    <w:rsid w:val="003F0A0E"/>
    <w:rsid w:val="003F0DBE"/>
    <w:rsid w:val="003F0ED6"/>
    <w:rsid w:val="003F0F0B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62EB"/>
    <w:rsid w:val="003F65E8"/>
    <w:rsid w:val="003F6955"/>
    <w:rsid w:val="003F6B4C"/>
    <w:rsid w:val="003F6D92"/>
    <w:rsid w:val="003F6F81"/>
    <w:rsid w:val="003F734C"/>
    <w:rsid w:val="003F7592"/>
    <w:rsid w:val="003F7916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D57"/>
    <w:rsid w:val="00403F83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BDF"/>
    <w:rsid w:val="00407C31"/>
    <w:rsid w:val="00407C74"/>
    <w:rsid w:val="00407CD5"/>
    <w:rsid w:val="00407E56"/>
    <w:rsid w:val="004100B4"/>
    <w:rsid w:val="004102F7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4007"/>
    <w:rsid w:val="004140BE"/>
    <w:rsid w:val="004146BA"/>
    <w:rsid w:val="004147C8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E38"/>
    <w:rsid w:val="0042124F"/>
    <w:rsid w:val="004212E8"/>
    <w:rsid w:val="00421720"/>
    <w:rsid w:val="00421C12"/>
    <w:rsid w:val="00421C1F"/>
    <w:rsid w:val="00421DEC"/>
    <w:rsid w:val="00421E2B"/>
    <w:rsid w:val="00421EC4"/>
    <w:rsid w:val="00421F22"/>
    <w:rsid w:val="0042242D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919"/>
    <w:rsid w:val="00423967"/>
    <w:rsid w:val="00423A60"/>
    <w:rsid w:val="00423A99"/>
    <w:rsid w:val="00423D93"/>
    <w:rsid w:val="00424207"/>
    <w:rsid w:val="0042426A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2"/>
    <w:rsid w:val="00426CE9"/>
    <w:rsid w:val="00426D08"/>
    <w:rsid w:val="00426DD0"/>
    <w:rsid w:val="00426E0A"/>
    <w:rsid w:val="0042707C"/>
    <w:rsid w:val="00427398"/>
    <w:rsid w:val="004273BB"/>
    <w:rsid w:val="00427501"/>
    <w:rsid w:val="00427806"/>
    <w:rsid w:val="004278D2"/>
    <w:rsid w:val="004278F4"/>
    <w:rsid w:val="004279FC"/>
    <w:rsid w:val="00427C10"/>
    <w:rsid w:val="00427D29"/>
    <w:rsid w:val="00427F85"/>
    <w:rsid w:val="00427FA5"/>
    <w:rsid w:val="00430174"/>
    <w:rsid w:val="00430259"/>
    <w:rsid w:val="00430356"/>
    <w:rsid w:val="0043055F"/>
    <w:rsid w:val="00430586"/>
    <w:rsid w:val="00430711"/>
    <w:rsid w:val="00430840"/>
    <w:rsid w:val="0043090E"/>
    <w:rsid w:val="00430BD6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144"/>
    <w:rsid w:val="00436E06"/>
    <w:rsid w:val="0043709E"/>
    <w:rsid w:val="004370B5"/>
    <w:rsid w:val="004370E4"/>
    <w:rsid w:val="004373D1"/>
    <w:rsid w:val="00437568"/>
    <w:rsid w:val="0043756B"/>
    <w:rsid w:val="004375E9"/>
    <w:rsid w:val="004379E9"/>
    <w:rsid w:val="00437A1E"/>
    <w:rsid w:val="00437D3E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E5"/>
    <w:rsid w:val="00442557"/>
    <w:rsid w:val="004425BD"/>
    <w:rsid w:val="00442AB6"/>
    <w:rsid w:val="00443331"/>
    <w:rsid w:val="00443530"/>
    <w:rsid w:val="00443BAE"/>
    <w:rsid w:val="00443BB5"/>
    <w:rsid w:val="00443C17"/>
    <w:rsid w:val="00443F79"/>
    <w:rsid w:val="00443FEE"/>
    <w:rsid w:val="0044428C"/>
    <w:rsid w:val="004443A3"/>
    <w:rsid w:val="00444468"/>
    <w:rsid w:val="004446A6"/>
    <w:rsid w:val="004446A7"/>
    <w:rsid w:val="00444BF4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BE0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50261"/>
    <w:rsid w:val="00450319"/>
    <w:rsid w:val="0045042D"/>
    <w:rsid w:val="0045108C"/>
    <w:rsid w:val="004511A8"/>
    <w:rsid w:val="004512CC"/>
    <w:rsid w:val="004512CF"/>
    <w:rsid w:val="00451582"/>
    <w:rsid w:val="004515CB"/>
    <w:rsid w:val="004517A0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107"/>
    <w:rsid w:val="00454300"/>
    <w:rsid w:val="00454847"/>
    <w:rsid w:val="00454A60"/>
    <w:rsid w:val="00454A63"/>
    <w:rsid w:val="00454A74"/>
    <w:rsid w:val="00454DBB"/>
    <w:rsid w:val="00454E16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E1C"/>
    <w:rsid w:val="00457ECC"/>
    <w:rsid w:val="00460049"/>
    <w:rsid w:val="00460461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DC0"/>
    <w:rsid w:val="0046454B"/>
    <w:rsid w:val="004645C4"/>
    <w:rsid w:val="00464BF6"/>
    <w:rsid w:val="00464C36"/>
    <w:rsid w:val="00464CB1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701A5"/>
    <w:rsid w:val="00470391"/>
    <w:rsid w:val="00470470"/>
    <w:rsid w:val="004704A1"/>
    <w:rsid w:val="00470585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CE2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75A"/>
    <w:rsid w:val="00476A60"/>
    <w:rsid w:val="00476D31"/>
    <w:rsid w:val="00476E1C"/>
    <w:rsid w:val="00477398"/>
    <w:rsid w:val="00477C6E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1045"/>
    <w:rsid w:val="00491276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251"/>
    <w:rsid w:val="0049533A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985"/>
    <w:rsid w:val="00496A86"/>
    <w:rsid w:val="00496C7A"/>
    <w:rsid w:val="004973B7"/>
    <w:rsid w:val="00497438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83"/>
    <w:rsid w:val="004A46C1"/>
    <w:rsid w:val="004A485D"/>
    <w:rsid w:val="004A4AB4"/>
    <w:rsid w:val="004A4B73"/>
    <w:rsid w:val="004A4D55"/>
    <w:rsid w:val="004A4F2B"/>
    <w:rsid w:val="004A51B8"/>
    <w:rsid w:val="004A51E9"/>
    <w:rsid w:val="004A570B"/>
    <w:rsid w:val="004A5A58"/>
    <w:rsid w:val="004A5AE5"/>
    <w:rsid w:val="004A5DDE"/>
    <w:rsid w:val="004A64E8"/>
    <w:rsid w:val="004A6A14"/>
    <w:rsid w:val="004A70FC"/>
    <w:rsid w:val="004A7786"/>
    <w:rsid w:val="004A790F"/>
    <w:rsid w:val="004A7989"/>
    <w:rsid w:val="004A7A0B"/>
    <w:rsid w:val="004B02B5"/>
    <w:rsid w:val="004B0308"/>
    <w:rsid w:val="004B0459"/>
    <w:rsid w:val="004B0720"/>
    <w:rsid w:val="004B0A65"/>
    <w:rsid w:val="004B0B13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A0"/>
    <w:rsid w:val="004B2AC0"/>
    <w:rsid w:val="004B2C8C"/>
    <w:rsid w:val="004B3197"/>
    <w:rsid w:val="004B3403"/>
    <w:rsid w:val="004B3904"/>
    <w:rsid w:val="004B3AA4"/>
    <w:rsid w:val="004B3C0B"/>
    <w:rsid w:val="004B3D3E"/>
    <w:rsid w:val="004B3E82"/>
    <w:rsid w:val="004B4068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D08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5C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B6"/>
    <w:rsid w:val="004C2DEC"/>
    <w:rsid w:val="004C2E0D"/>
    <w:rsid w:val="004C2EDF"/>
    <w:rsid w:val="004C31F0"/>
    <w:rsid w:val="004C3A24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5CEB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2A7"/>
    <w:rsid w:val="004D336C"/>
    <w:rsid w:val="004D33BB"/>
    <w:rsid w:val="004D3408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720"/>
    <w:rsid w:val="004D68C3"/>
    <w:rsid w:val="004D721D"/>
    <w:rsid w:val="004D7A53"/>
    <w:rsid w:val="004D7AAE"/>
    <w:rsid w:val="004D7CCA"/>
    <w:rsid w:val="004D7EBF"/>
    <w:rsid w:val="004E0082"/>
    <w:rsid w:val="004E05F5"/>
    <w:rsid w:val="004E06AB"/>
    <w:rsid w:val="004E0A43"/>
    <w:rsid w:val="004E0FF8"/>
    <w:rsid w:val="004E112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68D"/>
    <w:rsid w:val="004E4726"/>
    <w:rsid w:val="004E499A"/>
    <w:rsid w:val="004E546E"/>
    <w:rsid w:val="004E54C2"/>
    <w:rsid w:val="004E55EE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505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233"/>
    <w:rsid w:val="004F23B0"/>
    <w:rsid w:val="004F2500"/>
    <w:rsid w:val="004F2F43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73B"/>
    <w:rsid w:val="005018F6"/>
    <w:rsid w:val="00501D3A"/>
    <w:rsid w:val="00501E23"/>
    <w:rsid w:val="00502330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DBF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D8D"/>
    <w:rsid w:val="00513228"/>
    <w:rsid w:val="00513252"/>
    <w:rsid w:val="005135D9"/>
    <w:rsid w:val="00513967"/>
    <w:rsid w:val="00513A58"/>
    <w:rsid w:val="00513D9E"/>
    <w:rsid w:val="00514253"/>
    <w:rsid w:val="00514287"/>
    <w:rsid w:val="00514372"/>
    <w:rsid w:val="005143F3"/>
    <w:rsid w:val="00514699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61D4"/>
    <w:rsid w:val="005168AA"/>
    <w:rsid w:val="00516AC3"/>
    <w:rsid w:val="00516AED"/>
    <w:rsid w:val="00516BE4"/>
    <w:rsid w:val="00516D4A"/>
    <w:rsid w:val="00516DD0"/>
    <w:rsid w:val="00516F1D"/>
    <w:rsid w:val="005171FC"/>
    <w:rsid w:val="00517521"/>
    <w:rsid w:val="005175C9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860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DE3"/>
    <w:rsid w:val="0052614B"/>
    <w:rsid w:val="00526536"/>
    <w:rsid w:val="00526F76"/>
    <w:rsid w:val="0052735B"/>
    <w:rsid w:val="0052740B"/>
    <w:rsid w:val="005277A2"/>
    <w:rsid w:val="00527A52"/>
    <w:rsid w:val="00527D55"/>
    <w:rsid w:val="00530266"/>
    <w:rsid w:val="00530717"/>
    <w:rsid w:val="00531478"/>
    <w:rsid w:val="00531671"/>
    <w:rsid w:val="00531770"/>
    <w:rsid w:val="005319DA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D94"/>
    <w:rsid w:val="00535FB1"/>
    <w:rsid w:val="0053612E"/>
    <w:rsid w:val="00536602"/>
    <w:rsid w:val="005367F4"/>
    <w:rsid w:val="0053680F"/>
    <w:rsid w:val="005369FF"/>
    <w:rsid w:val="00536A00"/>
    <w:rsid w:val="005370EA"/>
    <w:rsid w:val="00537199"/>
    <w:rsid w:val="005373EF"/>
    <w:rsid w:val="005377B5"/>
    <w:rsid w:val="00537A54"/>
    <w:rsid w:val="00537A63"/>
    <w:rsid w:val="00537CDC"/>
    <w:rsid w:val="005403B8"/>
    <w:rsid w:val="00540491"/>
    <w:rsid w:val="00540620"/>
    <w:rsid w:val="005408F0"/>
    <w:rsid w:val="00540B63"/>
    <w:rsid w:val="00540B82"/>
    <w:rsid w:val="00540B8D"/>
    <w:rsid w:val="0054134C"/>
    <w:rsid w:val="005415A4"/>
    <w:rsid w:val="00541EF7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12"/>
    <w:rsid w:val="00544C4E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EE8"/>
    <w:rsid w:val="0055119D"/>
    <w:rsid w:val="005511B2"/>
    <w:rsid w:val="00551380"/>
    <w:rsid w:val="0055158D"/>
    <w:rsid w:val="00551725"/>
    <w:rsid w:val="00551DA8"/>
    <w:rsid w:val="00551F1E"/>
    <w:rsid w:val="00551F35"/>
    <w:rsid w:val="00552820"/>
    <w:rsid w:val="0055286B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B23"/>
    <w:rsid w:val="00554EA8"/>
    <w:rsid w:val="005556AB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6D3"/>
    <w:rsid w:val="00560860"/>
    <w:rsid w:val="00560899"/>
    <w:rsid w:val="00560AF0"/>
    <w:rsid w:val="00560C8D"/>
    <w:rsid w:val="00560E43"/>
    <w:rsid w:val="0056111B"/>
    <w:rsid w:val="00561226"/>
    <w:rsid w:val="0056169C"/>
    <w:rsid w:val="005618C4"/>
    <w:rsid w:val="005618D9"/>
    <w:rsid w:val="00561928"/>
    <w:rsid w:val="00561B16"/>
    <w:rsid w:val="00561B99"/>
    <w:rsid w:val="00561C3A"/>
    <w:rsid w:val="005620E3"/>
    <w:rsid w:val="005626E9"/>
    <w:rsid w:val="005628F0"/>
    <w:rsid w:val="00563047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A8B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B81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681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2E51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6D"/>
    <w:rsid w:val="005862BD"/>
    <w:rsid w:val="00586417"/>
    <w:rsid w:val="005865BB"/>
    <w:rsid w:val="00586632"/>
    <w:rsid w:val="00586BBC"/>
    <w:rsid w:val="00587177"/>
    <w:rsid w:val="0058753A"/>
    <w:rsid w:val="0059049C"/>
    <w:rsid w:val="0059090D"/>
    <w:rsid w:val="00590A2B"/>
    <w:rsid w:val="00590CA1"/>
    <w:rsid w:val="00590E4E"/>
    <w:rsid w:val="00590EA8"/>
    <w:rsid w:val="00590F76"/>
    <w:rsid w:val="005911B8"/>
    <w:rsid w:val="005912B1"/>
    <w:rsid w:val="005915CB"/>
    <w:rsid w:val="005917B1"/>
    <w:rsid w:val="0059193F"/>
    <w:rsid w:val="00591F09"/>
    <w:rsid w:val="005925EE"/>
    <w:rsid w:val="00592659"/>
    <w:rsid w:val="00592AEA"/>
    <w:rsid w:val="00592E0A"/>
    <w:rsid w:val="00592ED8"/>
    <w:rsid w:val="00592EEB"/>
    <w:rsid w:val="0059322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DDD"/>
    <w:rsid w:val="00597E8D"/>
    <w:rsid w:val="00597FC5"/>
    <w:rsid w:val="005A0325"/>
    <w:rsid w:val="005A03F1"/>
    <w:rsid w:val="005A0505"/>
    <w:rsid w:val="005A0623"/>
    <w:rsid w:val="005A0978"/>
    <w:rsid w:val="005A0ECB"/>
    <w:rsid w:val="005A0EDE"/>
    <w:rsid w:val="005A10D5"/>
    <w:rsid w:val="005A14B0"/>
    <w:rsid w:val="005A16B9"/>
    <w:rsid w:val="005A1701"/>
    <w:rsid w:val="005A1848"/>
    <w:rsid w:val="005A1AF1"/>
    <w:rsid w:val="005A1E5C"/>
    <w:rsid w:val="005A1F1D"/>
    <w:rsid w:val="005A222C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BEE"/>
    <w:rsid w:val="005B2CE5"/>
    <w:rsid w:val="005B2DF5"/>
    <w:rsid w:val="005B2E3C"/>
    <w:rsid w:val="005B2EC1"/>
    <w:rsid w:val="005B2FE2"/>
    <w:rsid w:val="005B36A4"/>
    <w:rsid w:val="005B373D"/>
    <w:rsid w:val="005B3BB0"/>
    <w:rsid w:val="005B4111"/>
    <w:rsid w:val="005B44B7"/>
    <w:rsid w:val="005B4842"/>
    <w:rsid w:val="005B48AB"/>
    <w:rsid w:val="005B4A73"/>
    <w:rsid w:val="005B4BDD"/>
    <w:rsid w:val="005B4C9C"/>
    <w:rsid w:val="005B4D2D"/>
    <w:rsid w:val="005B4FB5"/>
    <w:rsid w:val="005B54C3"/>
    <w:rsid w:val="005B58AE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9A3"/>
    <w:rsid w:val="005C0A50"/>
    <w:rsid w:val="005C0A99"/>
    <w:rsid w:val="005C0B5D"/>
    <w:rsid w:val="005C0F2E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BAC"/>
    <w:rsid w:val="005D1CDA"/>
    <w:rsid w:val="005D1EA0"/>
    <w:rsid w:val="005D218D"/>
    <w:rsid w:val="005D2625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11A"/>
    <w:rsid w:val="005D52B7"/>
    <w:rsid w:val="005D57A4"/>
    <w:rsid w:val="005D58B7"/>
    <w:rsid w:val="005D5961"/>
    <w:rsid w:val="005D5A05"/>
    <w:rsid w:val="005D5C01"/>
    <w:rsid w:val="005D5F93"/>
    <w:rsid w:val="005D6099"/>
    <w:rsid w:val="005D6317"/>
    <w:rsid w:val="005D63D6"/>
    <w:rsid w:val="005D6615"/>
    <w:rsid w:val="005D68E0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4C4"/>
    <w:rsid w:val="005E06E8"/>
    <w:rsid w:val="005E0773"/>
    <w:rsid w:val="005E09C8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21C7"/>
    <w:rsid w:val="005E23DD"/>
    <w:rsid w:val="005E28D8"/>
    <w:rsid w:val="005E2D89"/>
    <w:rsid w:val="005E3092"/>
    <w:rsid w:val="005E3309"/>
    <w:rsid w:val="005E39B2"/>
    <w:rsid w:val="005E3ECA"/>
    <w:rsid w:val="005E4064"/>
    <w:rsid w:val="005E40DA"/>
    <w:rsid w:val="005E4204"/>
    <w:rsid w:val="005E4415"/>
    <w:rsid w:val="005E4426"/>
    <w:rsid w:val="005E44E8"/>
    <w:rsid w:val="005E4943"/>
    <w:rsid w:val="005E4964"/>
    <w:rsid w:val="005E49C2"/>
    <w:rsid w:val="005E4A74"/>
    <w:rsid w:val="005E4B27"/>
    <w:rsid w:val="005E4EB4"/>
    <w:rsid w:val="005E4EC6"/>
    <w:rsid w:val="005E5282"/>
    <w:rsid w:val="005E58E1"/>
    <w:rsid w:val="005E5981"/>
    <w:rsid w:val="005E5A53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41C"/>
    <w:rsid w:val="005F1823"/>
    <w:rsid w:val="005F1855"/>
    <w:rsid w:val="005F18A9"/>
    <w:rsid w:val="005F1FB6"/>
    <w:rsid w:val="005F20D3"/>
    <w:rsid w:val="005F2426"/>
    <w:rsid w:val="005F25EB"/>
    <w:rsid w:val="005F29D1"/>
    <w:rsid w:val="005F2C2E"/>
    <w:rsid w:val="005F2EEF"/>
    <w:rsid w:val="005F30F9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4D73"/>
    <w:rsid w:val="005F5227"/>
    <w:rsid w:val="005F52B8"/>
    <w:rsid w:val="005F5361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703C"/>
    <w:rsid w:val="005F79DA"/>
    <w:rsid w:val="005F7BB3"/>
    <w:rsid w:val="005F7EFF"/>
    <w:rsid w:val="00600279"/>
    <w:rsid w:val="0060040D"/>
    <w:rsid w:val="006005E3"/>
    <w:rsid w:val="00600766"/>
    <w:rsid w:val="00600CB8"/>
    <w:rsid w:val="00600CEB"/>
    <w:rsid w:val="00600E2C"/>
    <w:rsid w:val="00600E7A"/>
    <w:rsid w:val="00600F3F"/>
    <w:rsid w:val="00601086"/>
    <w:rsid w:val="006010B9"/>
    <w:rsid w:val="006011FF"/>
    <w:rsid w:val="006013A4"/>
    <w:rsid w:val="0060164B"/>
    <w:rsid w:val="0060171F"/>
    <w:rsid w:val="006018D4"/>
    <w:rsid w:val="0060194E"/>
    <w:rsid w:val="00601982"/>
    <w:rsid w:val="006019D1"/>
    <w:rsid w:val="00601ABE"/>
    <w:rsid w:val="00601E2A"/>
    <w:rsid w:val="00601ED1"/>
    <w:rsid w:val="00602222"/>
    <w:rsid w:val="00602342"/>
    <w:rsid w:val="00602464"/>
    <w:rsid w:val="0060266A"/>
    <w:rsid w:val="00602D97"/>
    <w:rsid w:val="00602FC6"/>
    <w:rsid w:val="00603315"/>
    <w:rsid w:val="006037C2"/>
    <w:rsid w:val="00603BEE"/>
    <w:rsid w:val="00603E38"/>
    <w:rsid w:val="006040B6"/>
    <w:rsid w:val="006041A7"/>
    <w:rsid w:val="0060420B"/>
    <w:rsid w:val="006043AA"/>
    <w:rsid w:val="00604837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699"/>
    <w:rsid w:val="006076BA"/>
    <w:rsid w:val="00607BFE"/>
    <w:rsid w:val="00607D12"/>
    <w:rsid w:val="00610417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2D6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D1E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5A7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305"/>
    <w:rsid w:val="00620463"/>
    <w:rsid w:val="00620B46"/>
    <w:rsid w:val="00620B96"/>
    <w:rsid w:val="00620D3B"/>
    <w:rsid w:val="00620EC1"/>
    <w:rsid w:val="00620F03"/>
    <w:rsid w:val="00621446"/>
    <w:rsid w:val="0062158E"/>
    <w:rsid w:val="0062181F"/>
    <w:rsid w:val="00621AC3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ED"/>
    <w:rsid w:val="006246B3"/>
    <w:rsid w:val="0062470A"/>
    <w:rsid w:val="00624812"/>
    <w:rsid w:val="00624932"/>
    <w:rsid w:val="00624CB1"/>
    <w:rsid w:val="00624F8E"/>
    <w:rsid w:val="00625032"/>
    <w:rsid w:val="0062511D"/>
    <w:rsid w:val="0062524C"/>
    <w:rsid w:val="006252B0"/>
    <w:rsid w:val="0062544F"/>
    <w:rsid w:val="006258F5"/>
    <w:rsid w:val="00625B5F"/>
    <w:rsid w:val="00625C6F"/>
    <w:rsid w:val="00625EB1"/>
    <w:rsid w:val="00625EF7"/>
    <w:rsid w:val="00625F95"/>
    <w:rsid w:val="00626088"/>
    <w:rsid w:val="00626745"/>
    <w:rsid w:val="006267AC"/>
    <w:rsid w:val="00626B35"/>
    <w:rsid w:val="00627019"/>
    <w:rsid w:val="00627184"/>
    <w:rsid w:val="0062742D"/>
    <w:rsid w:val="0062746A"/>
    <w:rsid w:val="006276B0"/>
    <w:rsid w:val="00627D64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DF7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45"/>
    <w:rsid w:val="00632818"/>
    <w:rsid w:val="0063299B"/>
    <w:rsid w:val="00632A69"/>
    <w:rsid w:val="00632ADC"/>
    <w:rsid w:val="00632D78"/>
    <w:rsid w:val="00632E84"/>
    <w:rsid w:val="0063334F"/>
    <w:rsid w:val="006334E1"/>
    <w:rsid w:val="00633744"/>
    <w:rsid w:val="00633A5F"/>
    <w:rsid w:val="006343B8"/>
    <w:rsid w:val="00634943"/>
    <w:rsid w:val="00634A89"/>
    <w:rsid w:val="00634DB7"/>
    <w:rsid w:val="00634E34"/>
    <w:rsid w:val="00634E48"/>
    <w:rsid w:val="00634F52"/>
    <w:rsid w:val="00634FFE"/>
    <w:rsid w:val="0063509C"/>
    <w:rsid w:val="00635531"/>
    <w:rsid w:val="00635923"/>
    <w:rsid w:val="00635958"/>
    <w:rsid w:val="00635CFC"/>
    <w:rsid w:val="00636511"/>
    <w:rsid w:val="0063698E"/>
    <w:rsid w:val="00636BC1"/>
    <w:rsid w:val="00636DC4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3F2"/>
    <w:rsid w:val="00641637"/>
    <w:rsid w:val="00641705"/>
    <w:rsid w:val="006417DA"/>
    <w:rsid w:val="00641B04"/>
    <w:rsid w:val="00641ED2"/>
    <w:rsid w:val="00641F13"/>
    <w:rsid w:val="00641FCE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2BE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6FFF"/>
    <w:rsid w:val="0064721F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EA4"/>
    <w:rsid w:val="00650F80"/>
    <w:rsid w:val="00651003"/>
    <w:rsid w:val="0065112F"/>
    <w:rsid w:val="006514C9"/>
    <w:rsid w:val="0065171D"/>
    <w:rsid w:val="0065175E"/>
    <w:rsid w:val="00651771"/>
    <w:rsid w:val="00651858"/>
    <w:rsid w:val="00651B7A"/>
    <w:rsid w:val="00651FD6"/>
    <w:rsid w:val="00652173"/>
    <w:rsid w:val="006524DA"/>
    <w:rsid w:val="006528C9"/>
    <w:rsid w:val="00652A8F"/>
    <w:rsid w:val="00652C4F"/>
    <w:rsid w:val="00652D89"/>
    <w:rsid w:val="00652D8B"/>
    <w:rsid w:val="00652F93"/>
    <w:rsid w:val="00653281"/>
    <w:rsid w:val="0065394C"/>
    <w:rsid w:val="00653F5F"/>
    <w:rsid w:val="006544FD"/>
    <w:rsid w:val="006546D5"/>
    <w:rsid w:val="006547F5"/>
    <w:rsid w:val="006548E6"/>
    <w:rsid w:val="006552DD"/>
    <w:rsid w:val="00655436"/>
    <w:rsid w:val="00655522"/>
    <w:rsid w:val="00655A48"/>
    <w:rsid w:val="006560D9"/>
    <w:rsid w:val="00656154"/>
    <w:rsid w:val="0065645E"/>
    <w:rsid w:val="006564AF"/>
    <w:rsid w:val="0065654F"/>
    <w:rsid w:val="0065665B"/>
    <w:rsid w:val="00656765"/>
    <w:rsid w:val="00656A0E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10A4"/>
    <w:rsid w:val="006613CB"/>
    <w:rsid w:val="006613EC"/>
    <w:rsid w:val="006615D5"/>
    <w:rsid w:val="006618D6"/>
    <w:rsid w:val="006619C1"/>
    <w:rsid w:val="00661E85"/>
    <w:rsid w:val="00661EF6"/>
    <w:rsid w:val="00662043"/>
    <w:rsid w:val="006620E8"/>
    <w:rsid w:val="006621C9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593"/>
    <w:rsid w:val="006667F8"/>
    <w:rsid w:val="006669B4"/>
    <w:rsid w:val="00666CA7"/>
    <w:rsid w:val="006676BA"/>
    <w:rsid w:val="0066795D"/>
    <w:rsid w:val="00667B0D"/>
    <w:rsid w:val="00667BA7"/>
    <w:rsid w:val="006701A6"/>
    <w:rsid w:val="00670469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1FE9"/>
    <w:rsid w:val="006722CE"/>
    <w:rsid w:val="00672420"/>
    <w:rsid w:val="0067251A"/>
    <w:rsid w:val="006726E2"/>
    <w:rsid w:val="00672D3E"/>
    <w:rsid w:val="00672D40"/>
    <w:rsid w:val="00673141"/>
    <w:rsid w:val="0067394C"/>
    <w:rsid w:val="00673AAB"/>
    <w:rsid w:val="00673C50"/>
    <w:rsid w:val="00673F36"/>
    <w:rsid w:val="0067436E"/>
    <w:rsid w:val="00674979"/>
    <w:rsid w:val="00674A8D"/>
    <w:rsid w:val="00674D5B"/>
    <w:rsid w:val="00674E1B"/>
    <w:rsid w:val="00674F01"/>
    <w:rsid w:val="0067532C"/>
    <w:rsid w:val="0067543A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145"/>
    <w:rsid w:val="0068628E"/>
    <w:rsid w:val="00686396"/>
    <w:rsid w:val="006863BD"/>
    <w:rsid w:val="006864E6"/>
    <w:rsid w:val="006869BD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9FD"/>
    <w:rsid w:val="00687A20"/>
    <w:rsid w:val="00687AC0"/>
    <w:rsid w:val="00687F90"/>
    <w:rsid w:val="006902B9"/>
    <w:rsid w:val="006903C0"/>
    <w:rsid w:val="006906B3"/>
    <w:rsid w:val="00690C25"/>
    <w:rsid w:val="00690F5C"/>
    <w:rsid w:val="00691176"/>
    <w:rsid w:val="006915F7"/>
    <w:rsid w:val="00691655"/>
    <w:rsid w:val="00691ACC"/>
    <w:rsid w:val="00691C40"/>
    <w:rsid w:val="006923FD"/>
    <w:rsid w:val="00692749"/>
    <w:rsid w:val="006929AA"/>
    <w:rsid w:val="00692A62"/>
    <w:rsid w:val="00692AB4"/>
    <w:rsid w:val="00692D2A"/>
    <w:rsid w:val="00693775"/>
    <w:rsid w:val="006938CC"/>
    <w:rsid w:val="006939A6"/>
    <w:rsid w:val="00693E10"/>
    <w:rsid w:val="00693EF4"/>
    <w:rsid w:val="006942C4"/>
    <w:rsid w:val="00694B1E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1E7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079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5AF"/>
    <w:rsid w:val="006A3773"/>
    <w:rsid w:val="006A40FC"/>
    <w:rsid w:val="006A41E7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B0150"/>
    <w:rsid w:val="006B0197"/>
    <w:rsid w:val="006B0D3D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F75"/>
    <w:rsid w:val="006B2189"/>
    <w:rsid w:val="006B21E6"/>
    <w:rsid w:val="006B2258"/>
    <w:rsid w:val="006B2A72"/>
    <w:rsid w:val="006B2E0F"/>
    <w:rsid w:val="006B3048"/>
    <w:rsid w:val="006B3101"/>
    <w:rsid w:val="006B3978"/>
    <w:rsid w:val="006B3D30"/>
    <w:rsid w:val="006B3D46"/>
    <w:rsid w:val="006B3E8A"/>
    <w:rsid w:val="006B3F7A"/>
    <w:rsid w:val="006B3FA5"/>
    <w:rsid w:val="006B40F4"/>
    <w:rsid w:val="006B4617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B6C"/>
    <w:rsid w:val="006B5C19"/>
    <w:rsid w:val="006B5EBC"/>
    <w:rsid w:val="006B631F"/>
    <w:rsid w:val="006B635C"/>
    <w:rsid w:val="006B6605"/>
    <w:rsid w:val="006B6932"/>
    <w:rsid w:val="006B6D3D"/>
    <w:rsid w:val="006B7029"/>
    <w:rsid w:val="006B72A2"/>
    <w:rsid w:val="006B7342"/>
    <w:rsid w:val="006B767B"/>
    <w:rsid w:val="006B769E"/>
    <w:rsid w:val="006B7B1C"/>
    <w:rsid w:val="006B7C7C"/>
    <w:rsid w:val="006B7F9D"/>
    <w:rsid w:val="006C01C4"/>
    <w:rsid w:val="006C0294"/>
    <w:rsid w:val="006C03C5"/>
    <w:rsid w:val="006C04BD"/>
    <w:rsid w:val="006C0512"/>
    <w:rsid w:val="006C05CC"/>
    <w:rsid w:val="006C0A49"/>
    <w:rsid w:val="006C0A74"/>
    <w:rsid w:val="006C0C9B"/>
    <w:rsid w:val="006C0E6F"/>
    <w:rsid w:val="006C1E4E"/>
    <w:rsid w:val="006C1EBF"/>
    <w:rsid w:val="006C254E"/>
    <w:rsid w:val="006C2823"/>
    <w:rsid w:val="006C28D9"/>
    <w:rsid w:val="006C2923"/>
    <w:rsid w:val="006C2FC0"/>
    <w:rsid w:val="006C358C"/>
    <w:rsid w:val="006C3828"/>
    <w:rsid w:val="006C3859"/>
    <w:rsid w:val="006C3960"/>
    <w:rsid w:val="006C3ACD"/>
    <w:rsid w:val="006C3DD9"/>
    <w:rsid w:val="006C3DEF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5B4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833"/>
    <w:rsid w:val="006D07BD"/>
    <w:rsid w:val="006D0A1B"/>
    <w:rsid w:val="006D0AD3"/>
    <w:rsid w:val="006D0BB3"/>
    <w:rsid w:val="006D0BE5"/>
    <w:rsid w:val="006D0C63"/>
    <w:rsid w:val="006D114D"/>
    <w:rsid w:val="006D13B7"/>
    <w:rsid w:val="006D1843"/>
    <w:rsid w:val="006D1A7D"/>
    <w:rsid w:val="006D1B14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CF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F3"/>
    <w:rsid w:val="006E3178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06"/>
    <w:rsid w:val="006E6AA7"/>
    <w:rsid w:val="006E6BAC"/>
    <w:rsid w:val="006E6BB7"/>
    <w:rsid w:val="006E6CED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6F7C2F"/>
    <w:rsid w:val="00700694"/>
    <w:rsid w:val="00700994"/>
    <w:rsid w:val="007009F4"/>
    <w:rsid w:val="00700D8C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3E2A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D65"/>
    <w:rsid w:val="00704ECF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B57"/>
    <w:rsid w:val="00707C19"/>
    <w:rsid w:val="007100EF"/>
    <w:rsid w:val="00710104"/>
    <w:rsid w:val="00710255"/>
    <w:rsid w:val="007105EC"/>
    <w:rsid w:val="00710C41"/>
    <w:rsid w:val="00710D18"/>
    <w:rsid w:val="00710DA3"/>
    <w:rsid w:val="00710DD0"/>
    <w:rsid w:val="00710E07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798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E97"/>
    <w:rsid w:val="00717145"/>
    <w:rsid w:val="007173D7"/>
    <w:rsid w:val="00717451"/>
    <w:rsid w:val="0071780B"/>
    <w:rsid w:val="00717A10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C33"/>
    <w:rsid w:val="00724D7D"/>
    <w:rsid w:val="00724EC6"/>
    <w:rsid w:val="00725016"/>
    <w:rsid w:val="00725210"/>
    <w:rsid w:val="00725770"/>
    <w:rsid w:val="00725D7A"/>
    <w:rsid w:val="0072617E"/>
    <w:rsid w:val="00726222"/>
    <w:rsid w:val="00726580"/>
    <w:rsid w:val="007265BB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FEB"/>
    <w:rsid w:val="0073111E"/>
    <w:rsid w:val="00731241"/>
    <w:rsid w:val="0073124F"/>
    <w:rsid w:val="0073127E"/>
    <w:rsid w:val="0073130A"/>
    <w:rsid w:val="0073158E"/>
    <w:rsid w:val="0073188A"/>
    <w:rsid w:val="007318FD"/>
    <w:rsid w:val="00731984"/>
    <w:rsid w:val="00731BEB"/>
    <w:rsid w:val="00731D61"/>
    <w:rsid w:val="00731E81"/>
    <w:rsid w:val="007321BC"/>
    <w:rsid w:val="007323B9"/>
    <w:rsid w:val="0073248A"/>
    <w:rsid w:val="007325F8"/>
    <w:rsid w:val="00732C75"/>
    <w:rsid w:val="00732EBE"/>
    <w:rsid w:val="00732FAA"/>
    <w:rsid w:val="00733170"/>
    <w:rsid w:val="007331FD"/>
    <w:rsid w:val="007334ED"/>
    <w:rsid w:val="00733535"/>
    <w:rsid w:val="0073369C"/>
    <w:rsid w:val="007337E9"/>
    <w:rsid w:val="00733BBF"/>
    <w:rsid w:val="00733C0B"/>
    <w:rsid w:val="007341E3"/>
    <w:rsid w:val="007342E1"/>
    <w:rsid w:val="0073435F"/>
    <w:rsid w:val="0073444B"/>
    <w:rsid w:val="00734668"/>
    <w:rsid w:val="00734795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873"/>
    <w:rsid w:val="00736908"/>
    <w:rsid w:val="00736B7A"/>
    <w:rsid w:val="00736EF4"/>
    <w:rsid w:val="0073749E"/>
    <w:rsid w:val="00737708"/>
    <w:rsid w:val="00737978"/>
    <w:rsid w:val="00737EAF"/>
    <w:rsid w:val="00740169"/>
    <w:rsid w:val="00740443"/>
    <w:rsid w:val="00740541"/>
    <w:rsid w:val="007405B7"/>
    <w:rsid w:val="0074065E"/>
    <w:rsid w:val="0074078E"/>
    <w:rsid w:val="007407F0"/>
    <w:rsid w:val="00740A27"/>
    <w:rsid w:val="0074103D"/>
    <w:rsid w:val="00741404"/>
    <w:rsid w:val="0074149D"/>
    <w:rsid w:val="00741526"/>
    <w:rsid w:val="00741763"/>
    <w:rsid w:val="0074185B"/>
    <w:rsid w:val="007419B6"/>
    <w:rsid w:val="00741A65"/>
    <w:rsid w:val="00741FFA"/>
    <w:rsid w:val="00742288"/>
    <w:rsid w:val="00742344"/>
    <w:rsid w:val="00742755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3D3"/>
    <w:rsid w:val="007449C7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47F68"/>
    <w:rsid w:val="00747FF4"/>
    <w:rsid w:val="007500A5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591"/>
    <w:rsid w:val="00752958"/>
    <w:rsid w:val="00752A0F"/>
    <w:rsid w:val="00752A5A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A24"/>
    <w:rsid w:val="00757F5E"/>
    <w:rsid w:val="00760077"/>
    <w:rsid w:val="007602E8"/>
    <w:rsid w:val="0076053F"/>
    <w:rsid w:val="007605FF"/>
    <w:rsid w:val="00760936"/>
    <w:rsid w:val="00760CF8"/>
    <w:rsid w:val="00760E57"/>
    <w:rsid w:val="00760FFC"/>
    <w:rsid w:val="0076136F"/>
    <w:rsid w:val="00761886"/>
    <w:rsid w:val="00761D94"/>
    <w:rsid w:val="007620C3"/>
    <w:rsid w:val="00762238"/>
    <w:rsid w:val="0076252C"/>
    <w:rsid w:val="00762792"/>
    <w:rsid w:val="007627E9"/>
    <w:rsid w:val="00762935"/>
    <w:rsid w:val="00762A3A"/>
    <w:rsid w:val="00762CD6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32A"/>
    <w:rsid w:val="007656F5"/>
    <w:rsid w:val="00765B02"/>
    <w:rsid w:val="00765B52"/>
    <w:rsid w:val="00765E5D"/>
    <w:rsid w:val="007661A1"/>
    <w:rsid w:val="0076698D"/>
    <w:rsid w:val="00766A37"/>
    <w:rsid w:val="00766ADB"/>
    <w:rsid w:val="00766EF4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3DD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07A"/>
    <w:rsid w:val="007741A5"/>
    <w:rsid w:val="007741EF"/>
    <w:rsid w:val="00774A84"/>
    <w:rsid w:val="00774E07"/>
    <w:rsid w:val="00775066"/>
    <w:rsid w:val="00775362"/>
    <w:rsid w:val="0077560E"/>
    <w:rsid w:val="00775893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C15"/>
    <w:rsid w:val="00776D42"/>
    <w:rsid w:val="007770FC"/>
    <w:rsid w:val="0077736A"/>
    <w:rsid w:val="007779F6"/>
    <w:rsid w:val="00777B9C"/>
    <w:rsid w:val="00777CE2"/>
    <w:rsid w:val="00777E37"/>
    <w:rsid w:val="0078024B"/>
    <w:rsid w:val="00780773"/>
    <w:rsid w:val="00780870"/>
    <w:rsid w:val="00780A7E"/>
    <w:rsid w:val="00780BD4"/>
    <w:rsid w:val="00780BED"/>
    <w:rsid w:val="00780C76"/>
    <w:rsid w:val="00781152"/>
    <w:rsid w:val="007811C0"/>
    <w:rsid w:val="00781666"/>
    <w:rsid w:val="0078172B"/>
    <w:rsid w:val="00781745"/>
    <w:rsid w:val="007818E3"/>
    <w:rsid w:val="007819CC"/>
    <w:rsid w:val="00781A45"/>
    <w:rsid w:val="00781ACA"/>
    <w:rsid w:val="00781AD1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515C"/>
    <w:rsid w:val="007853B9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35C"/>
    <w:rsid w:val="00786448"/>
    <w:rsid w:val="0078696A"/>
    <w:rsid w:val="00786BFE"/>
    <w:rsid w:val="00786F64"/>
    <w:rsid w:val="00787085"/>
    <w:rsid w:val="00787173"/>
    <w:rsid w:val="0078719C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303"/>
    <w:rsid w:val="007906CF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65A"/>
    <w:rsid w:val="007937AF"/>
    <w:rsid w:val="00793951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BC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DB"/>
    <w:rsid w:val="007A0144"/>
    <w:rsid w:val="007A07A6"/>
    <w:rsid w:val="007A0884"/>
    <w:rsid w:val="007A10D7"/>
    <w:rsid w:val="007A1313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691"/>
    <w:rsid w:val="007A385D"/>
    <w:rsid w:val="007A3950"/>
    <w:rsid w:val="007A3A03"/>
    <w:rsid w:val="007A3C76"/>
    <w:rsid w:val="007A3D24"/>
    <w:rsid w:val="007A41B7"/>
    <w:rsid w:val="007A41E5"/>
    <w:rsid w:val="007A4278"/>
    <w:rsid w:val="007A4537"/>
    <w:rsid w:val="007A45E7"/>
    <w:rsid w:val="007A46AD"/>
    <w:rsid w:val="007A471D"/>
    <w:rsid w:val="007A4AE3"/>
    <w:rsid w:val="007A4D2C"/>
    <w:rsid w:val="007A4E6F"/>
    <w:rsid w:val="007A4EFF"/>
    <w:rsid w:val="007A51A7"/>
    <w:rsid w:val="007A540A"/>
    <w:rsid w:val="007A541B"/>
    <w:rsid w:val="007A5C27"/>
    <w:rsid w:val="007A5FAB"/>
    <w:rsid w:val="007A6229"/>
    <w:rsid w:val="007A628C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03"/>
    <w:rsid w:val="007B13D8"/>
    <w:rsid w:val="007B174B"/>
    <w:rsid w:val="007B18F0"/>
    <w:rsid w:val="007B1922"/>
    <w:rsid w:val="007B1E8A"/>
    <w:rsid w:val="007B1F17"/>
    <w:rsid w:val="007B205C"/>
    <w:rsid w:val="007B223B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39C"/>
    <w:rsid w:val="007B45F2"/>
    <w:rsid w:val="007B4832"/>
    <w:rsid w:val="007B4A08"/>
    <w:rsid w:val="007B4AB3"/>
    <w:rsid w:val="007B4AB4"/>
    <w:rsid w:val="007B4B90"/>
    <w:rsid w:val="007B4B9E"/>
    <w:rsid w:val="007B521B"/>
    <w:rsid w:val="007B5426"/>
    <w:rsid w:val="007B551D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E5C"/>
    <w:rsid w:val="007B70D5"/>
    <w:rsid w:val="007B7222"/>
    <w:rsid w:val="007B7560"/>
    <w:rsid w:val="007B772A"/>
    <w:rsid w:val="007B7BCA"/>
    <w:rsid w:val="007B7C99"/>
    <w:rsid w:val="007C0347"/>
    <w:rsid w:val="007C091D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73F"/>
    <w:rsid w:val="007C29EA"/>
    <w:rsid w:val="007C2D59"/>
    <w:rsid w:val="007C3316"/>
    <w:rsid w:val="007C3761"/>
    <w:rsid w:val="007C39DB"/>
    <w:rsid w:val="007C3A9F"/>
    <w:rsid w:val="007C3BF2"/>
    <w:rsid w:val="007C3C71"/>
    <w:rsid w:val="007C3D50"/>
    <w:rsid w:val="007C3EA8"/>
    <w:rsid w:val="007C3EFB"/>
    <w:rsid w:val="007C3F60"/>
    <w:rsid w:val="007C40E9"/>
    <w:rsid w:val="007C41B7"/>
    <w:rsid w:val="007C43D9"/>
    <w:rsid w:val="007C445C"/>
    <w:rsid w:val="007C44ED"/>
    <w:rsid w:val="007C45A0"/>
    <w:rsid w:val="007C5047"/>
    <w:rsid w:val="007C5125"/>
    <w:rsid w:val="007C53F8"/>
    <w:rsid w:val="007C5768"/>
    <w:rsid w:val="007C586C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ED"/>
    <w:rsid w:val="007D4E6C"/>
    <w:rsid w:val="007D5165"/>
    <w:rsid w:val="007D51D1"/>
    <w:rsid w:val="007D5349"/>
    <w:rsid w:val="007D5B09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9E1"/>
    <w:rsid w:val="007E2257"/>
    <w:rsid w:val="007E25CD"/>
    <w:rsid w:val="007E2602"/>
    <w:rsid w:val="007E2B1F"/>
    <w:rsid w:val="007E2BDF"/>
    <w:rsid w:val="007E2CB6"/>
    <w:rsid w:val="007E2CFD"/>
    <w:rsid w:val="007E354E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594F"/>
    <w:rsid w:val="007E5951"/>
    <w:rsid w:val="007E5A5D"/>
    <w:rsid w:val="007E5BA8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1FE5"/>
    <w:rsid w:val="007F211A"/>
    <w:rsid w:val="007F2124"/>
    <w:rsid w:val="007F2156"/>
    <w:rsid w:val="007F2293"/>
    <w:rsid w:val="007F2B90"/>
    <w:rsid w:val="007F2CA3"/>
    <w:rsid w:val="007F2D7A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676"/>
    <w:rsid w:val="007F5992"/>
    <w:rsid w:val="007F5A97"/>
    <w:rsid w:val="007F5CBA"/>
    <w:rsid w:val="007F5D2B"/>
    <w:rsid w:val="007F5E13"/>
    <w:rsid w:val="007F600A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120A"/>
    <w:rsid w:val="0080143C"/>
    <w:rsid w:val="008014F3"/>
    <w:rsid w:val="00801808"/>
    <w:rsid w:val="00801FE3"/>
    <w:rsid w:val="008026A5"/>
    <w:rsid w:val="00802910"/>
    <w:rsid w:val="00802A1F"/>
    <w:rsid w:val="00802D1A"/>
    <w:rsid w:val="00802E20"/>
    <w:rsid w:val="00802EA4"/>
    <w:rsid w:val="008033D1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7CC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A8E"/>
    <w:rsid w:val="00822B6A"/>
    <w:rsid w:val="00823080"/>
    <w:rsid w:val="008230F5"/>
    <w:rsid w:val="00823128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15"/>
    <w:rsid w:val="00826EEA"/>
    <w:rsid w:val="00827E1B"/>
    <w:rsid w:val="008300E9"/>
    <w:rsid w:val="0083039F"/>
    <w:rsid w:val="008304D8"/>
    <w:rsid w:val="00830AD7"/>
    <w:rsid w:val="00830BC6"/>
    <w:rsid w:val="00830D02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39"/>
    <w:rsid w:val="00836B59"/>
    <w:rsid w:val="00836CCA"/>
    <w:rsid w:val="00836CCE"/>
    <w:rsid w:val="00836F3E"/>
    <w:rsid w:val="008370BC"/>
    <w:rsid w:val="00837741"/>
    <w:rsid w:val="0083788B"/>
    <w:rsid w:val="00837D10"/>
    <w:rsid w:val="00837EA0"/>
    <w:rsid w:val="008402F7"/>
    <w:rsid w:val="008404DE"/>
    <w:rsid w:val="00840C28"/>
    <w:rsid w:val="00840DBE"/>
    <w:rsid w:val="0084125B"/>
    <w:rsid w:val="00841BA7"/>
    <w:rsid w:val="00841D5D"/>
    <w:rsid w:val="008421D1"/>
    <w:rsid w:val="00842DBA"/>
    <w:rsid w:val="0084322A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1B5"/>
    <w:rsid w:val="0085122F"/>
    <w:rsid w:val="008513ED"/>
    <w:rsid w:val="008515B6"/>
    <w:rsid w:val="00851716"/>
    <w:rsid w:val="00851813"/>
    <w:rsid w:val="00851916"/>
    <w:rsid w:val="00851AD8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5CB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1FA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580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D"/>
    <w:rsid w:val="00880E86"/>
    <w:rsid w:val="00880ED5"/>
    <w:rsid w:val="0088114B"/>
    <w:rsid w:val="008814B7"/>
    <w:rsid w:val="008815F0"/>
    <w:rsid w:val="008817E9"/>
    <w:rsid w:val="00881E2E"/>
    <w:rsid w:val="008821A2"/>
    <w:rsid w:val="00882A2B"/>
    <w:rsid w:val="00882B85"/>
    <w:rsid w:val="00882E2B"/>
    <w:rsid w:val="00882FAF"/>
    <w:rsid w:val="00882FF0"/>
    <w:rsid w:val="00883093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4DC0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5ED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1051"/>
    <w:rsid w:val="00891782"/>
    <w:rsid w:val="00891835"/>
    <w:rsid w:val="00891AF0"/>
    <w:rsid w:val="00891DFA"/>
    <w:rsid w:val="00891E80"/>
    <w:rsid w:val="0089217E"/>
    <w:rsid w:val="00892241"/>
    <w:rsid w:val="0089249F"/>
    <w:rsid w:val="0089254E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3EB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DE5"/>
    <w:rsid w:val="00897ECF"/>
    <w:rsid w:val="00897F50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D15"/>
    <w:rsid w:val="008A4D84"/>
    <w:rsid w:val="008A4E46"/>
    <w:rsid w:val="008A58EF"/>
    <w:rsid w:val="008A5A37"/>
    <w:rsid w:val="008A5CFA"/>
    <w:rsid w:val="008A5E0E"/>
    <w:rsid w:val="008A61E5"/>
    <w:rsid w:val="008A61F5"/>
    <w:rsid w:val="008A6360"/>
    <w:rsid w:val="008A695F"/>
    <w:rsid w:val="008A6A93"/>
    <w:rsid w:val="008A6EEA"/>
    <w:rsid w:val="008A6F39"/>
    <w:rsid w:val="008A6FA9"/>
    <w:rsid w:val="008A7009"/>
    <w:rsid w:val="008A723B"/>
    <w:rsid w:val="008A76D4"/>
    <w:rsid w:val="008A7782"/>
    <w:rsid w:val="008A7A1E"/>
    <w:rsid w:val="008A7E94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526"/>
    <w:rsid w:val="008B1631"/>
    <w:rsid w:val="008B1823"/>
    <w:rsid w:val="008B19AE"/>
    <w:rsid w:val="008B1AF4"/>
    <w:rsid w:val="008B1C4C"/>
    <w:rsid w:val="008B1E4C"/>
    <w:rsid w:val="008B1ED5"/>
    <w:rsid w:val="008B1FA7"/>
    <w:rsid w:val="008B225C"/>
    <w:rsid w:val="008B24EA"/>
    <w:rsid w:val="008B2877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5AA"/>
    <w:rsid w:val="008B45C2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7DA"/>
    <w:rsid w:val="008C29D2"/>
    <w:rsid w:val="008C30AB"/>
    <w:rsid w:val="008C3257"/>
    <w:rsid w:val="008C32BA"/>
    <w:rsid w:val="008C36D4"/>
    <w:rsid w:val="008C3A11"/>
    <w:rsid w:val="008C3AC7"/>
    <w:rsid w:val="008C3C1A"/>
    <w:rsid w:val="008C3D69"/>
    <w:rsid w:val="008C4003"/>
    <w:rsid w:val="008C4151"/>
    <w:rsid w:val="008C4642"/>
    <w:rsid w:val="008C4B1C"/>
    <w:rsid w:val="008C4B53"/>
    <w:rsid w:val="008C4B5E"/>
    <w:rsid w:val="008C4EF6"/>
    <w:rsid w:val="008C4F30"/>
    <w:rsid w:val="008C505A"/>
    <w:rsid w:val="008C5196"/>
    <w:rsid w:val="008C53C0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3F8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561"/>
    <w:rsid w:val="008D3CBB"/>
    <w:rsid w:val="008D3F5C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78FE"/>
    <w:rsid w:val="008D7904"/>
    <w:rsid w:val="008D797E"/>
    <w:rsid w:val="008D7C5E"/>
    <w:rsid w:val="008E031F"/>
    <w:rsid w:val="008E03A4"/>
    <w:rsid w:val="008E084C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48F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221"/>
    <w:rsid w:val="008E7644"/>
    <w:rsid w:val="008E766D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AD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1AB"/>
    <w:rsid w:val="008F376B"/>
    <w:rsid w:val="008F3900"/>
    <w:rsid w:val="008F3EA7"/>
    <w:rsid w:val="008F3F97"/>
    <w:rsid w:val="008F4164"/>
    <w:rsid w:val="008F41AB"/>
    <w:rsid w:val="008F4215"/>
    <w:rsid w:val="008F445A"/>
    <w:rsid w:val="008F4516"/>
    <w:rsid w:val="008F4BD3"/>
    <w:rsid w:val="008F4D7D"/>
    <w:rsid w:val="008F52DB"/>
    <w:rsid w:val="008F53E4"/>
    <w:rsid w:val="008F567E"/>
    <w:rsid w:val="008F59AD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0E6"/>
    <w:rsid w:val="00901347"/>
    <w:rsid w:val="0090146D"/>
    <w:rsid w:val="00901F4C"/>
    <w:rsid w:val="009026D7"/>
    <w:rsid w:val="009029DC"/>
    <w:rsid w:val="00902A6D"/>
    <w:rsid w:val="00902BD8"/>
    <w:rsid w:val="00902D9C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5727"/>
    <w:rsid w:val="0090583E"/>
    <w:rsid w:val="00905846"/>
    <w:rsid w:val="00905853"/>
    <w:rsid w:val="009058EC"/>
    <w:rsid w:val="00905954"/>
    <w:rsid w:val="0090599D"/>
    <w:rsid w:val="00905E90"/>
    <w:rsid w:val="00906242"/>
    <w:rsid w:val="009064BE"/>
    <w:rsid w:val="00906690"/>
    <w:rsid w:val="00906F5F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AE"/>
    <w:rsid w:val="00912FD6"/>
    <w:rsid w:val="009131AB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3F2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5D"/>
    <w:rsid w:val="0092158B"/>
    <w:rsid w:val="00921623"/>
    <w:rsid w:val="00921777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40ED"/>
    <w:rsid w:val="00924383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14C"/>
    <w:rsid w:val="00931266"/>
    <w:rsid w:val="009317F2"/>
    <w:rsid w:val="00931B24"/>
    <w:rsid w:val="00931BA5"/>
    <w:rsid w:val="009326A2"/>
    <w:rsid w:val="009329DF"/>
    <w:rsid w:val="00932AC4"/>
    <w:rsid w:val="00932D34"/>
    <w:rsid w:val="00933032"/>
    <w:rsid w:val="00933407"/>
    <w:rsid w:val="0093365A"/>
    <w:rsid w:val="009337F1"/>
    <w:rsid w:val="0093386E"/>
    <w:rsid w:val="00933871"/>
    <w:rsid w:val="00933A3F"/>
    <w:rsid w:val="00933A9B"/>
    <w:rsid w:val="00933E55"/>
    <w:rsid w:val="0093438D"/>
    <w:rsid w:val="0093438E"/>
    <w:rsid w:val="009343DB"/>
    <w:rsid w:val="009343F6"/>
    <w:rsid w:val="009347F2"/>
    <w:rsid w:val="00934889"/>
    <w:rsid w:val="00934A7B"/>
    <w:rsid w:val="00934AD6"/>
    <w:rsid w:val="00934CDC"/>
    <w:rsid w:val="00934F78"/>
    <w:rsid w:val="0093520D"/>
    <w:rsid w:val="00935795"/>
    <w:rsid w:val="009367D2"/>
    <w:rsid w:val="00936FB0"/>
    <w:rsid w:val="00937095"/>
    <w:rsid w:val="0093712D"/>
    <w:rsid w:val="0093730F"/>
    <w:rsid w:val="009373DB"/>
    <w:rsid w:val="00937475"/>
    <w:rsid w:val="0093752D"/>
    <w:rsid w:val="009375A0"/>
    <w:rsid w:val="00937799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DBE"/>
    <w:rsid w:val="0094412D"/>
    <w:rsid w:val="00944384"/>
    <w:rsid w:val="00944427"/>
    <w:rsid w:val="009446C7"/>
    <w:rsid w:val="009446F2"/>
    <w:rsid w:val="009447DC"/>
    <w:rsid w:val="00944B9B"/>
    <w:rsid w:val="00944D00"/>
    <w:rsid w:val="00944FF8"/>
    <w:rsid w:val="0094522E"/>
    <w:rsid w:val="00945423"/>
    <w:rsid w:val="0094585F"/>
    <w:rsid w:val="00945AC5"/>
    <w:rsid w:val="00945C77"/>
    <w:rsid w:val="00946DED"/>
    <w:rsid w:val="00947038"/>
    <w:rsid w:val="009472A8"/>
    <w:rsid w:val="009472F3"/>
    <w:rsid w:val="0094732C"/>
    <w:rsid w:val="00947330"/>
    <w:rsid w:val="009474FA"/>
    <w:rsid w:val="00947809"/>
    <w:rsid w:val="00947AB0"/>
    <w:rsid w:val="00947AC1"/>
    <w:rsid w:val="00947C67"/>
    <w:rsid w:val="00947DA4"/>
    <w:rsid w:val="0095028C"/>
    <w:rsid w:val="009505CA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C9"/>
    <w:rsid w:val="009527FB"/>
    <w:rsid w:val="00952BF5"/>
    <w:rsid w:val="009533D5"/>
    <w:rsid w:val="009536CC"/>
    <w:rsid w:val="0095375A"/>
    <w:rsid w:val="00953887"/>
    <w:rsid w:val="009539BA"/>
    <w:rsid w:val="00953A48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D02"/>
    <w:rsid w:val="00955DD3"/>
    <w:rsid w:val="00955F49"/>
    <w:rsid w:val="009565B3"/>
    <w:rsid w:val="009565DA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9A5"/>
    <w:rsid w:val="0096227A"/>
    <w:rsid w:val="009622E3"/>
    <w:rsid w:val="00962314"/>
    <w:rsid w:val="00962351"/>
    <w:rsid w:val="009624D5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7B"/>
    <w:rsid w:val="00965D88"/>
    <w:rsid w:val="00965ECE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485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0B3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723"/>
    <w:rsid w:val="00974A17"/>
    <w:rsid w:val="00974C39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35"/>
    <w:rsid w:val="00980D9B"/>
    <w:rsid w:val="0098130D"/>
    <w:rsid w:val="00981395"/>
    <w:rsid w:val="009814AD"/>
    <w:rsid w:val="0098153B"/>
    <w:rsid w:val="009819CC"/>
    <w:rsid w:val="00981A61"/>
    <w:rsid w:val="00981B08"/>
    <w:rsid w:val="00981CEF"/>
    <w:rsid w:val="00981E58"/>
    <w:rsid w:val="00982452"/>
    <w:rsid w:val="0098274F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CE0"/>
    <w:rsid w:val="00991EE9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796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BE2"/>
    <w:rsid w:val="009971CB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0FF1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4B71"/>
    <w:rsid w:val="009A5172"/>
    <w:rsid w:val="009A56CB"/>
    <w:rsid w:val="009A5947"/>
    <w:rsid w:val="009A5A39"/>
    <w:rsid w:val="009A5D00"/>
    <w:rsid w:val="009A5F91"/>
    <w:rsid w:val="009A6327"/>
    <w:rsid w:val="009A63DA"/>
    <w:rsid w:val="009A69CA"/>
    <w:rsid w:val="009A6C95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1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209E"/>
    <w:rsid w:val="009B26C1"/>
    <w:rsid w:val="009B27DD"/>
    <w:rsid w:val="009B2839"/>
    <w:rsid w:val="009B2876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166"/>
    <w:rsid w:val="009B5706"/>
    <w:rsid w:val="009B5ACE"/>
    <w:rsid w:val="009B5AE6"/>
    <w:rsid w:val="009B5CFD"/>
    <w:rsid w:val="009B5D4C"/>
    <w:rsid w:val="009B6494"/>
    <w:rsid w:val="009B6676"/>
    <w:rsid w:val="009B6890"/>
    <w:rsid w:val="009B6CBD"/>
    <w:rsid w:val="009B6F36"/>
    <w:rsid w:val="009B71EE"/>
    <w:rsid w:val="009B7353"/>
    <w:rsid w:val="009B736C"/>
    <w:rsid w:val="009B7445"/>
    <w:rsid w:val="009B7625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5A3"/>
    <w:rsid w:val="009C39AB"/>
    <w:rsid w:val="009C3B11"/>
    <w:rsid w:val="009C3B1D"/>
    <w:rsid w:val="009C3FED"/>
    <w:rsid w:val="009C42C0"/>
    <w:rsid w:val="009C43B6"/>
    <w:rsid w:val="009C4435"/>
    <w:rsid w:val="009C4655"/>
    <w:rsid w:val="009C492A"/>
    <w:rsid w:val="009C4AE8"/>
    <w:rsid w:val="009C4BF9"/>
    <w:rsid w:val="009C4E51"/>
    <w:rsid w:val="009C50DE"/>
    <w:rsid w:val="009C5247"/>
    <w:rsid w:val="009C541B"/>
    <w:rsid w:val="009C5AFF"/>
    <w:rsid w:val="009C5E02"/>
    <w:rsid w:val="009C62EE"/>
    <w:rsid w:val="009C6473"/>
    <w:rsid w:val="009C671E"/>
    <w:rsid w:val="009C6845"/>
    <w:rsid w:val="009C68BE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AE4"/>
    <w:rsid w:val="009D0BE3"/>
    <w:rsid w:val="009D1048"/>
    <w:rsid w:val="009D128E"/>
    <w:rsid w:val="009D1459"/>
    <w:rsid w:val="009D15FD"/>
    <w:rsid w:val="009D16C6"/>
    <w:rsid w:val="009D1CEB"/>
    <w:rsid w:val="009D1D28"/>
    <w:rsid w:val="009D1D9A"/>
    <w:rsid w:val="009D1F49"/>
    <w:rsid w:val="009D20D7"/>
    <w:rsid w:val="009D21AD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3E7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544"/>
    <w:rsid w:val="009D662B"/>
    <w:rsid w:val="009D6810"/>
    <w:rsid w:val="009D6897"/>
    <w:rsid w:val="009D6923"/>
    <w:rsid w:val="009D7051"/>
    <w:rsid w:val="009D759E"/>
    <w:rsid w:val="009D7665"/>
    <w:rsid w:val="009D7775"/>
    <w:rsid w:val="009D7813"/>
    <w:rsid w:val="009D7889"/>
    <w:rsid w:val="009D78B9"/>
    <w:rsid w:val="009D7949"/>
    <w:rsid w:val="009D7CAD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2576"/>
    <w:rsid w:val="009E25D4"/>
    <w:rsid w:val="009E2C8C"/>
    <w:rsid w:val="009E2E2E"/>
    <w:rsid w:val="009E329F"/>
    <w:rsid w:val="009E33AF"/>
    <w:rsid w:val="009E3499"/>
    <w:rsid w:val="009E381B"/>
    <w:rsid w:val="009E394B"/>
    <w:rsid w:val="009E399C"/>
    <w:rsid w:val="009E3B83"/>
    <w:rsid w:val="009E3BC7"/>
    <w:rsid w:val="009E3C8B"/>
    <w:rsid w:val="009E3DA7"/>
    <w:rsid w:val="009E3FDB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F"/>
    <w:rsid w:val="009E6386"/>
    <w:rsid w:val="009E6489"/>
    <w:rsid w:val="009E6674"/>
    <w:rsid w:val="009E6B41"/>
    <w:rsid w:val="009E6B61"/>
    <w:rsid w:val="009E6E62"/>
    <w:rsid w:val="009E713D"/>
    <w:rsid w:val="009E72B7"/>
    <w:rsid w:val="009E738E"/>
    <w:rsid w:val="009E74BA"/>
    <w:rsid w:val="009E74E2"/>
    <w:rsid w:val="009E7552"/>
    <w:rsid w:val="009E7AA1"/>
    <w:rsid w:val="009E7B81"/>
    <w:rsid w:val="009E7CBE"/>
    <w:rsid w:val="009E7EBD"/>
    <w:rsid w:val="009F0006"/>
    <w:rsid w:val="009F00FD"/>
    <w:rsid w:val="009F0325"/>
    <w:rsid w:val="009F03D8"/>
    <w:rsid w:val="009F077C"/>
    <w:rsid w:val="009F0A48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250"/>
    <w:rsid w:val="009F43C4"/>
    <w:rsid w:val="009F43E4"/>
    <w:rsid w:val="009F449E"/>
    <w:rsid w:val="009F46CD"/>
    <w:rsid w:val="009F4746"/>
    <w:rsid w:val="009F4C90"/>
    <w:rsid w:val="009F549C"/>
    <w:rsid w:val="009F5620"/>
    <w:rsid w:val="009F5B7D"/>
    <w:rsid w:val="009F5DEC"/>
    <w:rsid w:val="009F5EEA"/>
    <w:rsid w:val="009F6176"/>
    <w:rsid w:val="009F67FC"/>
    <w:rsid w:val="009F6DEF"/>
    <w:rsid w:val="009F70E1"/>
    <w:rsid w:val="009F76FD"/>
    <w:rsid w:val="009F7799"/>
    <w:rsid w:val="009F793F"/>
    <w:rsid w:val="009F7993"/>
    <w:rsid w:val="009F7A03"/>
    <w:rsid w:val="009F7B3A"/>
    <w:rsid w:val="009F7D60"/>
    <w:rsid w:val="009F7DC4"/>
    <w:rsid w:val="00A00274"/>
    <w:rsid w:val="00A00551"/>
    <w:rsid w:val="00A00590"/>
    <w:rsid w:val="00A00686"/>
    <w:rsid w:val="00A00B17"/>
    <w:rsid w:val="00A00BA8"/>
    <w:rsid w:val="00A0129D"/>
    <w:rsid w:val="00A0201E"/>
    <w:rsid w:val="00A02059"/>
    <w:rsid w:val="00A0219D"/>
    <w:rsid w:val="00A0224F"/>
    <w:rsid w:val="00A022BF"/>
    <w:rsid w:val="00A022CE"/>
    <w:rsid w:val="00A022D1"/>
    <w:rsid w:val="00A0263C"/>
    <w:rsid w:val="00A02793"/>
    <w:rsid w:val="00A02940"/>
    <w:rsid w:val="00A02B4A"/>
    <w:rsid w:val="00A0318E"/>
    <w:rsid w:val="00A03377"/>
    <w:rsid w:val="00A03534"/>
    <w:rsid w:val="00A038AB"/>
    <w:rsid w:val="00A03C53"/>
    <w:rsid w:val="00A03EF7"/>
    <w:rsid w:val="00A046C9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C48"/>
    <w:rsid w:val="00A12D56"/>
    <w:rsid w:val="00A12E53"/>
    <w:rsid w:val="00A1375B"/>
    <w:rsid w:val="00A13990"/>
    <w:rsid w:val="00A13AE5"/>
    <w:rsid w:val="00A14396"/>
    <w:rsid w:val="00A143F2"/>
    <w:rsid w:val="00A14885"/>
    <w:rsid w:val="00A15321"/>
    <w:rsid w:val="00A154DD"/>
    <w:rsid w:val="00A155DE"/>
    <w:rsid w:val="00A156DA"/>
    <w:rsid w:val="00A15837"/>
    <w:rsid w:val="00A15A7F"/>
    <w:rsid w:val="00A15E57"/>
    <w:rsid w:val="00A15F00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03"/>
    <w:rsid w:val="00A22A12"/>
    <w:rsid w:val="00A22C05"/>
    <w:rsid w:val="00A22C67"/>
    <w:rsid w:val="00A22DB2"/>
    <w:rsid w:val="00A22E85"/>
    <w:rsid w:val="00A22F06"/>
    <w:rsid w:val="00A23164"/>
    <w:rsid w:val="00A231E3"/>
    <w:rsid w:val="00A2333F"/>
    <w:rsid w:val="00A23585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117"/>
    <w:rsid w:val="00A271FD"/>
    <w:rsid w:val="00A27659"/>
    <w:rsid w:val="00A27751"/>
    <w:rsid w:val="00A27A68"/>
    <w:rsid w:val="00A27A7B"/>
    <w:rsid w:val="00A27ADF"/>
    <w:rsid w:val="00A27B00"/>
    <w:rsid w:val="00A30411"/>
    <w:rsid w:val="00A30556"/>
    <w:rsid w:val="00A3095D"/>
    <w:rsid w:val="00A30A57"/>
    <w:rsid w:val="00A30A89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110"/>
    <w:rsid w:val="00A37836"/>
    <w:rsid w:val="00A37859"/>
    <w:rsid w:val="00A3786E"/>
    <w:rsid w:val="00A378BE"/>
    <w:rsid w:val="00A378C9"/>
    <w:rsid w:val="00A37C02"/>
    <w:rsid w:val="00A37C22"/>
    <w:rsid w:val="00A37D84"/>
    <w:rsid w:val="00A406DD"/>
    <w:rsid w:val="00A40A4E"/>
    <w:rsid w:val="00A40D87"/>
    <w:rsid w:val="00A4124D"/>
    <w:rsid w:val="00A4133D"/>
    <w:rsid w:val="00A414FC"/>
    <w:rsid w:val="00A41753"/>
    <w:rsid w:val="00A41DB6"/>
    <w:rsid w:val="00A41FBA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9A0"/>
    <w:rsid w:val="00A51C23"/>
    <w:rsid w:val="00A51D0A"/>
    <w:rsid w:val="00A51ED1"/>
    <w:rsid w:val="00A5206C"/>
    <w:rsid w:val="00A520E8"/>
    <w:rsid w:val="00A5218A"/>
    <w:rsid w:val="00A5222B"/>
    <w:rsid w:val="00A524FB"/>
    <w:rsid w:val="00A52890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728"/>
    <w:rsid w:val="00A55A3B"/>
    <w:rsid w:val="00A55B5E"/>
    <w:rsid w:val="00A55C25"/>
    <w:rsid w:val="00A56184"/>
    <w:rsid w:val="00A5647D"/>
    <w:rsid w:val="00A5654B"/>
    <w:rsid w:val="00A56696"/>
    <w:rsid w:val="00A5678B"/>
    <w:rsid w:val="00A5750E"/>
    <w:rsid w:val="00A57635"/>
    <w:rsid w:val="00A57AF1"/>
    <w:rsid w:val="00A57C4E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47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D82"/>
    <w:rsid w:val="00A72167"/>
    <w:rsid w:val="00A72800"/>
    <w:rsid w:val="00A728E0"/>
    <w:rsid w:val="00A72B10"/>
    <w:rsid w:val="00A73361"/>
    <w:rsid w:val="00A733B7"/>
    <w:rsid w:val="00A7376A"/>
    <w:rsid w:val="00A7382D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94B"/>
    <w:rsid w:val="00A75C6D"/>
    <w:rsid w:val="00A75CD9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7BC"/>
    <w:rsid w:val="00A808EB"/>
    <w:rsid w:val="00A80B89"/>
    <w:rsid w:val="00A80D29"/>
    <w:rsid w:val="00A810B1"/>
    <w:rsid w:val="00A811B6"/>
    <w:rsid w:val="00A81510"/>
    <w:rsid w:val="00A8164F"/>
    <w:rsid w:val="00A818A4"/>
    <w:rsid w:val="00A8196A"/>
    <w:rsid w:val="00A81A38"/>
    <w:rsid w:val="00A81CB8"/>
    <w:rsid w:val="00A82594"/>
    <w:rsid w:val="00A82A4A"/>
    <w:rsid w:val="00A82C5E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459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36"/>
    <w:rsid w:val="00A87BC7"/>
    <w:rsid w:val="00A87C4F"/>
    <w:rsid w:val="00A87ED2"/>
    <w:rsid w:val="00A90449"/>
    <w:rsid w:val="00A90672"/>
    <w:rsid w:val="00A90717"/>
    <w:rsid w:val="00A90AE7"/>
    <w:rsid w:val="00A90AFC"/>
    <w:rsid w:val="00A90CD8"/>
    <w:rsid w:val="00A90E16"/>
    <w:rsid w:val="00A90F68"/>
    <w:rsid w:val="00A91096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85C"/>
    <w:rsid w:val="00A94BD2"/>
    <w:rsid w:val="00A95113"/>
    <w:rsid w:val="00A951C5"/>
    <w:rsid w:val="00A95992"/>
    <w:rsid w:val="00A95A3D"/>
    <w:rsid w:val="00A95BB1"/>
    <w:rsid w:val="00A95D34"/>
    <w:rsid w:val="00A96009"/>
    <w:rsid w:val="00A96084"/>
    <w:rsid w:val="00A96228"/>
    <w:rsid w:val="00A966C7"/>
    <w:rsid w:val="00A9694E"/>
    <w:rsid w:val="00A96AD1"/>
    <w:rsid w:val="00A96C11"/>
    <w:rsid w:val="00A96D8D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B016B"/>
    <w:rsid w:val="00AB01BF"/>
    <w:rsid w:val="00AB0200"/>
    <w:rsid w:val="00AB0557"/>
    <w:rsid w:val="00AB0668"/>
    <w:rsid w:val="00AB06A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4F6"/>
    <w:rsid w:val="00AB6562"/>
    <w:rsid w:val="00AB6D5D"/>
    <w:rsid w:val="00AB6E25"/>
    <w:rsid w:val="00AB6F56"/>
    <w:rsid w:val="00AB6F58"/>
    <w:rsid w:val="00AB7401"/>
    <w:rsid w:val="00AB75A2"/>
    <w:rsid w:val="00AB778A"/>
    <w:rsid w:val="00AB7818"/>
    <w:rsid w:val="00AB782F"/>
    <w:rsid w:val="00AB7907"/>
    <w:rsid w:val="00AB7916"/>
    <w:rsid w:val="00AB7ABA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9FA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91E"/>
    <w:rsid w:val="00AC3B03"/>
    <w:rsid w:val="00AC3B93"/>
    <w:rsid w:val="00AC3C68"/>
    <w:rsid w:val="00AC4057"/>
    <w:rsid w:val="00AC407D"/>
    <w:rsid w:val="00AC414A"/>
    <w:rsid w:val="00AC4286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2BC"/>
    <w:rsid w:val="00AD362F"/>
    <w:rsid w:val="00AD37A9"/>
    <w:rsid w:val="00AD39F3"/>
    <w:rsid w:val="00AD3A8C"/>
    <w:rsid w:val="00AD3AA6"/>
    <w:rsid w:val="00AD3BF6"/>
    <w:rsid w:val="00AD3E08"/>
    <w:rsid w:val="00AD41FD"/>
    <w:rsid w:val="00AD430D"/>
    <w:rsid w:val="00AD47EA"/>
    <w:rsid w:val="00AD4AA1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6F32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9C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9EF"/>
    <w:rsid w:val="00AF4A0F"/>
    <w:rsid w:val="00AF4E4D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1B0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520C"/>
    <w:rsid w:val="00B0534D"/>
    <w:rsid w:val="00B05553"/>
    <w:rsid w:val="00B05594"/>
    <w:rsid w:val="00B0593A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1C0"/>
    <w:rsid w:val="00B133AD"/>
    <w:rsid w:val="00B13C28"/>
    <w:rsid w:val="00B13D69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26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98B"/>
    <w:rsid w:val="00B2099B"/>
    <w:rsid w:val="00B209A8"/>
    <w:rsid w:val="00B20B0B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3E83"/>
    <w:rsid w:val="00B240A6"/>
    <w:rsid w:val="00B247AF"/>
    <w:rsid w:val="00B24997"/>
    <w:rsid w:val="00B24BCE"/>
    <w:rsid w:val="00B24F46"/>
    <w:rsid w:val="00B24F71"/>
    <w:rsid w:val="00B25342"/>
    <w:rsid w:val="00B2539A"/>
    <w:rsid w:val="00B254CF"/>
    <w:rsid w:val="00B2557B"/>
    <w:rsid w:val="00B25840"/>
    <w:rsid w:val="00B25B06"/>
    <w:rsid w:val="00B25C35"/>
    <w:rsid w:val="00B25EF0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A4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026"/>
    <w:rsid w:val="00B3259E"/>
    <w:rsid w:val="00B32DA1"/>
    <w:rsid w:val="00B32E00"/>
    <w:rsid w:val="00B32EDE"/>
    <w:rsid w:val="00B3304B"/>
    <w:rsid w:val="00B33193"/>
    <w:rsid w:val="00B3328B"/>
    <w:rsid w:val="00B33373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557"/>
    <w:rsid w:val="00B35756"/>
    <w:rsid w:val="00B35964"/>
    <w:rsid w:val="00B35B1B"/>
    <w:rsid w:val="00B35C09"/>
    <w:rsid w:val="00B35D50"/>
    <w:rsid w:val="00B35E71"/>
    <w:rsid w:val="00B36568"/>
    <w:rsid w:val="00B36786"/>
    <w:rsid w:val="00B36B5D"/>
    <w:rsid w:val="00B36BC4"/>
    <w:rsid w:val="00B36C2E"/>
    <w:rsid w:val="00B36EF5"/>
    <w:rsid w:val="00B37183"/>
    <w:rsid w:val="00B37554"/>
    <w:rsid w:val="00B375F7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88F"/>
    <w:rsid w:val="00B409D9"/>
    <w:rsid w:val="00B40AD4"/>
    <w:rsid w:val="00B40D65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8C"/>
    <w:rsid w:val="00B42A85"/>
    <w:rsid w:val="00B42C07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99C"/>
    <w:rsid w:val="00B44CD2"/>
    <w:rsid w:val="00B44E40"/>
    <w:rsid w:val="00B44E86"/>
    <w:rsid w:val="00B451D5"/>
    <w:rsid w:val="00B4537C"/>
    <w:rsid w:val="00B453EF"/>
    <w:rsid w:val="00B454C6"/>
    <w:rsid w:val="00B454EC"/>
    <w:rsid w:val="00B456C6"/>
    <w:rsid w:val="00B45DDB"/>
    <w:rsid w:val="00B46494"/>
    <w:rsid w:val="00B46834"/>
    <w:rsid w:val="00B4689A"/>
    <w:rsid w:val="00B46991"/>
    <w:rsid w:val="00B46F6A"/>
    <w:rsid w:val="00B471A3"/>
    <w:rsid w:val="00B47266"/>
    <w:rsid w:val="00B4726A"/>
    <w:rsid w:val="00B473A7"/>
    <w:rsid w:val="00B474D1"/>
    <w:rsid w:val="00B47FAE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1E7"/>
    <w:rsid w:val="00B5523C"/>
    <w:rsid w:val="00B552E9"/>
    <w:rsid w:val="00B55523"/>
    <w:rsid w:val="00B5566C"/>
    <w:rsid w:val="00B55763"/>
    <w:rsid w:val="00B559BA"/>
    <w:rsid w:val="00B55B40"/>
    <w:rsid w:val="00B55B67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74"/>
    <w:rsid w:val="00B6058E"/>
    <w:rsid w:val="00B6059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208F"/>
    <w:rsid w:val="00B624DC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23"/>
    <w:rsid w:val="00B65997"/>
    <w:rsid w:val="00B65A1D"/>
    <w:rsid w:val="00B65EF6"/>
    <w:rsid w:val="00B65F78"/>
    <w:rsid w:val="00B660A6"/>
    <w:rsid w:val="00B661B0"/>
    <w:rsid w:val="00B66524"/>
    <w:rsid w:val="00B66659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A7D"/>
    <w:rsid w:val="00B70C9C"/>
    <w:rsid w:val="00B7112C"/>
    <w:rsid w:val="00B711D2"/>
    <w:rsid w:val="00B7154D"/>
    <w:rsid w:val="00B7159A"/>
    <w:rsid w:val="00B715A6"/>
    <w:rsid w:val="00B71680"/>
    <w:rsid w:val="00B71883"/>
    <w:rsid w:val="00B71917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2EE0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494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C4"/>
    <w:rsid w:val="00B852C6"/>
    <w:rsid w:val="00B852DB"/>
    <w:rsid w:val="00B8543A"/>
    <w:rsid w:val="00B85451"/>
    <w:rsid w:val="00B854E3"/>
    <w:rsid w:val="00B8570C"/>
    <w:rsid w:val="00B86304"/>
    <w:rsid w:val="00B86422"/>
    <w:rsid w:val="00B86499"/>
    <w:rsid w:val="00B8672E"/>
    <w:rsid w:val="00B86980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CB3"/>
    <w:rsid w:val="00B87E4C"/>
    <w:rsid w:val="00B87F12"/>
    <w:rsid w:val="00B904EB"/>
    <w:rsid w:val="00B906A4"/>
    <w:rsid w:val="00B90756"/>
    <w:rsid w:val="00B9080A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AB4"/>
    <w:rsid w:val="00B93BA7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B64"/>
    <w:rsid w:val="00B96F63"/>
    <w:rsid w:val="00B9707C"/>
    <w:rsid w:val="00B975F0"/>
    <w:rsid w:val="00B976ED"/>
    <w:rsid w:val="00B97B26"/>
    <w:rsid w:val="00B97B37"/>
    <w:rsid w:val="00B97E54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2F4C"/>
    <w:rsid w:val="00BA3304"/>
    <w:rsid w:val="00BA339D"/>
    <w:rsid w:val="00BA37EA"/>
    <w:rsid w:val="00BA42FE"/>
    <w:rsid w:val="00BA48DF"/>
    <w:rsid w:val="00BA49D3"/>
    <w:rsid w:val="00BA4E44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DB1"/>
    <w:rsid w:val="00BB1EAF"/>
    <w:rsid w:val="00BB2A41"/>
    <w:rsid w:val="00BB2B7E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9B3"/>
    <w:rsid w:val="00BB49BF"/>
    <w:rsid w:val="00BB4B07"/>
    <w:rsid w:val="00BB51E1"/>
    <w:rsid w:val="00BB5602"/>
    <w:rsid w:val="00BB58CC"/>
    <w:rsid w:val="00BB5A42"/>
    <w:rsid w:val="00BB5BE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76F"/>
    <w:rsid w:val="00BB79C3"/>
    <w:rsid w:val="00BB7C62"/>
    <w:rsid w:val="00BB7D28"/>
    <w:rsid w:val="00BB7E2F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CDE"/>
    <w:rsid w:val="00BC0D00"/>
    <w:rsid w:val="00BC0D5D"/>
    <w:rsid w:val="00BC0DE8"/>
    <w:rsid w:val="00BC130C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5308"/>
    <w:rsid w:val="00BC54C1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B01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771"/>
    <w:rsid w:val="00BD38D2"/>
    <w:rsid w:val="00BD38E3"/>
    <w:rsid w:val="00BD3903"/>
    <w:rsid w:val="00BD3BB2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C94"/>
    <w:rsid w:val="00BE2DDF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B4E"/>
    <w:rsid w:val="00BE4CA2"/>
    <w:rsid w:val="00BE4CD7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2CC"/>
    <w:rsid w:val="00BE72FD"/>
    <w:rsid w:val="00BE753A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418"/>
    <w:rsid w:val="00BF27A7"/>
    <w:rsid w:val="00BF350C"/>
    <w:rsid w:val="00BF3981"/>
    <w:rsid w:val="00BF3AD1"/>
    <w:rsid w:val="00BF3F25"/>
    <w:rsid w:val="00BF408E"/>
    <w:rsid w:val="00BF40C2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08F"/>
    <w:rsid w:val="00BF6287"/>
    <w:rsid w:val="00BF6702"/>
    <w:rsid w:val="00BF6779"/>
    <w:rsid w:val="00BF6843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1AB"/>
    <w:rsid w:val="00C0038A"/>
    <w:rsid w:val="00C00390"/>
    <w:rsid w:val="00C00425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ABE"/>
    <w:rsid w:val="00C03B3A"/>
    <w:rsid w:val="00C03E3B"/>
    <w:rsid w:val="00C0406E"/>
    <w:rsid w:val="00C04444"/>
    <w:rsid w:val="00C045A4"/>
    <w:rsid w:val="00C04BEF"/>
    <w:rsid w:val="00C04F0D"/>
    <w:rsid w:val="00C04F22"/>
    <w:rsid w:val="00C04F5D"/>
    <w:rsid w:val="00C05320"/>
    <w:rsid w:val="00C05AF5"/>
    <w:rsid w:val="00C0632D"/>
    <w:rsid w:val="00C06580"/>
    <w:rsid w:val="00C06630"/>
    <w:rsid w:val="00C06708"/>
    <w:rsid w:val="00C06781"/>
    <w:rsid w:val="00C068AE"/>
    <w:rsid w:val="00C06C48"/>
    <w:rsid w:val="00C0706E"/>
    <w:rsid w:val="00C07805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7CB"/>
    <w:rsid w:val="00C1185F"/>
    <w:rsid w:val="00C11B21"/>
    <w:rsid w:val="00C11E0B"/>
    <w:rsid w:val="00C1208C"/>
    <w:rsid w:val="00C121D7"/>
    <w:rsid w:val="00C1234E"/>
    <w:rsid w:val="00C12409"/>
    <w:rsid w:val="00C12871"/>
    <w:rsid w:val="00C12889"/>
    <w:rsid w:val="00C1295D"/>
    <w:rsid w:val="00C12A67"/>
    <w:rsid w:val="00C1308D"/>
    <w:rsid w:val="00C133D9"/>
    <w:rsid w:val="00C13AD8"/>
    <w:rsid w:val="00C13D41"/>
    <w:rsid w:val="00C13DF8"/>
    <w:rsid w:val="00C1434E"/>
    <w:rsid w:val="00C1473B"/>
    <w:rsid w:val="00C14783"/>
    <w:rsid w:val="00C1488F"/>
    <w:rsid w:val="00C149B7"/>
    <w:rsid w:val="00C14FB7"/>
    <w:rsid w:val="00C152C8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FC"/>
    <w:rsid w:val="00C23970"/>
    <w:rsid w:val="00C239DE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B71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3059D"/>
    <w:rsid w:val="00C307D2"/>
    <w:rsid w:val="00C3080D"/>
    <w:rsid w:val="00C30A0A"/>
    <w:rsid w:val="00C313AF"/>
    <w:rsid w:val="00C31F17"/>
    <w:rsid w:val="00C322B8"/>
    <w:rsid w:val="00C32AA8"/>
    <w:rsid w:val="00C32F54"/>
    <w:rsid w:val="00C33168"/>
    <w:rsid w:val="00C3338B"/>
    <w:rsid w:val="00C335B2"/>
    <w:rsid w:val="00C336B8"/>
    <w:rsid w:val="00C33DAE"/>
    <w:rsid w:val="00C340A2"/>
    <w:rsid w:val="00C3418F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CD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BB9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59B"/>
    <w:rsid w:val="00C456B4"/>
    <w:rsid w:val="00C4601B"/>
    <w:rsid w:val="00C4606C"/>
    <w:rsid w:val="00C46453"/>
    <w:rsid w:val="00C4658D"/>
    <w:rsid w:val="00C46653"/>
    <w:rsid w:val="00C46894"/>
    <w:rsid w:val="00C46952"/>
    <w:rsid w:val="00C46D3F"/>
    <w:rsid w:val="00C46D91"/>
    <w:rsid w:val="00C46EE6"/>
    <w:rsid w:val="00C47058"/>
    <w:rsid w:val="00C47108"/>
    <w:rsid w:val="00C471F0"/>
    <w:rsid w:val="00C47408"/>
    <w:rsid w:val="00C4747C"/>
    <w:rsid w:val="00C4779C"/>
    <w:rsid w:val="00C4790A"/>
    <w:rsid w:val="00C47C06"/>
    <w:rsid w:val="00C47EC3"/>
    <w:rsid w:val="00C47EF2"/>
    <w:rsid w:val="00C501A9"/>
    <w:rsid w:val="00C5048F"/>
    <w:rsid w:val="00C50875"/>
    <w:rsid w:val="00C50885"/>
    <w:rsid w:val="00C50AEA"/>
    <w:rsid w:val="00C50B5A"/>
    <w:rsid w:val="00C511AA"/>
    <w:rsid w:val="00C51243"/>
    <w:rsid w:val="00C51287"/>
    <w:rsid w:val="00C5174E"/>
    <w:rsid w:val="00C5175C"/>
    <w:rsid w:val="00C519E7"/>
    <w:rsid w:val="00C51A17"/>
    <w:rsid w:val="00C52BD0"/>
    <w:rsid w:val="00C52DD8"/>
    <w:rsid w:val="00C530D1"/>
    <w:rsid w:val="00C53276"/>
    <w:rsid w:val="00C5378A"/>
    <w:rsid w:val="00C537A2"/>
    <w:rsid w:val="00C5422F"/>
    <w:rsid w:val="00C5426D"/>
    <w:rsid w:val="00C5450A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729"/>
    <w:rsid w:val="00C618AD"/>
    <w:rsid w:val="00C618DD"/>
    <w:rsid w:val="00C61AD7"/>
    <w:rsid w:val="00C61F77"/>
    <w:rsid w:val="00C62229"/>
    <w:rsid w:val="00C62477"/>
    <w:rsid w:val="00C625AD"/>
    <w:rsid w:val="00C625B2"/>
    <w:rsid w:val="00C626CA"/>
    <w:rsid w:val="00C6276B"/>
    <w:rsid w:val="00C62A3F"/>
    <w:rsid w:val="00C62B47"/>
    <w:rsid w:val="00C62B88"/>
    <w:rsid w:val="00C62D62"/>
    <w:rsid w:val="00C630C7"/>
    <w:rsid w:val="00C633F6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46F"/>
    <w:rsid w:val="00C6477E"/>
    <w:rsid w:val="00C64A6F"/>
    <w:rsid w:val="00C64A9F"/>
    <w:rsid w:val="00C65017"/>
    <w:rsid w:val="00C659DD"/>
    <w:rsid w:val="00C65A48"/>
    <w:rsid w:val="00C65A74"/>
    <w:rsid w:val="00C65DA9"/>
    <w:rsid w:val="00C65DD7"/>
    <w:rsid w:val="00C6603A"/>
    <w:rsid w:val="00C66050"/>
    <w:rsid w:val="00C66341"/>
    <w:rsid w:val="00C663E8"/>
    <w:rsid w:val="00C66989"/>
    <w:rsid w:val="00C669B9"/>
    <w:rsid w:val="00C66AC3"/>
    <w:rsid w:val="00C66BE1"/>
    <w:rsid w:val="00C67086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4EB"/>
    <w:rsid w:val="00C71599"/>
    <w:rsid w:val="00C71650"/>
    <w:rsid w:val="00C71699"/>
    <w:rsid w:val="00C718BB"/>
    <w:rsid w:val="00C71C5A"/>
    <w:rsid w:val="00C71C62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0B6"/>
    <w:rsid w:val="00C755CE"/>
    <w:rsid w:val="00C7572F"/>
    <w:rsid w:val="00C75A4D"/>
    <w:rsid w:val="00C75A6B"/>
    <w:rsid w:val="00C75AB8"/>
    <w:rsid w:val="00C75C60"/>
    <w:rsid w:val="00C75FA0"/>
    <w:rsid w:val="00C761C9"/>
    <w:rsid w:val="00C767F3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A6B"/>
    <w:rsid w:val="00C86D1D"/>
    <w:rsid w:val="00C87449"/>
    <w:rsid w:val="00C87481"/>
    <w:rsid w:val="00C874D8"/>
    <w:rsid w:val="00C87569"/>
    <w:rsid w:val="00C87635"/>
    <w:rsid w:val="00C8790C"/>
    <w:rsid w:val="00C87AA7"/>
    <w:rsid w:val="00C9024A"/>
    <w:rsid w:val="00C90333"/>
    <w:rsid w:val="00C90590"/>
    <w:rsid w:val="00C90A2D"/>
    <w:rsid w:val="00C90C1E"/>
    <w:rsid w:val="00C91189"/>
    <w:rsid w:val="00C914D1"/>
    <w:rsid w:val="00C9154A"/>
    <w:rsid w:val="00C919A5"/>
    <w:rsid w:val="00C91B02"/>
    <w:rsid w:val="00C91CDC"/>
    <w:rsid w:val="00C920E8"/>
    <w:rsid w:val="00C9221E"/>
    <w:rsid w:val="00C929C7"/>
    <w:rsid w:val="00C92EE8"/>
    <w:rsid w:val="00C93120"/>
    <w:rsid w:val="00C9333E"/>
    <w:rsid w:val="00C936EB"/>
    <w:rsid w:val="00C93A18"/>
    <w:rsid w:val="00C93D92"/>
    <w:rsid w:val="00C943A9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EF1"/>
    <w:rsid w:val="00C96716"/>
    <w:rsid w:val="00C967E5"/>
    <w:rsid w:val="00C96A42"/>
    <w:rsid w:val="00C96FCA"/>
    <w:rsid w:val="00C971A5"/>
    <w:rsid w:val="00C97494"/>
    <w:rsid w:val="00C9770A"/>
    <w:rsid w:val="00C97822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474"/>
    <w:rsid w:val="00CA18AC"/>
    <w:rsid w:val="00CA1AB5"/>
    <w:rsid w:val="00CA1AE0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D86"/>
    <w:rsid w:val="00CA3F9E"/>
    <w:rsid w:val="00CA3FEC"/>
    <w:rsid w:val="00CA42CF"/>
    <w:rsid w:val="00CA4321"/>
    <w:rsid w:val="00CA4853"/>
    <w:rsid w:val="00CA4ABA"/>
    <w:rsid w:val="00CA4B12"/>
    <w:rsid w:val="00CA4BB8"/>
    <w:rsid w:val="00CA4DEF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642"/>
    <w:rsid w:val="00CA6BC8"/>
    <w:rsid w:val="00CA70C5"/>
    <w:rsid w:val="00CA714A"/>
    <w:rsid w:val="00CA741C"/>
    <w:rsid w:val="00CA76C3"/>
    <w:rsid w:val="00CA7B57"/>
    <w:rsid w:val="00CA7D2F"/>
    <w:rsid w:val="00CA7E71"/>
    <w:rsid w:val="00CA7FDE"/>
    <w:rsid w:val="00CB07C9"/>
    <w:rsid w:val="00CB0937"/>
    <w:rsid w:val="00CB099B"/>
    <w:rsid w:val="00CB09BD"/>
    <w:rsid w:val="00CB0B02"/>
    <w:rsid w:val="00CB11E9"/>
    <w:rsid w:val="00CB13BC"/>
    <w:rsid w:val="00CB14FB"/>
    <w:rsid w:val="00CB15B0"/>
    <w:rsid w:val="00CB175F"/>
    <w:rsid w:val="00CB23F0"/>
    <w:rsid w:val="00CB2AF6"/>
    <w:rsid w:val="00CB2B11"/>
    <w:rsid w:val="00CB2B88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7E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F5"/>
    <w:rsid w:val="00CB75E4"/>
    <w:rsid w:val="00CB7754"/>
    <w:rsid w:val="00CB78A4"/>
    <w:rsid w:val="00CB7910"/>
    <w:rsid w:val="00CB7A52"/>
    <w:rsid w:val="00CB7A65"/>
    <w:rsid w:val="00CB7ABA"/>
    <w:rsid w:val="00CB7B02"/>
    <w:rsid w:val="00CB7BCF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10D9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3E6A"/>
    <w:rsid w:val="00CC4583"/>
    <w:rsid w:val="00CC480B"/>
    <w:rsid w:val="00CC4B4A"/>
    <w:rsid w:val="00CC4ECF"/>
    <w:rsid w:val="00CC501F"/>
    <w:rsid w:val="00CC5040"/>
    <w:rsid w:val="00CC5258"/>
    <w:rsid w:val="00CC52F1"/>
    <w:rsid w:val="00CC5587"/>
    <w:rsid w:val="00CC57DF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88"/>
    <w:rsid w:val="00CD27B4"/>
    <w:rsid w:val="00CD27F2"/>
    <w:rsid w:val="00CD2854"/>
    <w:rsid w:val="00CD29F8"/>
    <w:rsid w:val="00CD2B51"/>
    <w:rsid w:val="00CD2BC1"/>
    <w:rsid w:val="00CD2BE9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8AC"/>
    <w:rsid w:val="00CD4ADF"/>
    <w:rsid w:val="00CD5212"/>
    <w:rsid w:val="00CD521A"/>
    <w:rsid w:val="00CD5421"/>
    <w:rsid w:val="00CD551C"/>
    <w:rsid w:val="00CD5A63"/>
    <w:rsid w:val="00CD60D8"/>
    <w:rsid w:val="00CD6460"/>
    <w:rsid w:val="00CD6D3E"/>
    <w:rsid w:val="00CD710A"/>
    <w:rsid w:val="00CD74AA"/>
    <w:rsid w:val="00CD7918"/>
    <w:rsid w:val="00CE0213"/>
    <w:rsid w:val="00CE029C"/>
    <w:rsid w:val="00CE0718"/>
    <w:rsid w:val="00CE0842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F45"/>
    <w:rsid w:val="00CE4FD3"/>
    <w:rsid w:val="00CE51BB"/>
    <w:rsid w:val="00CE58AD"/>
    <w:rsid w:val="00CE598C"/>
    <w:rsid w:val="00CE5A80"/>
    <w:rsid w:val="00CE5B51"/>
    <w:rsid w:val="00CE6036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151D"/>
    <w:rsid w:val="00CF19DC"/>
    <w:rsid w:val="00CF1BCB"/>
    <w:rsid w:val="00CF1DE5"/>
    <w:rsid w:val="00CF1E1D"/>
    <w:rsid w:val="00CF1EAB"/>
    <w:rsid w:val="00CF1FAA"/>
    <w:rsid w:val="00CF20F7"/>
    <w:rsid w:val="00CF21E5"/>
    <w:rsid w:val="00CF21F9"/>
    <w:rsid w:val="00CF266D"/>
    <w:rsid w:val="00CF30B6"/>
    <w:rsid w:val="00CF3359"/>
    <w:rsid w:val="00CF3377"/>
    <w:rsid w:val="00CF385B"/>
    <w:rsid w:val="00CF3FE8"/>
    <w:rsid w:val="00CF40BE"/>
    <w:rsid w:val="00CF4111"/>
    <w:rsid w:val="00CF4B04"/>
    <w:rsid w:val="00CF4B32"/>
    <w:rsid w:val="00CF4C7E"/>
    <w:rsid w:val="00CF4D86"/>
    <w:rsid w:val="00CF4EFB"/>
    <w:rsid w:val="00CF508C"/>
    <w:rsid w:val="00CF535B"/>
    <w:rsid w:val="00CF64BA"/>
    <w:rsid w:val="00CF68F6"/>
    <w:rsid w:val="00CF6953"/>
    <w:rsid w:val="00CF6970"/>
    <w:rsid w:val="00CF6E44"/>
    <w:rsid w:val="00CF73DC"/>
    <w:rsid w:val="00CF789A"/>
    <w:rsid w:val="00CF78B3"/>
    <w:rsid w:val="00CF78DF"/>
    <w:rsid w:val="00CF7AAC"/>
    <w:rsid w:val="00CF7B87"/>
    <w:rsid w:val="00CF7CA5"/>
    <w:rsid w:val="00D0003C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AF1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40E1"/>
    <w:rsid w:val="00D04854"/>
    <w:rsid w:val="00D048EF"/>
    <w:rsid w:val="00D04A3B"/>
    <w:rsid w:val="00D04B9B"/>
    <w:rsid w:val="00D04D3B"/>
    <w:rsid w:val="00D05353"/>
    <w:rsid w:val="00D0537E"/>
    <w:rsid w:val="00D056FE"/>
    <w:rsid w:val="00D0573F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1FDE"/>
    <w:rsid w:val="00D1226F"/>
    <w:rsid w:val="00D12AC1"/>
    <w:rsid w:val="00D12DF5"/>
    <w:rsid w:val="00D1372E"/>
    <w:rsid w:val="00D13832"/>
    <w:rsid w:val="00D13A64"/>
    <w:rsid w:val="00D13C6E"/>
    <w:rsid w:val="00D13E29"/>
    <w:rsid w:val="00D14036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B11"/>
    <w:rsid w:val="00D32DF6"/>
    <w:rsid w:val="00D33055"/>
    <w:rsid w:val="00D3360C"/>
    <w:rsid w:val="00D3386D"/>
    <w:rsid w:val="00D3396F"/>
    <w:rsid w:val="00D33F94"/>
    <w:rsid w:val="00D341EE"/>
    <w:rsid w:val="00D343D9"/>
    <w:rsid w:val="00D344D3"/>
    <w:rsid w:val="00D34C22"/>
    <w:rsid w:val="00D34ECB"/>
    <w:rsid w:val="00D350C4"/>
    <w:rsid w:val="00D35178"/>
    <w:rsid w:val="00D3524B"/>
    <w:rsid w:val="00D354B8"/>
    <w:rsid w:val="00D35598"/>
    <w:rsid w:val="00D358B2"/>
    <w:rsid w:val="00D35CE7"/>
    <w:rsid w:val="00D360A6"/>
    <w:rsid w:val="00D360F3"/>
    <w:rsid w:val="00D3632D"/>
    <w:rsid w:val="00D36744"/>
    <w:rsid w:val="00D369A4"/>
    <w:rsid w:val="00D36CD9"/>
    <w:rsid w:val="00D37616"/>
    <w:rsid w:val="00D376DE"/>
    <w:rsid w:val="00D3779C"/>
    <w:rsid w:val="00D37B78"/>
    <w:rsid w:val="00D37CE3"/>
    <w:rsid w:val="00D4001E"/>
    <w:rsid w:val="00D4025B"/>
    <w:rsid w:val="00D40539"/>
    <w:rsid w:val="00D406E2"/>
    <w:rsid w:val="00D40C00"/>
    <w:rsid w:val="00D40C45"/>
    <w:rsid w:val="00D40D9E"/>
    <w:rsid w:val="00D411A7"/>
    <w:rsid w:val="00D411DB"/>
    <w:rsid w:val="00D413DF"/>
    <w:rsid w:val="00D41477"/>
    <w:rsid w:val="00D414AB"/>
    <w:rsid w:val="00D4170D"/>
    <w:rsid w:val="00D41767"/>
    <w:rsid w:val="00D417A5"/>
    <w:rsid w:val="00D417F2"/>
    <w:rsid w:val="00D418FF"/>
    <w:rsid w:val="00D41ADC"/>
    <w:rsid w:val="00D41CF1"/>
    <w:rsid w:val="00D41E87"/>
    <w:rsid w:val="00D41F86"/>
    <w:rsid w:val="00D42114"/>
    <w:rsid w:val="00D4258B"/>
    <w:rsid w:val="00D429F3"/>
    <w:rsid w:val="00D42CC1"/>
    <w:rsid w:val="00D42DBC"/>
    <w:rsid w:val="00D42F28"/>
    <w:rsid w:val="00D432A6"/>
    <w:rsid w:val="00D432B4"/>
    <w:rsid w:val="00D4362E"/>
    <w:rsid w:val="00D43667"/>
    <w:rsid w:val="00D43729"/>
    <w:rsid w:val="00D4390B"/>
    <w:rsid w:val="00D43986"/>
    <w:rsid w:val="00D43C5A"/>
    <w:rsid w:val="00D43CB7"/>
    <w:rsid w:val="00D43DDB"/>
    <w:rsid w:val="00D43F2A"/>
    <w:rsid w:val="00D43F3D"/>
    <w:rsid w:val="00D440C4"/>
    <w:rsid w:val="00D44189"/>
    <w:rsid w:val="00D4428A"/>
    <w:rsid w:val="00D44805"/>
    <w:rsid w:val="00D44DE0"/>
    <w:rsid w:val="00D45A0D"/>
    <w:rsid w:val="00D45D7A"/>
    <w:rsid w:val="00D45FDC"/>
    <w:rsid w:val="00D46057"/>
    <w:rsid w:val="00D4644B"/>
    <w:rsid w:val="00D46527"/>
    <w:rsid w:val="00D46B14"/>
    <w:rsid w:val="00D46EB6"/>
    <w:rsid w:val="00D47283"/>
    <w:rsid w:val="00D47482"/>
    <w:rsid w:val="00D4752A"/>
    <w:rsid w:val="00D4764F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3D2"/>
    <w:rsid w:val="00D515F1"/>
    <w:rsid w:val="00D51DDE"/>
    <w:rsid w:val="00D51ECF"/>
    <w:rsid w:val="00D51FA4"/>
    <w:rsid w:val="00D52580"/>
    <w:rsid w:val="00D52C01"/>
    <w:rsid w:val="00D52C43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4CD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274"/>
    <w:rsid w:val="00D606C2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3FB"/>
    <w:rsid w:val="00D7243D"/>
    <w:rsid w:val="00D727BB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75A"/>
    <w:rsid w:val="00D75983"/>
    <w:rsid w:val="00D75D5C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E7B"/>
    <w:rsid w:val="00D77ECC"/>
    <w:rsid w:val="00D77FEB"/>
    <w:rsid w:val="00D80190"/>
    <w:rsid w:val="00D802D3"/>
    <w:rsid w:val="00D80EF6"/>
    <w:rsid w:val="00D80FF8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ED9"/>
    <w:rsid w:val="00D85150"/>
    <w:rsid w:val="00D852AD"/>
    <w:rsid w:val="00D852F2"/>
    <w:rsid w:val="00D857B3"/>
    <w:rsid w:val="00D8590B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D31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28A"/>
    <w:rsid w:val="00D92545"/>
    <w:rsid w:val="00D92C6F"/>
    <w:rsid w:val="00D92C92"/>
    <w:rsid w:val="00D92EFA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82B"/>
    <w:rsid w:val="00D94D78"/>
    <w:rsid w:val="00D94E3C"/>
    <w:rsid w:val="00D95473"/>
    <w:rsid w:val="00D959F2"/>
    <w:rsid w:val="00D95A38"/>
    <w:rsid w:val="00D95F00"/>
    <w:rsid w:val="00D95F82"/>
    <w:rsid w:val="00D96016"/>
    <w:rsid w:val="00D963DF"/>
    <w:rsid w:val="00D96709"/>
    <w:rsid w:val="00D967AF"/>
    <w:rsid w:val="00D9687D"/>
    <w:rsid w:val="00D9689E"/>
    <w:rsid w:val="00D97519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9A"/>
    <w:rsid w:val="00DA0EB2"/>
    <w:rsid w:val="00DA1148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D1"/>
    <w:rsid w:val="00DA7C8F"/>
    <w:rsid w:val="00DA7F38"/>
    <w:rsid w:val="00DA7F94"/>
    <w:rsid w:val="00DB050B"/>
    <w:rsid w:val="00DB06D1"/>
    <w:rsid w:val="00DB0754"/>
    <w:rsid w:val="00DB07AB"/>
    <w:rsid w:val="00DB086D"/>
    <w:rsid w:val="00DB0878"/>
    <w:rsid w:val="00DB0981"/>
    <w:rsid w:val="00DB0B4D"/>
    <w:rsid w:val="00DB0B8F"/>
    <w:rsid w:val="00DB0D8D"/>
    <w:rsid w:val="00DB0FFE"/>
    <w:rsid w:val="00DB1062"/>
    <w:rsid w:val="00DB106A"/>
    <w:rsid w:val="00DB117A"/>
    <w:rsid w:val="00DB1270"/>
    <w:rsid w:val="00DB12B7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3FE"/>
    <w:rsid w:val="00DD061E"/>
    <w:rsid w:val="00DD06A5"/>
    <w:rsid w:val="00DD06F9"/>
    <w:rsid w:val="00DD072E"/>
    <w:rsid w:val="00DD07E1"/>
    <w:rsid w:val="00DD0BFA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3A"/>
    <w:rsid w:val="00DD3056"/>
    <w:rsid w:val="00DD306C"/>
    <w:rsid w:val="00DD32ED"/>
    <w:rsid w:val="00DD37BE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E1C"/>
    <w:rsid w:val="00DD6160"/>
    <w:rsid w:val="00DD648B"/>
    <w:rsid w:val="00DD64FD"/>
    <w:rsid w:val="00DD650F"/>
    <w:rsid w:val="00DD696F"/>
    <w:rsid w:val="00DD6C25"/>
    <w:rsid w:val="00DD6E4D"/>
    <w:rsid w:val="00DD72BC"/>
    <w:rsid w:val="00DD7509"/>
    <w:rsid w:val="00DD7738"/>
    <w:rsid w:val="00DD7B1E"/>
    <w:rsid w:val="00DD7BDB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4F1"/>
    <w:rsid w:val="00DE2686"/>
    <w:rsid w:val="00DE28AA"/>
    <w:rsid w:val="00DE2901"/>
    <w:rsid w:val="00DE2C8E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9FD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692"/>
    <w:rsid w:val="00DF07CF"/>
    <w:rsid w:val="00DF0A93"/>
    <w:rsid w:val="00DF0A97"/>
    <w:rsid w:val="00DF0B47"/>
    <w:rsid w:val="00DF0E06"/>
    <w:rsid w:val="00DF1298"/>
    <w:rsid w:val="00DF13BA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9A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20FD"/>
    <w:rsid w:val="00E0213F"/>
    <w:rsid w:val="00E0237B"/>
    <w:rsid w:val="00E0239E"/>
    <w:rsid w:val="00E02611"/>
    <w:rsid w:val="00E02AA4"/>
    <w:rsid w:val="00E02F58"/>
    <w:rsid w:val="00E031C1"/>
    <w:rsid w:val="00E03968"/>
    <w:rsid w:val="00E03A14"/>
    <w:rsid w:val="00E03B9D"/>
    <w:rsid w:val="00E03BF8"/>
    <w:rsid w:val="00E04432"/>
    <w:rsid w:val="00E04658"/>
    <w:rsid w:val="00E046A3"/>
    <w:rsid w:val="00E0479D"/>
    <w:rsid w:val="00E048F2"/>
    <w:rsid w:val="00E04995"/>
    <w:rsid w:val="00E04A31"/>
    <w:rsid w:val="00E04B64"/>
    <w:rsid w:val="00E04DD3"/>
    <w:rsid w:val="00E04FA7"/>
    <w:rsid w:val="00E051D2"/>
    <w:rsid w:val="00E05217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02"/>
    <w:rsid w:val="00E11539"/>
    <w:rsid w:val="00E11832"/>
    <w:rsid w:val="00E119BD"/>
    <w:rsid w:val="00E11AA5"/>
    <w:rsid w:val="00E11DB2"/>
    <w:rsid w:val="00E11E98"/>
    <w:rsid w:val="00E122AC"/>
    <w:rsid w:val="00E12305"/>
    <w:rsid w:val="00E123FF"/>
    <w:rsid w:val="00E124AD"/>
    <w:rsid w:val="00E12572"/>
    <w:rsid w:val="00E12624"/>
    <w:rsid w:val="00E1263B"/>
    <w:rsid w:val="00E1283A"/>
    <w:rsid w:val="00E12BDD"/>
    <w:rsid w:val="00E12C32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C3F"/>
    <w:rsid w:val="00E14CB9"/>
    <w:rsid w:val="00E15285"/>
    <w:rsid w:val="00E154A5"/>
    <w:rsid w:val="00E15588"/>
    <w:rsid w:val="00E15598"/>
    <w:rsid w:val="00E1599A"/>
    <w:rsid w:val="00E15CFF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496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4FE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7A"/>
    <w:rsid w:val="00E25C81"/>
    <w:rsid w:val="00E25D01"/>
    <w:rsid w:val="00E25F48"/>
    <w:rsid w:val="00E26182"/>
    <w:rsid w:val="00E26280"/>
    <w:rsid w:val="00E265D7"/>
    <w:rsid w:val="00E266E9"/>
    <w:rsid w:val="00E2678B"/>
    <w:rsid w:val="00E275B3"/>
    <w:rsid w:val="00E277DF"/>
    <w:rsid w:val="00E279D0"/>
    <w:rsid w:val="00E27F25"/>
    <w:rsid w:val="00E304C0"/>
    <w:rsid w:val="00E306AA"/>
    <w:rsid w:val="00E30808"/>
    <w:rsid w:val="00E30ABC"/>
    <w:rsid w:val="00E30C1A"/>
    <w:rsid w:val="00E30DBE"/>
    <w:rsid w:val="00E30E79"/>
    <w:rsid w:val="00E30EB6"/>
    <w:rsid w:val="00E30F66"/>
    <w:rsid w:val="00E30F8E"/>
    <w:rsid w:val="00E311EA"/>
    <w:rsid w:val="00E317E8"/>
    <w:rsid w:val="00E31974"/>
    <w:rsid w:val="00E31A38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97A"/>
    <w:rsid w:val="00E35990"/>
    <w:rsid w:val="00E35B45"/>
    <w:rsid w:val="00E3681B"/>
    <w:rsid w:val="00E36ADB"/>
    <w:rsid w:val="00E36CC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4F51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E8E"/>
    <w:rsid w:val="00E470DE"/>
    <w:rsid w:val="00E473F8"/>
    <w:rsid w:val="00E47542"/>
    <w:rsid w:val="00E47598"/>
    <w:rsid w:val="00E478A0"/>
    <w:rsid w:val="00E47A36"/>
    <w:rsid w:val="00E5070B"/>
    <w:rsid w:val="00E50B90"/>
    <w:rsid w:val="00E50BBC"/>
    <w:rsid w:val="00E51138"/>
    <w:rsid w:val="00E5118C"/>
    <w:rsid w:val="00E512D3"/>
    <w:rsid w:val="00E5135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BB"/>
    <w:rsid w:val="00E53976"/>
    <w:rsid w:val="00E53A5C"/>
    <w:rsid w:val="00E54569"/>
    <w:rsid w:val="00E54A9E"/>
    <w:rsid w:val="00E54AFE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0FE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63F"/>
    <w:rsid w:val="00E65D6D"/>
    <w:rsid w:val="00E65E0C"/>
    <w:rsid w:val="00E66033"/>
    <w:rsid w:val="00E66330"/>
    <w:rsid w:val="00E6660F"/>
    <w:rsid w:val="00E66740"/>
    <w:rsid w:val="00E66778"/>
    <w:rsid w:val="00E669A5"/>
    <w:rsid w:val="00E66A86"/>
    <w:rsid w:val="00E66BFD"/>
    <w:rsid w:val="00E66EC4"/>
    <w:rsid w:val="00E673AE"/>
    <w:rsid w:val="00E6757D"/>
    <w:rsid w:val="00E67710"/>
    <w:rsid w:val="00E679FE"/>
    <w:rsid w:val="00E67A51"/>
    <w:rsid w:val="00E67D50"/>
    <w:rsid w:val="00E70107"/>
    <w:rsid w:val="00E7012D"/>
    <w:rsid w:val="00E7024D"/>
    <w:rsid w:val="00E70631"/>
    <w:rsid w:val="00E70667"/>
    <w:rsid w:val="00E70EF7"/>
    <w:rsid w:val="00E70F58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EB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9DE"/>
    <w:rsid w:val="00E81AB3"/>
    <w:rsid w:val="00E81B90"/>
    <w:rsid w:val="00E81DC7"/>
    <w:rsid w:val="00E81E02"/>
    <w:rsid w:val="00E829FA"/>
    <w:rsid w:val="00E82C19"/>
    <w:rsid w:val="00E83308"/>
    <w:rsid w:val="00E8343C"/>
    <w:rsid w:val="00E83700"/>
    <w:rsid w:val="00E8386D"/>
    <w:rsid w:val="00E839DE"/>
    <w:rsid w:val="00E83DCF"/>
    <w:rsid w:val="00E8407E"/>
    <w:rsid w:val="00E841ED"/>
    <w:rsid w:val="00E84226"/>
    <w:rsid w:val="00E843F4"/>
    <w:rsid w:val="00E84675"/>
    <w:rsid w:val="00E84914"/>
    <w:rsid w:val="00E84C86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E0"/>
    <w:rsid w:val="00E87AE9"/>
    <w:rsid w:val="00E87CB7"/>
    <w:rsid w:val="00E87F94"/>
    <w:rsid w:val="00E87FC0"/>
    <w:rsid w:val="00E9004C"/>
    <w:rsid w:val="00E900E4"/>
    <w:rsid w:val="00E904AD"/>
    <w:rsid w:val="00E90650"/>
    <w:rsid w:val="00E90998"/>
    <w:rsid w:val="00E90A02"/>
    <w:rsid w:val="00E90ED9"/>
    <w:rsid w:val="00E916B9"/>
    <w:rsid w:val="00E9173A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173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79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9CB"/>
    <w:rsid w:val="00E97AC6"/>
    <w:rsid w:val="00E97AF6"/>
    <w:rsid w:val="00E97C1E"/>
    <w:rsid w:val="00E97C87"/>
    <w:rsid w:val="00EA01A4"/>
    <w:rsid w:val="00EA05E6"/>
    <w:rsid w:val="00EA0784"/>
    <w:rsid w:val="00EA0A78"/>
    <w:rsid w:val="00EA0B1A"/>
    <w:rsid w:val="00EA0CC2"/>
    <w:rsid w:val="00EA0D9E"/>
    <w:rsid w:val="00EA0F7B"/>
    <w:rsid w:val="00EA1055"/>
    <w:rsid w:val="00EA13C4"/>
    <w:rsid w:val="00EA13EF"/>
    <w:rsid w:val="00EA1507"/>
    <w:rsid w:val="00EA184C"/>
    <w:rsid w:val="00EA22C1"/>
    <w:rsid w:val="00EA22E2"/>
    <w:rsid w:val="00EA24FD"/>
    <w:rsid w:val="00EA2541"/>
    <w:rsid w:val="00EA2574"/>
    <w:rsid w:val="00EA2A8A"/>
    <w:rsid w:val="00EA2DD7"/>
    <w:rsid w:val="00EA2E61"/>
    <w:rsid w:val="00EA3400"/>
    <w:rsid w:val="00EA347D"/>
    <w:rsid w:val="00EA3634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0E"/>
    <w:rsid w:val="00EA6B7C"/>
    <w:rsid w:val="00EA6C88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9EB"/>
    <w:rsid w:val="00EB0C40"/>
    <w:rsid w:val="00EB1014"/>
    <w:rsid w:val="00EB11AF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A7"/>
    <w:rsid w:val="00EB3845"/>
    <w:rsid w:val="00EB3D06"/>
    <w:rsid w:val="00EB3F29"/>
    <w:rsid w:val="00EB44F2"/>
    <w:rsid w:val="00EB46F3"/>
    <w:rsid w:val="00EB492C"/>
    <w:rsid w:val="00EB4DED"/>
    <w:rsid w:val="00EB4E3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1184"/>
    <w:rsid w:val="00EC1B21"/>
    <w:rsid w:val="00EC2041"/>
    <w:rsid w:val="00EC2058"/>
    <w:rsid w:val="00EC2098"/>
    <w:rsid w:val="00EC222F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6C8"/>
    <w:rsid w:val="00EC48DC"/>
    <w:rsid w:val="00EC4AF0"/>
    <w:rsid w:val="00EC4CF4"/>
    <w:rsid w:val="00EC4E23"/>
    <w:rsid w:val="00EC4F93"/>
    <w:rsid w:val="00EC548E"/>
    <w:rsid w:val="00EC5796"/>
    <w:rsid w:val="00EC5953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10ED"/>
    <w:rsid w:val="00ED1112"/>
    <w:rsid w:val="00ED1A44"/>
    <w:rsid w:val="00ED1BAA"/>
    <w:rsid w:val="00ED1C42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29F"/>
    <w:rsid w:val="00ED635D"/>
    <w:rsid w:val="00ED6B08"/>
    <w:rsid w:val="00ED7667"/>
    <w:rsid w:val="00EE0408"/>
    <w:rsid w:val="00EE044E"/>
    <w:rsid w:val="00EE0450"/>
    <w:rsid w:val="00EE0464"/>
    <w:rsid w:val="00EE04F0"/>
    <w:rsid w:val="00EE051D"/>
    <w:rsid w:val="00EE0A56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64F"/>
    <w:rsid w:val="00EE293D"/>
    <w:rsid w:val="00EE2DC5"/>
    <w:rsid w:val="00EE2E6D"/>
    <w:rsid w:val="00EE30D5"/>
    <w:rsid w:val="00EE31FA"/>
    <w:rsid w:val="00EE32A2"/>
    <w:rsid w:val="00EE33CC"/>
    <w:rsid w:val="00EE352D"/>
    <w:rsid w:val="00EE36F4"/>
    <w:rsid w:val="00EE3753"/>
    <w:rsid w:val="00EE382A"/>
    <w:rsid w:val="00EE38FF"/>
    <w:rsid w:val="00EE39B1"/>
    <w:rsid w:val="00EE3C1A"/>
    <w:rsid w:val="00EE3D3B"/>
    <w:rsid w:val="00EE49CC"/>
    <w:rsid w:val="00EE4AA2"/>
    <w:rsid w:val="00EE4B06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21B"/>
    <w:rsid w:val="00EE65C0"/>
    <w:rsid w:val="00EE68AA"/>
    <w:rsid w:val="00EE7231"/>
    <w:rsid w:val="00EE734C"/>
    <w:rsid w:val="00EE73F9"/>
    <w:rsid w:val="00EE776A"/>
    <w:rsid w:val="00EE7C38"/>
    <w:rsid w:val="00EF002A"/>
    <w:rsid w:val="00EF0050"/>
    <w:rsid w:val="00EF0576"/>
    <w:rsid w:val="00EF05D6"/>
    <w:rsid w:val="00EF0780"/>
    <w:rsid w:val="00EF0791"/>
    <w:rsid w:val="00EF08B1"/>
    <w:rsid w:val="00EF094E"/>
    <w:rsid w:val="00EF0B8F"/>
    <w:rsid w:val="00EF10B5"/>
    <w:rsid w:val="00EF174E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C8E"/>
    <w:rsid w:val="00EF4F0F"/>
    <w:rsid w:val="00EF50D1"/>
    <w:rsid w:val="00EF5600"/>
    <w:rsid w:val="00EF5B44"/>
    <w:rsid w:val="00EF6200"/>
    <w:rsid w:val="00EF6574"/>
    <w:rsid w:val="00EF6881"/>
    <w:rsid w:val="00EF6C0F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9B"/>
    <w:rsid w:val="00F000AB"/>
    <w:rsid w:val="00F000D7"/>
    <w:rsid w:val="00F003C4"/>
    <w:rsid w:val="00F008BB"/>
    <w:rsid w:val="00F00E2A"/>
    <w:rsid w:val="00F011FD"/>
    <w:rsid w:val="00F01581"/>
    <w:rsid w:val="00F01DBD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E6C"/>
    <w:rsid w:val="00F03053"/>
    <w:rsid w:val="00F03207"/>
    <w:rsid w:val="00F034FF"/>
    <w:rsid w:val="00F036A5"/>
    <w:rsid w:val="00F03CFB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DBE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86E"/>
    <w:rsid w:val="00F12D58"/>
    <w:rsid w:val="00F12DA0"/>
    <w:rsid w:val="00F12E9C"/>
    <w:rsid w:val="00F1303A"/>
    <w:rsid w:val="00F13068"/>
    <w:rsid w:val="00F130C4"/>
    <w:rsid w:val="00F1325F"/>
    <w:rsid w:val="00F1355B"/>
    <w:rsid w:val="00F1372B"/>
    <w:rsid w:val="00F13741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995"/>
    <w:rsid w:val="00F15AB5"/>
    <w:rsid w:val="00F15C64"/>
    <w:rsid w:val="00F15DAD"/>
    <w:rsid w:val="00F1641D"/>
    <w:rsid w:val="00F168A7"/>
    <w:rsid w:val="00F16F1A"/>
    <w:rsid w:val="00F1702B"/>
    <w:rsid w:val="00F1721F"/>
    <w:rsid w:val="00F175DD"/>
    <w:rsid w:val="00F17FF5"/>
    <w:rsid w:val="00F20041"/>
    <w:rsid w:val="00F2011A"/>
    <w:rsid w:val="00F201F0"/>
    <w:rsid w:val="00F206F4"/>
    <w:rsid w:val="00F20C95"/>
    <w:rsid w:val="00F20E43"/>
    <w:rsid w:val="00F212B9"/>
    <w:rsid w:val="00F212CE"/>
    <w:rsid w:val="00F2159E"/>
    <w:rsid w:val="00F216DD"/>
    <w:rsid w:val="00F2190D"/>
    <w:rsid w:val="00F21E38"/>
    <w:rsid w:val="00F21EF4"/>
    <w:rsid w:val="00F222DF"/>
    <w:rsid w:val="00F22328"/>
    <w:rsid w:val="00F225FC"/>
    <w:rsid w:val="00F22650"/>
    <w:rsid w:val="00F226BD"/>
    <w:rsid w:val="00F22903"/>
    <w:rsid w:val="00F22934"/>
    <w:rsid w:val="00F22975"/>
    <w:rsid w:val="00F22A68"/>
    <w:rsid w:val="00F2316D"/>
    <w:rsid w:val="00F23248"/>
    <w:rsid w:val="00F23606"/>
    <w:rsid w:val="00F236A4"/>
    <w:rsid w:val="00F23990"/>
    <w:rsid w:val="00F23A9D"/>
    <w:rsid w:val="00F23C2B"/>
    <w:rsid w:val="00F24109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DD"/>
    <w:rsid w:val="00F268B8"/>
    <w:rsid w:val="00F26AA8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2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58D"/>
    <w:rsid w:val="00F36882"/>
    <w:rsid w:val="00F368F1"/>
    <w:rsid w:val="00F36AAB"/>
    <w:rsid w:val="00F36B06"/>
    <w:rsid w:val="00F3730E"/>
    <w:rsid w:val="00F3794F"/>
    <w:rsid w:val="00F37BE2"/>
    <w:rsid w:val="00F37CEE"/>
    <w:rsid w:val="00F37E6F"/>
    <w:rsid w:val="00F37F98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5C"/>
    <w:rsid w:val="00F42FDD"/>
    <w:rsid w:val="00F43089"/>
    <w:rsid w:val="00F431F7"/>
    <w:rsid w:val="00F43617"/>
    <w:rsid w:val="00F436ED"/>
    <w:rsid w:val="00F43734"/>
    <w:rsid w:val="00F43935"/>
    <w:rsid w:val="00F4397A"/>
    <w:rsid w:val="00F43AB1"/>
    <w:rsid w:val="00F43BE5"/>
    <w:rsid w:val="00F43DD0"/>
    <w:rsid w:val="00F43F7A"/>
    <w:rsid w:val="00F440D4"/>
    <w:rsid w:val="00F44100"/>
    <w:rsid w:val="00F44287"/>
    <w:rsid w:val="00F4429B"/>
    <w:rsid w:val="00F444AA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7C4"/>
    <w:rsid w:val="00F479B3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C03"/>
    <w:rsid w:val="00F53D85"/>
    <w:rsid w:val="00F54091"/>
    <w:rsid w:val="00F54523"/>
    <w:rsid w:val="00F5490A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436"/>
    <w:rsid w:val="00F566FB"/>
    <w:rsid w:val="00F56959"/>
    <w:rsid w:val="00F56C78"/>
    <w:rsid w:val="00F56FC6"/>
    <w:rsid w:val="00F5707C"/>
    <w:rsid w:val="00F5708F"/>
    <w:rsid w:val="00F5750C"/>
    <w:rsid w:val="00F5760D"/>
    <w:rsid w:val="00F57704"/>
    <w:rsid w:val="00F57D1A"/>
    <w:rsid w:val="00F60394"/>
    <w:rsid w:val="00F603D2"/>
    <w:rsid w:val="00F6058D"/>
    <w:rsid w:val="00F607AF"/>
    <w:rsid w:val="00F6087D"/>
    <w:rsid w:val="00F60D44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6BC"/>
    <w:rsid w:val="00F646DD"/>
    <w:rsid w:val="00F64CA8"/>
    <w:rsid w:val="00F65040"/>
    <w:rsid w:val="00F650B0"/>
    <w:rsid w:val="00F650BF"/>
    <w:rsid w:val="00F658B3"/>
    <w:rsid w:val="00F65CF0"/>
    <w:rsid w:val="00F660D5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353"/>
    <w:rsid w:val="00F673AA"/>
    <w:rsid w:val="00F6785B"/>
    <w:rsid w:val="00F67A11"/>
    <w:rsid w:val="00F7031F"/>
    <w:rsid w:val="00F704FC"/>
    <w:rsid w:val="00F7081F"/>
    <w:rsid w:val="00F70861"/>
    <w:rsid w:val="00F70BB3"/>
    <w:rsid w:val="00F70D00"/>
    <w:rsid w:val="00F716AE"/>
    <w:rsid w:val="00F71830"/>
    <w:rsid w:val="00F71A67"/>
    <w:rsid w:val="00F71B36"/>
    <w:rsid w:val="00F720D9"/>
    <w:rsid w:val="00F7214D"/>
    <w:rsid w:val="00F723C6"/>
    <w:rsid w:val="00F7251C"/>
    <w:rsid w:val="00F725A6"/>
    <w:rsid w:val="00F72665"/>
    <w:rsid w:val="00F72FA0"/>
    <w:rsid w:val="00F73988"/>
    <w:rsid w:val="00F739E8"/>
    <w:rsid w:val="00F73BD5"/>
    <w:rsid w:val="00F73F2D"/>
    <w:rsid w:val="00F74130"/>
    <w:rsid w:val="00F74477"/>
    <w:rsid w:val="00F74DDA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38C"/>
    <w:rsid w:val="00F8141B"/>
    <w:rsid w:val="00F815BD"/>
    <w:rsid w:val="00F815CF"/>
    <w:rsid w:val="00F81C7C"/>
    <w:rsid w:val="00F81E3C"/>
    <w:rsid w:val="00F82322"/>
    <w:rsid w:val="00F827ED"/>
    <w:rsid w:val="00F82849"/>
    <w:rsid w:val="00F8291C"/>
    <w:rsid w:val="00F82C9F"/>
    <w:rsid w:val="00F82D94"/>
    <w:rsid w:val="00F82D9F"/>
    <w:rsid w:val="00F83017"/>
    <w:rsid w:val="00F8306D"/>
    <w:rsid w:val="00F83137"/>
    <w:rsid w:val="00F832C4"/>
    <w:rsid w:val="00F832EF"/>
    <w:rsid w:val="00F836B2"/>
    <w:rsid w:val="00F83984"/>
    <w:rsid w:val="00F83AD2"/>
    <w:rsid w:val="00F83C6D"/>
    <w:rsid w:val="00F83C84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1CC"/>
    <w:rsid w:val="00F90696"/>
    <w:rsid w:val="00F909C2"/>
    <w:rsid w:val="00F9108D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32C"/>
    <w:rsid w:val="00F93612"/>
    <w:rsid w:val="00F93AD5"/>
    <w:rsid w:val="00F93ADF"/>
    <w:rsid w:val="00F93B71"/>
    <w:rsid w:val="00F9418A"/>
    <w:rsid w:val="00F941F9"/>
    <w:rsid w:val="00F94284"/>
    <w:rsid w:val="00F94DC3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E32"/>
    <w:rsid w:val="00FA3FA8"/>
    <w:rsid w:val="00FA404A"/>
    <w:rsid w:val="00FA4300"/>
    <w:rsid w:val="00FA4452"/>
    <w:rsid w:val="00FA44FC"/>
    <w:rsid w:val="00FA465A"/>
    <w:rsid w:val="00FA48C7"/>
    <w:rsid w:val="00FA4B52"/>
    <w:rsid w:val="00FA4C5F"/>
    <w:rsid w:val="00FA4C6A"/>
    <w:rsid w:val="00FA532E"/>
    <w:rsid w:val="00FA558B"/>
    <w:rsid w:val="00FA572C"/>
    <w:rsid w:val="00FA59E7"/>
    <w:rsid w:val="00FA5DF4"/>
    <w:rsid w:val="00FA65F3"/>
    <w:rsid w:val="00FA68DC"/>
    <w:rsid w:val="00FA6956"/>
    <w:rsid w:val="00FA6AE7"/>
    <w:rsid w:val="00FA6BCF"/>
    <w:rsid w:val="00FA6E67"/>
    <w:rsid w:val="00FA736E"/>
    <w:rsid w:val="00FA75D4"/>
    <w:rsid w:val="00FA771C"/>
    <w:rsid w:val="00FA775E"/>
    <w:rsid w:val="00FA77BF"/>
    <w:rsid w:val="00FA7AB2"/>
    <w:rsid w:val="00FA7F57"/>
    <w:rsid w:val="00FB0009"/>
    <w:rsid w:val="00FB00E9"/>
    <w:rsid w:val="00FB0303"/>
    <w:rsid w:val="00FB0756"/>
    <w:rsid w:val="00FB07C6"/>
    <w:rsid w:val="00FB0856"/>
    <w:rsid w:val="00FB0C65"/>
    <w:rsid w:val="00FB0D21"/>
    <w:rsid w:val="00FB104A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448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2"/>
    <w:rsid w:val="00FB50B3"/>
    <w:rsid w:val="00FB51CF"/>
    <w:rsid w:val="00FB5726"/>
    <w:rsid w:val="00FB59B8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1F9"/>
    <w:rsid w:val="00FC16DE"/>
    <w:rsid w:val="00FC1AC7"/>
    <w:rsid w:val="00FC1E79"/>
    <w:rsid w:val="00FC23B1"/>
    <w:rsid w:val="00FC27CC"/>
    <w:rsid w:val="00FC28B1"/>
    <w:rsid w:val="00FC2A5F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AA6"/>
    <w:rsid w:val="00FC3B38"/>
    <w:rsid w:val="00FC3E2D"/>
    <w:rsid w:val="00FC40C3"/>
    <w:rsid w:val="00FC467D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AB4"/>
    <w:rsid w:val="00FC7DB5"/>
    <w:rsid w:val="00FC7EE4"/>
    <w:rsid w:val="00FD0001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B5B"/>
    <w:rsid w:val="00FD2BEB"/>
    <w:rsid w:val="00FD301D"/>
    <w:rsid w:val="00FD3552"/>
    <w:rsid w:val="00FD36C7"/>
    <w:rsid w:val="00FD45B4"/>
    <w:rsid w:val="00FD4910"/>
    <w:rsid w:val="00FD4F29"/>
    <w:rsid w:val="00FD5099"/>
    <w:rsid w:val="00FD50C0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1FF"/>
    <w:rsid w:val="00FD7427"/>
    <w:rsid w:val="00FD7652"/>
    <w:rsid w:val="00FD77B6"/>
    <w:rsid w:val="00FD788F"/>
    <w:rsid w:val="00FD7CAD"/>
    <w:rsid w:val="00FD7D6D"/>
    <w:rsid w:val="00FD7FB2"/>
    <w:rsid w:val="00FE047F"/>
    <w:rsid w:val="00FE0526"/>
    <w:rsid w:val="00FE070F"/>
    <w:rsid w:val="00FE0879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61C"/>
    <w:rsid w:val="00FE4906"/>
    <w:rsid w:val="00FE4CC8"/>
    <w:rsid w:val="00FE4E60"/>
    <w:rsid w:val="00FE5044"/>
    <w:rsid w:val="00FE5045"/>
    <w:rsid w:val="00FE50F9"/>
    <w:rsid w:val="00FE57C3"/>
    <w:rsid w:val="00FE59AF"/>
    <w:rsid w:val="00FE5A02"/>
    <w:rsid w:val="00FE5A6A"/>
    <w:rsid w:val="00FE5F2B"/>
    <w:rsid w:val="00FE6222"/>
    <w:rsid w:val="00FE6345"/>
    <w:rsid w:val="00FE6D5C"/>
    <w:rsid w:val="00FE6F49"/>
    <w:rsid w:val="00FE6F65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8C3"/>
    <w:rsid w:val="00FF2963"/>
    <w:rsid w:val="00FF2991"/>
    <w:rsid w:val="00FF2C3A"/>
    <w:rsid w:val="00FF3317"/>
    <w:rsid w:val="00FF3401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9BF"/>
    <w:rsid w:val="00FF4AF8"/>
    <w:rsid w:val="00FF4B5A"/>
    <w:rsid w:val="00FF4C0A"/>
    <w:rsid w:val="00FF4E9E"/>
    <w:rsid w:val="00FF4EAC"/>
    <w:rsid w:val="00FF5630"/>
    <w:rsid w:val="00FF564E"/>
    <w:rsid w:val="00FF5789"/>
    <w:rsid w:val="00FF5898"/>
    <w:rsid w:val="00FF5CF2"/>
    <w:rsid w:val="00FF5DFE"/>
    <w:rsid w:val="00FF5E85"/>
    <w:rsid w:val="00FF5F05"/>
    <w:rsid w:val="00FF5FAE"/>
    <w:rsid w:val="00FF6868"/>
    <w:rsid w:val="00FF6D42"/>
    <w:rsid w:val="00FF6DD4"/>
    <w:rsid w:val="00FF6E51"/>
    <w:rsid w:val="00FF760B"/>
    <w:rsid w:val="00FF7A15"/>
    <w:rsid w:val="00FF7A72"/>
    <w:rsid w:val="00FF7B60"/>
    <w:rsid w:val="00FF7C03"/>
    <w:rsid w:val="00FF7F26"/>
    <w:rsid w:val="375935BE"/>
    <w:rsid w:val="3EFF6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E91B4CE"/>
  <w14:defaultImageDpi w14:val="32767"/>
  <w15:chartTrackingRefBased/>
  <w15:docId w15:val="{54B400D8-550B-420C-AD0D-51A7C497E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33E7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8B28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5133F62-E4F1-436F-86AD-FFFD1C1BB9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597BFC-B4D1-4B7D-902F-2BB4611958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AFDF1A-63C6-48FF-A372-BD1A76CA2D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C05CE5-A828-4AF5-9315-2433308922E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241</TotalTime>
  <Pages>3</Pages>
  <Words>411</Words>
  <Characters>1603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Kwankamon, Pratumkam</dc:creator>
  <cp:keywords/>
  <dc:description/>
  <cp:lastModifiedBy>Natchanon, Apipattanamontree</cp:lastModifiedBy>
  <cp:revision>33</cp:revision>
  <cp:lastPrinted>2025-08-04T05:53:00Z</cp:lastPrinted>
  <dcterms:created xsi:type="dcterms:W3CDTF">2023-03-27T13:55:00Z</dcterms:created>
  <dcterms:modified xsi:type="dcterms:W3CDTF">2025-08-04T05:53:00Z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