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7418D9" w:rsidRPr="00133764" w14:paraId="20563FAE" w14:textId="77777777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8ED2832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Hlk70273343"/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BC961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63D93F17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09267B" w:rsidRPr="00133764" w14:paraId="152709B3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7D5C663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288514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6086242F" w14:textId="77777777" w:rsidR="0009267B" w:rsidRPr="00133764" w:rsidRDefault="0009267B" w:rsidP="00C4658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D4AA1" w:rsidRPr="00133764" w14:paraId="62481E6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5ABDDB7" w14:textId="77777777" w:rsidR="00AD4AA1" w:rsidRPr="001337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D65661B" w14:textId="77777777" w:rsidR="00AD4AA1" w:rsidRPr="001337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60B1597" w14:textId="7F8D57FD" w:rsidR="00AD4AA1" w:rsidRPr="00133764" w:rsidRDefault="00AD4AA1" w:rsidP="00AD4A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FB0312" w:rsidRPr="00133764" w14:paraId="4E35D24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3C2C8AF" w14:textId="54D04D02" w:rsidR="00FB0312" w:rsidRPr="00133764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9999B2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9AA1D61" w14:textId="71CB8EF0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FB0312" w:rsidRPr="00133764" w14:paraId="30B4C718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1D1B96E" w14:textId="389930D4" w:rsidR="00FB0312" w:rsidRPr="00133764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5C36230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139AB23F" w14:textId="63EB2A0E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FB0312" w:rsidRPr="00133764" w14:paraId="522698D5" w14:textId="77777777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246C401" w14:textId="70771148" w:rsidR="00FB0312" w:rsidRPr="00133764" w:rsidRDefault="004E776D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FDA1D81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3DAA87C0" w14:textId="27A1B40E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FB0312" w:rsidRPr="00133764" w14:paraId="41C9B74E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364D5F9" w14:textId="638338F9" w:rsidR="00FB0312" w:rsidRPr="00133764" w:rsidRDefault="006375E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E717C63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2BDAE05" w14:textId="0570F3E8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FB0312" w:rsidRPr="00133764" w14:paraId="12ED131D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ED83B15" w14:textId="3D7E5AA5" w:rsidR="00FB0312" w:rsidRPr="00133764" w:rsidRDefault="006375E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85F73F1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50EF99D3" w14:textId="7A9E475F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FB0312" w:rsidRPr="00133764" w14:paraId="6E87E380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85394A3" w14:textId="43D3A99C" w:rsidR="00FB0312" w:rsidRPr="00133764" w:rsidRDefault="006375E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97A0523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7923D3F9" w14:textId="1A2CB7A4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FC3B04" w:rsidRPr="00133764" w14:paraId="2998D0B5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1DF17FA" w14:textId="668B7510" w:rsidR="00FC3B04" w:rsidRPr="00133764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6A7A9B7" w14:textId="77777777" w:rsidR="00FC3B04" w:rsidRPr="00133764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14:paraId="09269E6F" w14:textId="3C529F74" w:rsidR="00FC3B04" w:rsidRPr="00133764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FB0312" w:rsidRPr="00133764" w14:paraId="7B4202FF" w14:textId="77777777" w:rsidTr="002E28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345A7376" w14:textId="7703772C" w:rsidR="00FB0312" w:rsidRPr="00133764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D0C4B97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BBC8B8A" w14:textId="24A4E012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FB0312" w:rsidRPr="00133764" w14:paraId="14A40252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E79F6FC" w14:textId="65781A19" w:rsidR="00FB0312" w:rsidRPr="00133764" w:rsidRDefault="00FC3B0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804EF40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105B2B97" w14:textId="5943E61D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5A2E44" w:rsidRPr="00133764" w14:paraId="673E47CB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622D93C3" w14:textId="26A9EA5A" w:rsidR="005A2E44" w:rsidRPr="00133764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FC3B04"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98A867F" w14:textId="77777777" w:rsidR="005A2E44" w:rsidRPr="00133764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225663C5" w14:textId="07223FA2" w:rsidR="005A2E44" w:rsidRPr="00133764" w:rsidRDefault="005A2E44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9786A" w:rsidRPr="00133764" w14:paraId="26390104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02E7B12" w14:textId="60EC4F3C" w:rsidR="0089786A" w:rsidRPr="00133764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FC3B04"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62341503" w14:textId="77777777" w:rsidR="0089786A" w:rsidRPr="00133764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03170C21" w14:textId="50C12650" w:rsidR="0089786A" w:rsidRPr="00133764" w:rsidRDefault="0089786A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="Angsana New"/>
                <w:b w:val="0"/>
                <w:bCs w:val="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FB0312" w:rsidRPr="00133764" w14:paraId="2BE04BD7" w14:textId="77777777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2F9BBAF" w14:textId="3073E58B" w:rsidR="00FB0312" w:rsidRPr="00133764" w:rsidRDefault="00E23690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FC3B04" w:rsidRPr="0013376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1A215BE" w14:textId="77777777" w:rsidR="00FB0312" w:rsidRPr="00133764" w:rsidRDefault="00FB0312" w:rsidP="00FB03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14:paraId="72290CE3" w14:textId="658914F1" w:rsidR="005A2E44" w:rsidRPr="00133764" w:rsidRDefault="00E23690" w:rsidP="005A2E44"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bookmarkEnd w:id="0"/>
    </w:tbl>
    <w:p w14:paraId="661E3067" w14:textId="77777777" w:rsidR="00DB12B7" w:rsidRPr="00133764" w:rsidRDefault="0009267B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DB12B7" w:rsidRPr="00133764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27C3EAD" w14:textId="77777777" w:rsidR="00870497" w:rsidRPr="00133764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4"/>
          <w:szCs w:val="24"/>
        </w:rPr>
      </w:pPr>
    </w:p>
    <w:p w14:paraId="6F0362E3" w14:textId="33625D0E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="007B14BC" w:rsidRPr="00133764">
        <w:rPr>
          <w:rFonts w:asciiTheme="majorBidi" w:hAnsiTheme="majorBidi" w:cstheme="majorBidi"/>
          <w:sz w:val="28"/>
          <w:szCs w:val="28"/>
          <w:cs/>
        </w:rPr>
        <w:t>่</w:t>
      </w:r>
      <w:r w:rsidR="007B14BC"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="00A22F50" w:rsidRPr="00133764">
        <w:rPr>
          <w:rFonts w:asciiTheme="majorBidi" w:hAnsiTheme="majorBidi" w:cstheme="majorBidi"/>
          <w:sz w:val="28"/>
          <w:szCs w:val="28"/>
        </w:rPr>
        <w:t>8</w:t>
      </w:r>
      <w:r w:rsidR="00AC7B0E"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="00AC7B0E" w:rsidRPr="00133764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FB0312" w:rsidRPr="0013376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B0312" w:rsidRPr="00133764">
        <w:rPr>
          <w:rFonts w:asciiTheme="majorBidi" w:hAnsiTheme="majorBidi" w:cstheme="majorBidi"/>
          <w:sz w:val="28"/>
          <w:szCs w:val="28"/>
        </w:rPr>
        <w:t>256</w:t>
      </w:r>
      <w:r w:rsidR="0018445D" w:rsidRPr="00133764">
        <w:rPr>
          <w:rFonts w:asciiTheme="majorBidi" w:hAnsiTheme="majorBidi" w:cstheme="majorBidi"/>
          <w:sz w:val="28"/>
          <w:szCs w:val="28"/>
        </w:rPr>
        <w:t>8</w:t>
      </w:r>
    </w:p>
    <w:p w14:paraId="6FF58D22" w14:textId="77777777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A343621" w14:textId="1C92997E" w:rsidR="00DB12B7" w:rsidRPr="001337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14:paraId="4A7C6963" w14:textId="77777777" w:rsidR="00870497" w:rsidRPr="00133764" w:rsidRDefault="0087049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67E742" w14:textId="2A442007" w:rsidR="00DB12B7" w:rsidRPr="00133764" w:rsidRDefault="00DB12B7" w:rsidP="006D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</w:t>
      </w:r>
      <w:r w:rsidRPr="00133764">
        <w:rPr>
          <w:rFonts w:asciiTheme="majorBidi" w:hAnsiTheme="majorBidi" w:cstheme="majorBidi"/>
          <w:sz w:val="28"/>
          <w:szCs w:val="28"/>
        </w:rPr>
        <w:t>(“</w:t>
      </w:r>
      <w:r w:rsidRPr="00133764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Pr="00133764">
        <w:rPr>
          <w:rFonts w:asciiTheme="majorBidi" w:hAnsiTheme="majorBidi" w:cstheme="majorBidi"/>
          <w:sz w:val="28"/>
          <w:szCs w:val="28"/>
        </w:rPr>
        <w:t xml:space="preserve">”) 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ตามมาตรฐานการบัญชี ฉบับที่ </w:t>
      </w:r>
      <w:r w:rsidRPr="00133764">
        <w:rPr>
          <w:rFonts w:asciiTheme="majorBidi" w:hAnsiTheme="majorBidi" w:cstheme="majorBidi"/>
          <w:sz w:val="28"/>
          <w:szCs w:val="28"/>
        </w:rPr>
        <w:t>34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เรื่อง</w:t>
      </w:r>
      <w:r w:rsidR="00C977BE" w:rsidRPr="00133764">
        <w:rPr>
          <w:rFonts w:asciiTheme="majorBidi" w:hAnsiTheme="majorBidi" w:cstheme="majorBidi" w:hint="cs"/>
          <w:sz w:val="28"/>
          <w:szCs w:val="28"/>
          <w:cs/>
        </w:rPr>
        <w:t xml:space="preserve">               </w:t>
      </w:r>
      <w:r w:rsidRPr="00133764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ดังนั้นการอ่านงบการเงินระหว่างกาลนี้จึงควรอ่าน</w:t>
      </w:r>
      <w:r w:rsidR="006D7159"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</w:rPr>
        <w:t>ควบคู่กับงบการเงินของบริษัทและบริษัทย่อยสำหรับปีสิ้นสุดวันที่</w:t>
      </w:r>
      <w:r w:rsidR="00C977BE" w:rsidRPr="00133764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133764">
        <w:rPr>
          <w:rFonts w:asciiTheme="majorBidi" w:hAnsiTheme="majorBidi" w:cstheme="majorBidi"/>
          <w:sz w:val="28"/>
          <w:szCs w:val="28"/>
        </w:rPr>
        <w:t>31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33764">
        <w:rPr>
          <w:rFonts w:asciiTheme="majorBidi" w:hAnsiTheme="majorBidi" w:cstheme="majorBidi"/>
          <w:sz w:val="28"/>
          <w:szCs w:val="28"/>
        </w:rPr>
        <w:t>256</w:t>
      </w:r>
      <w:r w:rsidR="0018445D" w:rsidRPr="00133764">
        <w:rPr>
          <w:rFonts w:asciiTheme="majorBidi" w:hAnsiTheme="majorBidi" w:cstheme="majorBidi"/>
          <w:sz w:val="28"/>
          <w:szCs w:val="28"/>
        </w:rPr>
        <w:t>7</w:t>
      </w:r>
    </w:p>
    <w:p w14:paraId="145C4DF7" w14:textId="77777777" w:rsidR="00870497" w:rsidRPr="00133764" w:rsidRDefault="0087049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F37A6B" w14:textId="67E77459" w:rsidR="00DB12B7" w:rsidRPr="00133764" w:rsidRDefault="00DB12B7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AB54C3" w:rsidRPr="00133764">
        <w:rPr>
          <w:rFonts w:asciiTheme="majorBidi" w:hAnsiTheme="majorBidi" w:cstheme="majorBidi"/>
          <w:sz w:val="28"/>
          <w:szCs w:val="28"/>
        </w:rPr>
        <w:br/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133764">
        <w:rPr>
          <w:rFonts w:asciiTheme="majorBidi" w:hAnsiTheme="majorBidi" w:cstheme="majorBidi"/>
          <w:sz w:val="28"/>
          <w:szCs w:val="28"/>
        </w:rPr>
        <w:t>31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133764">
        <w:rPr>
          <w:rFonts w:asciiTheme="majorBidi" w:hAnsiTheme="majorBidi" w:cstheme="majorBidi"/>
          <w:sz w:val="28"/>
          <w:szCs w:val="28"/>
        </w:rPr>
        <w:t>256</w:t>
      </w:r>
      <w:r w:rsidR="0018445D" w:rsidRPr="00133764">
        <w:rPr>
          <w:rFonts w:asciiTheme="majorBidi" w:hAnsiTheme="majorBidi" w:cstheme="majorBidi"/>
          <w:sz w:val="28"/>
          <w:szCs w:val="28"/>
        </w:rPr>
        <w:t>7</w:t>
      </w:r>
    </w:p>
    <w:p w14:paraId="3E94CF16" w14:textId="77777777" w:rsidR="00FB0312" w:rsidRPr="00133764" w:rsidRDefault="00FB0312" w:rsidP="63109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AC33197" w14:textId="77777777" w:rsidR="00DB12B7" w:rsidRPr="00133764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14:paraId="1E97B78F" w14:textId="00C838FE" w:rsidR="0068473B" w:rsidRPr="00133764" w:rsidRDefault="0068473B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1016"/>
        <w:gridCol w:w="244"/>
        <w:gridCol w:w="998"/>
        <w:gridCol w:w="270"/>
        <w:gridCol w:w="990"/>
      </w:tblGrid>
      <w:tr w:rsidR="0068473B" w:rsidRPr="00133764" w14:paraId="28FCB6CC" w14:textId="77777777" w:rsidTr="007E0490">
        <w:trPr>
          <w:tblHeader/>
        </w:trPr>
        <w:tc>
          <w:tcPr>
            <w:tcW w:w="4410" w:type="dxa"/>
            <w:hideMark/>
          </w:tcPr>
          <w:p w14:paraId="3D69AAA9" w14:textId="77777777" w:rsidR="0068473B" w:rsidRPr="00133764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8" w:type="dxa"/>
            <w:gridSpan w:val="3"/>
            <w:hideMark/>
          </w:tcPr>
          <w:p w14:paraId="19C4FAB3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34D26EAF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hideMark/>
          </w:tcPr>
          <w:p w14:paraId="07ECF842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473B" w:rsidRPr="00133764" w14:paraId="03D5A618" w14:textId="77777777" w:rsidTr="007E0490">
        <w:trPr>
          <w:tblHeader/>
        </w:trPr>
        <w:tc>
          <w:tcPr>
            <w:tcW w:w="4410" w:type="dxa"/>
            <w:hideMark/>
          </w:tcPr>
          <w:p w14:paraId="01FD7A25" w14:textId="4AA72C83" w:rsidR="0068473B" w:rsidRPr="00133764" w:rsidRDefault="0018445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สำหรับงวด</w:t>
            </w:r>
            <w:r w:rsidR="00AC7B0E" w:rsidRPr="00133764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หก</w:t>
            </w:r>
            <w:r w:rsidRPr="00133764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เ</w:t>
            </w:r>
            <w:r w:rsidRPr="00133764">
              <w:rPr>
                <w:rFonts w:asciiTheme="majorBidi" w:hAnsiTheme="majorBidi"/>
                <w:bCs/>
                <w:i/>
                <w:iCs/>
                <w:sz w:val="28"/>
                <w:szCs w:val="28"/>
                <w:cs/>
                <w:lang w:val="x-none"/>
              </w:rPr>
              <w:t>ดือนสิ้นสุดวันที่</w:t>
            </w:r>
            <w:r w:rsidRPr="00133764">
              <w:rPr>
                <w:rFonts w:asciiTheme="majorBidi" w:hAnsiTheme="majorBidi"/>
                <w:b/>
                <w:i/>
                <w:iCs/>
                <w:sz w:val="28"/>
                <w:szCs w:val="28"/>
                <w:lang w:val="x-none"/>
              </w:rPr>
              <w:t xml:space="preserve"> </w:t>
            </w:r>
            <w:r w:rsidR="00AC7B0E" w:rsidRPr="00133764">
              <w:rPr>
                <w:rFonts w:asciiTheme="majorBidi" w:hAnsiTheme="majorBidi"/>
                <w:b/>
                <w:i/>
                <w:iCs/>
                <w:sz w:val="28"/>
                <w:szCs w:val="28"/>
                <w:lang w:val="x-none"/>
              </w:rPr>
              <w:t>30</w:t>
            </w:r>
            <w:r w:rsidR="00AC7B0E" w:rsidRPr="00133764">
              <w:rPr>
                <w:rFonts w:asciiTheme="majorBidi" w:hAnsiTheme="majorBidi"/>
                <w:bCs/>
                <w:i/>
                <w:iCs/>
                <w:sz w:val="28"/>
                <w:szCs w:val="28"/>
                <w:lang w:val="x-none"/>
              </w:rPr>
              <w:t xml:space="preserve"> </w:t>
            </w:r>
            <w:r w:rsidR="00AC7B0E" w:rsidRPr="00133764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  <w:lang w:val="x-none"/>
              </w:rPr>
              <w:t>มิถุนายน</w:t>
            </w:r>
          </w:p>
        </w:tc>
        <w:tc>
          <w:tcPr>
            <w:tcW w:w="990" w:type="dxa"/>
            <w:hideMark/>
          </w:tcPr>
          <w:p w14:paraId="74437C3C" w14:textId="49C316AE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8445D"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</w:tcPr>
          <w:p w14:paraId="5C01FCBD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6" w:type="dxa"/>
            <w:hideMark/>
          </w:tcPr>
          <w:p w14:paraId="5349C1A4" w14:textId="1CAE0DAC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="00870497"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6</w:t>
            </w:r>
            <w:r w:rsidR="0018445D"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  <w:tc>
          <w:tcPr>
            <w:tcW w:w="244" w:type="dxa"/>
          </w:tcPr>
          <w:p w14:paraId="4F968865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CFB6009" w14:textId="1E565DA3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8445D"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2A00ED7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1661237" w14:textId="757C7333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18445D"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7</w:t>
            </w:r>
          </w:p>
        </w:tc>
      </w:tr>
      <w:tr w:rsidR="0068473B" w:rsidRPr="00133764" w14:paraId="43D95042" w14:textId="77777777" w:rsidTr="0068473B">
        <w:trPr>
          <w:tblHeader/>
        </w:trPr>
        <w:tc>
          <w:tcPr>
            <w:tcW w:w="4410" w:type="dxa"/>
          </w:tcPr>
          <w:p w14:paraId="36519F97" w14:textId="77777777" w:rsidR="0068473B" w:rsidRPr="00133764" w:rsidRDefault="006847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hideMark/>
          </w:tcPr>
          <w:p w14:paraId="74643886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473B" w:rsidRPr="00133764" w14:paraId="7A2E733C" w14:textId="77777777" w:rsidTr="007E0490">
        <w:tc>
          <w:tcPr>
            <w:tcW w:w="4410" w:type="dxa"/>
            <w:hideMark/>
          </w:tcPr>
          <w:p w14:paraId="02E8DD41" w14:textId="4BD2290B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="00AB54C3"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990" w:type="dxa"/>
            <w:vAlign w:val="bottom"/>
          </w:tcPr>
          <w:p w14:paraId="3A7CC1F5" w14:textId="77777777" w:rsidR="0068473B" w:rsidRPr="00133764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</w:tcPr>
          <w:p w14:paraId="5F29A873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C302974" w14:textId="77777777" w:rsidR="0068473B" w:rsidRPr="00133764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</w:tcPr>
          <w:p w14:paraId="3EB333A3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BD0CEA6" w14:textId="77777777" w:rsidR="0068473B" w:rsidRPr="00133764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494BFBA" w14:textId="77777777" w:rsidR="0068473B" w:rsidRPr="00133764" w:rsidRDefault="0068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98BFB25" w14:textId="77777777" w:rsidR="0068473B" w:rsidRPr="00133764" w:rsidRDefault="0068473B">
            <w:pPr>
              <w:pStyle w:val="acctfourfigures"/>
              <w:tabs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C7B0E" w:rsidRPr="00133764" w14:paraId="216BEB1A" w14:textId="77777777" w:rsidTr="007E0490">
        <w:tc>
          <w:tcPr>
            <w:tcW w:w="4410" w:type="dxa"/>
            <w:hideMark/>
          </w:tcPr>
          <w:p w14:paraId="6307B8DC" w14:textId="7D8F4944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3A4BB7B3" w14:textId="05C2872C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62" w:type="dxa"/>
          </w:tcPr>
          <w:p w14:paraId="05D31776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E37BDA5" w14:textId="6EBBA38A" w:rsidR="00AC7B0E" w:rsidRPr="00133764" w:rsidRDefault="00AC7B0E" w:rsidP="00AC7B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</w:p>
        </w:tc>
        <w:tc>
          <w:tcPr>
            <w:tcW w:w="244" w:type="dxa"/>
          </w:tcPr>
          <w:p w14:paraId="0B732A20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C23D687" w14:textId="2CF50AEE" w:rsidR="00AC7B0E" w:rsidRPr="00133764" w:rsidRDefault="00391334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E9EF21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A87A904" w14:textId="0A3B7C81" w:rsidR="00AC7B0E" w:rsidRPr="00133764" w:rsidRDefault="00AC7B0E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C7B0E" w:rsidRPr="00133764" w14:paraId="672DF49F" w14:textId="77777777" w:rsidTr="007E0490">
        <w:tc>
          <w:tcPr>
            <w:tcW w:w="4410" w:type="dxa"/>
            <w:hideMark/>
          </w:tcPr>
          <w:p w14:paraId="44270675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2F9152" w14:textId="2F21F064" w:rsidR="00AC7B0E" w:rsidRPr="00133764" w:rsidRDefault="00391334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43E6AFF6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3F93A8D" w14:textId="0B2D2D7E" w:rsidR="00AC7B0E" w:rsidRPr="00133764" w:rsidRDefault="00AC7B0E" w:rsidP="00AC7B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44" w:type="dxa"/>
          </w:tcPr>
          <w:p w14:paraId="0B47DFF5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F677E56" w14:textId="4FB10F26" w:rsidR="00AC7B0E" w:rsidRPr="00133764" w:rsidRDefault="00391334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669C42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B8562DA" w14:textId="170CCB80" w:rsidR="00AC7B0E" w:rsidRPr="00133764" w:rsidRDefault="00AC7B0E" w:rsidP="00AC7B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</w:tr>
      <w:tr w:rsidR="00AC7B0E" w:rsidRPr="00133764" w14:paraId="77415314" w14:textId="77777777" w:rsidTr="007E0490">
        <w:tc>
          <w:tcPr>
            <w:tcW w:w="4410" w:type="dxa"/>
            <w:hideMark/>
          </w:tcPr>
          <w:p w14:paraId="690E7723" w14:textId="1C5F7CF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420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</w:tcPr>
          <w:p w14:paraId="6AFD71D3" w14:textId="186E64E0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62" w:type="dxa"/>
          </w:tcPr>
          <w:p w14:paraId="18048C03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17C1959" w14:textId="5BAC2469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44" w:type="dxa"/>
          </w:tcPr>
          <w:p w14:paraId="10E51F09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0E45C7C" w14:textId="7CE95472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</w:tcPr>
          <w:p w14:paraId="13BCD994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4EF3BA5D" w14:textId="34506360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</w:p>
        </w:tc>
      </w:tr>
      <w:tr w:rsidR="00AC7B0E" w:rsidRPr="00133764" w14:paraId="75B46D7E" w14:textId="77777777" w:rsidTr="007E0490">
        <w:tc>
          <w:tcPr>
            <w:tcW w:w="4410" w:type="dxa"/>
            <w:hideMark/>
          </w:tcPr>
          <w:p w14:paraId="201D298B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19CF75F7" w14:textId="4783CB41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2" w:type="dxa"/>
          </w:tcPr>
          <w:p w14:paraId="46ED4E9C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ED9443" w14:textId="1F3E1C6B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44" w:type="dxa"/>
          </w:tcPr>
          <w:p w14:paraId="6D5D7CCB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896943" w14:textId="153925C8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</w:tcPr>
          <w:p w14:paraId="5098105F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4B8EEF7" w14:textId="49129AAD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</w:tr>
      <w:tr w:rsidR="00870497" w:rsidRPr="00133764" w14:paraId="5A0EC22D" w14:textId="77777777" w:rsidTr="007E0490">
        <w:tc>
          <w:tcPr>
            <w:tcW w:w="4410" w:type="dxa"/>
            <w:hideMark/>
          </w:tcPr>
          <w:p w14:paraId="25D96D0A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138F2A0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0C09D5F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6216A9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060C205F" w14:textId="77777777" w:rsidR="00870497" w:rsidRPr="00133764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A42A139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2FD0D7" w14:textId="77777777" w:rsidR="00870497" w:rsidRPr="00133764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A6B8660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C7B0E" w:rsidRPr="00133764" w14:paraId="6C0976DA" w14:textId="77777777" w:rsidTr="00791E26">
        <w:tc>
          <w:tcPr>
            <w:tcW w:w="4410" w:type="dxa"/>
            <w:hideMark/>
          </w:tcPr>
          <w:p w14:paraId="033C261F" w14:textId="6ED9D762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358F2AB6" w14:textId="16EB7F53" w:rsidR="00AC7B0E" w:rsidRPr="00133764" w:rsidRDefault="00391334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0664B7B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F6A8379" w14:textId="615A78FB" w:rsidR="00AC7B0E" w:rsidRPr="00133764" w:rsidRDefault="00AC7B0E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3442B856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EA68CFC" w14:textId="530D0B7D" w:rsidR="00AC7B0E" w:rsidRPr="00133764" w:rsidRDefault="00391334" w:rsidP="00AC7B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9,975</w:t>
            </w:r>
          </w:p>
        </w:tc>
        <w:tc>
          <w:tcPr>
            <w:tcW w:w="270" w:type="dxa"/>
          </w:tcPr>
          <w:p w14:paraId="567BA644" w14:textId="2811EBEA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A66F52" w14:textId="696C8B5C" w:rsidR="00AC7B0E" w:rsidRPr="00133764" w:rsidRDefault="00AC7B0E" w:rsidP="00AC7B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11,437</w:t>
            </w:r>
          </w:p>
        </w:tc>
      </w:tr>
      <w:tr w:rsidR="00AC7B0E" w:rsidRPr="00133764" w14:paraId="016A55DA" w14:textId="77777777" w:rsidTr="007E0490">
        <w:tc>
          <w:tcPr>
            <w:tcW w:w="4410" w:type="dxa"/>
            <w:hideMark/>
          </w:tcPr>
          <w:p w14:paraId="3CAEB6B0" w14:textId="7E5FEADD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</w:tcPr>
          <w:p w14:paraId="15A35C0D" w14:textId="4D8F443A" w:rsidR="00AC7B0E" w:rsidRPr="00133764" w:rsidRDefault="00391334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0F1798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908F6E3" w14:textId="29DF2828" w:rsidR="00AC7B0E" w:rsidRPr="00133764" w:rsidRDefault="00AC7B0E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7F4460B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12FFD33" w14:textId="5559CD7A" w:rsidR="00AC7B0E" w:rsidRPr="00133764" w:rsidRDefault="00391334" w:rsidP="00AC7B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</w:tcPr>
          <w:p w14:paraId="291141E7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61A137D" w14:textId="79DE8780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212</w:t>
            </w:r>
          </w:p>
        </w:tc>
      </w:tr>
      <w:tr w:rsidR="00AC7B0E" w:rsidRPr="00133764" w14:paraId="230D5DFD" w14:textId="77777777" w:rsidTr="0065215D">
        <w:tc>
          <w:tcPr>
            <w:tcW w:w="4410" w:type="dxa"/>
            <w:hideMark/>
          </w:tcPr>
          <w:p w14:paraId="676C4733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3FF45E29" w14:textId="0C3936AC" w:rsidR="00AC7B0E" w:rsidRPr="00133764" w:rsidRDefault="00391334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CCD2470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04FB927D" w14:textId="3440BF84" w:rsidR="00AC7B0E" w:rsidRPr="00133764" w:rsidRDefault="00AC7B0E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22F88EC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4A49276" w14:textId="0E114AFC" w:rsidR="00AC7B0E" w:rsidRPr="00133764" w:rsidRDefault="009659F9" w:rsidP="00AC7B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  <w:r w:rsidR="00391334"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57D89" w:rsidRPr="001337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864</w:t>
            </w:r>
          </w:p>
        </w:tc>
        <w:tc>
          <w:tcPr>
            <w:tcW w:w="270" w:type="dxa"/>
          </w:tcPr>
          <w:p w14:paraId="289392B5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06FFB6D" w14:textId="70B32D41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25,500</w:t>
            </w:r>
          </w:p>
        </w:tc>
      </w:tr>
      <w:tr w:rsidR="00391334" w:rsidRPr="00133764" w14:paraId="5B20551E" w14:textId="77777777" w:rsidTr="007E0490">
        <w:tc>
          <w:tcPr>
            <w:tcW w:w="4410" w:type="dxa"/>
          </w:tcPr>
          <w:p w14:paraId="6BB895D6" w14:textId="72B2CCED" w:rsidR="00391334" w:rsidRPr="00133764" w:rsidRDefault="00391334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2359131A" w14:textId="09F3108C" w:rsidR="00391334" w:rsidRPr="00133764" w:rsidRDefault="00391334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B3E96B3" w14:textId="27B207D9" w:rsidR="00391334" w:rsidRPr="00133764" w:rsidRDefault="00391334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B282B18" w14:textId="73E3DF54" w:rsidR="00391334" w:rsidRPr="00133764" w:rsidRDefault="00391334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F09F7EE" w14:textId="77777777" w:rsidR="00391334" w:rsidRPr="00133764" w:rsidRDefault="00391334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6C7958D9" w14:textId="58A9EC02" w:rsidR="00391334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</w:tcPr>
          <w:p w14:paraId="0652728C" w14:textId="77777777" w:rsidR="00391334" w:rsidRPr="00133764" w:rsidRDefault="00391334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4012620" w14:textId="09CFEFFB" w:rsidR="00391334" w:rsidRPr="00133764" w:rsidRDefault="00391334" w:rsidP="00391334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C7B0E" w:rsidRPr="00133764" w14:paraId="6F98F669" w14:textId="77777777" w:rsidTr="007E0490">
        <w:tc>
          <w:tcPr>
            <w:tcW w:w="4410" w:type="dxa"/>
            <w:hideMark/>
          </w:tcPr>
          <w:p w14:paraId="07E8EDE9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0DFBBE77" w14:textId="20C4E719" w:rsidR="00AC7B0E" w:rsidRPr="00133764" w:rsidRDefault="00391334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DC6A543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18BEC080" w14:textId="51D27DD2" w:rsidR="00AC7B0E" w:rsidRPr="00133764" w:rsidRDefault="00AC7B0E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68EBBB13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674BA2B" w14:textId="0D2E383E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1,571</w:t>
            </w:r>
          </w:p>
        </w:tc>
        <w:tc>
          <w:tcPr>
            <w:tcW w:w="270" w:type="dxa"/>
          </w:tcPr>
          <w:p w14:paraId="3716DD89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33DA96A" w14:textId="2770239D" w:rsidR="00AC7B0E" w:rsidRPr="00133764" w:rsidRDefault="00AC7B0E" w:rsidP="00AC7B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1,618</w:t>
            </w:r>
          </w:p>
        </w:tc>
      </w:tr>
      <w:tr w:rsidR="00870497" w:rsidRPr="00133764" w14:paraId="453251C0" w14:textId="77777777" w:rsidTr="007E0490">
        <w:tc>
          <w:tcPr>
            <w:tcW w:w="4410" w:type="dxa"/>
          </w:tcPr>
          <w:p w14:paraId="4D769323" w14:textId="12535D30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58F78C84" w14:textId="77777777" w:rsidR="00870497" w:rsidRPr="00133764" w:rsidRDefault="00870497" w:rsidP="00E60A55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BD685E3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5FDB1873" w14:textId="77777777" w:rsidR="00870497" w:rsidRPr="00133764" w:rsidRDefault="00870497" w:rsidP="00870497">
            <w:pPr>
              <w:pStyle w:val="acctfourfigures"/>
              <w:tabs>
                <w:tab w:val="decimal" w:pos="63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7345DC73" w14:textId="77777777" w:rsidR="00870497" w:rsidRPr="00133764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A271E76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C88A48" w14:textId="77777777" w:rsidR="00870497" w:rsidRPr="00133764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D6DB7D6" w14:textId="77777777" w:rsidR="00870497" w:rsidRPr="00133764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C7B0E" w:rsidRPr="00133764" w14:paraId="584F77E5" w14:textId="77777777" w:rsidTr="00C04960">
        <w:tc>
          <w:tcPr>
            <w:tcW w:w="4410" w:type="dxa"/>
          </w:tcPr>
          <w:p w14:paraId="68441757" w14:textId="38D83F62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ขายสินค้าและการให้บริการ</w:t>
            </w:r>
          </w:p>
        </w:tc>
        <w:tc>
          <w:tcPr>
            <w:tcW w:w="990" w:type="dxa"/>
          </w:tcPr>
          <w:p w14:paraId="17405DB1" w14:textId="7B2DCA31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,848</w:t>
            </w:r>
          </w:p>
        </w:tc>
        <w:tc>
          <w:tcPr>
            <w:tcW w:w="262" w:type="dxa"/>
          </w:tcPr>
          <w:p w14:paraId="1B571729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7203AC9" w14:textId="0A582F8B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744</w:t>
            </w:r>
          </w:p>
        </w:tc>
        <w:tc>
          <w:tcPr>
            <w:tcW w:w="244" w:type="dxa"/>
          </w:tcPr>
          <w:p w14:paraId="2A7C2862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825F8B6" w14:textId="18C91524" w:rsidR="00AC7B0E" w:rsidRPr="00133764" w:rsidRDefault="00391334" w:rsidP="00AC7B0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C35866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232BAD" w14:textId="1A004509" w:rsidR="00AC7B0E" w:rsidRPr="00133764" w:rsidRDefault="00AC7B0E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C7B0E" w:rsidRPr="00133764" w14:paraId="5852F948" w14:textId="77777777" w:rsidTr="00AC568F">
        <w:tc>
          <w:tcPr>
            <w:tcW w:w="4410" w:type="dxa"/>
          </w:tcPr>
          <w:p w14:paraId="1373062D" w14:textId="520DB289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990" w:type="dxa"/>
            <w:vAlign w:val="bottom"/>
          </w:tcPr>
          <w:p w14:paraId="3EC0B9D3" w14:textId="1A57BD13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  <w:tc>
          <w:tcPr>
            <w:tcW w:w="262" w:type="dxa"/>
          </w:tcPr>
          <w:p w14:paraId="02A5A674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27EF589B" w14:textId="3C6847F9" w:rsidR="00AC7B0E" w:rsidRPr="00133764" w:rsidRDefault="00AC7B0E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2426E916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3C8B302" w14:textId="753CBA13" w:rsidR="00AC7B0E" w:rsidRPr="00133764" w:rsidRDefault="00391334" w:rsidP="00AC7B0E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08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88082D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AE85E2" w14:textId="1FD0BBEE" w:rsidR="00AC7B0E" w:rsidRPr="00133764" w:rsidRDefault="00AC7B0E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C7B0E" w:rsidRPr="00133764" w14:paraId="00A6D5D2" w14:textId="77777777" w:rsidTr="000B6FD5">
        <w:tc>
          <w:tcPr>
            <w:tcW w:w="4410" w:type="dxa"/>
          </w:tcPr>
          <w:p w14:paraId="24757F05" w14:textId="357F1F4D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  <w:vAlign w:val="bottom"/>
          </w:tcPr>
          <w:p w14:paraId="4A969BC3" w14:textId="57A766FC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2,296</w:t>
            </w:r>
          </w:p>
        </w:tc>
        <w:tc>
          <w:tcPr>
            <w:tcW w:w="262" w:type="dxa"/>
          </w:tcPr>
          <w:p w14:paraId="0EE2637B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E0F1EC8" w14:textId="51373D86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1,014</w:t>
            </w:r>
          </w:p>
        </w:tc>
        <w:tc>
          <w:tcPr>
            <w:tcW w:w="244" w:type="dxa"/>
          </w:tcPr>
          <w:p w14:paraId="451CA1DE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7A98DD" w14:textId="29742A04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270" w:type="dxa"/>
          </w:tcPr>
          <w:p w14:paraId="5847409B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08670EC" w14:textId="1C4F9233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</w:tr>
      <w:tr w:rsidR="00AC7B0E" w:rsidRPr="00133764" w14:paraId="64F482B0" w14:textId="77777777" w:rsidTr="00C04960">
        <w:tc>
          <w:tcPr>
            <w:tcW w:w="4410" w:type="dxa"/>
          </w:tcPr>
          <w:p w14:paraId="415BEEFF" w14:textId="09CB82A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</w:p>
        </w:tc>
        <w:tc>
          <w:tcPr>
            <w:tcW w:w="990" w:type="dxa"/>
            <w:vAlign w:val="bottom"/>
          </w:tcPr>
          <w:p w14:paraId="7EEC895B" w14:textId="7D27CFFD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262" w:type="dxa"/>
          </w:tcPr>
          <w:p w14:paraId="535E72FA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96DB1AA" w14:textId="68D8DABA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4" w:type="dxa"/>
          </w:tcPr>
          <w:p w14:paraId="3045C696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FE03DAF" w14:textId="687C9F90" w:rsidR="00AC7B0E" w:rsidRPr="00133764" w:rsidRDefault="00391334" w:rsidP="00AC7B0E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8AB5091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F3EBD64" w14:textId="63B5A807" w:rsidR="00AC7B0E" w:rsidRPr="00133764" w:rsidRDefault="00AC7B0E" w:rsidP="00AC7B0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C7B0E" w:rsidRPr="00133764" w14:paraId="706C396D" w14:textId="77777777" w:rsidTr="007E0490">
        <w:tc>
          <w:tcPr>
            <w:tcW w:w="4410" w:type="dxa"/>
          </w:tcPr>
          <w:p w14:paraId="689681A8" w14:textId="4B28FB1C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14:paraId="70F8F95F" w14:textId="05228807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905</w:t>
            </w:r>
          </w:p>
        </w:tc>
        <w:tc>
          <w:tcPr>
            <w:tcW w:w="262" w:type="dxa"/>
          </w:tcPr>
          <w:p w14:paraId="1A83AE92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48CCD0A9" w14:textId="1A05399B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1,116</w:t>
            </w:r>
          </w:p>
        </w:tc>
        <w:tc>
          <w:tcPr>
            <w:tcW w:w="244" w:type="dxa"/>
          </w:tcPr>
          <w:p w14:paraId="746DB104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F2CED8D" w14:textId="029D8344" w:rsidR="00AC7B0E" w:rsidRPr="00133764" w:rsidRDefault="00391334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415</w:t>
            </w:r>
          </w:p>
        </w:tc>
        <w:tc>
          <w:tcPr>
            <w:tcW w:w="270" w:type="dxa"/>
          </w:tcPr>
          <w:p w14:paraId="69A200E1" w14:textId="77777777" w:rsidR="00AC7B0E" w:rsidRPr="00133764" w:rsidRDefault="00AC7B0E" w:rsidP="00AC7B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7089C98" w14:textId="300B5BBE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</w:p>
        </w:tc>
      </w:tr>
      <w:tr w:rsidR="00870497" w:rsidRPr="00133764" w14:paraId="3FE3B5ED" w14:textId="77777777" w:rsidTr="003362BD">
        <w:trPr>
          <w:trHeight w:val="119"/>
        </w:trPr>
        <w:tc>
          <w:tcPr>
            <w:tcW w:w="4410" w:type="dxa"/>
          </w:tcPr>
          <w:p w14:paraId="5C8336DE" w14:textId="77777777" w:rsidR="00725DEE" w:rsidRPr="00133764" w:rsidRDefault="00725DEE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0DCDB49" w14:textId="4AED015F" w:rsidR="00870497" w:rsidRPr="00133764" w:rsidRDefault="00870497" w:rsidP="00870497">
            <w:pPr>
              <w:pStyle w:val="acctfourfigures"/>
              <w:tabs>
                <w:tab w:val="decimal" w:pos="52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2" w:type="dxa"/>
          </w:tcPr>
          <w:p w14:paraId="23D543EE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</w:tcPr>
          <w:p w14:paraId="479BD515" w14:textId="7C746ABB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04A5561" w14:textId="77777777" w:rsidR="00870497" w:rsidRPr="00133764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EBA4067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45AB46" w14:textId="77777777" w:rsidR="00870497" w:rsidRPr="00133764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DC88002" w14:textId="77777777" w:rsidR="00870497" w:rsidRPr="00133764" w:rsidRDefault="00870497" w:rsidP="00870497">
            <w:pPr>
              <w:pStyle w:val="acctfourfigures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70497" w:rsidRPr="00133764" w14:paraId="25044FC4" w14:textId="77777777" w:rsidTr="007E0490">
        <w:trPr>
          <w:trHeight w:val="68"/>
        </w:trPr>
        <w:tc>
          <w:tcPr>
            <w:tcW w:w="4410" w:type="dxa"/>
            <w:hideMark/>
          </w:tcPr>
          <w:p w14:paraId="5A320F1C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4D7A8468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0365E73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</w:tcPr>
          <w:p w14:paraId="70D2455B" w14:textId="192F8E95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DBB9D55" w14:textId="77777777" w:rsidR="00870497" w:rsidRPr="00133764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18FA7A9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1FD9CE" w14:textId="77777777" w:rsidR="00870497" w:rsidRPr="00133764" w:rsidRDefault="00870497" w:rsidP="0087049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3F3A4C1" w14:textId="77777777" w:rsidR="00870497" w:rsidRPr="00133764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0497" w:rsidRPr="00133764" w14:paraId="60A4EA0D" w14:textId="77777777" w:rsidTr="003362BD">
        <w:tc>
          <w:tcPr>
            <w:tcW w:w="4410" w:type="dxa"/>
            <w:hideMark/>
          </w:tcPr>
          <w:p w14:paraId="3174C8E7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</w:tcPr>
          <w:p w14:paraId="684C1052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1B01CA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2C2080B8" w14:textId="507DB8E1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75F6E09E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13FC12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B9FCF4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A023E" w14:textId="77777777" w:rsidR="00870497" w:rsidRPr="00133764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70497" w:rsidRPr="00133764" w14:paraId="2555BA54" w14:textId="77777777" w:rsidTr="007E0490">
        <w:tc>
          <w:tcPr>
            <w:tcW w:w="4410" w:type="dxa"/>
            <w:hideMark/>
          </w:tcPr>
          <w:p w14:paraId="31B3D349" w14:textId="2D3C0AD6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ผลประโยชน์ระยะสั้นของผู้บริหาร </w:t>
            </w:r>
            <w:r w:rsidR="00CA4A90"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</w:p>
        </w:tc>
        <w:tc>
          <w:tcPr>
            <w:tcW w:w="990" w:type="dxa"/>
            <w:vAlign w:val="bottom"/>
          </w:tcPr>
          <w:p w14:paraId="5ABD53D6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C461B0D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8888131" w14:textId="022A65E9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4" w:type="dxa"/>
          </w:tcPr>
          <w:p w14:paraId="47D0E282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38E676D" w14:textId="77777777" w:rsidR="00870497" w:rsidRPr="00133764" w:rsidRDefault="00870497" w:rsidP="0087049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227E09" w14:textId="77777777" w:rsidR="00870497" w:rsidRPr="00133764" w:rsidRDefault="00870497" w:rsidP="008704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4A1D60" w14:textId="77777777" w:rsidR="00870497" w:rsidRPr="00133764" w:rsidRDefault="00870497" w:rsidP="008704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C7B0E" w:rsidRPr="00133764" w14:paraId="13001ED9" w14:textId="77777777" w:rsidTr="00EA41A2">
        <w:tc>
          <w:tcPr>
            <w:tcW w:w="4410" w:type="dxa"/>
            <w:hideMark/>
          </w:tcPr>
          <w:p w14:paraId="64D9E2CF" w14:textId="0E8F66E0" w:rsidR="00CA4A90" w:rsidRPr="00133764" w:rsidRDefault="00AC7B0E" w:rsidP="00CA4A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 (รวมค่าตอบแทนกรรมการ)</w:t>
            </w:r>
          </w:p>
        </w:tc>
        <w:tc>
          <w:tcPr>
            <w:tcW w:w="990" w:type="dxa"/>
            <w:vAlign w:val="bottom"/>
          </w:tcPr>
          <w:p w14:paraId="15DF052E" w14:textId="1C5D7F97" w:rsidR="00AC7B0E" w:rsidRPr="00133764" w:rsidRDefault="00CA4A90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</w:t>
            </w:r>
            <w:r w:rsidR="0093690E"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2" w:type="dxa"/>
          </w:tcPr>
          <w:p w14:paraId="27D6715B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8C77A03" w14:textId="2A1C5174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12,558</w:t>
            </w:r>
          </w:p>
        </w:tc>
        <w:tc>
          <w:tcPr>
            <w:tcW w:w="244" w:type="dxa"/>
          </w:tcPr>
          <w:p w14:paraId="47A0A9A5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998EFA3" w14:textId="79798644" w:rsidR="00AC7B0E" w:rsidRPr="00133764" w:rsidRDefault="00CA4A90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13,302</w:t>
            </w:r>
          </w:p>
        </w:tc>
        <w:tc>
          <w:tcPr>
            <w:tcW w:w="270" w:type="dxa"/>
          </w:tcPr>
          <w:p w14:paraId="7B2E321A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5133F" w14:textId="29DAAD31" w:rsidR="00AC7B0E" w:rsidRPr="00133764" w:rsidRDefault="00AC7B0E" w:rsidP="00AC7B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10,668</w:t>
            </w:r>
          </w:p>
        </w:tc>
      </w:tr>
      <w:tr w:rsidR="00AC7B0E" w:rsidRPr="00133764" w14:paraId="1EDDC4B2" w14:textId="77777777" w:rsidTr="00EA41A2">
        <w:tc>
          <w:tcPr>
            <w:tcW w:w="4410" w:type="dxa"/>
            <w:hideMark/>
          </w:tcPr>
          <w:p w14:paraId="06AC1ED6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27AD78" w14:textId="5F65A88F" w:rsidR="00AC7B0E" w:rsidRPr="00133764" w:rsidRDefault="00CA4A90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262" w:type="dxa"/>
          </w:tcPr>
          <w:p w14:paraId="51369123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356ABC90" w14:textId="56A291C1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44" w:type="dxa"/>
          </w:tcPr>
          <w:p w14:paraId="5AD0B9C7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473DC7D" w14:textId="34B4B446" w:rsidR="00AC7B0E" w:rsidRPr="00133764" w:rsidRDefault="00CA4A90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270" w:type="dxa"/>
          </w:tcPr>
          <w:p w14:paraId="3BDE6F0B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56C559" w14:textId="500CBFB1" w:rsidR="00AC7B0E" w:rsidRPr="00133764" w:rsidRDefault="00AC7B0E" w:rsidP="00AC7B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</w:p>
        </w:tc>
      </w:tr>
      <w:tr w:rsidR="00AC7B0E" w:rsidRPr="00133764" w14:paraId="52382315" w14:textId="77777777" w:rsidTr="00F101EF">
        <w:tc>
          <w:tcPr>
            <w:tcW w:w="4410" w:type="dxa"/>
          </w:tcPr>
          <w:p w14:paraId="63E5E9EC" w14:textId="6BA1D78D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4BE0D9" w14:textId="0A8A7710" w:rsidR="00AC7B0E" w:rsidRPr="00133764" w:rsidRDefault="00CA4A90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</w:t>
            </w:r>
            <w:r w:rsidR="0093690E"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519</w:t>
            </w:r>
          </w:p>
        </w:tc>
        <w:tc>
          <w:tcPr>
            <w:tcW w:w="262" w:type="dxa"/>
          </w:tcPr>
          <w:p w14:paraId="27FD9DB4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7D70F" w14:textId="68357653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12,730</w:t>
            </w:r>
          </w:p>
        </w:tc>
        <w:tc>
          <w:tcPr>
            <w:tcW w:w="244" w:type="dxa"/>
          </w:tcPr>
          <w:p w14:paraId="27223E08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27BBD" w14:textId="5934C50B" w:rsidR="00AC7B0E" w:rsidRPr="00133764" w:rsidRDefault="00CA4A90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13,586</w:t>
            </w:r>
          </w:p>
        </w:tc>
        <w:tc>
          <w:tcPr>
            <w:tcW w:w="270" w:type="dxa"/>
          </w:tcPr>
          <w:p w14:paraId="454202C3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0CB69" w14:textId="16515A7C" w:rsidR="00AC7B0E" w:rsidRPr="00133764" w:rsidRDefault="00AC7B0E" w:rsidP="00AC7B0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10,840</w:t>
            </w:r>
          </w:p>
        </w:tc>
      </w:tr>
    </w:tbl>
    <w:p w14:paraId="4C30DC95" w14:textId="01B421B7" w:rsidR="0068473B" w:rsidRPr="00133764" w:rsidRDefault="0068473B" w:rsidP="00870497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D1515C" w:rsidRPr="00133764" w14:paraId="525C60C0" w14:textId="77777777" w:rsidTr="00915412">
        <w:trPr>
          <w:tblHeader/>
        </w:trPr>
        <w:tc>
          <w:tcPr>
            <w:tcW w:w="4410" w:type="dxa"/>
            <w:shd w:val="clear" w:color="auto" w:fill="auto"/>
          </w:tcPr>
          <w:p w14:paraId="3F7EB5B4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0D9D25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4527DB7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BADB742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D476B" w:rsidRPr="00133764" w14:paraId="6640C3FD" w14:textId="77777777" w:rsidTr="00915412">
        <w:trPr>
          <w:tblHeader/>
        </w:trPr>
        <w:tc>
          <w:tcPr>
            <w:tcW w:w="4410" w:type="dxa"/>
            <w:shd w:val="clear" w:color="auto" w:fill="auto"/>
          </w:tcPr>
          <w:p w14:paraId="3CF896AB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7B8EDB2" w14:textId="42103F6B" w:rsidR="006D476B" w:rsidRPr="00133764" w:rsidRDefault="00AC7B0E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C839BC1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FB3000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26D57A0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C776FA" w14:textId="2CD589B2" w:rsidR="006D476B" w:rsidRPr="00133764" w:rsidRDefault="00AC7B0E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A2C5D91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0E4A2F" w14:textId="0CBDDB88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98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D476B" w:rsidRPr="00133764" w14:paraId="74388E98" w14:textId="77777777" w:rsidTr="00915412">
        <w:trPr>
          <w:tblHeader/>
        </w:trPr>
        <w:tc>
          <w:tcPr>
            <w:tcW w:w="4410" w:type="dxa"/>
            <w:shd w:val="clear" w:color="auto" w:fill="auto"/>
          </w:tcPr>
          <w:p w14:paraId="5DABB5B9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90" w:type="dxa"/>
            <w:shd w:val="clear" w:color="auto" w:fill="auto"/>
          </w:tcPr>
          <w:p w14:paraId="1F675ADE" w14:textId="12806974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5B15B643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FE0A58" w14:textId="1614C1C2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EDFC24A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2D4F26" w14:textId="728B8882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3A423C79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16B55E" w14:textId="32474E8A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D1515C" w:rsidRPr="00133764" w14:paraId="38446B58" w14:textId="77777777" w:rsidTr="00915412">
        <w:trPr>
          <w:tblHeader/>
        </w:trPr>
        <w:tc>
          <w:tcPr>
            <w:tcW w:w="4410" w:type="dxa"/>
            <w:shd w:val="clear" w:color="auto" w:fill="auto"/>
          </w:tcPr>
          <w:p w14:paraId="38C346F1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68570C8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1515C" w:rsidRPr="00133764" w14:paraId="5BB65486" w14:textId="77777777" w:rsidTr="00915412">
        <w:tc>
          <w:tcPr>
            <w:tcW w:w="4410" w:type="dxa"/>
            <w:shd w:val="clear" w:color="auto" w:fill="auto"/>
          </w:tcPr>
          <w:p w14:paraId="33D6DBC5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B9F55F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07316C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FFFC5D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8146A3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7FC6A9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F52D5D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DA3F2B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6D476B" w:rsidRPr="00133764" w14:paraId="75EB3BE8" w14:textId="77777777" w:rsidTr="00915412">
        <w:tc>
          <w:tcPr>
            <w:tcW w:w="4410" w:type="dxa"/>
            <w:shd w:val="clear" w:color="auto" w:fill="auto"/>
          </w:tcPr>
          <w:p w14:paraId="7CD574EA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F325DA" w14:textId="36F437BA" w:rsidR="006D476B" w:rsidRPr="00133764" w:rsidRDefault="00757D89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1FFE4F3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FF266E" w14:textId="7EBD3421" w:rsidR="006D476B" w:rsidRPr="00133764" w:rsidRDefault="006D476B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27720FDF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DD7A38B" w14:textId="280D409E" w:rsidR="006D476B" w:rsidRPr="00133764" w:rsidRDefault="007065CE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A9FAEA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0BC0AA" w14:textId="3742D599" w:rsidR="006D476B" w:rsidRPr="00133764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D476B" w:rsidRPr="00133764" w14:paraId="3A223072" w14:textId="77777777" w:rsidTr="00915412">
        <w:tc>
          <w:tcPr>
            <w:tcW w:w="4410" w:type="dxa"/>
            <w:shd w:val="clear" w:color="auto" w:fill="auto"/>
          </w:tcPr>
          <w:p w14:paraId="5C6620C0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034E20" w14:textId="1F74AEF7" w:rsidR="006D476B" w:rsidRPr="00133764" w:rsidRDefault="007065CE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8FC6F" w14:textId="77777777" w:rsidR="006D476B" w:rsidRPr="00133764" w:rsidRDefault="006D476B" w:rsidP="00E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593438" w14:textId="17183754" w:rsidR="006D476B" w:rsidRPr="00133764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3538F7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2D70F82" w14:textId="0A763DC8" w:rsidR="006D476B" w:rsidRPr="00133764" w:rsidRDefault="007065CE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5,745</w:t>
            </w:r>
          </w:p>
        </w:tc>
        <w:tc>
          <w:tcPr>
            <w:tcW w:w="270" w:type="dxa"/>
            <w:shd w:val="clear" w:color="auto" w:fill="auto"/>
          </w:tcPr>
          <w:p w14:paraId="4F7AB568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8E460D" w14:textId="69416CDB" w:rsidR="006D476B" w:rsidRPr="00133764" w:rsidRDefault="006D476B" w:rsidP="00915412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1,911</w:t>
            </w:r>
          </w:p>
        </w:tc>
      </w:tr>
      <w:tr w:rsidR="006D476B" w:rsidRPr="00133764" w14:paraId="01A34142" w14:textId="77777777" w:rsidTr="00915412">
        <w:tc>
          <w:tcPr>
            <w:tcW w:w="4410" w:type="dxa"/>
            <w:shd w:val="clear" w:color="auto" w:fill="auto"/>
          </w:tcPr>
          <w:p w14:paraId="4CA96971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F00B3" w14:textId="15CE4619" w:rsidR="006D476B" w:rsidRPr="00133764" w:rsidRDefault="007065CE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7E0A9509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47B71" w14:textId="416BE3B6" w:rsidR="006D476B" w:rsidRPr="00133764" w:rsidRDefault="006D476B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0200A3F4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E6B87" w14:textId="752CE3AA" w:rsidR="006D476B" w:rsidRPr="00133764" w:rsidRDefault="007065CE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901A78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46B40" w14:textId="4C144D57" w:rsidR="006D476B" w:rsidRPr="00133764" w:rsidRDefault="006D476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D476B" w:rsidRPr="00133764" w14:paraId="5D3749B7" w14:textId="77777777" w:rsidTr="00915412">
        <w:tc>
          <w:tcPr>
            <w:tcW w:w="4410" w:type="dxa"/>
            <w:shd w:val="clear" w:color="auto" w:fill="auto"/>
          </w:tcPr>
          <w:p w14:paraId="6F0B2DA2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28396" w14:textId="164ADD1F" w:rsidR="006D476B" w:rsidRPr="00133764" w:rsidRDefault="007065CE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757D89"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7EDEC783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8EB5E" w14:textId="4DC23127" w:rsidR="006D476B" w:rsidRPr="00133764" w:rsidRDefault="006D476B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5C8A5BE0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37B57" w14:textId="20FCF155" w:rsidR="006D476B" w:rsidRPr="00133764" w:rsidRDefault="007065CE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5,745</w:t>
            </w:r>
          </w:p>
        </w:tc>
        <w:tc>
          <w:tcPr>
            <w:tcW w:w="270" w:type="dxa"/>
            <w:shd w:val="clear" w:color="auto" w:fill="auto"/>
          </w:tcPr>
          <w:p w14:paraId="11CF7FB7" w14:textId="77777777" w:rsidR="006D476B" w:rsidRPr="00133764" w:rsidRDefault="006D476B" w:rsidP="006D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3516A" w14:textId="77E108FF" w:rsidR="006D476B" w:rsidRPr="00133764" w:rsidRDefault="006D476B" w:rsidP="0091541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1,911</w:t>
            </w:r>
          </w:p>
        </w:tc>
      </w:tr>
      <w:tr w:rsidR="00D1515C" w:rsidRPr="00133764" w14:paraId="3DFC0C40" w14:textId="77777777" w:rsidTr="00915412">
        <w:tc>
          <w:tcPr>
            <w:tcW w:w="4410" w:type="dxa"/>
            <w:shd w:val="clear" w:color="auto" w:fill="auto"/>
          </w:tcPr>
          <w:p w14:paraId="1EAFA53B" w14:textId="77777777" w:rsidR="007D352C" w:rsidRPr="00133764" w:rsidRDefault="007D352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700EDFE" w14:textId="56B5FCCA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B71147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1E88C4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7194FA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6D297D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DD851D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48882C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9CC345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1515C" w:rsidRPr="00133764" w14:paraId="3470CA58" w14:textId="77777777" w:rsidTr="00915412">
        <w:tc>
          <w:tcPr>
            <w:tcW w:w="4410" w:type="dxa"/>
            <w:shd w:val="clear" w:color="auto" w:fill="auto"/>
          </w:tcPr>
          <w:p w14:paraId="096ED975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907AF" w14:textId="096F6EFA" w:rsidR="00D1515C" w:rsidRPr="00133764" w:rsidRDefault="007065CE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C8CEE5" w14:textId="77777777" w:rsidR="00D1515C" w:rsidRPr="00133764" w:rsidRDefault="00D1515C" w:rsidP="00E6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5E6A8" w14:textId="77777777" w:rsidR="00D1515C" w:rsidRPr="00133764" w:rsidRDefault="00D1515C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5E8F1B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A4AAA4" w14:textId="286771D9" w:rsidR="00D1515C" w:rsidRPr="00133764" w:rsidRDefault="007065CE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5A333962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2D3C57" w14:textId="6EC3B308" w:rsidR="00D1515C" w:rsidRPr="00133764" w:rsidRDefault="006D476B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187</w:t>
            </w:r>
          </w:p>
        </w:tc>
      </w:tr>
      <w:tr w:rsidR="00D1515C" w:rsidRPr="00133764" w14:paraId="6285958A" w14:textId="77777777" w:rsidTr="00915412">
        <w:tc>
          <w:tcPr>
            <w:tcW w:w="4410" w:type="dxa"/>
            <w:shd w:val="clear" w:color="auto" w:fill="auto"/>
          </w:tcPr>
          <w:p w14:paraId="6E36C13C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A006EB" w14:textId="6D259D4E" w:rsidR="00D1515C" w:rsidRPr="00133764" w:rsidRDefault="007065CE" w:rsidP="00E60A5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757D89"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14:paraId="27364368" w14:textId="77777777" w:rsidR="00D1515C" w:rsidRPr="00133764" w:rsidRDefault="00D1515C" w:rsidP="00B2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C4C50B" w14:textId="0C6532FA" w:rsidR="00D1515C" w:rsidRPr="00133764" w:rsidRDefault="00984A56" w:rsidP="00E60A5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02C83627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23302" w14:textId="58CEB725" w:rsidR="00D1515C" w:rsidRPr="00133764" w:rsidRDefault="007065CE" w:rsidP="0091541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5,766</w:t>
            </w:r>
          </w:p>
        </w:tc>
        <w:tc>
          <w:tcPr>
            <w:tcW w:w="270" w:type="dxa"/>
            <w:shd w:val="clear" w:color="auto" w:fill="auto"/>
          </w:tcPr>
          <w:p w14:paraId="7BFBC072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2DBC4" w14:textId="7DE70847" w:rsidR="00D1515C" w:rsidRPr="00133764" w:rsidRDefault="006D476B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11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2,098</w:t>
            </w:r>
          </w:p>
        </w:tc>
      </w:tr>
      <w:tr w:rsidR="009A3998" w:rsidRPr="00133764" w14:paraId="2E03442D" w14:textId="77777777" w:rsidTr="00915412">
        <w:tc>
          <w:tcPr>
            <w:tcW w:w="4410" w:type="dxa"/>
            <w:shd w:val="clear" w:color="auto" w:fill="auto"/>
          </w:tcPr>
          <w:p w14:paraId="437DC39A" w14:textId="77777777" w:rsidR="007065CE" w:rsidRPr="00133764" w:rsidRDefault="007065CE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FE1A748" w14:textId="77777777" w:rsidR="007065CE" w:rsidRPr="00133764" w:rsidRDefault="007065CE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659F7B0" w14:textId="77777777" w:rsidR="002E55CE" w:rsidRPr="00133764" w:rsidRDefault="002E55CE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728319E" w14:textId="4AC5C349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</w:t>
            </w:r>
            <w:r w:rsidRPr="0013376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04616E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1A6313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578686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D0AC7C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75B072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FEBD04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AA60464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3998" w:rsidRPr="00133764" w14:paraId="2F3E9004" w14:textId="77777777" w:rsidTr="00915412">
        <w:tc>
          <w:tcPr>
            <w:tcW w:w="4410" w:type="dxa"/>
            <w:shd w:val="clear" w:color="auto" w:fill="auto"/>
          </w:tcPr>
          <w:p w14:paraId="1953F4C6" w14:textId="535769D8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  <w:r w:rsidR="00E35DB9"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2092D" w14:textId="51BE6CA1" w:rsidR="009A3998" w:rsidRPr="00133764" w:rsidRDefault="00160B06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2E86D47F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92DB1D" w14:textId="00897C03" w:rsidR="009A3998" w:rsidRPr="00133764" w:rsidRDefault="009A3998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ECAC3E" w14:textId="77777777" w:rsidR="009A3998" w:rsidRPr="00133764" w:rsidRDefault="009A3998" w:rsidP="009A3998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8B605" w14:textId="115A2BFE" w:rsidR="009A3998" w:rsidRPr="00133764" w:rsidRDefault="00160B06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8B9C16" w14:textId="77777777" w:rsidR="009A3998" w:rsidRPr="00133764" w:rsidRDefault="009A3998" w:rsidP="009A3998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FA94C" w14:textId="55111F12" w:rsidR="009A3998" w:rsidRPr="00133764" w:rsidRDefault="009A3998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E55CE" w:rsidRPr="00133764" w14:paraId="40C2DE17" w14:textId="77777777" w:rsidTr="002E55CE">
        <w:tc>
          <w:tcPr>
            <w:tcW w:w="4410" w:type="dxa"/>
            <w:shd w:val="clear" w:color="auto" w:fill="auto"/>
          </w:tcPr>
          <w:p w14:paraId="6537829D" w14:textId="77777777" w:rsidR="002E55CE" w:rsidRPr="00133764" w:rsidRDefault="002E55CE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9A9C86" w14:textId="77777777" w:rsidR="002E55CE" w:rsidRPr="00133764" w:rsidRDefault="002E55CE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739233" w14:textId="77777777" w:rsidR="002E55CE" w:rsidRPr="00133764" w:rsidRDefault="002E55CE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BCA059" w14:textId="77777777" w:rsidR="002E55CE" w:rsidRPr="00133764" w:rsidRDefault="002E55CE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602670" w14:textId="77777777" w:rsidR="002E55CE" w:rsidRPr="00133764" w:rsidRDefault="002E55CE" w:rsidP="009A3998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AF61B0" w14:textId="77777777" w:rsidR="002E55CE" w:rsidRPr="00133764" w:rsidRDefault="002E55CE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439653" w14:textId="77777777" w:rsidR="002E55CE" w:rsidRPr="00133764" w:rsidRDefault="002E55CE" w:rsidP="009A3998">
            <w:pPr>
              <w:pStyle w:val="acctfourfigures"/>
              <w:tabs>
                <w:tab w:val="clear" w:pos="765"/>
                <w:tab w:val="decimal" w:pos="42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EAAB85" w14:textId="77777777" w:rsidR="002E55CE" w:rsidRPr="00133764" w:rsidRDefault="002E55CE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3998" w:rsidRPr="00133764" w14:paraId="39745BDA" w14:textId="77777777" w:rsidTr="00915412">
        <w:tc>
          <w:tcPr>
            <w:tcW w:w="4410" w:type="dxa"/>
            <w:shd w:val="clear" w:color="auto" w:fill="auto"/>
          </w:tcPr>
          <w:p w14:paraId="7EBB1824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9A2A8A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5EEDF0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DAE90D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2B81E6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316CA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2E3319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6B3F9D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3998" w:rsidRPr="00133764" w14:paraId="3E79CAC3" w14:textId="77777777" w:rsidTr="00915412">
        <w:tc>
          <w:tcPr>
            <w:tcW w:w="4410" w:type="dxa"/>
            <w:shd w:val="clear" w:color="auto" w:fill="auto"/>
          </w:tcPr>
          <w:p w14:paraId="3FF490BD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shd w:val="clear" w:color="auto" w:fill="auto"/>
          </w:tcPr>
          <w:p w14:paraId="246174A2" w14:textId="62BDEF4D" w:rsidR="009A3998" w:rsidRPr="00133764" w:rsidRDefault="00160B06" w:rsidP="009A3998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C439C0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E85EDC" w14:textId="17AB868E" w:rsidR="009A3998" w:rsidRPr="00133764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788BC4CE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0A1D75" w14:textId="2B9241D4" w:rsidR="009A3998" w:rsidRPr="00133764" w:rsidRDefault="00160B06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018C67B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832045" w14:textId="562F7799" w:rsidR="009A3998" w:rsidRPr="00133764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9A3998" w:rsidRPr="00133764" w14:paraId="573396F9" w14:textId="77777777" w:rsidTr="00915412">
        <w:trPr>
          <w:trHeight w:val="20"/>
        </w:trPr>
        <w:tc>
          <w:tcPr>
            <w:tcW w:w="4410" w:type="dxa"/>
            <w:shd w:val="clear" w:color="auto" w:fill="auto"/>
          </w:tcPr>
          <w:p w14:paraId="6164708E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653EEFFE" w14:textId="24F4283A" w:rsidR="009A3998" w:rsidRPr="00133764" w:rsidRDefault="00160B06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89DF81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5037D8" w14:textId="364E9970" w:rsidR="009A3998" w:rsidRPr="00133764" w:rsidRDefault="009A3998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7B4D75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57623D" w14:textId="209DB944" w:rsidR="009A3998" w:rsidRPr="00133764" w:rsidRDefault="00160B06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6,012</w:t>
            </w:r>
          </w:p>
        </w:tc>
        <w:tc>
          <w:tcPr>
            <w:tcW w:w="270" w:type="dxa"/>
            <w:shd w:val="clear" w:color="auto" w:fill="auto"/>
          </w:tcPr>
          <w:p w14:paraId="226084BF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D14AE8" w14:textId="478626BB" w:rsidR="009A3998" w:rsidRPr="00133764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7,271</w:t>
            </w:r>
          </w:p>
        </w:tc>
      </w:tr>
      <w:tr w:rsidR="009A3998" w:rsidRPr="00133764" w14:paraId="76890315" w14:textId="77777777" w:rsidTr="00915412">
        <w:tc>
          <w:tcPr>
            <w:tcW w:w="4410" w:type="dxa"/>
            <w:shd w:val="clear" w:color="auto" w:fill="auto"/>
          </w:tcPr>
          <w:p w14:paraId="7133AF7D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E030DD" w14:textId="0C1A2587" w:rsidR="009A3998" w:rsidRPr="00133764" w:rsidRDefault="00757D89" w:rsidP="009A3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702</w:t>
            </w:r>
          </w:p>
        </w:tc>
        <w:tc>
          <w:tcPr>
            <w:tcW w:w="270" w:type="dxa"/>
            <w:shd w:val="clear" w:color="auto" w:fill="auto"/>
          </w:tcPr>
          <w:p w14:paraId="41BF8233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F2B84A" w14:textId="2BE6EFDD" w:rsidR="009A3998" w:rsidRPr="00133764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7C94DFF2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604ADC" w14:textId="7DC8BD53" w:rsidR="009A3998" w:rsidRPr="00133764" w:rsidRDefault="00CB0EA0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6724D52D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1317E9" w14:textId="17D84716" w:rsidR="009A3998" w:rsidRPr="00133764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163</w:t>
            </w:r>
          </w:p>
        </w:tc>
      </w:tr>
      <w:tr w:rsidR="00D66DA6" w:rsidRPr="00133764" w14:paraId="13A38C3A" w14:textId="77777777" w:rsidTr="00915412">
        <w:tc>
          <w:tcPr>
            <w:tcW w:w="4410" w:type="dxa"/>
            <w:shd w:val="clear" w:color="auto" w:fill="auto"/>
          </w:tcPr>
          <w:p w14:paraId="7AB928C8" w14:textId="5E15718C" w:rsidR="00D66DA6" w:rsidRPr="00133764" w:rsidRDefault="00D66DA6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5E8235" w14:textId="31DC8378" w:rsidR="00D66DA6" w:rsidRPr="00133764" w:rsidRDefault="00CB0EA0" w:rsidP="00D66DA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705</w:t>
            </w:r>
          </w:p>
        </w:tc>
        <w:tc>
          <w:tcPr>
            <w:tcW w:w="270" w:type="dxa"/>
            <w:shd w:val="clear" w:color="auto" w:fill="auto"/>
          </w:tcPr>
          <w:p w14:paraId="40B60757" w14:textId="77777777" w:rsidR="00D66DA6" w:rsidRPr="00133764" w:rsidRDefault="00D66DA6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447783" w14:textId="101CF52F" w:rsidR="00D66DA6" w:rsidRPr="00133764" w:rsidRDefault="00D66DA6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37A9AD70" w14:textId="77777777" w:rsidR="00D66DA6" w:rsidRPr="00133764" w:rsidRDefault="00D66DA6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6F7B28" w14:textId="6B0E71AF" w:rsidR="00D66DA6" w:rsidRPr="00133764" w:rsidRDefault="00160B06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6,1</w:t>
            </w:r>
            <w:r w:rsidR="00CB0EA0"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66D45C5C" w14:textId="77777777" w:rsidR="00D66DA6" w:rsidRPr="00133764" w:rsidRDefault="00D66DA6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E8236A" w14:textId="01D17E0A" w:rsidR="00D66DA6" w:rsidRPr="00133764" w:rsidRDefault="00D66DA6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7,435</w:t>
            </w:r>
          </w:p>
        </w:tc>
      </w:tr>
      <w:tr w:rsidR="009A3998" w:rsidRPr="00133764" w14:paraId="0A2A95DB" w14:textId="77777777" w:rsidTr="00915412">
        <w:tc>
          <w:tcPr>
            <w:tcW w:w="4410" w:type="dxa"/>
            <w:shd w:val="clear" w:color="auto" w:fill="auto"/>
          </w:tcPr>
          <w:p w14:paraId="01483ABD" w14:textId="79B011DA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</w:t>
            </w: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หนี้การค้าและ</w:t>
            </w:r>
            <w:r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</w:t>
            </w: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020CBF" w14:textId="141CF6B2" w:rsidR="009A3998" w:rsidRPr="00133764" w:rsidRDefault="00CB0EA0" w:rsidP="009A399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14:paraId="28AFDC0C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9836F" w14:textId="13F21ADA" w:rsidR="009A3998" w:rsidRPr="00133764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849</w:t>
            </w:r>
          </w:p>
        </w:tc>
        <w:tc>
          <w:tcPr>
            <w:tcW w:w="270" w:type="dxa"/>
            <w:shd w:val="clear" w:color="auto" w:fill="auto"/>
          </w:tcPr>
          <w:p w14:paraId="055439AE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358189" w14:textId="21AF10F5" w:rsidR="009A3998" w:rsidRPr="00133764" w:rsidRDefault="00160B06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6,1</w:t>
            </w:r>
            <w:r w:rsidR="00CB0EA0"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1EB71686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7DD88" w14:textId="2E92F44D" w:rsidR="009A3998" w:rsidRPr="00133764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7,435</w:t>
            </w:r>
          </w:p>
        </w:tc>
      </w:tr>
      <w:tr w:rsidR="009A3998" w:rsidRPr="00133764" w14:paraId="184CFFAD" w14:textId="77777777" w:rsidTr="00915412">
        <w:tc>
          <w:tcPr>
            <w:tcW w:w="4410" w:type="dxa"/>
            <w:shd w:val="clear" w:color="auto" w:fill="auto"/>
          </w:tcPr>
          <w:p w14:paraId="35DDA312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C5C508" w14:textId="77777777" w:rsidR="009A3998" w:rsidRPr="00133764" w:rsidRDefault="009A3998" w:rsidP="009A39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246F11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C5AAA1" w14:textId="77777777" w:rsidR="009A3998" w:rsidRPr="00133764" w:rsidRDefault="009A3998" w:rsidP="009A39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22FB8F5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D75A02" w14:textId="77777777" w:rsidR="009A3998" w:rsidRPr="00133764" w:rsidRDefault="009A3998" w:rsidP="009A39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A4D1C0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0F701F" w14:textId="77777777" w:rsidR="009A3998" w:rsidRPr="00133764" w:rsidRDefault="009A3998" w:rsidP="009A399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3998" w:rsidRPr="00133764" w14:paraId="2499D69C" w14:textId="77777777" w:rsidTr="00915412">
        <w:tc>
          <w:tcPr>
            <w:tcW w:w="4410" w:type="dxa"/>
            <w:shd w:val="clear" w:color="auto" w:fill="auto"/>
          </w:tcPr>
          <w:p w14:paraId="5CF93BFB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7EE57F" w14:textId="77777777" w:rsidR="009A3998" w:rsidRPr="00133764" w:rsidRDefault="009A3998" w:rsidP="009A3998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3726C1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D6B05B" w14:textId="77777777" w:rsidR="009A3998" w:rsidRPr="00133764" w:rsidRDefault="009A3998" w:rsidP="009A3998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383873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DA5FC2" w14:textId="77777777" w:rsidR="009A3998" w:rsidRPr="00133764" w:rsidRDefault="009A3998" w:rsidP="009A3998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986700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B43674" w14:textId="77777777" w:rsidR="009A3998" w:rsidRPr="00133764" w:rsidRDefault="009A3998" w:rsidP="009A3998">
            <w:pPr>
              <w:pStyle w:val="acctfourfigures"/>
              <w:ind w:right="-20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C0876" w:rsidRPr="00133764" w14:paraId="1481D747" w14:textId="77777777" w:rsidTr="00915412">
        <w:tc>
          <w:tcPr>
            <w:tcW w:w="4410" w:type="dxa"/>
            <w:shd w:val="clear" w:color="auto" w:fill="auto"/>
          </w:tcPr>
          <w:p w14:paraId="3CCAE9AD" w14:textId="77777777" w:rsidR="007C0876" w:rsidRPr="00133764" w:rsidRDefault="007C0876" w:rsidP="007C0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7364DE" w14:textId="0B87C5D6" w:rsidR="007C0876" w:rsidRPr="00133764" w:rsidRDefault="00160B06" w:rsidP="007C0876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8F17C61" w14:textId="77777777" w:rsidR="007C0876" w:rsidRPr="00133764" w:rsidRDefault="007C0876" w:rsidP="007C0876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3D6604" w14:textId="43322DCE" w:rsidR="007C0876" w:rsidRPr="00133764" w:rsidRDefault="007C0876" w:rsidP="007C087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57F5395" w14:textId="77777777" w:rsidR="007C0876" w:rsidRPr="00133764" w:rsidRDefault="007C0876" w:rsidP="007C0876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B67ACF" w14:textId="72BD48F4" w:rsidR="007C0876" w:rsidRPr="00133764" w:rsidRDefault="00160B06" w:rsidP="007C087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923575" w14:textId="77777777" w:rsidR="007C0876" w:rsidRPr="00133764" w:rsidRDefault="007C0876" w:rsidP="007C0876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19B6AD" w14:textId="77777777" w:rsidR="007C0876" w:rsidRPr="00133764" w:rsidRDefault="007C0876" w:rsidP="007C087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60B06" w:rsidRPr="00133764" w14:paraId="11DA6232" w14:textId="77777777" w:rsidTr="00915412">
        <w:tc>
          <w:tcPr>
            <w:tcW w:w="4410" w:type="dxa"/>
            <w:shd w:val="clear" w:color="auto" w:fill="auto"/>
          </w:tcPr>
          <w:p w14:paraId="3739CE1C" w14:textId="2C016387" w:rsidR="00160B06" w:rsidRPr="00133764" w:rsidRDefault="00160B06" w:rsidP="007C0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4E84E" w14:textId="03E7AE31" w:rsidR="00160B06" w:rsidRPr="00133764" w:rsidRDefault="00160B06" w:rsidP="002E55C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70D3E6" w14:textId="77777777" w:rsidR="00160B06" w:rsidRPr="00133764" w:rsidRDefault="00160B06" w:rsidP="007C0876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7DF70B" w14:textId="6A1247A5" w:rsidR="00160B06" w:rsidRPr="00133764" w:rsidRDefault="00160B06" w:rsidP="002E55CE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7B4EB0" w14:textId="77777777" w:rsidR="00160B06" w:rsidRPr="00133764" w:rsidRDefault="00160B06" w:rsidP="007C0876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86B325" w14:textId="3946AD07" w:rsidR="00160B06" w:rsidRPr="00133764" w:rsidRDefault="00160B06" w:rsidP="002E55C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019359ED" w14:textId="77777777" w:rsidR="00160B06" w:rsidRPr="00133764" w:rsidRDefault="00160B06" w:rsidP="007C0876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ED9784" w14:textId="5A536779" w:rsidR="00160B06" w:rsidRPr="00133764" w:rsidRDefault="00160B06" w:rsidP="007C087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A3998" w:rsidRPr="00133764" w14:paraId="497FD5B8" w14:textId="77777777" w:rsidTr="00915412">
        <w:tc>
          <w:tcPr>
            <w:tcW w:w="4410" w:type="dxa"/>
            <w:shd w:val="clear" w:color="auto" w:fill="auto"/>
          </w:tcPr>
          <w:p w14:paraId="542C7CC2" w14:textId="77777777" w:rsidR="009A3998" w:rsidRPr="00133764" w:rsidRDefault="009A3998" w:rsidP="009A3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B00A2" w14:textId="01B3FC6D" w:rsidR="009A3998" w:rsidRPr="00133764" w:rsidRDefault="00CB0EA0" w:rsidP="009A3998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26141EBF" w14:textId="77777777" w:rsidR="009A3998" w:rsidRPr="00133764" w:rsidRDefault="009A3998" w:rsidP="009A3998">
            <w:pPr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C3B55" w14:textId="568CBBD0" w:rsidR="009A3998" w:rsidRPr="00133764" w:rsidRDefault="009A3998" w:rsidP="009A399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3DAD23B1" w14:textId="77777777" w:rsidR="009A3998" w:rsidRPr="00133764" w:rsidRDefault="009A3998" w:rsidP="009A3998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63F01DC" w14:textId="6768BEC8" w:rsidR="009A3998" w:rsidRPr="00133764" w:rsidRDefault="00160B06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7367B" w14:textId="77777777" w:rsidR="009A3998" w:rsidRPr="00133764" w:rsidRDefault="009A3998" w:rsidP="009A3998">
            <w:pPr>
              <w:tabs>
                <w:tab w:val="decimal" w:pos="523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1D331" w14:textId="77777777" w:rsidR="009A3998" w:rsidRPr="00133764" w:rsidRDefault="009A3998" w:rsidP="009A399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23513" w:rsidRPr="00133764" w14:paraId="1A229932" w14:textId="77777777" w:rsidTr="00915412">
        <w:tc>
          <w:tcPr>
            <w:tcW w:w="4410" w:type="dxa"/>
            <w:shd w:val="clear" w:color="auto" w:fill="auto"/>
          </w:tcPr>
          <w:p w14:paraId="4836C24B" w14:textId="77777777" w:rsidR="00223513" w:rsidRPr="00133764" w:rsidRDefault="00223513" w:rsidP="0022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897E7" w14:textId="11665FFA" w:rsidR="00223513" w:rsidRPr="00133764" w:rsidRDefault="00CB0EA0" w:rsidP="00223513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409</w:t>
            </w:r>
          </w:p>
        </w:tc>
        <w:tc>
          <w:tcPr>
            <w:tcW w:w="270" w:type="dxa"/>
            <w:shd w:val="clear" w:color="auto" w:fill="auto"/>
          </w:tcPr>
          <w:p w14:paraId="65785EE5" w14:textId="77777777" w:rsidR="00223513" w:rsidRPr="00133764" w:rsidRDefault="00223513" w:rsidP="0022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DD5946" w14:textId="6568426E" w:rsidR="00223513" w:rsidRPr="00133764" w:rsidRDefault="00223513" w:rsidP="00223513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270" w:type="dxa"/>
            <w:shd w:val="clear" w:color="auto" w:fill="auto"/>
          </w:tcPr>
          <w:p w14:paraId="27B6A35B" w14:textId="77777777" w:rsidR="00223513" w:rsidRPr="00133764" w:rsidRDefault="00223513" w:rsidP="0022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4A59421" w14:textId="0DD43774" w:rsidR="00223513" w:rsidRPr="00133764" w:rsidRDefault="00160B06" w:rsidP="002E55C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7F30870F" w14:textId="77777777" w:rsidR="00223513" w:rsidRPr="00133764" w:rsidRDefault="00223513" w:rsidP="00223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A38D3" w14:textId="77777777" w:rsidR="00223513" w:rsidRPr="00133764" w:rsidRDefault="00223513" w:rsidP="0022351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74555CF" w14:textId="1033D9EF" w:rsidR="006D10C9" w:rsidRPr="00133764" w:rsidRDefault="006D1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</w:p>
    <w:p w14:paraId="303C5EEC" w14:textId="77777777" w:rsidR="006D10C9" w:rsidRPr="00133764" w:rsidRDefault="006D1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</w:pPr>
      <w:r w:rsidRPr="00133764">
        <w:rPr>
          <w:rFonts w:asciiTheme="majorBidi" w:hAnsiTheme="majorBidi" w:cstheme="majorBidi"/>
          <w:b/>
          <w:bCs/>
          <w:sz w:val="28"/>
          <w:szCs w:val="28"/>
          <w:cs/>
          <w:lang w:val="x-none" w:eastAsia="x-none"/>
        </w:rPr>
        <w:br w:type="page"/>
      </w:r>
    </w:p>
    <w:p w14:paraId="79E4A394" w14:textId="44B8235C" w:rsidR="00DB12B7" w:rsidRPr="00133764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lastRenderedPageBreak/>
        <w:t>ลูกหนี้การค้าและลูกหนี้อื่น</w:t>
      </w:r>
    </w:p>
    <w:p w14:paraId="536457B4" w14:textId="77777777" w:rsidR="00DB12B7" w:rsidRPr="00133764" w:rsidRDefault="00DB12B7" w:rsidP="00DB12B7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60"/>
        <w:gridCol w:w="1000"/>
        <w:gridCol w:w="260"/>
        <w:gridCol w:w="1000"/>
        <w:gridCol w:w="270"/>
        <w:gridCol w:w="990"/>
      </w:tblGrid>
      <w:tr w:rsidR="00D1515C" w:rsidRPr="00133764" w14:paraId="15E682A8" w14:textId="77777777" w:rsidTr="005A1038">
        <w:trPr>
          <w:tblHeader/>
        </w:trPr>
        <w:tc>
          <w:tcPr>
            <w:tcW w:w="4320" w:type="dxa"/>
            <w:shd w:val="clear" w:color="auto" w:fill="auto"/>
          </w:tcPr>
          <w:p w14:paraId="72535BC3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F43C22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6EB3943A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7A4A77E5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154B" w:rsidRPr="00133764" w14:paraId="3F492CE5" w14:textId="77777777" w:rsidTr="005A1038">
        <w:trPr>
          <w:tblHeader/>
        </w:trPr>
        <w:tc>
          <w:tcPr>
            <w:tcW w:w="4320" w:type="dxa"/>
            <w:shd w:val="clear" w:color="auto" w:fill="auto"/>
          </w:tcPr>
          <w:p w14:paraId="472F2140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" w:name="_Hlk197388997"/>
          </w:p>
        </w:tc>
        <w:tc>
          <w:tcPr>
            <w:tcW w:w="990" w:type="dxa"/>
            <w:shd w:val="clear" w:color="auto" w:fill="auto"/>
          </w:tcPr>
          <w:p w14:paraId="761B7342" w14:textId="6782E682" w:rsidR="00C6154B" w:rsidRPr="00133764" w:rsidRDefault="00AC7B0E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0" w:type="dxa"/>
            <w:shd w:val="clear" w:color="auto" w:fill="auto"/>
          </w:tcPr>
          <w:p w14:paraId="1621911B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0C88277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4741D7E9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404E6D4" w14:textId="4B113A85" w:rsidR="00C6154B" w:rsidRPr="00133764" w:rsidRDefault="00AC7B0E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0B181D0C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1F1A85" w14:textId="55F69D7F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bookmarkEnd w:id="1"/>
      <w:tr w:rsidR="00C6154B" w:rsidRPr="00133764" w14:paraId="4A271A0F" w14:textId="77777777" w:rsidTr="005A1038">
        <w:trPr>
          <w:tblHeader/>
        </w:trPr>
        <w:tc>
          <w:tcPr>
            <w:tcW w:w="4320" w:type="dxa"/>
            <w:shd w:val="clear" w:color="auto" w:fill="auto"/>
          </w:tcPr>
          <w:p w14:paraId="754C1917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6B87A3" w14:textId="6FF28616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0" w:type="dxa"/>
            <w:shd w:val="clear" w:color="auto" w:fill="auto"/>
          </w:tcPr>
          <w:p w14:paraId="4F3F2A7E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54DF90B" w14:textId="672B0CD2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5B57E998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6A95AD0" w14:textId="68CD9B6A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3A0DBB4C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D7355E" w14:textId="776EEC0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D1515C" w:rsidRPr="00133764" w14:paraId="3285FA7F" w14:textId="77777777" w:rsidTr="005A1038">
        <w:trPr>
          <w:trHeight w:val="281"/>
          <w:tblHeader/>
        </w:trPr>
        <w:tc>
          <w:tcPr>
            <w:tcW w:w="4320" w:type="dxa"/>
            <w:shd w:val="clear" w:color="auto" w:fill="auto"/>
          </w:tcPr>
          <w:p w14:paraId="591F9328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B5D39FA" w14:textId="77777777" w:rsidR="00D1515C" w:rsidRPr="00133764" w:rsidRDefault="00D1515C" w:rsidP="008576F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1515C" w:rsidRPr="00133764" w14:paraId="2C034D3B" w14:textId="77777777" w:rsidTr="005A1038">
        <w:tc>
          <w:tcPr>
            <w:tcW w:w="4320" w:type="dxa"/>
            <w:shd w:val="clear" w:color="auto" w:fill="auto"/>
          </w:tcPr>
          <w:p w14:paraId="58E7A956" w14:textId="77777777" w:rsidR="00D1515C" w:rsidRPr="00133764" w:rsidRDefault="00D1515C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4A5821DB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217B1B1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20892B0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DF05D67" w14:textId="77777777" w:rsidR="00D1515C" w:rsidRPr="00133764" w:rsidRDefault="00D1515C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93C0EBB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0E25BB" w14:textId="77777777" w:rsidR="00D1515C" w:rsidRPr="00133764" w:rsidRDefault="00D1515C" w:rsidP="008576F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9CA2BE9" w14:textId="77777777" w:rsidR="00D1515C" w:rsidRPr="00133764" w:rsidRDefault="00D1515C" w:rsidP="008576F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154B" w:rsidRPr="00133764" w14:paraId="142E2EE6" w14:textId="77777777" w:rsidTr="005A1038">
        <w:tc>
          <w:tcPr>
            <w:tcW w:w="4320" w:type="dxa"/>
            <w:shd w:val="clear" w:color="auto" w:fill="auto"/>
          </w:tcPr>
          <w:p w14:paraId="15B6A422" w14:textId="77777777" w:rsidR="00C6154B" w:rsidRPr="00133764" w:rsidRDefault="00C6154B" w:rsidP="00C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1AC35BB5" w14:textId="0C1AC9C0" w:rsidR="00C6154B" w:rsidRPr="00133764" w:rsidRDefault="00797CB7" w:rsidP="00C6154B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482,292</w:t>
            </w:r>
          </w:p>
        </w:tc>
        <w:tc>
          <w:tcPr>
            <w:tcW w:w="260" w:type="dxa"/>
            <w:shd w:val="clear" w:color="auto" w:fill="auto"/>
          </w:tcPr>
          <w:p w14:paraId="53A200CD" w14:textId="77777777" w:rsidR="00C6154B" w:rsidRPr="00133764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09058E58" w14:textId="21DB1A79" w:rsidR="00C6154B" w:rsidRPr="00133764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473,417</w:t>
            </w:r>
          </w:p>
        </w:tc>
        <w:tc>
          <w:tcPr>
            <w:tcW w:w="260" w:type="dxa"/>
            <w:shd w:val="clear" w:color="auto" w:fill="auto"/>
          </w:tcPr>
          <w:p w14:paraId="35327F97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D55917B" w14:textId="3D3022AB" w:rsidR="00C6154B" w:rsidRPr="00133764" w:rsidRDefault="00692C19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343,358</w:t>
            </w:r>
          </w:p>
        </w:tc>
        <w:tc>
          <w:tcPr>
            <w:tcW w:w="270" w:type="dxa"/>
            <w:shd w:val="clear" w:color="auto" w:fill="auto"/>
          </w:tcPr>
          <w:p w14:paraId="06BAFC6B" w14:textId="77777777" w:rsidR="00C6154B" w:rsidRPr="00133764" w:rsidRDefault="00C6154B" w:rsidP="00C6154B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725B87" w14:textId="60B8B3EF" w:rsidR="00C6154B" w:rsidRPr="00133764" w:rsidRDefault="00C6154B" w:rsidP="00591DC9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143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342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,970</w:t>
            </w:r>
          </w:p>
        </w:tc>
      </w:tr>
      <w:tr w:rsidR="00C6154B" w:rsidRPr="00133764" w:rsidDel="003F2604" w14:paraId="4B607410" w14:textId="77777777" w:rsidTr="005A1038">
        <w:tc>
          <w:tcPr>
            <w:tcW w:w="4320" w:type="dxa"/>
            <w:shd w:val="clear" w:color="auto" w:fill="auto"/>
          </w:tcPr>
          <w:p w14:paraId="4AC9F3C3" w14:textId="77777777" w:rsidR="00C6154B" w:rsidRPr="00133764" w:rsidRDefault="00C6154B" w:rsidP="00C615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99613F" w14:textId="5C23FDC5" w:rsidR="00C6154B" w:rsidRPr="00133764" w:rsidRDefault="00797CB7" w:rsidP="00E23B7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(11,755)</w:t>
            </w:r>
          </w:p>
        </w:tc>
        <w:tc>
          <w:tcPr>
            <w:tcW w:w="260" w:type="dxa"/>
            <w:shd w:val="clear" w:color="auto" w:fill="auto"/>
          </w:tcPr>
          <w:p w14:paraId="57348CD2" w14:textId="77777777" w:rsidR="00C6154B" w:rsidRPr="00133764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160B3373" w14:textId="4B86412E" w:rsidR="00C6154B" w:rsidRPr="00133764" w:rsidDel="003F2604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(88)</w:t>
            </w:r>
          </w:p>
        </w:tc>
        <w:tc>
          <w:tcPr>
            <w:tcW w:w="260" w:type="dxa"/>
            <w:shd w:val="clear" w:color="auto" w:fill="auto"/>
          </w:tcPr>
          <w:p w14:paraId="46C1907A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AD08006" w14:textId="5BCCC41E" w:rsidR="00C6154B" w:rsidRPr="00133764" w:rsidRDefault="00692C19" w:rsidP="00805611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(11,652)</w:t>
            </w:r>
          </w:p>
        </w:tc>
        <w:tc>
          <w:tcPr>
            <w:tcW w:w="270" w:type="dxa"/>
            <w:shd w:val="clear" w:color="auto" w:fill="auto"/>
          </w:tcPr>
          <w:p w14:paraId="7BCC28A3" w14:textId="77777777" w:rsidR="00C6154B" w:rsidRPr="00133764" w:rsidRDefault="00C6154B" w:rsidP="00C61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3FF9D6" w14:textId="10668AFC" w:rsidR="00C6154B" w:rsidRPr="00133764" w:rsidDel="003F2604" w:rsidRDefault="00C6154B" w:rsidP="00E60A55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6154B" w:rsidRPr="00133764" w14:paraId="288ABE17" w14:textId="77777777" w:rsidTr="005A1038">
        <w:tc>
          <w:tcPr>
            <w:tcW w:w="4320" w:type="dxa"/>
            <w:shd w:val="clear" w:color="auto" w:fill="auto"/>
          </w:tcPr>
          <w:p w14:paraId="4E51642D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CEE70" w14:textId="43238712" w:rsidR="00C6154B" w:rsidRPr="00133764" w:rsidRDefault="00797CB7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470,537</w:t>
            </w:r>
          </w:p>
        </w:tc>
        <w:tc>
          <w:tcPr>
            <w:tcW w:w="260" w:type="dxa"/>
            <w:shd w:val="clear" w:color="auto" w:fill="auto"/>
          </w:tcPr>
          <w:p w14:paraId="0AD3FB3C" w14:textId="77777777" w:rsidR="00C6154B" w:rsidRPr="00133764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9D749" w14:textId="46D719B1" w:rsidR="00C6154B" w:rsidRPr="00133764" w:rsidRDefault="00C6154B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473,329</w:t>
            </w:r>
          </w:p>
        </w:tc>
        <w:tc>
          <w:tcPr>
            <w:tcW w:w="260" w:type="dxa"/>
            <w:shd w:val="clear" w:color="auto" w:fill="auto"/>
          </w:tcPr>
          <w:p w14:paraId="6EA4BE9E" w14:textId="77777777" w:rsidR="00C6154B" w:rsidRPr="00133764" w:rsidRDefault="00C6154B" w:rsidP="00C6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1AEF5" w14:textId="4A0DD76B" w:rsidR="00C6154B" w:rsidRPr="00133764" w:rsidRDefault="00692C19" w:rsidP="00C6154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331,706</w:t>
            </w:r>
          </w:p>
        </w:tc>
        <w:tc>
          <w:tcPr>
            <w:tcW w:w="270" w:type="dxa"/>
            <w:shd w:val="clear" w:color="auto" w:fill="auto"/>
          </w:tcPr>
          <w:p w14:paraId="2A11C040" w14:textId="77777777" w:rsidR="00C6154B" w:rsidRPr="00133764" w:rsidRDefault="00C6154B" w:rsidP="00C6154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92986" w14:textId="03631903" w:rsidR="00C6154B" w:rsidRPr="00133764" w:rsidRDefault="00C6154B" w:rsidP="00591D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342</w:t>
            </w: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,970</w:t>
            </w:r>
          </w:p>
        </w:tc>
      </w:tr>
      <w:tr w:rsidR="00376281" w:rsidRPr="00133764" w14:paraId="144A6754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6DAB4BF9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F8E8491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7980AB47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837C59E" w14:textId="77777777" w:rsidR="00376281" w:rsidRPr="00133764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</w:tcPr>
          <w:p w14:paraId="6EA51DEE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F7A2401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1BC40D9C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4AEBF1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</w:rPr>
            </w:pPr>
          </w:p>
        </w:tc>
      </w:tr>
      <w:tr w:rsidR="00376281" w:rsidRPr="00133764" w14:paraId="270C6706" w14:textId="77777777" w:rsidTr="005A1038">
        <w:tc>
          <w:tcPr>
            <w:tcW w:w="4320" w:type="dxa"/>
            <w:shd w:val="clear" w:color="auto" w:fill="auto"/>
          </w:tcPr>
          <w:p w14:paraId="056AAEC7" w14:textId="72F935BB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="00F20E44"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เงินทุน</w:t>
            </w:r>
          </w:p>
        </w:tc>
        <w:tc>
          <w:tcPr>
            <w:tcW w:w="990" w:type="dxa"/>
            <w:shd w:val="clear" w:color="auto" w:fill="auto"/>
          </w:tcPr>
          <w:p w14:paraId="68BFB0AD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1CE9D962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24533BB" w14:textId="77777777" w:rsidR="00376281" w:rsidRPr="00133764" w:rsidRDefault="00376281" w:rsidP="0037628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43DE7070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78C5AEB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88C83A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7657A1" w14:textId="77777777" w:rsidR="00376281" w:rsidRPr="00133764" w:rsidRDefault="00376281" w:rsidP="00376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692C19" w:rsidRPr="00133764" w14:paraId="4B8E5842" w14:textId="77777777" w:rsidTr="00BC7EC4">
        <w:tc>
          <w:tcPr>
            <w:tcW w:w="4320" w:type="dxa"/>
            <w:shd w:val="clear" w:color="auto" w:fill="auto"/>
          </w:tcPr>
          <w:p w14:paraId="21D9191D" w14:textId="76951330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990" w:type="dxa"/>
            <w:shd w:val="clear" w:color="auto" w:fill="auto"/>
          </w:tcPr>
          <w:p w14:paraId="20A52F66" w14:textId="25119C5D" w:rsidR="00692C19" w:rsidRPr="00133764" w:rsidRDefault="00797CB7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17,395</w:t>
            </w:r>
          </w:p>
        </w:tc>
        <w:tc>
          <w:tcPr>
            <w:tcW w:w="260" w:type="dxa"/>
            <w:shd w:val="clear" w:color="auto" w:fill="auto"/>
          </w:tcPr>
          <w:p w14:paraId="7C1828EE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5E71A3D" w14:textId="0D7942C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29,270</w:t>
            </w:r>
          </w:p>
        </w:tc>
        <w:tc>
          <w:tcPr>
            <w:tcW w:w="260" w:type="dxa"/>
            <w:shd w:val="clear" w:color="auto" w:fill="auto"/>
          </w:tcPr>
          <w:p w14:paraId="4DE65FAA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9F0DDDE" w14:textId="7537EEF5" w:rsidR="00692C19" w:rsidRPr="00133764" w:rsidRDefault="00692C19" w:rsidP="00797CB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7C50B6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311F65" w14:textId="19E893C0" w:rsidR="00692C19" w:rsidRPr="00133764" w:rsidRDefault="00692C19" w:rsidP="00797CB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92C19" w:rsidRPr="00133764" w14:paraId="711A8655" w14:textId="77777777" w:rsidTr="00BC7EC4">
        <w:tc>
          <w:tcPr>
            <w:tcW w:w="4320" w:type="dxa"/>
            <w:shd w:val="clear" w:color="auto" w:fill="auto"/>
          </w:tcPr>
          <w:p w14:paraId="2EDCAB67" w14:textId="77777777" w:rsidR="00692C19" w:rsidRPr="00133764" w:rsidRDefault="00692C19" w:rsidP="0069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A85692" w14:textId="2FA86FA2" w:rsidR="00692C19" w:rsidRPr="00133764" w:rsidRDefault="00797CB7" w:rsidP="00797CB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F0E1C2B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B5B8480" w14:textId="243D783A" w:rsidR="00692C19" w:rsidRPr="00133764" w:rsidRDefault="00692C19" w:rsidP="00797CB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0F6E51C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AC04F5F" w14:textId="7DD73525" w:rsidR="00692C19" w:rsidRPr="00133764" w:rsidRDefault="00692C19" w:rsidP="00797CB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B1AE14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700270" w14:textId="01FD5199" w:rsidR="00692C19" w:rsidRPr="00133764" w:rsidRDefault="00692C19" w:rsidP="00797CB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-</w:t>
            </w:r>
          </w:p>
        </w:tc>
      </w:tr>
      <w:tr w:rsidR="00692C19" w:rsidRPr="00133764" w14:paraId="7E5DF8E3" w14:textId="77777777" w:rsidTr="00BC7EC4">
        <w:trPr>
          <w:trHeight w:val="58"/>
        </w:trPr>
        <w:tc>
          <w:tcPr>
            <w:tcW w:w="4320" w:type="dxa"/>
            <w:shd w:val="clear" w:color="auto" w:fill="auto"/>
          </w:tcPr>
          <w:p w14:paraId="21A070A1" w14:textId="77777777" w:rsidR="00692C19" w:rsidRPr="00133764" w:rsidRDefault="00692C19" w:rsidP="0069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D8CCF" w14:textId="23094AD0" w:rsidR="00692C19" w:rsidRPr="00133764" w:rsidRDefault="00797CB7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17,395</w:t>
            </w:r>
          </w:p>
        </w:tc>
        <w:tc>
          <w:tcPr>
            <w:tcW w:w="260" w:type="dxa"/>
            <w:shd w:val="clear" w:color="auto" w:fill="auto"/>
          </w:tcPr>
          <w:p w14:paraId="59DF9D24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C53E7" w14:textId="00D6159B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29,270</w:t>
            </w:r>
          </w:p>
        </w:tc>
        <w:tc>
          <w:tcPr>
            <w:tcW w:w="260" w:type="dxa"/>
            <w:shd w:val="clear" w:color="auto" w:fill="auto"/>
          </w:tcPr>
          <w:p w14:paraId="724BBF59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8B20A" w14:textId="441ECE4B" w:rsidR="00692C19" w:rsidRPr="00133764" w:rsidRDefault="00692C19" w:rsidP="00797CB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D31B74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E13F" w14:textId="28078D8B" w:rsidR="00692C19" w:rsidRPr="00133764" w:rsidRDefault="00692C19" w:rsidP="00797CB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</w:tr>
      <w:tr w:rsidR="00692C19" w:rsidRPr="00133764" w14:paraId="149B4D96" w14:textId="77777777" w:rsidTr="005A1038">
        <w:trPr>
          <w:trHeight w:val="80"/>
        </w:trPr>
        <w:tc>
          <w:tcPr>
            <w:tcW w:w="4320" w:type="dxa"/>
            <w:shd w:val="clear" w:color="auto" w:fill="auto"/>
          </w:tcPr>
          <w:p w14:paraId="2C4B224B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6F4F97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1E4D447A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shd w:val="clear" w:color="auto" w:fill="auto"/>
          </w:tcPr>
          <w:p w14:paraId="1548B006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dxa"/>
            <w:shd w:val="clear" w:color="auto" w:fill="auto"/>
          </w:tcPr>
          <w:p w14:paraId="20959665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shd w:val="clear" w:color="auto" w:fill="auto"/>
          </w:tcPr>
          <w:p w14:paraId="25B76DB8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08F8FB32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2C96E5A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92C19" w:rsidRPr="00133764" w14:paraId="5F340A5D" w14:textId="77777777" w:rsidTr="005A1038">
        <w:trPr>
          <w:trHeight w:val="80"/>
        </w:trPr>
        <w:tc>
          <w:tcPr>
            <w:tcW w:w="4320" w:type="dxa"/>
            <w:shd w:val="clear" w:color="auto" w:fill="auto"/>
          </w:tcPr>
          <w:p w14:paraId="05D196A3" w14:textId="77777777" w:rsidR="00692C19" w:rsidRPr="00133764" w:rsidRDefault="00692C19" w:rsidP="0069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  <w:shd w:val="clear" w:color="auto" w:fill="auto"/>
          </w:tcPr>
          <w:p w14:paraId="548CAC1A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33B346D3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7FB0DD46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3F25B15A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411AB54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E682FE" w14:textId="77777777" w:rsidR="00692C19" w:rsidRPr="00133764" w:rsidRDefault="00692C19" w:rsidP="00692C1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A3C1D12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C19" w:rsidRPr="00133764" w14:paraId="103F435C" w14:textId="77777777" w:rsidTr="005A1038">
        <w:tc>
          <w:tcPr>
            <w:tcW w:w="4320" w:type="dxa"/>
            <w:shd w:val="clear" w:color="auto" w:fill="auto"/>
          </w:tcPr>
          <w:p w14:paraId="6A7E6EEB" w14:textId="77777777" w:rsidR="00692C19" w:rsidRPr="00133764" w:rsidRDefault="00692C19" w:rsidP="0069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90" w:type="dxa"/>
            <w:shd w:val="clear" w:color="auto" w:fill="auto"/>
          </w:tcPr>
          <w:p w14:paraId="0F72251C" w14:textId="188F008E" w:rsidR="00692C19" w:rsidRPr="00133764" w:rsidRDefault="00797CB7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7,739</w:t>
            </w:r>
          </w:p>
        </w:tc>
        <w:tc>
          <w:tcPr>
            <w:tcW w:w="260" w:type="dxa"/>
            <w:shd w:val="clear" w:color="auto" w:fill="auto"/>
          </w:tcPr>
          <w:p w14:paraId="290660B1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4B81EA5" w14:textId="2AC40DF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10,666</w:t>
            </w:r>
          </w:p>
        </w:tc>
        <w:tc>
          <w:tcPr>
            <w:tcW w:w="260" w:type="dxa"/>
            <w:shd w:val="clear" w:color="auto" w:fill="auto"/>
          </w:tcPr>
          <w:p w14:paraId="567C908F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3C29818" w14:textId="586D7634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3,016</w:t>
            </w:r>
          </w:p>
        </w:tc>
        <w:tc>
          <w:tcPr>
            <w:tcW w:w="270" w:type="dxa"/>
            <w:shd w:val="clear" w:color="auto" w:fill="auto"/>
          </w:tcPr>
          <w:p w14:paraId="5B517189" w14:textId="77777777" w:rsidR="00692C19" w:rsidRPr="00133764" w:rsidRDefault="00692C19" w:rsidP="00692C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7D8409" w14:textId="131E935E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4,926</w:t>
            </w:r>
          </w:p>
        </w:tc>
      </w:tr>
      <w:tr w:rsidR="00692C19" w:rsidRPr="00133764" w14:paraId="2A140C73" w14:textId="77777777" w:rsidTr="005A1038">
        <w:tc>
          <w:tcPr>
            <w:tcW w:w="4320" w:type="dxa"/>
            <w:shd w:val="clear" w:color="auto" w:fill="auto"/>
          </w:tcPr>
          <w:p w14:paraId="6607DE16" w14:textId="77777777" w:rsidR="00692C19" w:rsidRPr="00133764" w:rsidRDefault="00692C19" w:rsidP="0069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DFDEA3" w14:textId="3CAF5FB8" w:rsidR="00692C19" w:rsidRPr="00133764" w:rsidRDefault="00797CB7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(3,943)</w:t>
            </w:r>
          </w:p>
        </w:tc>
        <w:tc>
          <w:tcPr>
            <w:tcW w:w="260" w:type="dxa"/>
            <w:shd w:val="clear" w:color="auto" w:fill="auto"/>
          </w:tcPr>
          <w:p w14:paraId="656CFB97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0FCAAAC" w14:textId="6508AE11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(5,532)</w:t>
            </w:r>
          </w:p>
        </w:tc>
        <w:tc>
          <w:tcPr>
            <w:tcW w:w="260" w:type="dxa"/>
            <w:shd w:val="clear" w:color="auto" w:fill="auto"/>
          </w:tcPr>
          <w:p w14:paraId="182C41A8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4DF9435" w14:textId="75D3724D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(1,301)</w:t>
            </w:r>
          </w:p>
        </w:tc>
        <w:tc>
          <w:tcPr>
            <w:tcW w:w="270" w:type="dxa"/>
            <w:shd w:val="clear" w:color="auto" w:fill="auto"/>
          </w:tcPr>
          <w:p w14:paraId="4045AEB7" w14:textId="77777777" w:rsidR="00692C19" w:rsidRPr="00133764" w:rsidRDefault="00692C19" w:rsidP="00692C1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4C66E4" w14:textId="2EF3AAAC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2,325</w:t>
            </w: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)</w:t>
            </w:r>
          </w:p>
        </w:tc>
      </w:tr>
      <w:tr w:rsidR="00692C19" w:rsidRPr="00133764" w14:paraId="6556AEB6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5E2E6687" w14:textId="77777777" w:rsidR="00692C19" w:rsidRPr="00133764" w:rsidRDefault="00692C19" w:rsidP="00692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01F36" w14:textId="039870C1" w:rsidR="00692C19" w:rsidRPr="00133764" w:rsidRDefault="00797CB7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3,796</w:t>
            </w:r>
          </w:p>
        </w:tc>
        <w:tc>
          <w:tcPr>
            <w:tcW w:w="260" w:type="dxa"/>
            <w:shd w:val="clear" w:color="auto" w:fill="auto"/>
          </w:tcPr>
          <w:p w14:paraId="2C5A301D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485AE" w14:textId="49351E6C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5,134</w:t>
            </w:r>
          </w:p>
        </w:tc>
        <w:tc>
          <w:tcPr>
            <w:tcW w:w="260" w:type="dxa"/>
            <w:shd w:val="clear" w:color="auto" w:fill="auto"/>
          </w:tcPr>
          <w:p w14:paraId="31B92014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07E20" w14:textId="4D5D29C3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1,715</w:t>
            </w:r>
          </w:p>
        </w:tc>
        <w:tc>
          <w:tcPr>
            <w:tcW w:w="270" w:type="dxa"/>
            <w:shd w:val="clear" w:color="auto" w:fill="auto"/>
          </w:tcPr>
          <w:p w14:paraId="61C369D0" w14:textId="7CCC2AF2" w:rsidR="00692C19" w:rsidRPr="00133764" w:rsidRDefault="00692C19" w:rsidP="00692C19">
            <w:pPr>
              <w:spacing w:line="240" w:lineRule="auto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F48C0" w14:textId="47EB2768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2,601</w:t>
            </w:r>
          </w:p>
        </w:tc>
      </w:tr>
      <w:tr w:rsidR="00692C19" w:rsidRPr="00133764" w14:paraId="1952FAD1" w14:textId="77777777" w:rsidTr="005A1038">
        <w:trPr>
          <w:trHeight w:val="58"/>
        </w:trPr>
        <w:tc>
          <w:tcPr>
            <w:tcW w:w="4320" w:type="dxa"/>
            <w:shd w:val="clear" w:color="auto" w:fill="auto"/>
          </w:tcPr>
          <w:p w14:paraId="49796877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A969BB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6B4A163B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443B379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0448DAF0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7A03E294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184D38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56FDC9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692C19" w:rsidRPr="00133764" w14:paraId="4BD2B124" w14:textId="77777777" w:rsidTr="005A1038">
        <w:trPr>
          <w:trHeight w:val="56"/>
        </w:trPr>
        <w:tc>
          <w:tcPr>
            <w:tcW w:w="4320" w:type="dxa"/>
            <w:shd w:val="clear" w:color="auto" w:fill="auto"/>
          </w:tcPr>
          <w:p w14:paraId="1F6CD29C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D8645E" w14:textId="6FB8B9B1" w:rsidR="00692C19" w:rsidRPr="00133764" w:rsidRDefault="0045450B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159,335</w:t>
            </w:r>
          </w:p>
        </w:tc>
        <w:tc>
          <w:tcPr>
            <w:tcW w:w="260" w:type="dxa"/>
            <w:shd w:val="clear" w:color="auto" w:fill="auto"/>
          </w:tcPr>
          <w:p w14:paraId="048F3EBF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666DBA3" w14:textId="702B9E13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120</w:t>
            </w:r>
            <w:r w:rsidRPr="001337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337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78</w:t>
            </w:r>
            <w:r w:rsidR="00DE0ED3" w:rsidRPr="001337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3304C32C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58C04959" w14:textId="34A5DCBA" w:rsidR="00692C19" w:rsidRPr="00133764" w:rsidRDefault="0045450B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73,508</w:t>
            </w:r>
          </w:p>
        </w:tc>
        <w:tc>
          <w:tcPr>
            <w:tcW w:w="270" w:type="dxa"/>
            <w:shd w:val="clear" w:color="auto" w:fill="auto"/>
          </w:tcPr>
          <w:p w14:paraId="63CAB76B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EB66C6" w14:textId="1C484C89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53,337</w:t>
            </w:r>
          </w:p>
        </w:tc>
      </w:tr>
      <w:tr w:rsidR="00692C19" w:rsidRPr="00133764" w14:paraId="3CFBF47C" w14:textId="77777777" w:rsidTr="005A1038">
        <w:trPr>
          <w:trHeight w:val="46"/>
        </w:trPr>
        <w:tc>
          <w:tcPr>
            <w:tcW w:w="4320" w:type="dxa"/>
            <w:shd w:val="clear" w:color="auto" w:fill="auto"/>
          </w:tcPr>
          <w:p w14:paraId="6CE28B9D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A13088F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573C3FF9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D6F0E1F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19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687D8CDB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391A658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A75050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C0FECE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692C19" w:rsidRPr="00133764" w14:paraId="6E113061" w14:textId="77777777" w:rsidTr="005A1038">
        <w:trPr>
          <w:trHeight w:val="56"/>
        </w:trPr>
        <w:tc>
          <w:tcPr>
            <w:tcW w:w="4320" w:type="dxa"/>
            <w:shd w:val="clear" w:color="auto" w:fill="auto"/>
          </w:tcPr>
          <w:p w14:paraId="28DF161C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15FFA94" w14:textId="073B091D" w:rsidR="00692C19" w:rsidRPr="00133764" w:rsidRDefault="0045450B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651,063</w:t>
            </w:r>
          </w:p>
        </w:tc>
        <w:tc>
          <w:tcPr>
            <w:tcW w:w="260" w:type="dxa"/>
            <w:shd w:val="clear" w:color="auto" w:fill="auto"/>
          </w:tcPr>
          <w:p w14:paraId="2A1CC168" w14:textId="77777777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2C346AC1" w14:textId="24E7AD2D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628,</w:t>
            </w:r>
            <w:r w:rsidRPr="001337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51</w:t>
            </w:r>
            <w:r w:rsidR="00DE0ED3" w:rsidRPr="00133764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71F03BE3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</w:tcPr>
          <w:p w14:paraId="28366223" w14:textId="7230DCBD" w:rsidR="00692C19" w:rsidRPr="00133764" w:rsidRDefault="0045450B" w:rsidP="00692C1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406,929</w:t>
            </w:r>
          </w:p>
        </w:tc>
        <w:tc>
          <w:tcPr>
            <w:tcW w:w="270" w:type="dxa"/>
            <w:shd w:val="clear" w:color="auto" w:fill="auto"/>
          </w:tcPr>
          <w:p w14:paraId="495F9721" w14:textId="77777777" w:rsidR="00692C19" w:rsidRPr="00133764" w:rsidRDefault="00692C19" w:rsidP="0069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35B297" w14:textId="2F9928BD" w:rsidR="00692C19" w:rsidRPr="00133764" w:rsidRDefault="00692C19" w:rsidP="00692C19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left="-143" w:right="-15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398,908</w:t>
            </w:r>
          </w:p>
        </w:tc>
      </w:tr>
    </w:tbl>
    <w:p w14:paraId="2378D47B" w14:textId="77777777" w:rsidR="00B12807" w:rsidRPr="00133764" w:rsidRDefault="00B12807" w:rsidP="00C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1E40C007" w14:textId="6061D016" w:rsidR="00DB12B7" w:rsidRPr="00133764" w:rsidRDefault="00DB12B7" w:rsidP="005A1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  <w:lang w:eastAsia="x-none"/>
        </w:rPr>
        <w:t>โดย</w:t>
      </w:r>
      <w:r w:rsidRPr="00133764">
        <w:rPr>
          <w:rFonts w:asciiTheme="majorBidi" w:hAnsiTheme="majorBidi" w:cstheme="majorBidi"/>
          <w:sz w:val="28"/>
          <w:szCs w:val="28"/>
          <w:cs/>
          <w:lang w:val="th-TH"/>
        </w:rPr>
        <w:t>ปกติระยะเวลาการให้สินเชื่อแก่ลูกค้าของกลุ่มบริษัท</w:t>
      </w:r>
      <w:r w:rsidRPr="00133764">
        <w:rPr>
          <w:rFonts w:asciiTheme="majorBidi" w:hAnsiTheme="majorBidi" w:cstheme="majorBidi"/>
          <w:sz w:val="28"/>
          <w:szCs w:val="28"/>
          <w:cs/>
        </w:rPr>
        <w:t>มีระยะเวลาตั้งแต่</w:t>
      </w:r>
      <w:r w:rsidRPr="00133764">
        <w:rPr>
          <w:rFonts w:asciiTheme="majorBidi" w:hAnsiTheme="majorBidi" w:cstheme="majorBidi"/>
          <w:sz w:val="28"/>
          <w:szCs w:val="28"/>
        </w:rPr>
        <w:t xml:space="preserve"> 30 </w:t>
      </w:r>
      <w:r w:rsidRPr="00133764">
        <w:rPr>
          <w:rFonts w:asciiTheme="majorBidi" w:hAnsiTheme="majorBidi" w:cstheme="majorBidi"/>
          <w:sz w:val="28"/>
          <w:szCs w:val="28"/>
          <w:cs/>
        </w:rPr>
        <w:t>วัน</w:t>
      </w:r>
      <w:r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</w:rPr>
        <w:t>ถึง</w:t>
      </w:r>
      <w:r w:rsidRPr="00133764">
        <w:rPr>
          <w:rFonts w:asciiTheme="majorBidi" w:hAnsiTheme="majorBidi" w:cstheme="majorBidi"/>
          <w:sz w:val="28"/>
          <w:szCs w:val="28"/>
        </w:rPr>
        <w:t xml:space="preserve"> 90 </w:t>
      </w:r>
      <w:r w:rsidRPr="00133764">
        <w:rPr>
          <w:rFonts w:asciiTheme="majorBidi" w:hAnsiTheme="majorBidi" w:cstheme="majorBidi"/>
          <w:sz w:val="28"/>
          <w:szCs w:val="28"/>
          <w:cs/>
        </w:rPr>
        <w:t>วัน</w:t>
      </w:r>
    </w:p>
    <w:p w14:paraId="4E983597" w14:textId="77777777" w:rsidR="0051525F" w:rsidRPr="00133764" w:rsidRDefault="0051525F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0"/>
        <w:gridCol w:w="10"/>
        <w:gridCol w:w="990"/>
        <w:gridCol w:w="260"/>
        <w:gridCol w:w="10"/>
        <w:gridCol w:w="990"/>
        <w:gridCol w:w="270"/>
        <w:gridCol w:w="990"/>
      </w:tblGrid>
      <w:tr w:rsidR="006D10C9" w:rsidRPr="00133764" w14:paraId="64096C4D" w14:textId="77777777" w:rsidTr="009113AE">
        <w:trPr>
          <w:tblHeader/>
        </w:trPr>
        <w:tc>
          <w:tcPr>
            <w:tcW w:w="4410" w:type="dxa"/>
            <w:vAlign w:val="bottom"/>
            <w:hideMark/>
          </w:tcPr>
          <w:p w14:paraId="05469BEB" w14:textId="6579FBD1" w:rsidR="006D10C9" w:rsidRPr="00133764" w:rsidRDefault="006D10C9" w:rsidP="0018489D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250" w:type="dxa"/>
            <w:gridSpan w:val="4"/>
          </w:tcPr>
          <w:p w14:paraId="00D83E46" w14:textId="77777777" w:rsidR="006D10C9" w:rsidRPr="00133764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2D9A3E1" w14:textId="77777777" w:rsidR="006D10C9" w:rsidRPr="00133764" w:rsidRDefault="006D10C9" w:rsidP="0018489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hideMark/>
          </w:tcPr>
          <w:p w14:paraId="727094CD" w14:textId="77777777" w:rsidR="006D10C9" w:rsidRPr="00133764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10C9" w:rsidRPr="00133764" w14:paraId="4029E5A2" w14:textId="77777777" w:rsidTr="009113AE">
        <w:trPr>
          <w:tblHeader/>
        </w:trPr>
        <w:tc>
          <w:tcPr>
            <w:tcW w:w="4410" w:type="dxa"/>
            <w:shd w:val="clear" w:color="auto" w:fill="auto"/>
          </w:tcPr>
          <w:p w14:paraId="2012A282" w14:textId="77777777" w:rsidR="006D10C9" w:rsidRPr="00133764" w:rsidRDefault="00D66DA6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254739E4" w14:textId="05F10E67" w:rsidR="00D36C49" w:rsidRPr="00133764" w:rsidRDefault="00D36C4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สำหรับงวดหกเดือนสิ้นสุดวันที่ 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990" w:type="dxa"/>
            <w:shd w:val="clear" w:color="auto" w:fill="auto"/>
          </w:tcPr>
          <w:p w14:paraId="7CB38180" w14:textId="77777777" w:rsidR="00184115" w:rsidRPr="00133764" w:rsidRDefault="00184115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3884AEF4" w14:textId="573A9002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0" w:type="dxa"/>
            <w:shd w:val="clear" w:color="auto" w:fill="auto"/>
          </w:tcPr>
          <w:p w14:paraId="55389949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6C9D15C2" w14:textId="77777777" w:rsidR="00184115" w:rsidRPr="00133764" w:rsidRDefault="00184115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775D6CC5" w14:textId="0D7C1778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0" w:type="dxa"/>
            <w:shd w:val="clear" w:color="auto" w:fill="auto"/>
          </w:tcPr>
          <w:p w14:paraId="5622A6F2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1DE7461A" w14:textId="77777777" w:rsidR="00184115" w:rsidRPr="00133764" w:rsidRDefault="00184115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0A6B629E" w14:textId="61589209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54B2EC90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D66D6BC" w14:textId="77777777" w:rsidR="00184115" w:rsidRPr="00133764" w:rsidRDefault="00184115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6F2A2DBF" w14:textId="4C791D53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6D10C9" w:rsidRPr="00133764" w14:paraId="704D5C7C" w14:textId="77777777" w:rsidTr="00D36C49">
        <w:trPr>
          <w:trHeight w:val="299"/>
          <w:tblHeader/>
        </w:trPr>
        <w:tc>
          <w:tcPr>
            <w:tcW w:w="4410" w:type="dxa"/>
          </w:tcPr>
          <w:p w14:paraId="739BDD3C" w14:textId="6B4C8438" w:rsidR="006D10C9" w:rsidRPr="00133764" w:rsidDel="00A63E91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9"/>
          </w:tcPr>
          <w:p w14:paraId="3D834726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D10C9" w:rsidRPr="00133764" w14:paraId="3C6C3216" w14:textId="77777777" w:rsidTr="009113AE">
        <w:trPr>
          <w:tblHeader/>
        </w:trPr>
        <w:tc>
          <w:tcPr>
            <w:tcW w:w="4410" w:type="dxa"/>
            <w:hideMark/>
          </w:tcPr>
          <w:p w14:paraId="62E1FF86" w14:textId="77777777" w:rsidR="006D10C9" w:rsidRPr="00133764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1314A8E6" w14:textId="77777777" w:rsidR="006D10C9" w:rsidRPr="00133764" w:rsidRDefault="006D10C9" w:rsidP="00591D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5,620</w:t>
            </w:r>
          </w:p>
        </w:tc>
        <w:tc>
          <w:tcPr>
            <w:tcW w:w="270" w:type="dxa"/>
            <w:gridSpan w:val="2"/>
          </w:tcPr>
          <w:p w14:paraId="1AA044A4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760D31" w14:textId="77777777" w:rsidR="006D10C9" w:rsidRPr="00133764" w:rsidRDefault="006D10C9" w:rsidP="00C9262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8,545</w:t>
            </w:r>
          </w:p>
        </w:tc>
        <w:tc>
          <w:tcPr>
            <w:tcW w:w="270" w:type="dxa"/>
            <w:gridSpan w:val="2"/>
            <w:vAlign w:val="center"/>
          </w:tcPr>
          <w:p w14:paraId="78E4BA75" w14:textId="77777777" w:rsidR="006D10C9" w:rsidRPr="00133764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D21A67" w14:textId="77777777" w:rsidR="006D10C9" w:rsidRPr="00133764" w:rsidRDefault="006D10C9" w:rsidP="006D10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2,325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4BE405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775E5E" w14:textId="77777777" w:rsidR="006D10C9" w:rsidRPr="00133764" w:rsidRDefault="006D10C9" w:rsidP="00591D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4,372</w:t>
            </w:r>
          </w:p>
        </w:tc>
      </w:tr>
      <w:tr w:rsidR="006D10C9" w:rsidRPr="00133764" w14:paraId="6FF11265" w14:textId="77777777" w:rsidTr="009113AE">
        <w:trPr>
          <w:tblHeader/>
        </w:trPr>
        <w:tc>
          <w:tcPr>
            <w:tcW w:w="4410" w:type="dxa"/>
            <w:hideMark/>
          </w:tcPr>
          <w:p w14:paraId="1DCA4C16" w14:textId="77777777" w:rsidR="006D10C9" w:rsidRPr="00133764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74D5B684" w14:textId="7F390660" w:rsidR="006D10C9" w:rsidRPr="00133764" w:rsidRDefault="00FC6F98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11,667</w:t>
            </w:r>
          </w:p>
        </w:tc>
        <w:tc>
          <w:tcPr>
            <w:tcW w:w="270" w:type="dxa"/>
            <w:gridSpan w:val="2"/>
          </w:tcPr>
          <w:p w14:paraId="45C7CD94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D2688B3" w14:textId="6960E103" w:rsidR="006D10C9" w:rsidRPr="00133764" w:rsidRDefault="00D36C49" w:rsidP="0018489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gridSpan w:val="2"/>
            <w:vAlign w:val="center"/>
          </w:tcPr>
          <w:p w14:paraId="6A56FE03" w14:textId="77777777" w:rsidR="006D10C9" w:rsidRPr="00133764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BA1C4" w14:textId="756E9B51" w:rsidR="006D10C9" w:rsidRPr="00133764" w:rsidRDefault="000269B3" w:rsidP="006D10C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11,65</w:t>
            </w:r>
            <w:r w:rsidR="00D36C49"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459AC87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C8618" w14:textId="6F05FF59" w:rsidR="006D10C9" w:rsidRPr="00133764" w:rsidRDefault="002E55CE" w:rsidP="00591DC9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D10C9" w:rsidRPr="00133764" w14:paraId="70E307D1" w14:textId="77777777" w:rsidTr="009113AE">
        <w:trPr>
          <w:tblHeader/>
        </w:trPr>
        <w:tc>
          <w:tcPr>
            <w:tcW w:w="4410" w:type="dxa"/>
            <w:hideMark/>
          </w:tcPr>
          <w:p w14:paraId="0E5B9811" w14:textId="77777777" w:rsidR="006D10C9" w:rsidRPr="00133764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E582E3" w14:textId="7A863BA4" w:rsidR="006D10C9" w:rsidRPr="00133764" w:rsidRDefault="0080416F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(1,589)</w:t>
            </w:r>
          </w:p>
        </w:tc>
        <w:tc>
          <w:tcPr>
            <w:tcW w:w="270" w:type="dxa"/>
            <w:gridSpan w:val="2"/>
          </w:tcPr>
          <w:p w14:paraId="01DB3FF2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30D598" w14:textId="59E21CBA" w:rsidR="006D10C9" w:rsidRPr="00133764" w:rsidRDefault="002F1083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36C49"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36C49"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14:paraId="137F0848" w14:textId="77777777" w:rsidR="006D10C9" w:rsidRPr="00133764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6D7765" w14:textId="3D2711CC" w:rsidR="006D10C9" w:rsidRPr="00133764" w:rsidRDefault="00BD00F7" w:rsidP="00BD00F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(</w:t>
            </w:r>
            <w:r w:rsidR="001950C0" w:rsidRPr="0013376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1,02</w:t>
            </w:r>
            <w:r w:rsidR="00D36C49" w:rsidRPr="0013376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3</w:t>
            </w: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18A0AE1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7CFFB28" w14:textId="47CBE1E6" w:rsidR="006D10C9" w:rsidRPr="00133764" w:rsidRDefault="002E55CE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(1,023)</w:t>
            </w:r>
          </w:p>
        </w:tc>
      </w:tr>
      <w:tr w:rsidR="006D10C9" w:rsidRPr="00133764" w14:paraId="71168115" w14:textId="77777777" w:rsidTr="009113AE">
        <w:trPr>
          <w:tblHeader/>
        </w:trPr>
        <w:tc>
          <w:tcPr>
            <w:tcW w:w="4410" w:type="dxa"/>
          </w:tcPr>
          <w:p w14:paraId="50AFE3E9" w14:textId="73F0C235" w:rsidR="006D10C9" w:rsidRPr="00133764" w:rsidRDefault="006D10C9" w:rsidP="0018489D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  <w:r w:rsidR="002E55CE"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2E55CE"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E55CE" w:rsidRPr="001337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C730FF" w14:textId="03BF8D4F" w:rsidR="006D10C9" w:rsidRPr="00133764" w:rsidRDefault="0080416F" w:rsidP="009113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15,</w:t>
            </w:r>
            <w:r w:rsidR="00FC6F98" w:rsidRPr="00133764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698</w:t>
            </w:r>
          </w:p>
        </w:tc>
        <w:tc>
          <w:tcPr>
            <w:tcW w:w="270" w:type="dxa"/>
            <w:gridSpan w:val="2"/>
          </w:tcPr>
          <w:p w14:paraId="22AF67D4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2EE48A" w14:textId="62CEFCDF" w:rsidR="006D10C9" w:rsidRPr="00133764" w:rsidRDefault="00D36C49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  <w:t>7,085</w:t>
            </w:r>
          </w:p>
        </w:tc>
        <w:tc>
          <w:tcPr>
            <w:tcW w:w="270" w:type="dxa"/>
            <w:gridSpan w:val="2"/>
            <w:vAlign w:val="center"/>
          </w:tcPr>
          <w:p w14:paraId="280268A3" w14:textId="77777777" w:rsidR="006D10C9" w:rsidRPr="00133764" w:rsidRDefault="006D10C9" w:rsidP="0018489D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4FB45" w14:textId="66D15A7C" w:rsidR="006D10C9" w:rsidRPr="00133764" w:rsidRDefault="001950C0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</w:rPr>
              <w:t>12,95</w:t>
            </w:r>
            <w:r w:rsidR="00EE31B6" w:rsidRPr="00133764">
              <w:rPr>
                <w:rFonts w:asciiTheme="majorBidi" w:hAnsiTheme="majorBidi" w:cstheme="majorBidi"/>
                <w:b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87FE6" w14:textId="77777777" w:rsidR="006D10C9" w:rsidRPr="00133764" w:rsidRDefault="006D10C9" w:rsidP="00184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F81E2" w14:textId="0CBAA2D8" w:rsidR="006D10C9" w:rsidRPr="00133764" w:rsidRDefault="002E55CE" w:rsidP="0018489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sz w:val="28"/>
                <w:szCs w:val="28"/>
              </w:rPr>
              <w:t>3,349</w:t>
            </w:r>
          </w:p>
        </w:tc>
      </w:tr>
    </w:tbl>
    <w:p w14:paraId="62D679A5" w14:textId="50CFCA7E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ลูกหนี้ตามสัญญาปรับโครงสร้างหนี้</w:t>
      </w:r>
    </w:p>
    <w:p w14:paraId="59058B67" w14:textId="01947B68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5A011414" w14:textId="0891494C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pacing w:val="2"/>
          <w:sz w:val="28"/>
          <w:szCs w:val="28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ได้เข้าสู่กระบวนการฟื้นฟูกิจการภายใต้คำสั่งศาลล้มละลายกลางตามกฎหมายล้มละลาย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ในเดือนมิถุนายน </w:t>
      </w:r>
      <w:r w:rsidR="00B163BE" w:rsidRPr="00133764">
        <w:rPr>
          <w:rFonts w:asciiTheme="majorBidi" w:hAnsiTheme="majorBidi" w:cstheme="majorBidi"/>
          <w:sz w:val="28"/>
          <w:szCs w:val="28"/>
        </w:rPr>
        <w:t>2564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ศาลล้มละลายกลางได้มีคำสั่งเห็นชอบด้วยแผนฟื้นฟูกิจการ โดยลูกหนี้ดังกล่าวตกลงจะชำระหนี้ตามแผนฟื้นฟูกิจการ โดยชำระหนี้ร้อยละ</w:t>
      </w:r>
      <w:r w:rsidR="00B163BE" w:rsidRPr="00133764">
        <w:rPr>
          <w:rFonts w:asciiTheme="majorBidi" w:hAnsiTheme="majorBidi" w:cstheme="majorBidi"/>
          <w:sz w:val="28"/>
          <w:szCs w:val="28"/>
        </w:rPr>
        <w:t xml:space="preserve"> 100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ของภาระหนี้เงินต้นคงค้าง ทั้งนี้กลุ่มบริษัทจะได้รับเป็นรายครึ่งปี ตั้งแต่วันที่ </w:t>
      </w:r>
      <w:r w:rsidR="00B163BE" w:rsidRPr="00133764">
        <w:rPr>
          <w:rFonts w:asciiTheme="majorBidi" w:hAnsiTheme="majorBidi" w:cstheme="majorBidi"/>
          <w:sz w:val="28"/>
          <w:szCs w:val="28"/>
        </w:rPr>
        <w:t>1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B163BE" w:rsidRPr="00133764">
        <w:rPr>
          <w:rFonts w:asciiTheme="majorBidi" w:hAnsiTheme="majorBidi" w:cstheme="majorBidi"/>
          <w:sz w:val="28"/>
          <w:szCs w:val="28"/>
        </w:rPr>
        <w:t>2567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B163BE" w:rsidRPr="00133764">
        <w:rPr>
          <w:rFonts w:asciiTheme="majorBidi" w:hAnsiTheme="majorBidi" w:cstheme="majorBidi"/>
          <w:sz w:val="28"/>
          <w:szCs w:val="28"/>
        </w:rPr>
        <w:t>31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B163BE" w:rsidRPr="00133764">
        <w:rPr>
          <w:rFonts w:asciiTheme="majorBidi" w:hAnsiTheme="majorBidi" w:cstheme="majorBidi"/>
          <w:sz w:val="28"/>
          <w:szCs w:val="28"/>
        </w:rPr>
        <w:t>2570</w:t>
      </w:r>
      <w:r w:rsidR="00B211A3" w:rsidRPr="0013376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AD0C8EB" w14:textId="77777777" w:rsidR="009659F9" w:rsidRPr="00133764" w:rsidRDefault="009659F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</w:p>
    <w:p w14:paraId="44F4F432" w14:textId="1DE4B769" w:rsidR="009659F9" w:rsidRPr="00133764" w:rsidRDefault="009659F9" w:rsidP="00965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 w:hint="cs"/>
          <w:sz w:val="28"/>
          <w:szCs w:val="28"/>
          <w:cs/>
        </w:rPr>
        <w:t xml:space="preserve">ในระหว่างงวดหกเดือนสิ้นสุดวันที่ </w:t>
      </w:r>
      <w:r w:rsidRPr="00133764">
        <w:rPr>
          <w:rFonts w:asciiTheme="majorBidi" w:hAnsiTheme="majorBidi" w:cstheme="majorBidi"/>
          <w:sz w:val="28"/>
          <w:szCs w:val="28"/>
        </w:rPr>
        <w:t xml:space="preserve">30 </w:t>
      </w:r>
      <w:r w:rsidRPr="0013376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133764">
        <w:rPr>
          <w:rFonts w:asciiTheme="majorBidi" w:hAnsiTheme="majorBidi" w:cstheme="majorBidi"/>
          <w:sz w:val="28"/>
          <w:szCs w:val="28"/>
        </w:rPr>
        <w:t xml:space="preserve">2568 </w:t>
      </w:r>
      <w:r w:rsidRPr="00133764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กลุ่มบริษัทและบริษัทได้รับชำระเงินจากลูกหนี้ดังกล่าวเป็นจำนวนเงิน </w:t>
      </w:r>
      <w:r w:rsidRPr="00133764">
        <w:rPr>
          <w:rFonts w:asciiTheme="majorBidi" w:hAnsiTheme="majorBidi" w:cstheme="majorBidi"/>
          <w:sz w:val="28"/>
          <w:szCs w:val="28"/>
        </w:rPr>
        <w:t>2.</w:t>
      </w:r>
      <w:r w:rsidR="00593401" w:rsidRPr="00133764">
        <w:rPr>
          <w:rFonts w:asciiTheme="majorBidi" w:hAnsiTheme="majorBidi" w:cstheme="majorBidi"/>
          <w:sz w:val="28"/>
          <w:szCs w:val="28"/>
        </w:rPr>
        <w:t>93</w:t>
      </w:r>
      <w:r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Pr="00133764">
        <w:rPr>
          <w:rFonts w:asciiTheme="majorBidi" w:hAnsiTheme="majorBidi" w:cstheme="majorBidi"/>
          <w:sz w:val="28"/>
          <w:szCs w:val="28"/>
        </w:rPr>
        <w:t xml:space="preserve">1.91 </w:t>
      </w:r>
      <w:r w:rsidRPr="00133764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192850F7" w14:textId="77777777" w:rsidR="000C706E" w:rsidRPr="00133764" w:rsidRDefault="000C706E" w:rsidP="006D1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99C08" w14:textId="71BA566B" w:rsidR="00DB12B7" w:rsidRPr="00133764" w:rsidRDefault="00DB12B7" w:rsidP="00DB12B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28"/>
          <w:szCs w:val="28"/>
          <w:cs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14:paraId="2043E8ED" w14:textId="77777777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810"/>
        <w:gridCol w:w="2070"/>
        <w:gridCol w:w="1980"/>
      </w:tblGrid>
      <w:tr w:rsidR="009659F9" w:rsidRPr="00133764" w14:paraId="5F78268E" w14:textId="77777777" w:rsidTr="009659F9">
        <w:trPr>
          <w:trHeight w:val="68"/>
        </w:trPr>
        <w:tc>
          <w:tcPr>
            <w:tcW w:w="4500" w:type="dxa"/>
            <w:shd w:val="clear" w:color="auto" w:fill="auto"/>
          </w:tcPr>
          <w:p w14:paraId="1F7E1F5C" w14:textId="77777777" w:rsidR="009659F9" w:rsidRPr="00133764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รายการเคลื่อนไหวที่มีสาระสำคัญ</w:t>
            </w:r>
          </w:p>
          <w:p w14:paraId="36C85547" w14:textId="2F962862" w:rsidR="009659F9" w:rsidRPr="00133764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  สำหรับงวดหกเดือนสิ้นสุดวันที่ </w:t>
            </w: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Pr="00133764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810" w:type="dxa"/>
            <w:shd w:val="clear" w:color="auto" w:fill="auto"/>
          </w:tcPr>
          <w:p w14:paraId="3E7C557E" w14:textId="77777777" w:rsidR="009659F9" w:rsidRPr="00133764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2E88E4D" w14:textId="77777777" w:rsidR="009659F9" w:rsidRPr="00133764" w:rsidRDefault="009659F9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53BB0E66" w14:textId="77777777" w:rsidR="009659F9" w:rsidRPr="00133764" w:rsidRDefault="009659F9" w:rsidP="0096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49AF2701" w14:textId="7F3C9F5F" w:rsidR="009659F9" w:rsidRPr="00133764" w:rsidRDefault="009659F9" w:rsidP="00965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133764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นเ</w:t>
            </w: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ฉพาะกิจการ</w:t>
            </w:r>
          </w:p>
        </w:tc>
      </w:tr>
      <w:tr w:rsidR="00DB12B7" w:rsidRPr="00133764" w14:paraId="07E9EFF3" w14:textId="77777777" w:rsidTr="009659F9">
        <w:trPr>
          <w:trHeight w:val="68"/>
        </w:trPr>
        <w:tc>
          <w:tcPr>
            <w:tcW w:w="4500" w:type="dxa"/>
            <w:shd w:val="clear" w:color="auto" w:fill="auto"/>
          </w:tcPr>
          <w:p w14:paraId="1F6C0395" w14:textId="77777777" w:rsidR="00DB12B7" w:rsidRPr="00133764" w:rsidRDefault="00DB12B7" w:rsidP="0087049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D2377C" w14:textId="77777777" w:rsidR="00DB12B7" w:rsidRPr="00133764" w:rsidRDefault="00DB12B7" w:rsidP="0087049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54A7470B" w14:textId="77777777" w:rsidR="00DB12B7" w:rsidRPr="00133764" w:rsidRDefault="00DB12B7" w:rsidP="00870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05D5746" w14:textId="77777777" w:rsidR="00DB12B7" w:rsidRPr="00133764" w:rsidRDefault="00DB12B7" w:rsidP="008704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659F9" w:rsidRPr="00133764" w14:paraId="1890831C" w14:textId="77777777" w:rsidTr="009659F9">
        <w:tc>
          <w:tcPr>
            <w:tcW w:w="4500" w:type="dxa"/>
            <w:shd w:val="clear" w:color="auto" w:fill="auto"/>
          </w:tcPr>
          <w:p w14:paraId="6E538629" w14:textId="77777777" w:rsidR="009659F9" w:rsidRPr="00133764" w:rsidRDefault="009659F9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154EB581" w14:textId="77777777" w:rsidR="009659F9" w:rsidRPr="00133764" w:rsidRDefault="009659F9" w:rsidP="00FB031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0795CAD7" w14:textId="77777777" w:rsidR="009659F9" w:rsidRPr="00133764" w:rsidRDefault="009659F9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4A11665B" w14:textId="75AD35E3" w:rsidR="009659F9" w:rsidRPr="00133764" w:rsidRDefault="009659F9" w:rsidP="009659F9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51,610</w:t>
            </w:r>
          </w:p>
        </w:tc>
      </w:tr>
      <w:tr w:rsidR="009659F9" w:rsidRPr="00133764" w14:paraId="49EB23A4" w14:textId="77777777" w:rsidTr="009659F9">
        <w:tc>
          <w:tcPr>
            <w:tcW w:w="4500" w:type="dxa"/>
            <w:shd w:val="clear" w:color="auto" w:fill="auto"/>
          </w:tcPr>
          <w:p w14:paraId="7B0278AC" w14:textId="77777777" w:rsidR="009659F9" w:rsidRPr="00133764" w:rsidRDefault="009659F9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10" w:type="dxa"/>
            <w:shd w:val="clear" w:color="auto" w:fill="auto"/>
          </w:tcPr>
          <w:p w14:paraId="28DC64D5" w14:textId="77777777" w:rsidR="009659F9" w:rsidRPr="00133764" w:rsidRDefault="009659F9" w:rsidP="00FB031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2A150D15" w14:textId="77777777" w:rsidR="009659F9" w:rsidRPr="00133764" w:rsidRDefault="009659F9" w:rsidP="00FB0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727B8D8" w14:textId="3C178096" w:rsidR="009659F9" w:rsidRPr="00133764" w:rsidRDefault="009659F9" w:rsidP="009659F9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(4,632)</w:t>
            </w:r>
          </w:p>
        </w:tc>
      </w:tr>
      <w:tr w:rsidR="009659F9" w:rsidRPr="00133764" w14:paraId="4B08C74C" w14:textId="77777777" w:rsidTr="009659F9">
        <w:tc>
          <w:tcPr>
            <w:tcW w:w="4500" w:type="dxa"/>
            <w:shd w:val="clear" w:color="auto" w:fill="auto"/>
          </w:tcPr>
          <w:p w14:paraId="2A91FAB0" w14:textId="70210230" w:rsidR="009659F9" w:rsidRPr="00133764" w:rsidRDefault="009659F9" w:rsidP="00CF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3D4B058F" w14:textId="77777777" w:rsidR="009659F9" w:rsidRPr="00133764" w:rsidRDefault="009659F9" w:rsidP="00CF1E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shd w:val="clear" w:color="auto" w:fill="auto"/>
          </w:tcPr>
          <w:p w14:paraId="02210DB4" w14:textId="77777777" w:rsidR="009659F9" w:rsidRPr="00133764" w:rsidRDefault="009659F9" w:rsidP="00CF1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3A90408A" w14:textId="4D36ABFA" w:rsidR="009659F9" w:rsidRPr="00133764" w:rsidRDefault="009659F9" w:rsidP="009659F9">
            <w:pPr>
              <w:pStyle w:val="acctfourfigures"/>
              <w:tabs>
                <w:tab w:val="clear" w:pos="765"/>
                <w:tab w:val="decimal" w:pos="1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(85,864)</w:t>
            </w:r>
          </w:p>
        </w:tc>
      </w:tr>
    </w:tbl>
    <w:p w14:paraId="0397840D" w14:textId="18D55205" w:rsidR="00697FC1" w:rsidRPr="00133764" w:rsidRDefault="00DB12B7" w:rsidP="005F5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Theme="majorBidi" w:hAnsiTheme="majorBidi" w:cstheme="majorBidi"/>
          <w:sz w:val="24"/>
          <w:szCs w:val="24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ab/>
      </w:r>
    </w:p>
    <w:p w14:paraId="2025F6ED" w14:textId="1A13B88E" w:rsidR="00DB12B7" w:rsidRPr="00133764" w:rsidRDefault="00DB12B7" w:rsidP="001E08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</w:p>
    <w:p w14:paraId="6B7EA861" w14:textId="25DBEBD3" w:rsidR="00DB12B7" w:rsidRPr="00133764" w:rsidRDefault="00DB12B7" w:rsidP="00DB12B7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5"/>
        <w:gridCol w:w="897"/>
        <w:gridCol w:w="169"/>
        <w:gridCol w:w="995"/>
        <w:gridCol w:w="168"/>
        <w:gridCol w:w="892"/>
        <w:gridCol w:w="168"/>
        <w:gridCol w:w="943"/>
        <w:gridCol w:w="179"/>
        <w:gridCol w:w="994"/>
        <w:gridCol w:w="181"/>
        <w:gridCol w:w="989"/>
      </w:tblGrid>
      <w:tr w:rsidR="005A1038" w:rsidRPr="00133764" w14:paraId="245A6DBB" w14:textId="77777777" w:rsidTr="00BB3402">
        <w:trPr>
          <w:tblHeader/>
        </w:trPr>
        <w:tc>
          <w:tcPr>
            <w:tcW w:w="2785" w:type="dxa"/>
          </w:tcPr>
          <w:p w14:paraId="6D5F0702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5" w:type="dxa"/>
            <w:gridSpan w:val="11"/>
          </w:tcPr>
          <w:p w14:paraId="719CB862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1038" w:rsidRPr="00133764" w14:paraId="3888DAA5" w14:textId="77777777" w:rsidTr="003507EC">
        <w:trPr>
          <w:tblHeader/>
        </w:trPr>
        <w:tc>
          <w:tcPr>
            <w:tcW w:w="2785" w:type="dxa"/>
          </w:tcPr>
          <w:p w14:paraId="3C306897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21" w:type="dxa"/>
            <w:gridSpan w:val="5"/>
          </w:tcPr>
          <w:p w14:paraId="2829318A" w14:textId="4D4C6991" w:rsidR="005A1038" w:rsidRPr="00133764" w:rsidRDefault="00AC7B0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8" w:type="dxa"/>
          </w:tcPr>
          <w:p w14:paraId="4F5E35F3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86" w:type="dxa"/>
            <w:gridSpan w:val="5"/>
          </w:tcPr>
          <w:p w14:paraId="6C489BAB" w14:textId="0E5B2E76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154B" w:rsidRPr="0013376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A1038" w:rsidRPr="00133764" w14:paraId="22111292" w14:textId="77777777" w:rsidTr="003507EC">
        <w:trPr>
          <w:tblHeader/>
        </w:trPr>
        <w:tc>
          <w:tcPr>
            <w:tcW w:w="2785" w:type="dxa"/>
          </w:tcPr>
          <w:p w14:paraId="7538B897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1C0E7218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69" w:type="dxa"/>
            <w:vAlign w:val="bottom"/>
          </w:tcPr>
          <w:p w14:paraId="713BB24C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A33F490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8" w:type="dxa"/>
            <w:vAlign w:val="bottom"/>
          </w:tcPr>
          <w:p w14:paraId="563A01F7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14:paraId="0A6A4FC7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8" w:type="dxa"/>
            <w:vAlign w:val="center"/>
          </w:tcPr>
          <w:p w14:paraId="2B83401D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653F6290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79" w:type="dxa"/>
            <w:vAlign w:val="bottom"/>
          </w:tcPr>
          <w:p w14:paraId="4BB519D6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DACF351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1" w:type="dxa"/>
            <w:vAlign w:val="bottom"/>
          </w:tcPr>
          <w:p w14:paraId="6EFF5CB0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593CC4A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133764" w14:paraId="7C2E7307" w14:textId="77777777" w:rsidTr="00BB3402">
        <w:trPr>
          <w:tblHeader/>
        </w:trPr>
        <w:tc>
          <w:tcPr>
            <w:tcW w:w="2785" w:type="dxa"/>
          </w:tcPr>
          <w:p w14:paraId="04021CCC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5" w:type="dxa"/>
            <w:gridSpan w:val="11"/>
            <w:vAlign w:val="bottom"/>
          </w:tcPr>
          <w:p w14:paraId="60176299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02C0" w:rsidRPr="00133764" w14:paraId="327260B0" w14:textId="77777777" w:rsidTr="003507EC">
        <w:tc>
          <w:tcPr>
            <w:tcW w:w="2785" w:type="dxa"/>
          </w:tcPr>
          <w:p w14:paraId="1CFFBF84" w14:textId="77777777" w:rsidR="00B402C0" w:rsidRPr="00133764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7" w:type="dxa"/>
            <w:vAlign w:val="bottom"/>
          </w:tcPr>
          <w:p w14:paraId="1A62FB0E" w14:textId="4452D673" w:rsidR="00B402C0" w:rsidRPr="00133764" w:rsidRDefault="001950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70,159</w:t>
            </w:r>
          </w:p>
        </w:tc>
        <w:tc>
          <w:tcPr>
            <w:tcW w:w="169" w:type="dxa"/>
            <w:vAlign w:val="bottom"/>
          </w:tcPr>
          <w:p w14:paraId="6246023B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32D0697A" w14:textId="4DAA78B8" w:rsidR="00B402C0" w:rsidRPr="00133764" w:rsidRDefault="001950C0" w:rsidP="00770FD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8" w:type="dxa"/>
            <w:vAlign w:val="bottom"/>
          </w:tcPr>
          <w:p w14:paraId="006B3136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2B4B8776" w14:textId="2A39F4C1" w:rsidR="00B402C0" w:rsidRPr="00133764" w:rsidRDefault="001950C0" w:rsidP="00B402C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70,159</w:t>
            </w:r>
          </w:p>
        </w:tc>
        <w:tc>
          <w:tcPr>
            <w:tcW w:w="168" w:type="dxa"/>
            <w:vAlign w:val="bottom"/>
          </w:tcPr>
          <w:p w14:paraId="0B987F1B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3" w:type="dxa"/>
          </w:tcPr>
          <w:p w14:paraId="7450E77D" w14:textId="779AD65D" w:rsidR="00B402C0" w:rsidRPr="00133764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179" w:type="dxa"/>
            <w:vAlign w:val="bottom"/>
          </w:tcPr>
          <w:p w14:paraId="5ECDA334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</w:tcPr>
          <w:p w14:paraId="11FADCA2" w14:textId="52EC385A" w:rsidR="00B402C0" w:rsidRPr="00133764" w:rsidRDefault="00B402C0" w:rsidP="00C9262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vAlign w:val="bottom"/>
          </w:tcPr>
          <w:p w14:paraId="5FEEE50D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</w:tcPr>
          <w:p w14:paraId="6AD61862" w14:textId="243B3B78" w:rsidR="00B402C0" w:rsidRPr="00133764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</w:tr>
      <w:tr w:rsidR="00B402C0" w:rsidRPr="00133764" w14:paraId="508E79A8" w14:textId="77777777" w:rsidTr="003507EC">
        <w:tc>
          <w:tcPr>
            <w:tcW w:w="2785" w:type="dxa"/>
          </w:tcPr>
          <w:p w14:paraId="68F407CB" w14:textId="77777777" w:rsidR="00B402C0" w:rsidRPr="00133764" w:rsidRDefault="00B402C0" w:rsidP="00B402C0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97" w:type="dxa"/>
            <w:vAlign w:val="bottom"/>
          </w:tcPr>
          <w:p w14:paraId="74DBD800" w14:textId="1269D6DD" w:rsidR="00B402C0" w:rsidRPr="00133764" w:rsidRDefault="00CB75F5" w:rsidP="00C9262C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9" w:type="dxa"/>
            <w:vAlign w:val="bottom"/>
          </w:tcPr>
          <w:p w14:paraId="30FA6F5D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5" w:type="dxa"/>
            <w:vAlign w:val="bottom"/>
          </w:tcPr>
          <w:p w14:paraId="128F03E7" w14:textId="32A22B74" w:rsidR="00B402C0" w:rsidRPr="00133764" w:rsidRDefault="00CB75F5" w:rsidP="00B402C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23,371</w:t>
            </w:r>
          </w:p>
        </w:tc>
        <w:tc>
          <w:tcPr>
            <w:tcW w:w="168" w:type="dxa"/>
            <w:vAlign w:val="bottom"/>
          </w:tcPr>
          <w:p w14:paraId="1395627A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92" w:type="dxa"/>
          </w:tcPr>
          <w:p w14:paraId="64EFA694" w14:textId="7DBD83DB" w:rsidR="00B402C0" w:rsidRPr="00133764" w:rsidRDefault="00CB75F5" w:rsidP="00B402C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23,371</w:t>
            </w:r>
          </w:p>
        </w:tc>
        <w:tc>
          <w:tcPr>
            <w:tcW w:w="168" w:type="dxa"/>
            <w:vAlign w:val="bottom"/>
          </w:tcPr>
          <w:p w14:paraId="58D667D0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43" w:type="dxa"/>
            <w:vAlign w:val="bottom"/>
          </w:tcPr>
          <w:p w14:paraId="34596D8E" w14:textId="3ADF896B" w:rsidR="00B402C0" w:rsidRPr="00133764" w:rsidRDefault="00B402C0" w:rsidP="00C9262C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65CCB601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4" w:type="dxa"/>
            <w:vAlign w:val="bottom"/>
          </w:tcPr>
          <w:p w14:paraId="796F20E6" w14:textId="37D3D78A" w:rsidR="00B402C0" w:rsidRPr="00133764" w:rsidRDefault="00B402C0" w:rsidP="00B402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="Angsana New" w:hAnsi="Angsana New"/>
                <w:sz w:val="28"/>
                <w:szCs w:val="28"/>
                <w:lang w:val="en-US"/>
              </w:rPr>
              <w:t>30,733</w:t>
            </w:r>
          </w:p>
        </w:tc>
        <w:tc>
          <w:tcPr>
            <w:tcW w:w="181" w:type="dxa"/>
            <w:vAlign w:val="bottom"/>
          </w:tcPr>
          <w:p w14:paraId="374DFDE8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89" w:type="dxa"/>
          </w:tcPr>
          <w:p w14:paraId="46128BEA" w14:textId="126AF3CC" w:rsidR="00B402C0" w:rsidRPr="00133764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30,733</w:t>
            </w:r>
          </w:p>
        </w:tc>
      </w:tr>
      <w:tr w:rsidR="00B402C0" w:rsidRPr="00133764" w14:paraId="6EE112C9" w14:textId="77777777" w:rsidTr="003507EC">
        <w:tc>
          <w:tcPr>
            <w:tcW w:w="2785" w:type="dxa"/>
          </w:tcPr>
          <w:p w14:paraId="04DE0038" w14:textId="77777777" w:rsidR="00B402C0" w:rsidRPr="00133764" w:rsidRDefault="00B402C0" w:rsidP="00B402C0">
            <w:pPr>
              <w:pStyle w:val="ListParagraph"/>
              <w:ind w:left="166" w:right="-108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B242F" w14:textId="6AE90CA3" w:rsidR="00B402C0" w:rsidRPr="00133764" w:rsidRDefault="00CB75F5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70,159</w:t>
            </w:r>
          </w:p>
        </w:tc>
        <w:tc>
          <w:tcPr>
            <w:tcW w:w="169" w:type="dxa"/>
            <w:vAlign w:val="bottom"/>
          </w:tcPr>
          <w:p w14:paraId="4D67EF9F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08AB8" w14:textId="53B7BE93" w:rsidR="00B402C0" w:rsidRPr="00133764" w:rsidRDefault="00CB75F5" w:rsidP="00B402C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23,371</w:t>
            </w:r>
          </w:p>
        </w:tc>
        <w:tc>
          <w:tcPr>
            <w:tcW w:w="168" w:type="dxa"/>
            <w:vAlign w:val="bottom"/>
          </w:tcPr>
          <w:p w14:paraId="3DB67429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double" w:sz="4" w:space="0" w:color="auto"/>
            </w:tcBorders>
          </w:tcPr>
          <w:p w14:paraId="1B930F08" w14:textId="7AD0EAD3" w:rsidR="00B402C0" w:rsidRPr="00133764" w:rsidRDefault="00CB75F5" w:rsidP="00B402C0">
            <w:pPr>
              <w:pStyle w:val="acctfourfigures"/>
              <w:tabs>
                <w:tab w:val="clear" w:pos="765"/>
                <w:tab w:val="decimal" w:pos="66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93,530</w:t>
            </w:r>
          </w:p>
        </w:tc>
        <w:tc>
          <w:tcPr>
            <w:tcW w:w="168" w:type="dxa"/>
            <w:vAlign w:val="bottom"/>
          </w:tcPr>
          <w:p w14:paraId="73B459FB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CD53D" w14:textId="22309D5C" w:rsidR="00B402C0" w:rsidRPr="00133764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75,000</w:t>
            </w:r>
          </w:p>
        </w:tc>
        <w:tc>
          <w:tcPr>
            <w:tcW w:w="179" w:type="dxa"/>
            <w:vAlign w:val="bottom"/>
          </w:tcPr>
          <w:p w14:paraId="60BD6418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5CBE0" w14:textId="43C5DDA5" w:rsidR="00B402C0" w:rsidRPr="00133764" w:rsidRDefault="00B402C0" w:rsidP="00B402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30,733</w:t>
            </w:r>
          </w:p>
        </w:tc>
        <w:tc>
          <w:tcPr>
            <w:tcW w:w="181" w:type="dxa"/>
            <w:vAlign w:val="bottom"/>
          </w:tcPr>
          <w:p w14:paraId="455B4470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95D6463" w14:textId="3A93C5E8" w:rsidR="00B402C0" w:rsidRPr="00133764" w:rsidRDefault="00B402C0" w:rsidP="00B402C0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105,733</w:t>
            </w:r>
          </w:p>
        </w:tc>
      </w:tr>
    </w:tbl>
    <w:p w14:paraId="5E25CB8F" w14:textId="08FF9D57" w:rsidR="005A1038" w:rsidRPr="00133764" w:rsidRDefault="005A1038" w:rsidP="00DB12B7">
      <w:pPr>
        <w:rPr>
          <w:rFonts w:asciiTheme="majorBidi" w:hAnsiTheme="majorBidi" w:cstheme="majorBidi"/>
          <w:sz w:val="16"/>
          <w:szCs w:val="16"/>
          <w:lang w:val="x-none" w:eastAsia="x-none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788"/>
        <w:gridCol w:w="900"/>
        <w:gridCol w:w="180"/>
        <w:gridCol w:w="990"/>
        <w:gridCol w:w="180"/>
        <w:gridCol w:w="846"/>
        <w:gridCol w:w="180"/>
        <w:gridCol w:w="956"/>
        <w:gridCol w:w="202"/>
        <w:gridCol w:w="968"/>
        <w:gridCol w:w="164"/>
        <w:gridCol w:w="1006"/>
      </w:tblGrid>
      <w:tr w:rsidR="005A1038" w:rsidRPr="00133764" w14:paraId="20C009F0" w14:textId="77777777" w:rsidTr="00BB3402">
        <w:trPr>
          <w:tblHeader/>
        </w:trPr>
        <w:tc>
          <w:tcPr>
            <w:tcW w:w="2788" w:type="dxa"/>
          </w:tcPr>
          <w:p w14:paraId="4EC72018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2" w:type="dxa"/>
            <w:gridSpan w:val="11"/>
          </w:tcPr>
          <w:p w14:paraId="482724EA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2C0" w:rsidRPr="00133764" w14:paraId="5D544638" w14:textId="77777777" w:rsidTr="00BB3402">
        <w:trPr>
          <w:tblHeader/>
        </w:trPr>
        <w:tc>
          <w:tcPr>
            <w:tcW w:w="2788" w:type="dxa"/>
          </w:tcPr>
          <w:p w14:paraId="024A095E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6" w:type="dxa"/>
            <w:gridSpan w:val="5"/>
          </w:tcPr>
          <w:p w14:paraId="6D561212" w14:textId="65FD39F6" w:rsidR="00B402C0" w:rsidRPr="00133764" w:rsidRDefault="00AC7B0E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A001BDA" w14:textId="77777777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6" w:type="dxa"/>
            <w:gridSpan w:val="5"/>
          </w:tcPr>
          <w:p w14:paraId="1139468D" w14:textId="12328BF0" w:rsidR="00B402C0" w:rsidRPr="00133764" w:rsidRDefault="00B402C0" w:rsidP="00B402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A1038" w:rsidRPr="00133764" w14:paraId="6C44033D" w14:textId="77777777" w:rsidTr="00BB3402">
        <w:trPr>
          <w:tblHeader/>
        </w:trPr>
        <w:tc>
          <w:tcPr>
            <w:tcW w:w="2788" w:type="dxa"/>
          </w:tcPr>
          <w:p w14:paraId="0516B8A0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B58347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80" w:type="dxa"/>
            <w:vAlign w:val="bottom"/>
          </w:tcPr>
          <w:p w14:paraId="757A1AA0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85C522D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80" w:type="dxa"/>
            <w:vAlign w:val="bottom"/>
          </w:tcPr>
          <w:p w14:paraId="38C97179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31302BB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center"/>
          </w:tcPr>
          <w:p w14:paraId="2B5C7642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5318FE8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02" w:type="dxa"/>
            <w:vAlign w:val="bottom"/>
          </w:tcPr>
          <w:p w14:paraId="296A672A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72046C5A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64" w:type="dxa"/>
            <w:vAlign w:val="bottom"/>
          </w:tcPr>
          <w:p w14:paraId="2EBDBE72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03FD7BB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A1038" w:rsidRPr="00133764" w14:paraId="7D50183F" w14:textId="77777777" w:rsidTr="00BB3402">
        <w:trPr>
          <w:tblHeader/>
        </w:trPr>
        <w:tc>
          <w:tcPr>
            <w:tcW w:w="2788" w:type="dxa"/>
          </w:tcPr>
          <w:p w14:paraId="083D20FE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2" w:type="dxa"/>
            <w:gridSpan w:val="11"/>
            <w:vAlign w:val="bottom"/>
          </w:tcPr>
          <w:p w14:paraId="2C275E0E" w14:textId="77777777" w:rsidR="005A1038" w:rsidRPr="00133764" w:rsidRDefault="005A1038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554B1" w:rsidRPr="00133764" w14:paraId="0872B6D6" w14:textId="77777777" w:rsidTr="007379D3">
        <w:tc>
          <w:tcPr>
            <w:tcW w:w="2788" w:type="dxa"/>
          </w:tcPr>
          <w:p w14:paraId="04BF2EF0" w14:textId="77777777" w:rsidR="00D554B1" w:rsidRPr="00133764" w:rsidRDefault="00D554B1" w:rsidP="00D554B1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35785F04" w14:textId="1E192A8D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70,159</w:t>
            </w:r>
          </w:p>
        </w:tc>
        <w:tc>
          <w:tcPr>
            <w:tcW w:w="180" w:type="dxa"/>
            <w:vAlign w:val="bottom"/>
          </w:tcPr>
          <w:p w14:paraId="65E1EE46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77EDAC2" w14:textId="46823558" w:rsidR="00D554B1" w:rsidRPr="00133764" w:rsidRDefault="00D554B1" w:rsidP="00D554B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9B0A76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7EED1D5E" w14:textId="0C454DCF" w:rsidR="00D554B1" w:rsidRPr="00133764" w:rsidRDefault="00D554B1" w:rsidP="00D554B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70,159</w:t>
            </w:r>
          </w:p>
        </w:tc>
        <w:tc>
          <w:tcPr>
            <w:tcW w:w="180" w:type="dxa"/>
            <w:vAlign w:val="bottom"/>
          </w:tcPr>
          <w:p w14:paraId="698C8A72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FA81573" w14:textId="4CA49E25" w:rsidR="00D554B1" w:rsidRPr="00133764" w:rsidRDefault="00D554B1" w:rsidP="00D554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  <w:tc>
          <w:tcPr>
            <w:tcW w:w="202" w:type="dxa"/>
            <w:vAlign w:val="bottom"/>
          </w:tcPr>
          <w:p w14:paraId="7E4BB50A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396D3FC9" w14:textId="45456856" w:rsidR="00D554B1" w:rsidRPr="00133764" w:rsidRDefault="00D554B1" w:rsidP="00D554B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2F34E54D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1B4D884D" w14:textId="7C994100" w:rsidR="00D554B1" w:rsidRPr="00133764" w:rsidRDefault="00D554B1" w:rsidP="00D554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75,000</w:t>
            </w:r>
          </w:p>
        </w:tc>
      </w:tr>
      <w:tr w:rsidR="00D554B1" w:rsidRPr="00133764" w14:paraId="4C12F7F0" w14:textId="77777777" w:rsidTr="00BB3402">
        <w:tc>
          <w:tcPr>
            <w:tcW w:w="2788" w:type="dxa"/>
          </w:tcPr>
          <w:p w14:paraId="33DCE072" w14:textId="77777777" w:rsidR="00D554B1" w:rsidRPr="00133764" w:rsidRDefault="00D554B1" w:rsidP="00D554B1">
            <w:pPr>
              <w:ind w:left="166" w:right="-10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3B9B51CD" w14:textId="77EBE872" w:rsidR="00D554B1" w:rsidRPr="00133764" w:rsidRDefault="002E46AC" w:rsidP="00D554B1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9DFDE3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14:paraId="5821D431" w14:textId="525C5887" w:rsidR="00D554B1" w:rsidRPr="00133764" w:rsidRDefault="002E46AC" w:rsidP="00D554B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7,993</w:t>
            </w:r>
          </w:p>
        </w:tc>
        <w:tc>
          <w:tcPr>
            <w:tcW w:w="180" w:type="dxa"/>
            <w:vAlign w:val="bottom"/>
          </w:tcPr>
          <w:p w14:paraId="24D636C4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8FFC44F" w14:textId="2D712E30" w:rsidR="00D554B1" w:rsidRPr="00133764" w:rsidRDefault="002E46AC" w:rsidP="00D554B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7,993</w:t>
            </w:r>
          </w:p>
        </w:tc>
        <w:tc>
          <w:tcPr>
            <w:tcW w:w="180" w:type="dxa"/>
            <w:vAlign w:val="bottom"/>
          </w:tcPr>
          <w:p w14:paraId="171AF301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FE91AD7" w14:textId="5247666E" w:rsidR="00D554B1" w:rsidRPr="00133764" w:rsidRDefault="00D554B1" w:rsidP="00D554B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2" w:type="dxa"/>
            <w:vAlign w:val="bottom"/>
          </w:tcPr>
          <w:p w14:paraId="2CB7B420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8" w:type="dxa"/>
          </w:tcPr>
          <w:p w14:paraId="1E85F995" w14:textId="3CD97E19" w:rsidR="00D554B1" w:rsidRPr="00133764" w:rsidRDefault="00D554B1" w:rsidP="00D554B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="Angsana New" w:hAnsi="Angsana New"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64" w:type="dxa"/>
            <w:vAlign w:val="bottom"/>
          </w:tcPr>
          <w:p w14:paraId="14C48753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6" w:type="dxa"/>
          </w:tcPr>
          <w:p w14:paraId="5288257C" w14:textId="40DC3D8E" w:rsidR="00D554B1" w:rsidRPr="00133764" w:rsidRDefault="00D554B1" w:rsidP="00D554B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="Angsana New" w:hAnsi="Angsana New"/>
                <w:sz w:val="28"/>
                <w:szCs w:val="28"/>
                <w:lang w:val="en-US" w:bidi="th-TH"/>
              </w:rPr>
              <w:t>9,603</w:t>
            </w:r>
          </w:p>
        </w:tc>
      </w:tr>
      <w:tr w:rsidR="00D554B1" w:rsidRPr="00133764" w14:paraId="3E101FB0" w14:textId="77777777" w:rsidTr="00BB3402">
        <w:tc>
          <w:tcPr>
            <w:tcW w:w="2788" w:type="dxa"/>
          </w:tcPr>
          <w:p w14:paraId="0EBE8FA0" w14:textId="77777777" w:rsidR="00D554B1" w:rsidRPr="00133764" w:rsidRDefault="00D554B1" w:rsidP="00D554B1">
            <w:pPr>
              <w:pStyle w:val="ListParagraph"/>
              <w:ind w:left="166" w:right="-199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98B402" w14:textId="274479B6" w:rsidR="00D554B1" w:rsidRPr="00133764" w:rsidRDefault="002E46AC" w:rsidP="00D554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70</w:t>
            </w: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33764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603E841F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5F7978" w14:textId="5048A117" w:rsidR="00D554B1" w:rsidRPr="00133764" w:rsidRDefault="002E46AC" w:rsidP="00D554B1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7,993</w:t>
            </w:r>
          </w:p>
        </w:tc>
        <w:tc>
          <w:tcPr>
            <w:tcW w:w="180" w:type="dxa"/>
            <w:vAlign w:val="bottom"/>
          </w:tcPr>
          <w:p w14:paraId="3EC3D320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798746FE" w14:textId="7DCB21CC" w:rsidR="00D554B1" w:rsidRPr="00133764" w:rsidRDefault="002E46AC" w:rsidP="00D554B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78,152</w:t>
            </w:r>
          </w:p>
        </w:tc>
        <w:tc>
          <w:tcPr>
            <w:tcW w:w="180" w:type="dxa"/>
            <w:vAlign w:val="bottom"/>
          </w:tcPr>
          <w:p w14:paraId="55BB6C58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83F5E" w14:textId="0EF9994F" w:rsidR="00D554B1" w:rsidRPr="00133764" w:rsidRDefault="00D554B1" w:rsidP="00D554B1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75,000</w:t>
            </w:r>
          </w:p>
        </w:tc>
        <w:tc>
          <w:tcPr>
            <w:tcW w:w="202" w:type="dxa"/>
            <w:vAlign w:val="bottom"/>
          </w:tcPr>
          <w:p w14:paraId="12E3B2FF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14:paraId="44569CCE" w14:textId="482DFE96" w:rsidR="00D554B1" w:rsidRPr="00133764" w:rsidRDefault="00D554B1" w:rsidP="00D554B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9,603</w:t>
            </w:r>
          </w:p>
        </w:tc>
        <w:tc>
          <w:tcPr>
            <w:tcW w:w="164" w:type="dxa"/>
            <w:vAlign w:val="bottom"/>
          </w:tcPr>
          <w:p w14:paraId="49CA5F34" w14:textId="77777777" w:rsidR="00D554B1" w:rsidRPr="00133764" w:rsidRDefault="00D554B1" w:rsidP="00D5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3B33BF5" w14:textId="58207F84" w:rsidR="00D554B1" w:rsidRPr="00133764" w:rsidRDefault="00D554B1" w:rsidP="00D554B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84,603</w:t>
            </w:r>
          </w:p>
        </w:tc>
      </w:tr>
    </w:tbl>
    <w:p w14:paraId="0DE3166C" w14:textId="77777777" w:rsidR="00593401" w:rsidRPr="00133764" w:rsidRDefault="00593401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Cs w:val="22"/>
          <w:lang w:val="en-US"/>
        </w:rPr>
      </w:pPr>
    </w:p>
    <w:p w14:paraId="16FB9834" w14:textId="688B097A" w:rsidR="006D10C9" w:rsidRPr="00133764" w:rsidRDefault="00AC7B0E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133764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133764">
        <w:rPr>
          <w:rFonts w:asciiTheme="majorBidi" w:hAnsiTheme="majorBidi" w:cstheme="majorBidi"/>
          <w:sz w:val="28"/>
          <w:szCs w:val="28"/>
        </w:rPr>
        <w:t xml:space="preserve">30 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133764">
        <w:rPr>
          <w:rFonts w:asciiTheme="majorBidi" w:hAnsiTheme="majorBidi" w:cstheme="majorBidi"/>
          <w:sz w:val="28"/>
          <w:szCs w:val="28"/>
        </w:rPr>
        <w:t xml:space="preserve">2568 </w:t>
      </w:r>
      <w:r w:rsidR="006D10C9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บริษัทมีเงินกู้ยืมระยะสั้นจากสถาบันการเงิน</w:t>
      </w:r>
      <w:r w:rsidR="00035CF3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แห่งหนึ่ง</w:t>
      </w:r>
      <w:r w:rsidR="006D10C9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เป็นทรัสต์รีซีทจำนวนเงิน</w:t>
      </w:r>
      <w:r w:rsidR="00E5201F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9E5D41" w:rsidRPr="00133764">
        <w:rPr>
          <w:rFonts w:asciiTheme="majorBidi" w:hAnsiTheme="majorBidi" w:cstheme="majorBidi"/>
          <w:sz w:val="28"/>
          <w:szCs w:val="28"/>
          <w:lang w:val="en-US" w:bidi="th-TH"/>
        </w:rPr>
        <w:t>50</w:t>
      </w:r>
      <w:r w:rsidR="00593401" w:rsidRPr="00133764">
        <w:rPr>
          <w:rFonts w:asciiTheme="majorBidi" w:hAnsiTheme="majorBidi" w:cstheme="majorBidi"/>
          <w:sz w:val="28"/>
          <w:szCs w:val="28"/>
          <w:lang w:val="en-US" w:bidi="th-TH"/>
        </w:rPr>
        <w:t>.16</w:t>
      </w:r>
      <w:r w:rsidR="00B477D6" w:rsidRPr="0013376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6D10C9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6D10C9" w:rsidRPr="00133764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="00E5201F" w:rsidRPr="00133764">
        <w:rPr>
          <w:rFonts w:asciiTheme="majorBidi" w:hAnsiTheme="majorBidi" w:cstheme="majorBidi"/>
          <w:i/>
          <w:iCs/>
          <w:sz w:val="28"/>
          <w:szCs w:val="28"/>
          <w:lang w:val="en-US"/>
        </w:rPr>
        <w:t>31</w:t>
      </w:r>
      <w:r w:rsidR="00D82D4C" w:rsidRPr="00133764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D82D4C" w:rsidRPr="00133764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6D10C9" w:rsidRPr="00133764">
        <w:rPr>
          <w:rFonts w:asciiTheme="majorBidi" w:hAnsiTheme="majorBidi" w:cstheme="majorBidi"/>
          <w:i/>
          <w:iCs/>
          <w:sz w:val="28"/>
          <w:szCs w:val="28"/>
          <w:lang w:val="en-US"/>
        </w:rPr>
        <w:t>256</w:t>
      </w:r>
      <w:r w:rsidR="00D82D4C" w:rsidRPr="00133764">
        <w:rPr>
          <w:rFonts w:asciiTheme="majorBidi" w:hAnsiTheme="majorBidi" w:cstheme="majorBidi"/>
          <w:i/>
          <w:iCs/>
          <w:sz w:val="28"/>
          <w:szCs w:val="28"/>
          <w:lang w:val="en-US"/>
        </w:rPr>
        <w:t>7</w:t>
      </w:r>
      <w:r w:rsidR="006D10C9" w:rsidRPr="00133764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: </w:t>
      </w:r>
      <w:r w:rsidR="006D10C9" w:rsidRPr="00133764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ไม่มี</w:t>
      </w:r>
      <w:r w:rsidR="006D10C9" w:rsidRPr="00133764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)</w:t>
      </w:r>
      <w:r w:rsidR="006D10C9" w:rsidRPr="0013376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6D10C9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เพื่อชำระเงินค่าสินค้า</w:t>
      </w:r>
      <w:r w:rsidR="006D10C9" w:rsidRPr="0013376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6D10C9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โดยมีอัตราดอกเบี้ยร้อยละ</w:t>
      </w:r>
      <w:r w:rsidR="006D10C9" w:rsidRPr="0013376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D82D4C" w:rsidRPr="00133764">
        <w:rPr>
          <w:rFonts w:asciiTheme="majorBidi" w:hAnsiTheme="majorBidi" w:cstheme="majorBidi"/>
          <w:sz w:val="28"/>
          <w:szCs w:val="28"/>
          <w:lang w:val="en-US" w:bidi="th-TH"/>
        </w:rPr>
        <w:t>3.00</w:t>
      </w:r>
      <w:r w:rsidR="006D10C9" w:rsidRPr="0013376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6D10C9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ต่อปี</w:t>
      </w:r>
      <w:r w:rsidR="006D10C9" w:rsidRPr="00133764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6D10C9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มีกำหนดชำระคืนภายในเดือน</w:t>
      </w:r>
      <w:r w:rsidR="009E5D41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กันยายน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D82D4C" w:rsidRPr="00133764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="009E5D41" w:rsidRPr="00133764">
        <w:rPr>
          <w:rFonts w:asciiTheme="majorBidi" w:hAnsiTheme="majorBidi" w:cstheme="majorBidi"/>
          <w:sz w:val="28"/>
          <w:szCs w:val="28"/>
          <w:lang w:val="en-US" w:bidi="th-TH"/>
        </w:rPr>
        <w:t>8</w:t>
      </w:r>
    </w:p>
    <w:p w14:paraId="7BFA1CE1" w14:textId="77777777" w:rsidR="00D82D4C" w:rsidRPr="00133764" w:rsidRDefault="00D82D4C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Cs w:val="22"/>
          <w:cs/>
          <w:lang w:val="en-US" w:bidi="th-TH"/>
        </w:rPr>
      </w:pPr>
    </w:p>
    <w:p w14:paraId="4D84991B" w14:textId="39D05559" w:rsidR="00D82D4C" w:rsidRPr="00133764" w:rsidRDefault="00AC7B0E" w:rsidP="006D10C9">
      <w:pPr>
        <w:pStyle w:val="block"/>
        <w:tabs>
          <w:tab w:val="left" w:pos="5760"/>
        </w:tabs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133764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133764">
        <w:rPr>
          <w:rFonts w:asciiTheme="majorBidi" w:hAnsiTheme="majorBidi" w:cstheme="majorBidi"/>
          <w:sz w:val="28"/>
          <w:szCs w:val="28"/>
        </w:rPr>
        <w:t xml:space="preserve">30 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133764">
        <w:rPr>
          <w:rFonts w:asciiTheme="majorBidi" w:hAnsiTheme="majorBidi" w:cstheme="majorBidi"/>
          <w:sz w:val="28"/>
          <w:szCs w:val="28"/>
        </w:rPr>
        <w:t xml:space="preserve">2568 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  <w:lang w:bidi="th-TH"/>
        </w:rPr>
        <w:t>มีเงินกู้ยืมระยะสั้นเป็น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</w:rPr>
        <w:t>ตั๋วสัญญาใช้เงิน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  <w:lang w:bidi="th-TH"/>
        </w:rPr>
        <w:t>จากสถาบันการเงิน</w:t>
      </w:r>
      <w:r w:rsidR="00035CF3" w:rsidRPr="00133764">
        <w:rPr>
          <w:rFonts w:asciiTheme="majorBidi" w:hAnsiTheme="majorBidi" w:cstheme="majorBidi" w:hint="cs"/>
          <w:sz w:val="28"/>
          <w:szCs w:val="28"/>
          <w:cs/>
          <w:lang w:bidi="th-TH"/>
        </w:rPr>
        <w:t>แห่งหนึ่ง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จำนวน </w:t>
      </w:r>
      <w:r w:rsidR="009E5D41" w:rsidRPr="00133764">
        <w:rPr>
          <w:rFonts w:asciiTheme="majorBidi" w:hAnsiTheme="majorBidi" w:cstheme="majorBidi"/>
          <w:sz w:val="28"/>
          <w:szCs w:val="28"/>
          <w:lang w:val="en-US" w:bidi="th-TH"/>
        </w:rPr>
        <w:t>20</w:t>
      </w:r>
      <w:r w:rsidR="00035CF3" w:rsidRPr="00133764">
        <w:rPr>
          <w:rFonts w:asciiTheme="majorBidi" w:hAnsiTheme="majorBidi" w:cstheme="majorBidi"/>
          <w:sz w:val="28"/>
          <w:szCs w:val="28"/>
          <w:lang w:val="en-US" w:bidi="th-TH"/>
        </w:rPr>
        <w:t>.00</w:t>
      </w:r>
      <w:r w:rsidR="00D82D4C" w:rsidRPr="00133764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</w:rPr>
        <w:t xml:space="preserve"> โดยมีอัตราดอกเบี้ยร้อยละ</w:t>
      </w:r>
      <w:r w:rsidR="00B477D6"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="009E5D41" w:rsidRPr="00133764">
        <w:rPr>
          <w:rFonts w:asciiTheme="majorBidi" w:hAnsiTheme="majorBidi" w:cstheme="majorBidi"/>
          <w:sz w:val="28"/>
          <w:szCs w:val="28"/>
        </w:rPr>
        <w:t xml:space="preserve">2.98 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="00B477D6" w:rsidRPr="00133764">
        <w:rPr>
          <w:rFonts w:asciiTheme="majorBidi" w:hAnsiTheme="majorBidi" w:cstheme="majorBidi" w:hint="cs"/>
          <w:sz w:val="28"/>
          <w:szCs w:val="28"/>
          <w:cs/>
          <w:lang w:bidi="th-TH"/>
        </w:rPr>
        <w:t>และมี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</w:rPr>
        <w:t>กำหนด</w:t>
      </w:r>
      <w:r w:rsidR="00B477D6" w:rsidRPr="00133764">
        <w:rPr>
          <w:rFonts w:asciiTheme="majorBidi" w:hAnsiTheme="majorBidi" w:cstheme="majorBidi" w:hint="cs"/>
          <w:sz w:val="28"/>
          <w:szCs w:val="28"/>
          <w:cs/>
          <w:lang w:bidi="th-TH"/>
        </w:rPr>
        <w:t>ชำระ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</w:rPr>
        <w:t>คืน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  <w:lang w:bidi="th-TH"/>
        </w:rPr>
        <w:t>ภายในเดือน</w:t>
      </w:r>
      <w:r w:rsidR="009E5D41" w:rsidRPr="00133764">
        <w:rPr>
          <w:rFonts w:asciiTheme="majorBidi" w:hAnsiTheme="majorBidi" w:cstheme="majorBidi" w:hint="cs"/>
          <w:sz w:val="28"/>
          <w:szCs w:val="28"/>
          <w:cs/>
          <w:lang w:bidi="th-TH"/>
        </w:rPr>
        <w:t>สิงหาคม</w:t>
      </w:r>
      <w:r w:rsidR="00D82D4C" w:rsidRPr="00133764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D82D4C" w:rsidRPr="00133764">
        <w:rPr>
          <w:rFonts w:asciiTheme="majorBidi" w:hAnsiTheme="majorBidi" w:cstheme="majorBidi"/>
          <w:sz w:val="28"/>
          <w:szCs w:val="28"/>
          <w:lang w:val="en-US" w:bidi="th-TH"/>
        </w:rPr>
        <w:t>2568</w:t>
      </w:r>
    </w:p>
    <w:p w14:paraId="2ED03978" w14:textId="77777777" w:rsidR="00BB3402" w:rsidRPr="00133764" w:rsidRDefault="00BB3402" w:rsidP="00BB3402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653C89C7" w14:textId="6D462966" w:rsidR="0051525F" w:rsidRPr="00133764" w:rsidRDefault="00AC7B0E" w:rsidP="00BB340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33764">
        <w:rPr>
          <w:rFonts w:asciiTheme="majorBidi" w:hAnsiTheme="majorBidi" w:cstheme="majorBidi"/>
          <w:sz w:val="28"/>
          <w:szCs w:val="28"/>
        </w:rPr>
        <w:t xml:space="preserve">30 </w:t>
      </w:r>
      <w:r w:rsidRPr="0013376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133764">
        <w:rPr>
          <w:rFonts w:asciiTheme="majorBidi" w:hAnsiTheme="majorBidi" w:cstheme="majorBidi"/>
          <w:sz w:val="28"/>
          <w:szCs w:val="28"/>
        </w:rPr>
        <w:t xml:space="preserve">2568 </w:t>
      </w:r>
      <w:r w:rsidR="00DB12B7" w:rsidRPr="0013376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0D78A4" w:rsidRPr="0013376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574B8" w:rsidRPr="00133764">
        <w:rPr>
          <w:rFonts w:asciiTheme="majorBidi" w:hAnsiTheme="majorBidi" w:cstheme="majorBidi"/>
          <w:sz w:val="28"/>
          <w:szCs w:val="28"/>
        </w:rPr>
        <w:t>630.12</w:t>
      </w:r>
      <w:r w:rsidR="00B402C0"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="00DB12B7" w:rsidRPr="0013376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58C64D96" w:rsidRPr="001337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B12B7" w:rsidRPr="00133764">
        <w:rPr>
          <w:rFonts w:asciiTheme="majorBidi" w:hAnsiTheme="majorBidi" w:cstheme="majorBidi"/>
          <w:sz w:val="28"/>
          <w:szCs w:val="28"/>
          <w:cs/>
        </w:rPr>
        <w:t>แล</w:t>
      </w:r>
      <w:r w:rsidR="00ED41AE" w:rsidRPr="00133764">
        <w:rPr>
          <w:rFonts w:asciiTheme="majorBidi" w:hAnsiTheme="majorBidi" w:cstheme="majorBidi"/>
          <w:sz w:val="28"/>
          <w:szCs w:val="28"/>
          <w:cs/>
        </w:rPr>
        <w:t xml:space="preserve">ะ </w:t>
      </w:r>
      <w:r w:rsidR="000D78A4" w:rsidRPr="00133764">
        <w:rPr>
          <w:rFonts w:asciiTheme="majorBidi" w:hAnsiTheme="majorBidi" w:cstheme="majorBidi"/>
          <w:sz w:val="28"/>
          <w:szCs w:val="28"/>
        </w:rPr>
        <w:br/>
      </w:r>
      <w:r w:rsidR="003574B8" w:rsidRPr="00133764">
        <w:rPr>
          <w:rFonts w:asciiTheme="majorBidi" w:hAnsiTheme="majorBidi" w:cstheme="majorBidi"/>
          <w:sz w:val="28"/>
          <w:szCs w:val="28"/>
        </w:rPr>
        <w:t>543.01</w:t>
      </w:r>
      <w:r w:rsidR="00870497"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="00DB12B7" w:rsidRPr="0013376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DB12B7"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="00DB12B7" w:rsidRPr="00133764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B402C0" w:rsidRPr="00133764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B402C0" w:rsidRPr="00133764">
        <w:rPr>
          <w:rFonts w:asciiTheme="majorBidi" w:hAnsiTheme="majorBidi" w:cstheme="majorBidi"/>
          <w:i/>
          <w:iCs/>
          <w:sz w:val="28"/>
          <w:szCs w:val="28"/>
        </w:rPr>
        <w:t>626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B402C0" w:rsidRPr="00133764">
        <w:rPr>
          <w:rFonts w:asciiTheme="majorBidi" w:hAnsiTheme="majorBidi" w:cstheme="majorBidi"/>
          <w:i/>
          <w:iCs/>
          <w:sz w:val="28"/>
          <w:szCs w:val="28"/>
        </w:rPr>
        <w:t>12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402C0" w:rsidRPr="00133764">
        <w:rPr>
          <w:rFonts w:asciiTheme="majorBidi" w:hAnsiTheme="majorBidi" w:cstheme="majorBidi"/>
          <w:i/>
          <w:iCs/>
          <w:sz w:val="28"/>
          <w:szCs w:val="28"/>
        </w:rPr>
        <w:t>539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</w:rPr>
        <w:t xml:space="preserve">.00 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CF3404" w:rsidRPr="0013376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233C1C73" w14:textId="77777777" w:rsidR="00BB3402" w:rsidRPr="00133764" w:rsidRDefault="00BB3402" w:rsidP="00BB3402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2D088F61" w14:textId="28BFE839" w:rsidR="00DB12B7" w:rsidRPr="00133764" w:rsidRDefault="00DB12B7" w:rsidP="0051525F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021315DC" w14:textId="77777777" w:rsidR="0028542D" w:rsidRPr="00133764" w:rsidRDefault="0028542D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p w14:paraId="5F1A9BD0" w14:textId="2DCBE4BE" w:rsidR="00DB12B7" w:rsidRPr="00133764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เพื่อการจัดสรรทรัพยากรให้กับส่วนงานและประเมินผลการปฎิบัติงานของส่วนงาน</w:t>
      </w:r>
    </w:p>
    <w:p w14:paraId="22601C9E" w14:textId="4E282567" w:rsidR="0028542D" w:rsidRPr="00133764" w:rsidRDefault="0028542D" w:rsidP="00515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color w:val="000000"/>
          <w:sz w:val="22"/>
          <w:szCs w:val="22"/>
          <w:cs/>
        </w:rPr>
      </w:pPr>
    </w:p>
    <w:p w14:paraId="79AED3A1" w14:textId="7EEE9892" w:rsidR="00DB12B7" w:rsidRPr="00133764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</w:rPr>
        <w:t>/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>บริษัทจำแนกตามส่วนงานทางธุรกิจได้ดังต่อไปนี้</w:t>
      </w:r>
    </w:p>
    <w:p w14:paraId="42F9B3FC" w14:textId="5C368B60" w:rsidR="00DB12B7" w:rsidRPr="00133764" w:rsidRDefault="00DB12B7" w:rsidP="0051525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</w:rPr>
        <w:t>1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ขายสินค้า</w:t>
      </w:r>
    </w:p>
    <w:p w14:paraId="5C5C9815" w14:textId="6743416E" w:rsidR="00BB3402" w:rsidRPr="00133764" w:rsidRDefault="00DB12B7" w:rsidP="00BB34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8"/>
          <w:szCs w:val="28"/>
        </w:rPr>
      </w:pP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ส่วนงาน 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</w:rPr>
        <w:t>2</w:t>
      </w:r>
      <w:r w:rsidRPr="00133764">
        <w:rPr>
          <w:rFonts w:asciiTheme="majorBidi" w:eastAsia="Cordia New" w:hAnsiTheme="majorBidi" w:cstheme="majorBidi"/>
          <w:color w:val="000000"/>
          <w:sz w:val="28"/>
          <w:szCs w:val="28"/>
          <w:cs/>
        </w:rPr>
        <w:t xml:space="preserve"> บริการ</w:t>
      </w:r>
    </w:p>
    <w:p w14:paraId="413978BB" w14:textId="77777777" w:rsidR="00BB3402" w:rsidRPr="00133764" w:rsidRDefault="00BB3402" w:rsidP="00BB34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133764" w14:paraId="3C8FAA40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066F6687" w14:textId="2C0DA555" w:rsidR="00E94D05" w:rsidRPr="00133764" w:rsidRDefault="00BA54ED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7290" w:type="dxa"/>
            <w:gridSpan w:val="11"/>
            <w:hideMark/>
          </w:tcPr>
          <w:p w14:paraId="7ABCEAFB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4D05" w:rsidRPr="00133764" w14:paraId="418A851E" w14:textId="77777777" w:rsidTr="00E94D05">
        <w:trPr>
          <w:cantSplit/>
          <w:trHeight w:val="80"/>
          <w:tblHeader/>
        </w:trPr>
        <w:tc>
          <w:tcPr>
            <w:tcW w:w="2430" w:type="dxa"/>
          </w:tcPr>
          <w:p w14:paraId="6E8337E2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03C2C0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1A531E16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01B5FFC6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3E21F0DF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7227FB8" w14:textId="77777777" w:rsidR="00E94D05" w:rsidRPr="00133764" w:rsidRDefault="00E94D0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AC7B0E" w:rsidRPr="00133764" w14:paraId="75F7E201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7A21B07A" w14:textId="3CBA1CE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สำหรับงวดหกเดือนสิ้นสุด </w:t>
            </w:r>
          </w:p>
        </w:tc>
        <w:tc>
          <w:tcPr>
            <w:tcW w:w="990" w:type="dxa"/>
          </w:tcPr>
          <w:p w14:paraId="797C3DB1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2E57956E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10C669D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03C98415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4DCD498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4C98D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C44E324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AA967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ED1BFA5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1CDA4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32B0F55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AC7B0E" w:rsidRPr="00133764" w14:paraId="6AE1C9B9" w14:textId="77777777" w:rsidTr="00E94D05">
        <w:trPr>
          <w:cantSplit/>
          <w:tblHeader/>
        </w:trPr>
        <w:tc>
          <w:tcPr>
            <w:tcW w:w="2430" w:type="dxa"/>
            <w:hideMark/>
          </w:tcPr>
          <w:p w14:paraId="41A62E0F" w14:textId="7FC43C4F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90" w:type="dxa"/>
            <w:hideMark/>
          </w:tcPr>
          <w:p w14:paraId="1F41CC4B" w14:textId="70646430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3A4720BA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5BF6459" w14:textId="6670D8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2A798FF0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1493A95B" w14:textId="336A577E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FD4C040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FE0604C" w14:textId="71D0DD1D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DDAFFA0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8D89EB" w14:textId="7C9BD73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1F0F2AF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39AF626" w14:textId="62BAB86A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870497" w:rsidRPr="00133764" w14:paraId="3D213D85" w14:textId="77777777" w:rsidTr="00E94D05">
        <w:trPr>
          <w:cantSplit/>
          <w:tblHeader/>
        </w:trPr>
        <w:tc>
          <w:tcPr>
            <w:tcW w:w="2430" w:type="dxa"/>
          </w:tcPr>
          <w:p w14:paraId="7304A7B4" w14:textId="77777777" w:rsidR="00870497" w:rsidRPr="00133764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14A29B01" w14:textId="77777777" w:rsidR="00870497" w:rsidRPr="00133764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70497" w:rsidRPr="00133764" w14:paraId="6987FAE6" w14:textId="77777777" w:rsidTr="00E94D05">
        <w:trPr>
          <w:cantSplit/>
        </w:trPr>
        <w:tc>
          <w:tcPr>
            <w:tcW w:w="2430" w:type="dxa"/>
            <w:hideMark/>
          </w:tcPr>
          <w:p w14:paraId="3F41EE15" w14:textId="77777777" w:rsidR="00870497" w:rsidRPr="00133764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5F578281" w14:textId="77777777" w:rsidR="00870497" w:rsidRPr="00133764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3677C3" w14:textId="77777777" w:rsidR="00870497" w:rsidRPr="00133764" w:rsidRDefault="00870497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39D5912" w14:textId="77777777" w:rsidR="00870497" w:rsidRPr="00133764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66ECA3A" w14:textId="77777777" w:rsidR="00870497" w:rsidRPr="00133764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50DFDF" w14:textId="77777777" w:rsidR="00870497" w:rsidRPr="00133764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A94ED1" w14:textId="77777777" w:rsidR="00870497" w:rsidRPr="00133764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419BD7" w14:textId="77777777" w:rsidR="00870497" w:rsidRPr="00133764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0460DF" w14:textId="77777777" w:rsidR="00870497" w:rsidRPr="00133764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0515B8" w14:textId="77777777" w:rsidR="00870497" w:rsidRPr="00133764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1EEAFD" w14:textId="77777777" w:rsidR="00870497" w:rsidRPr="00133764" w:rsidRDefault="00870497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29E020" w14:textId="77777777" w:rsidR="00870497" w:rsidRPr="00133764" w:rsidRDefault="00870497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3B09739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20B12A24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7AA5FB9" w14:textId="1BF5906F" w:rsidR="00FB6AAD" w:rsidRPr="00133764" w:rsidRDefault="009B44A2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6E272255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5D06D2" w14:textId="59230B47" w:rsidR="00FB6AAD" w:rsidRPr="00133764" w:rsidRDefault="00AC7B0E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488,216</w:t>
            </w:r>
          </w:p>
        </w:tc>
        <w:tc>
          <w:tcPr>
            <w:tcW w:w="262" w:type="dxa"/>
          </w:tcPr>
          <w:p w14:paraId="01DB8E85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F72AE7" w14:textId="770D3784" w:rsidR="00FB6AAD" w:rsidRPr="00133764" w:rsidRDefault="00F85E0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331,519</w:t>
            </w:r>
          </w:p>
        </w:tc>
        <w:tc>
          <w:tcPr>
            <w:tcW w:w="270" w:type="dxa"/>
          </w:tcPr>
          <w:p w14:paraId="4B35CEAA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462C11" w14:textId="0C91E9B4" w:rsidR="00FB6AAD" w:rsidRPr="00133764" w:rsidRDefault="00AC7B0E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323,793</w:t>
            </w:r>
          </w:p>
        </w:tc>
        <w:tc>
          <w:tcPr>
            <w:tcW w:w="270" w:type="dxa"/>
          </w:tcPr>
          <w:p w14:paraId="21157FFD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DBD165" w14:textId="0C0A652D" w:rsidR="00FB6AAD" w:rsidRPr="00133764" w:rsidRDefault="00F85E0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1,104,578</w:t>
            </w:r>
          </w:p>
        </w:tc>
        <w:tc>
          <w:tcPr>
            <w:tcW w:w="270" w:type="dxa"/>
          </w:tcPr>
          <w:p w14:paraId="1BFCEA48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B496C9" w14:textId="7D415831" w:rsidR="00FB6AAD" w:rsidRPr="00133764" w:rsidRDefault="00AC7B0E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812,009</w:t>
            </w:r>
          </w:p>
        </w:tc>
      </w:tr>
      <w:tr w:rsidR="00FB6AAD" w:rsidRPr="00133764" w14:paraId="67C505D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78A1154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36C7A6A6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450EDB2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FBB92C4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9FA3F85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4063B4BF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19DEA6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7F694A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F6ED57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FBD196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A43D0F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C752EC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61840EFC" w14:textId="77777777" w:rsidTr="00E94D05">
        <w:trPr>
          <w:cantSplit/>
        </w:trPr>
        <w:tc>
          <w:tcPr>
            <w:tcW w:w="2430" w:type="dxa"/>
            <w:hideMark/>
          </w:tcPr>
          <w:p w14:paraId="0C7E0EB5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06E40F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267F708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97CB0BE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F9543C4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556868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932C15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0EF45A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C0E88D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A64A7B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8421AF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CF79C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C7B0E" w:rsidRPr="00133764" w14:paraId="2FBA01F8" w14:textId="77777777" w:rsidTr="00E94D05">
        <w:trPr>
          <w:cantSplit/>
        </w:trPr>
        <w:tc>
          <w:tcPr>
            <w:tcW w:w="2430" w:type="dxa"/>
            <w:hideMark/>
          </w:tcPr>
          <w:p w14:paraId="223FC84B" w14:textId="77777777" w:rsidR="00AC7B0E" w:rsidRPr="00133764" w:rsidRDefault="00AC7B0E" w:rsidP="00AC7B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03F3AA8F" w14:textId="3ADA4F75" w:rsidR="00AC7B0E" w:rsidRPr="00133764" w:rsidRDefault="00604F8B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548,763</w:t>
            </w:r>
          </w:p>
        </w:tc>
        <w:tc>
          <w:tcPr>
            <w:tcW w:w="262" w:type="dxa"/>
          </w:tcPr>
          <w:p w14:paraId="35E2E41A" w14:textId="77777777" w:rsidR="00AC7B0E" w:rsidRPr="00133764" w:rsidRDefault="00AC7B0E" w:rsidP="00AC7B0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C557D1B" w14:textId="42B2CA2F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344,221</w:t>
            </w:r>
          </w:p>
        </w:tc>
        <w:tc>
          <w:tcPr>
            <w:tcW w:w="262" w:type="dxa"/>
          </w:tcPr>
          <w:p w14:paraId="56AD4F79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1CEA68E" w14:textId="5EADE9DA" w:rsidR="00AC7B0E" w:rsidRPr="00133764" w:rsidRDefault="00F85E01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261,679</w:t>
            </w:r>
          </w:p>
        </w:tc>
        <w:tc>
          <w:tcPr>
            <w:tcW w:w="270" w:type="dxa"/>
          </w:tcPr>
          <w:p w14:paraId="7FD86801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1AE713" w14:textId="7DA968C9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278,909</w:t>
            </w:r>
          </w:p>
        </w:tc>
        <w:tc>
          <w:tcPr>
            <w:tcW w:w="270" w:type="dxa"/>
          </w:tcPr>
          <w:p w14:paraId="1F1F8F5C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CB6C87" w14:textId="22A3E007" w:rsidR="00AC7B0E" w:rsidRPr="00133764" w:rsidRDefault="00F85E01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810,442</w:t>
            </w:r>
          </w:p>
        </w:tc>
        <w:tc>
          <w:tcPr>
            <w:tcW w:w="270" w:type="dxa"/>
          </w:tcPr>
          <w:p w14:paraId="4F0F420C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659962" w14:textId="64C7CDD1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623,130</w:t>
            </w:r>
          </w:p>
        </w:tc>
      </w:tr>
      <w:tr w:rsidR="00AC7B0E" w:rsidRPr="00133764" w14:paraId="4324ADA4" w14:textId="77777777" w:rsidTr="005D55D1">
        <w:trPr>
          <w:cantSplit/>
        </w:trPr>
        <w:tc>
          <w:tcPr>
            <w:tcW w:w="2430" w:type="dxa"/>
            <w:hideMark/>
          </w:tcPr>
          <w:p w14:paraId="298E80ED" w14:textId="77777777" w:rsidR="00AC7B0E" w:rsidRPr="00133764" w:rsidRDefault="00AC7B0E" w:rsidP="00AC7B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5AF4CBF4" w14:textId="1D472C08" w:rsidR="00AC7B0E" w:rsidRPr="00133764" w:rsidRDefault="00604F8B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157,840</w:t>
            </w:r>
          </w:p>
        </w:tc>
        <w:tc>
          <w:tcPr>
            <w:tcW w:w="262" w:type="dxa"/>
          </w:tcPr>
          <w:p w14:paraId="7C4130E5" w14:textId="77777777" w:rsidR="00AC7B0E" w:rsidRPr="00133764" w:rsidRDefault="00AC7B0E" w:rsidP="00AC7B0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BFDB88D" w14:textId="76296EAE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74,087</w:t>
            </w:r>
          </w:p>
        </w:tc>
        <w:tc>
          <w:tcPr>
            <w:tcW w:w="262" w:type="dxa"/>
          </w:tcPr>
          <w:p w14:paraId="7F9DE0B2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6C20705" w14:textId="41F650F5" w:rsidR="00AC7B0E" w:rsidRPr="00133764" w:rsidRDefault="00604F8B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46,778</w:t>
            </w:r>
          </w:p>
        </w:tc>
        <w:tc>
          <w:tcPr>
            <w:tcW w:w="270" w:type="dxa"/>
          </w:tcPr>
          <w:p w14:paraId="3C943C7C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DE12994" w14:textId="343866A0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26,840</w:t>
            </w:r>
          </w:p>
        </w:tc>
        <w:tc>
          <w:tcPr>
            <w:tcW w:w="270" w:type="dxa"/>
          </w:tcPr>
          <w:p w14:paraId="6204E602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F8D35C" w14:textId="45FA0D03" w:rsidR="00AC7B0E" w:rsidRPr="00133764" w:rsidRDefault="009B44A2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204,618</w:t>
            </w:r>
          </w:p>
        </w:tc>
        <w:tc>
          <w:tcPr>
            <w:tcW w:w="270" w:type="dxa"/>
          </w:tcPr>
          <w:p w14:paraId="14D15B33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A460DC" w14:textId="20F00C6F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100,927</w:t>
            </w:r>
          </w:p>
        </w:tc>
      </w:tr>
      <w:tr w:rsidR="00AC7B0E" w:rsidRPr="00133764" w14:paraId="69177866" w14:textId="77777777" w:rsidTr="00E94D05">
        <w:trPr>
          <w:cantSplit/>
        </w:trPr>
        <w:tc>
          <w:tcPr>
            <w:tcW w:w="2430" w:type="dxa"/>
            <w:hideMark/>
          </w:tcPr>
          <w:p w14:paraId="0DEA57DF" w14:textId="77777777" w:rsidR="00AC7B0E" w:rsidRPr="00133764" w:rsidRDefault="00AC7B0E" w:rsidP="00AC7B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7239B224" w14:textId="7CF59659" w:rsidR="00AC7B0E" w:rsidRPr="00133764" w:rsidRDefault="00604F8B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53,966</w:t>
            </w:r>
          </w:p>
        </w:tc>
        <w:tc>
          <w:tcPr>
            <w:tcW w:w="262" w:type="dxa"/>
          </w:tcPr>
          <w:p w14:paraId="2A740EC2" w14:textId="77777777" w:rsidR="00AC7B0E" w:rsidRPr="00133764" w:rsidRDefault="00AC7B0E" w:rsidP="00AC7B0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166EFBC" w14:textId="3359BF34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55,688</w:t>
            </w:r>
          </w:p>
        </w:tc>
        <w:tc>
          <w:tcPr>
            <w:tcW w:w="262" w:type="dxa"/>
          </w:tcPr>
          <w:p w14:paraId="2507CF2C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7A39696" w14:textId="01D58038" w:rsidR="00AC7B0E" w:rsidRPr="00133764" w:rsidRDefault="00604F8B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15,753</w:t>
            </w:r>
          </w:p>
        </w:tc>
        <w:tc>
          <w:tcPr>
            <w:tcW w:w="270" w:type="dxa"/>
          </w:tcPr>
          <w:p w14:paraId="19D4DCE6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2B2652" w14:textId="2A2D4CEA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15,024</w:t>
            </w:r>
          </w:p>
        </w:tc>
        <w:tc>
          <w:tcPr>
            <w:tcW w:w="270" w:type="dxa"/>
          </w:tcPr>
          <w:p w14:paraId="1069C533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BEEBDA" w14:textId="71CD685A" w:rsidR="00AC7B0E" w:rsidRPr="00133764" w:rsidRDefault="009B44A2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69,719</w:t>
            </w:r>
          </w:p>
        </w:tc>
        <w:tc>
          <w:tcPr>
            <w:tcW w:w="270" w:type="dxa"/>
          </w:tcPr>
          <w:p w14:paraId="6B6AD81E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F1F380" w14:textId="5CB7C9C0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70,712</w:t>
            </w:r>
          </w:p>
        </w:tc>
      </w:tr>
      <w:tr w:rsidR="00AC7B0E" w:rsidRPr="00133764" w14:paraId="0DE81734" w14:textId="77777777" w:rsidTr="00E94D05">
        <w:trPr>
          <w:cantSplit/>
        </w:trPr>
        <w:tc>
          <w:tcPr>
            <w:tcW w:w="2430" w:type="dxa"/>
            <w:hideMark/>
          </w:tcPr>
          <w:p w14:paraId="0B18B783" w14:textId="77777777" w:rsidR="00AC7B0E" w:rsidRPr="00133764" w:rsidRDefault="00AC7B0E" w:rsidP="00AC7B0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4E3FF" w14:textId="054B56AC" w:rsidR="00AC7B0E" w:rsidRPr="00133764" w:rsidRDefault="00604F8B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12,490</w:t>
            </w:r>
          </w:p>
        </w:tc>
        <w:tc>
          <w:tcPr>
            <w:tcW w:w="262" w:type="dxa"/>
          </w:tcPr>
          <w:p w14:paraId="43EB8B72" w14:textId="77777777" w:rsidR="00AC7B0E" w:rsidRPr="00133764" w:rsidRDefault="00AC7B0E" w:rsidP="00AC7B0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7E23" w14:textId="171E3B3D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14,220</w:t>
            </w:r>
          </w:p>
        </w:tc>
        <w:tc>
          <w:tcPr>
            <w:tcW w:w="262" w:type="dxa"/>
          </w:tcPr>
          <w:p w14:paraId="5760E9DE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F8CBBB" w14:textId="556A015E" w:rsidR="00AC7B0E" w:rsidRPr="00133764" w:rsidRDefault="009B44A2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7,309</w:t>
            </w:r>
          </w:p>
        </w:tc>
        <w:tc>
          <w:tcPr>
            <w:tcW w:w="270" w:type="dxa"/>
          </w:tcPr>
          <w:p w14:paraId="52AC95DB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DD2FE" w14:textId="5B0F43BA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3,020</w:t>
            </w:r>
          </w:p>
        </w:tc>
        <w:tc>
          <w:tcPr>
            <w:tcW w:w="270" w:type="dxa"/>
          </w:tcPr>
          <w:p w14:paraId="41942B59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FBD56" w14:textId="7FC974CA" w:rsidR="00AC7B0E" w:rsidRPr="00133764" w:rsidRDefault="009B44A2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19,799</w:t>
            </w:r>
          </w:p>
        </w:tc>
        <w:tc>
          <w:tcPr>
            <w:tcW w:w="270" w:type="dxa"/>
          </w:tcPr>
          <w:p w14:paraId="4A1F7B6F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F4072" w14:textId="1B2ED3C7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17,240</w:t>
            </w:r>
          </w:p>
        </w:tc>
      </w:tr>
      <w:tr w:rsidR="00AC7B0E" w:rsidRPr="00133764" w14:paraId="4D789B69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BCEEBCD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8DD01" w14:textId="461D76F6" w:rsidR="00AC7B0E" w:rsidRPr="00133764" w:rsidRDefault="00604F8B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5C835EC8" w14:textId="77777777" w:rsidR="00AC7B0E" w:rsidRPr="00133764" w:rsidRDefault="00AC7B0E" w:rsidP="00AC7B0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7FC64" w14:textId="2C8355D0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488,216</w:t>
            </w:r>
          </w:p>
        </w:tc>
        <w:tc>
          <w:tcPr>
            <w:tcW w:w="262" w:type="dxa"/>
          </w:tcPr>
          <w:p w14:paraId="16FA6B16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EAEDE8" w14:textId="4912E5DC" w:rsidR="00AC7B0E" w:rsidRPr="00133764" w:rsidRDefault="00F85E01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331,519</w:t>
            </w:r>
          </w:p>
        </w:tc>
        <w:tc>
          <w:tcPr>
            <w:tcW w:w="270" w:type="dxa"/>
          </w:tcPr>
          <w:p w14:paraId="12B598A1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AD0691" w14:textId="46CA470E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323,793</w:t>
            </w:r>
          </w:p>
        </w:tc>
        <w:tc>
          <w:tcPr>
            <w:tcW w:w="270" w:type="dxa"/>
          </w:tcPr>
          <w:p w14:paraId="17E1DDB7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0384AE" w14:textId="74DDCC77" w:rsidR="00AC7B0E" w:rsidRPr="00133764" w:rsidRDefault="00F85E01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1,104,578</w:t>
            </w:r>
          </w:p>
        </w:tc>
        <w:tc>
          <w:tcPr>
            <w:tcW w:w="270" w:type="dxa"/>
          </w:tcPr>
          <w:p w14:paraId="5505E0D3" w14:textId="77777777" w:rsidR="00AC7B0E" w:rsidRPr="00133764" w:rsidRDefault="00AC7B0E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8EE1C8" w14:textId="2243D7F4" w:rsidR="00AC7B0E" w:rsidRPr="00133764" w:rsidRDefault="00AC7B0E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812,009</w:t>
            </w:r>
          </w:p>
        </w:tc>
      </w:tr>
      <w:tr w:rsidR="00184115" w:rsidRPr="00133764" w14:paraId="329534E5" w14:textId="77777777" w:rsidTr="00184115">
        <w:trPr>
          <w:cantSplit/>
        </w:trPr>
        <w:tc>
          <w:tcPr>
            <w:tcW w:w="2430" w:type="dxa"/>
            <w:vAlign w:val="bottom"/>
          </w:tcPr>
          <w:p w14:paraId="007FE515" w14:textId="77777777" w:rsidR="00184115" w:rsidRPr="00133764" w:rsidRDefault="00184115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8411D2" w14:textId="77777777" w:rsidR="00184115" w:rsidRPr="00133764" w:rsidRDefault="00184115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6AC9228" w14:textId="77777777" w:rsidR="00184115" w:rsidRPr="00133764" w:rsidRDefault="00184115" w:rsidP="00AC7B0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01146" w14:textId="77777777" w:rsidR="00184115" w:rsidRPr="00133764" w:rsidRDefault="00184115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753974D" w14:textId="77777777" w:rsidR="00184115" w:rsidRPr="00133764" w:rsidRDefault="00184115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E03BE3" w14:textId="77777777" w:rsidR="00184115" w:rsidRPr="00133764" w:rsidRDefault="00184115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1666846" w14:textId="77777777" w:rsidR="00184115" w:rsidRPr="00133764" w:rsidRDefault="00184115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B4C88" w14:textId="77777777" w:rsidR="00184115" w:rsidRPr="00133764" w:rsidRDefault="00184115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739DB4" w14:textId="77777777" w:rsidR="00184115" w:rsidRPr="00133764" w:rsidRDefault="00184115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75C0E1" w14:textId="77777777" w:rsidR="00184115" w:rsidRPr="00133764" w:rsidRDefault="00184115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756FD0" w14:textId="77777777" w:rsidR="00184115" w:rsidRPr="00133764" w:rsidRDefault="00184115" w:rsidP="00AC7B0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F484B" w14:textId="77777777" w:rsidR="00184115" w:rsidRPr="00133764" w:rsidRDefault="00184115" w:rsidP="00AC7B0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803E5" w:rsidRPr="00133764" w14:paraId="587013AD" w14:textId="77777777" w:rsidTr="008D712E">
        <w:trPr>
          <w:cantSplit/>
        </w:trPr>
        <w:tc>
          <w:tcPr>
            <w:tcW w:w="2430" w:type="dxa"/>
            <w:vAlign w:val="bottom"/>
            <w:hideMark/>
          </w:tcPr>
          <w:p w14:paraId="2A72E47E" w14:textId="0D6F1380" w:rsidR="000803E5" w:rsidRPr="00133764" w:rsidRDefault="000803E5" w:rsidP="00C47E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14B485BA" w14:textId="77777777" w:rsidR="000803E5" w:rsidRPr="00133764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6C7ADCC7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0749E93" w14:textId="77777777" w:rsidR="000803E5" w:rsidRPr="00133764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4F456FA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CB98C0A" w14:textId="77777777" w:rsidR="000803E5" w:rsidRPr="00133764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53E1F98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B4EDA65" w14:textId="77777777" w:rsidR="000803E5" w:rsidRPr="00133764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1D15CF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DA53C1" w14:textId="77777777" w:rsidR="000803E5" w:rsidRPr="00133764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CBFDBC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D2016B" w14:textId="77777777" w:rsidR="000803E5" w:rsidRPr="00133764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8D43D5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133764" w14:paraId="6169BC21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5EAFB0C2" w14:textId="77777777" w:rsidR="000803E5" w:rsidRPr="00133764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151CE54F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095D195" w14:textId="77777777" w:rsidR="000803E5" w:rsidRPr="00133764" w:rsidRDefault="000803E5" w:rsidP="0051525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E95F859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A656984" w14:textId="77777777" w:rsidR="000803E5" w:rsidRPr="00133764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DB81B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DCC4C4" w14:textId="77777777" w:rsidR="000803E5" w:rsidRPr="00133764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756EB0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E244DD2" w14:textId="77777777" w:rsidR="000803E5" w:rsidRPr="00133764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1CA631A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8D947" w14:textId="77777777" w:rsidR="000803E5" w:rsidRPr="00133764" w:rsidRDefault="000803E5" w:rsidP="005152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C443CD" w14:textId="77777777" w:rsidR="000803E5" w:rsidRPr="00133764" w:rsidRDefault="000803E5" w:rsidP="0051525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24A067B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06321B9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6611779E" w14:textId="27EDF446" w:rsidR="00FB6AAD" w:rsidRPr="00133764" w:rsidRDefault="007106E0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4726D831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840A9F1" w14:textId="5C54343F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488,216</w:t>
            </w:r>
          </w:p>
        </w:tc>
        <w:tc>
          <w:tcPr>
            <w:tcW w:w="262" w:type="dxa"/>
          </w:tcPr>
          <w:p w14:paraId="23C449BC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C4D7A34" w14:textId="62759A3B" w:rsidR="00FB6AAD" w:rsidRPr="00133764" w:rsidRDefault="007106E0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55EC9E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decimal" w:pos="5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632711" w14:textId="193A72FC" w:rsidR="00FB6AAD" w:rsidRPr="00133764" w:rsidRDefault="00FB6AAD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0DE7D76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7FD9E0" w14:textId="42CDD548" w:rsidR="00FB6AAD" w:rsidRPr="00133764" w:rsidRDefault="007106E0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70" w:type="dxa"/>
          </w:tcPr>
          <w:p w14:paraId="2DD6678E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4F774C" w14:textId="4D05BD1A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488,216</w:t>
            </w:r>
          </w:p>
        </w:tc>
      </w:tr>
      <w:tr w:rsidR="00FB6AAD" w:rsidRPr="00133764" w14:paraId="2A9B2518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8B8A24A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vAlign w:val="bottom"/>
          </w:tcPr>
          <w:p w14:paraId="1E36C88D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6B890A1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1914E4C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E75A356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207D909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1DE9FD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A65FD4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B74ED0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5752B6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0CDF17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D7606D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16BAE4F5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CEAC7FD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vAlign w:val="bottom"/>
          </w:tcPr>
          <w:p w14:paraId="7606E636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1BA9364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DB51AD9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D3E787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765F7C9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FE0BE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BDA347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62DB4DB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801C22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C437D2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D9E233E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734DF996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AEE3FE8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vAlign w:val="bottom"/>
          </w:tcPr>
          <w:p w14:paraId="411663E6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3034660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FAF7FDA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AC8CA21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3FF183F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5214EE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F9EBD0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D8866B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A99A73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9716F9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94F8E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7B9A223E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116CEB34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vAlign w:val="bottom"/>
          </w:tcPr>
          <w:p w14:paraId="1A87D92C" w14:textId="6EC0E35D" w:rsidR="00FB6AAD" w:rsidRPr="00133764" w:rsidRDefault="007106E0" w:rsidP="007106E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8A3380F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AA97CD" w14:textId="3660D91A" w:rsidR="00FB6AAD" w:rsidRPr="00133764" w:rsidRDefault="00FB6AAD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38E7315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E1BDC7" w14:textId="6CFBC501" w:rsidR="00FB6AAD" w:rsidRPr="00133764" w:rsidRDefault="007106E0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37,304</w:t>
            </w:r>
          </w:p>
        </w:tc>
        <w:tc>
          <w:tcPr>
            <w:tcW w:w="270" w:type="dxa"/>
          </w:tcPr>
          <w:p w14:paraId="313A4A45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3FFDC7" w14:textId="6E30F4DE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37,830</w:t>
            </w:r>
          </w:p>
        </w:tc>
        <w:tc>
          <w:tcPr>
            <w:tcW w:w="270" w:type="dxa"/>
          </w:tcPr>
          <w:p w14:paraId="45F7846C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A007DD" w14:textId="397CC2BC" w:rsidR="00FB6AAD" w:rsidRPr="00133764" w:rsidRDefault="007106E0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37,304</w:t>
            </w:r>
          </w:p>
        </w:tc>
        <w:tc>
          <w:tcPr>
            <w:tcW w:w="270" w:type="dxa"/>
          </w:tcPr>
          <w:p w14:paraId="6D5A80F3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11D80C" w14:textId="309D8314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37,830</w:t>
            </w:r>
          </w:p>
        </w:tc>
      </w:tr>
      <w:tr w:rsidR="00FB6AAD" w:rsidRPr="00133764" w14:paraId="1795E0E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3209537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74094002" w14:textId="77777777" w:rsidR="00FB6AAD" w:rsidRPr="00133764" w:rsidRDefault="00FB6AAD" w:rsidP="00FB6AAD">
            <w:pPr>
              <w:pStyle w:val="acctfourfigures"/>
              <w:tabs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1E9958C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1AE96A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793AE9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D5C75A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4D7ED8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07F253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8E8030F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7CA5D64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6DCAC7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08FB19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7F5A10EB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6BE0AF57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37EC3" w14:textId="78DF60FD" w:rsidR="00FB6AAD" w:rsidRPr="00133764" w:rsidRDefault="007106E0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212D6E1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CA5FFC" w14:textId="039E9F07" w:rsidR="00FB6AAD" w:rsidRPr="00133764" w:rsidRDefault="00FB6AAD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9D13645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BA1E0" w14:textId="44F3B2BD" w:rsidR="00FB6AAD" w:rsidRPr="00133764" w:rsidRDefault="00F85E0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294,215</w:t>
            </w:r>
          </w:p>
        </w:tc>
        <w:tc>
          <w:tcPr>
            <w:tcW w:w="270" w:type="dxa"/>
          </w:tcPr>
          <w:p w14:paraId="511DD9AD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4B0BF" w14:textId="0EBBD4B6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285,963</w:t>
            </w:r>
          </w:p>
        </w:tc>
        <w:tc>
          <w:tcPr>
            <w:tcW w:w="270" w:type="dxa"/>
          </w:tcPr>
          <w:p w14:paraId="5D6D3C44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DF557" w14:textId="10CE1C65" w:rsidR="00FB6AAD" w:rsidRPr="00133764" w:rsidRDefault="00F85E0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294,215</w:t>
            </w:r>
          </w:p>
        </w:tc>
        <w:tc>
          <w:tcPr>
            <w:tcW w:w="270" w:type="dxa"/>
          </w:tcPr>
          <w:p w14:paraId="26A9DA7B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F6C49" w14:textId="06E889E9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285,963</w:t>
            </w:r>
          </w:p>
        </w:tc>
      </w:tr>
      <w:tr w:rsidR="00FB6AAD" w:rsidRPr="00133764" w14:paraId="0EBA7A50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3D4816DC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A1C9C5" w14:textId="75E161E6" w:rsidR="00FB6AAD" w:rsidRPr="00133764" w:rsidRDefault="007106E0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06C647DD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F8CB9" w14:textId="3D41D00F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488,216</w:t>
            </w:r>
          </w:p>
        </w:tc>
        <w:tc>
          <w:tcPr>
            <w:tcW w:w="262" w:type="dxa"/>
          </w:tcPr>
          <w:p w14:paraId="7286922F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31461" w14:textId="34D9D697" w:rsidR="00FB6AAD" w:rsidRPr="00133764" w:rsidRDefault="00F85E0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331,519</w:t>
            </w:r>
          </w:p>
        </w:tc>
        <w:tc>
          <w:tcPr>
            <w:tcW w:w="270" w:type="dxa"/>
          </w:tcPr>
          <w:p w14:paraId="1E519818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495CE" w14:textId="330B7FE2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323,793</w:t>
            </w:r>
          </w:p>
        </w:tc>
        <w:tc>
          <w:tcPr>
            <w:tcW w:w="270" w:type="dxa"/>
          </w:tcPr>
          <w:p w14:paraId="5133C572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2A7670" w14:textId="5054B5C7" w:rsidR="00FB6AAD" w:rsidRPr="00133764" w:rsidRDefault="00F85E01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1,104,578</w:t>
            </w:r>
          </w:p>
        </w:tc>
        <w:tc>
          <w:tcPr>
            <w:tcW w:w="270" w:type="dxa"/>
          </w:tcPr>
          <w:p w14:paraId="5A0E803A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A0D3B" w14:textId="2AE2B7DE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812,009</w:t>
            </w:r>
          </w:p>
        </w:tc>
      </w:tr>
      <w:tr w:rsidR="000803E5" w:rsidRPr="00133764" w14:paraId="3478FC6F" w14:textId="77777777" w:rsidTr="00E94D05">
        <w:trPr>
          <w:cantSplit/>
        </w:trPr>
        <w:tc>
          <w:tcPr>
            <w:tcW w:w="2430" w:type="dxa"/>
            <w:vAlign w:val="bottom"/>
          </w:tcPr>
          <w:p w14:paraId="22F2F581" w14:textId="77777777" w:rsidR="00734221" w:rsidRPr="00133764" w:rsidRDefault="00734221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C1104E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29B7440" w14:textId="77777777" w:rsidR="000803E5" w:rsidRPr="00133764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C79504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3AC8527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7D2D0B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35CCD9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00701C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D99C63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6518756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C1D45E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FD0A18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133764" w14:paraId="4758C418" w14:textId="77777777" w:rsidTr="00E94D05">
        <w:trPr>
          <w:cantSplit/>
        </w:trPr>
        <w:tc>
          <w:tcPr>
            <w:tcW w:w="2430" w:type="dxa"/>
            <w:hideMark/>
          </w:tcPr>
          <w:p w14:paraId="2078ED44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33135B" w14:textId="77777777" w:rsidR="000803E5" w:rsidRPr="00133764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47A7919" w14:textId="77777777" w:rsidR="000803E5" w:rsidRPr="00133764" w:rsidRDefault="000803E5" w:rsidP="000803E5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984BBA1" w14:textId="77777777" w:rsidR="000803E5" w:rsidRPr="00133764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41ED998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E8E6858" w14:textId="77777777" w:rsidR="000803E5" w:rsidRPr="00133764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5E6CA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B39FBB" w14:textId="77777777" w:rsidR="000803E5" w:rsidRPr="00133764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03CCA8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CF2F76" w14:textId="77777777" w:rsidR="000803E5" w:rsidRPr="00133764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55C80F4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CC0E98" w14:textId="77777777" w:rsidR="000803E5" w:rsidRPr="00133764" w:rsidRDefault="000803E5" w:rsidP="000803E5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43354A89" w14:textId="77777777" w:rsidTr="006C163C">
        <w:trPr>
          <w:cantSplit/>
        </w:trPr>
        <w:tc>
          <w:tcPr>
            <w:tcW w:w="2430" w:type="dxa"/>
            <w:vAlign w:val="bottom"/>
            <w:hideMark/>
          </w:tcPr>
          <w:p w14:paraId="3367B5B2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2CB23380" w14:textId="13E1CC1E" w:rsidR="00FB6AAD" w:rsidRPr="00133764" w:rsidRDefault="007106E0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4B6E7411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7677D5A" w14:textId="4FBCA117" w:rsidR="00FB6AAD" w:rsidRPr="00133764" w:rsidRDefault="0029719B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488,216</w:t>
            </w:r>
          </w:p>
        </w:tc>
        <w:tc>
          <w:tcPr>
            <w:tcW w:w="262" w:type="dxa"/>
          </w:tcPr>
          <w:p w14:paraId="0840C2FC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784F67E" w14:textId="51084AC4" w:rsidR="00FB6AAD" w:rsidRPr="00133764" w:rsidRDefault="00F85E0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150,599</w:t>
            </w:r>
          </w:p>
        </w:tc>
        <w:tc>
          <w:tcPr>
            <w:tcW w:w="270" w:type="dxa"/>
          </w:tcPr>
          <w:p w14:paraId="02F11B6A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B56A9A" w14:textId="58937A76" w:rsidR="00FB6AAD" w:rsidRPr="00133764" w:rsidRDefault="0029719B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159,440</w:t>
            </w:r>
          </w:p>
        </w:tc>
        <w:tc>
          <w:tcPr>
            <w:tcW w:w="270" w:type="dxa"/>
          </w:tcPr>
          <w:p w14:paraId="28C77F86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73FF8A" w14:textId="00B52975" w:rsidR="00FB6AAD" w:rsidRPr="00133764" w:rsidRDefault="00F85E0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923,658</w:t>
            </w:r>
          </w:p>
        </w:tc>
        <w:tc>
          <w:tcPr>
            <w:tcW w:w="270" w:type="dxa"/>
          </w:tcPr>
          <w:p w14:paraId="651F0C06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1D398A" w14:textId="484995C6" w:rsidR="00FB6AAD" w:rsidRPr="00133764" w:rsidRDefault="0029719B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647,656</w:t>
            </w:r>
          </w:p>
        </w:tc>
      </w:tr>
      <w:tr w:rsidR="00FB6AAD" w:rsidRPr="00133764" w14:paraId="09F72860" w14:textId="77777777" w:rsidTr="006C163C">
        <w:trPr>
          <w:cantSplit/>
        </w:trPr>
        <w:tc>
          <w:tcPr>
            <w:tcW w:w="2430" w:type="dxa"/>
            <w:vAlign w:val="bottom"/>
            <w:hideMark/>
          </w:tcPr>
          <w:p w14:paraId="6E7936B8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51F97" w14:textId="586058CA" w:rsidR="00FB6AAD" w:rsidRPr="00133764" w:rsidRDefault="007106E0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09A951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14A84" w14:textId="350A6477" w:rsidR="00FB6AAD" w:rsidRPr="00133764" w:rsidRDefault="00FB6AAD" w:rsidP="00770FDC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584655F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1D695" w14:textId="3560CE32" w:rsidR="00FB6AAD" w:rsidRPr="00133764" w:rsidRDefault="00F85E0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180,920</w:t>
            </w:r>
          </w:p>
        </w:tc>
        <w:tc>
          <w:tcPr>
            <w:tcW w:w="270" w:type="dxa"/>
          </w:tcPr>
          <w:p w14:paraId="4A01D710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A45ED9" w14:textId="35751724" w:rsidR="00FB6AAD" w:rsidRPr="00133764" w:rsidRDefault="0029719B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164,353</w:t>
            </w:r>
          </w:p>
        </w:tc>
        <w:tc>
          <w:tcPr>
            <w:tcW w:w="270" w:type="dxa"/>
          </w:tcPr>
          <w:p w14:paraId="13D7831A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CD2EDF" w14:textId="3EB6DC30" w:rsidR="00FB6AAD" w:rsidRPr="00133764" w:rsidRDefault="00F85E0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180,920</w:t>
            </w:r>
          </w:p>
        </w:tc>
        <w:tc>
          <w:tcPr>
            <w:tcW w:w="270" w:type="dxa"/>
          </w:tcPr>
          <w:p w14:paraId="538C0437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A9EB4" w14:textId="20C5AEB5" w:rsidR="00FB6AAD" w:rsidRPr="00133764" w:rsidRDefault="0029719B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164,353</w:t>
            </w:r>
          </w:p>
        </w:tc>
      </w:tr>
      <w:tr w:rsidR="00FB6AAD" w:rsidRPr="00133764" w14:paraId="6FC08947" w14:textId="77777777" w:rsidTr="00E94D05">
        <w:trPr>
          <w:cantSplit/>
        </w:trPr>
        <w:tc>
          <w:tcPr>
            <w:tcW w:w="2430" w:type="dxa"/>
            <w:hideMark/>
          </w:tcPr>
          <w:p w14:paraId="69D49B34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52F9CD" w14:textId="67DBC470" w:rsidR="00FB6AAD" w:rsidRPr="00133764" w:rsidRDefault="007106E0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773,059</w:t>
            </w:r>
          </w:p>
        </w:tc>
        <w:tc>
          <w:tcPr>
            <w:tcW w:w="262" w:type="dxa"/>
          </w:tcPr>
          <w:p w14:paraId="3645F422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B37AD8" w14:textId="387B72AF" w:rsidR="00FB6AAD" w:rsidRPr="00133764" w:rsidRDefault="0029719B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488,216</w:t>
            </w:r>
          </w:p>
        </w:tc>
        <w:tc>
          <w:tcPr>
            <w:tcW w:w="262" w:type="dxa"/>
          </w:tcPr>
          <w:p w14:paraId="647C76AD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1AC42" w14:textId="0AF38973" w:rsidR="00FB6AAD" w:rsidRPr="00133764" w:rsidRDefault="00F85E0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331,519</w:t>
            </w:r>
          </w:p>
        </w:tc>
        <w:tc>
          <w:tcPr>
            <w:tcW w:w="270" w:type="dxa"/>
          </w:tcPr>
          <w:p w14:paraId="0D9A188D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C9204" w14:textId="3FFE129C" w:rsidR="00FB6AAD" w:rsidRPr="00133764" w:rsidRDefault="0029719B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323,793</w:t>
            </w:r>
          </w:p>
        </w:tc>
        <w:tc>
          <w:tcPr>
            <w:tcW w:w="270" w:type="dxa"/>
          </w:tcPr>
          <w:p w14:paraId="566A9784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438ABA" w14:textId="776F21F7" w:rsidR="00FB6AAD" w:rsidRPr="00133764" w:rsidRDefault="00F85E01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1,104,578</w:t>
            </w:r>
          </w:p>
        </w:tc>
        <w:tc>
          <w:tcPr>
            <w:tcW w:w="270" w:type="dxa"/>
          </w:tcPr>
          <w:p w14:paraId="042DF15E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9156EC" w14:textId="5AEDEA2A" w:rsidR="00FB6AAD" w:rsidRPr="00133764" w:rsidRDefault="0029719B" w:rsidP="00FB6AAD">
            <w:pPr>
              <w:pStyle w:val="acctfourfigures"/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812,009</w:t>
            </w:r>
          </w:p>
        </w:tc>
      </w:tr>
      <w:tr w:rsidR="00FB6AAD" w:rsidRPr="00133764" w14:paraId="16D45A8F" w14:textId="77777777" w:rsidTr="00D82D4C">
        <w:trPr>
          <w:cantSplit/>
        </w:trPr>
        <w:tc>
          <w:tcPr>
            <w:tcW w:w="2430" w:type="dxa"/>
          </w:tcPr>
          <w:p w14:paraId="485F5836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7ED5B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CE97873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EBD0D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677D81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69947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73035A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43CE7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B1665F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B13F67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EDA13AF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1DC11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3D0BF4CF" w14:textId="77777777" w:rsidTr="00D82D4C">
        <w:trPr>
          <w:cantSplit/>
        </w:trPr>
        <w:tc>
          <w:tcPr>
            <w:tcW w:w="2430" w:type="dxa"/>
            <w:vAlign w:val="bottom"/>
            <w:hideMark/>
          </w:tcPr>
          <w:p w14:paraId="6BA2E661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D0D8C" w14:textId="25110430" w:rsidR="00FB6AAD" w:rsidRPr="00133764" w:rsidRDefault="0020554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110,5</w:t>
            </w:r>
            <w:r w:rsidR="00740BCE"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2" w:type="dxa"/>
          </w:tcPr>
          <w:p w14:paraId="69ADACDE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DA7E6" w14:textId="34F6CDF0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73,502</w:t>
            </w:r>
          </w:p>
        </w:tc>
        <w:tc>
          <w:tcPr>
            <w:tcW w:w="262" w:type="dxa"/>
          </w:tcPr>
          <w:p w14:paraId="5AAF07EE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02C73" w14:textId="32081AF8" w:rsidR="00FB6AAD" w:rsidRPr="00133764" w:rsidRDefault="0020554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125,8</w:t>
            </w:r>
            <w:r w:rsidR="00974CE9"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5845FC56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E50CD" w14:textId="16758415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111,129</w:t>
            </w:r>
          </w:p>
        </w:tc>
        <w:tc>
          <w:tcPr>
            <w:tcW w:w="270" w:type="dxa"/>
          </w:tcPr>
          <w:p w14:paraId="449E8EFB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00A1B" w14:textId="0F774DCF" w:rsidR="00FB6AAD" w:rsidRPr="00133764" w:rsidRDefault="0020554F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236,3</w:t>
            </w:r>
            <w:r w:rsidR="00740BCE"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974CE9"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AF055E5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C12D9" w14:textId="4D791E8F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184,631</w:t>
            </w:r>
          </w:p>
        </w:tc>
      </w:tr>
      <w:tr w:rsidR="0012296E" w:rsidRPr="00133764" w14:paraId="2CFCEBBE" w14:textId="77777777" w:rsidTr="00D82D4C">
        <w:trPr>
          <w:cantSplit/>
        </w:trPr>
        <w:tc>
          <w:tcPr>
            <w:tcW w:w="2430" w:type="dxa"/>
            <w:vAlign w:val="bottom"/>
          </w:tcPr>
          <w:p w14:paraId="54BFD7C1" w14:textId="77777777" w:rsidR="0012296E" w:rsidRPr="00133764" w:rsidRDefault="0012296E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C4F495" w14:textId="77777777" w:rsidR="0012296E" w:rsidRPr="00133764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4E7E06E" w14:textId="77777777" w:rsidR="0012296E" w:rsidRPr="00133764" w:rsidRDefault="0012296E" w:rsidP="00D7431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99AFCF" w14:textId="77777777" w:rsidR="0012296E" w:rsidRPr="00133764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8FA557E" w14:textId="77777777" w:rsidR="0012296E" w:rsidRPr="00133764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AE8C93" w14:textId="77777777" w:rsidR="0012296E" w:rsidRPr="00133764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53E063" w14:textId="77777777" w:rsidR="0012296E" w:rsidRPr="00133764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D3E88B" w14:textId="77777777" w:rsidR="0012296E" w:rsidRPr="00133764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8CE746" w14:textId="77777777" w:rsidR="0012296E" w:rsidRPr="00133764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14CE8" w14:textId="77777777" w:rsidR="0012296E" w:rsidRPr="00133764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405060" w14:textId="77777777" w:rsidR="0012296E" w:rsidRPr="00133764" w:rsidRDefault="0012296E" w:rsidP="00D7431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584286" w14:textId="77777777" w:rsidR="0012296E" w:rsidRPr="00133764" w:rsidRDefault="0012296E" w:rsidP="00D7431F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7E5E325D" w14:textId="782C71D3" w:rsidR="006115A7" w:rsidRPr="00133764" w:rsidRDefault="006115A7">
      <w:pPr>
        <w:rPr>
          <w:cs/>
        </w:rPr>
      </w:pPr>
    </w:p>
    <w:p w14:paraId="5C179A78" w14:textId="77777777" w:rsidR="006115A7" w:rsidRPr="00133764" w:rsidRDefault="0061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133764">
        <w:rPr>
          <w:cs/>
        </w:rP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E94D05" w:rsidRPr="00133764" w14:paraId="5AF1C424" w14:textId="77777777" w:rsidTr="00E94D05">
        <w:trPr>
          <w:trHeight w:val="80"/>
          <w:tblHeader/>
        </w:trPr>
        <w:tc>
          <w:tcPr>
            <w:tcW w:w="2430" w:type="dxa"/>
          </w:tcPr>
          <w:p w14:paraId="759B2A7B" w14:textId="00F5E667" w:rsidR="00E94D05" w:rsidRPr="00133764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5CB9B215" w14:textId="77777777" w:rsidR="00E94D05" w:rsidRPr="00133764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94D05" w:rsidRPr="00133764" w14:paraId="38E1549E" w14:textId="77777777" w:rsidTr="00E94D05">
        <w:trPr>
          <w:trHeight w:val="80"/>
          <w:tblHeader/>
        </w:trPr>
        <w:tc>
          <w:tcPr>
            <w:tcW w:w="2430" w:type="dxa"/>
          </w:tcPr>
          <w:p w14:paraId="07FE843B" w14:textId="77777777" w:rsidR="00E94D05" w:rsidRPr="00133764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4A23752B" w14:textId="77777777" w:rsidR="00E94D05" w:rsidRPr="00133764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4D52D321" w14:textId="77777777" w:rsidR="00E94D05" w:rsidRPr="00133764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7D7A7107" w14:textId="77777777" w:rsidR="00E94D05" w:rsidRPr="00133764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5D4F03CA" w14:textId="77777777" w:rsidR="00E94D05" w:rsidRPr="00133764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3B514C1A" w14:textId="77777777" w:rsidR="00E94D05" w:rsidRPr="00133764" w:rsidRDefault="00E94D0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133764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29719B" w:rsidRPr="00133764" w14:paraId="4BCEE1AF" w14:textId="77777777" w:rsidTr="00E94D05">
        <w:trPr>
          <w:tblHeader/>
        </w:trPr>
        <w:tc>
          <w:tcPr>
            <w:tcW w:w="2430" w:type="dxa"/>
            <w:hideMark/>
          </w:tcPr>
          <w:p w14:paraId="3777FCB4" w14:textId="29C281FB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สำหรับงวดหกเดือนสิ้นสุด </w:t>
            </w:r>
          </w:p>
        </w:tc>
        <w:tc>
          <w:tcPr>
            <w:tcW w:w="990" w:type="dxa"/>
          </w:tcPr>
          <w:p w14:paraId="11264DED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058829F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3BF5474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</w:tcPr>
          <w:p w14:paraId="6E17D0E9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22B674A1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A5133D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3DFE153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D42902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C36154E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C3A9D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18C15462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9719B" w:rsidRPr="00133764" w14:paraId="26F5B06C" w14:textId="77777777" w:rsidTr="00E94D05">
        <w:trPr>
          <w:tblHeader/>
        </w:trPr>
        <w:tc>
          <w:tcPr>
            <w:tcW w:w="2430" w:type="dxa"/>
            <w:hideMark/>
          </w:tcPr>
          <w:p w14:paraId="5AB4C53F" w14:textId="1AAE0B1D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  <w:hideMark/>
          </w:tcPr>
          <w:p w14:paraId="63FFF773" w14:textId="6175405A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6DC4D064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27B6F76" w14:textId="3699DFD5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62" w:type="dxa"/>
          </w:tcPr>
          <w:p w14:paraId="446FC155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0E58ADF4" w14:textId="4082161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7B161578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942A6C4" w14:textId="755E7532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D045E95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BAD4882" w14:textId="1632F8E1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1C3568D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DDC4953" w14:textId="76F91AC0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0803E5" w:rsidRPr="00133764" w14:paraId="646AE3D5" w14:textId="77777777" w:rsidTr="00E94D05">
        <w:trPr>
          <w:tblHeader/>
        </w:trPr>
        <w:tc>
          <w:tcPr>
            <w:tcW w:w="2430" w:type="dxa"/>
          </w:tcPr>
          <w:p w14:paraId="3A7DECB6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hideMark/>
          </w:tcPr>
          <w:p w14:paraId="0BEED4EB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03E5" w:rsidRPr="00133764" w14:paraId="589D6B5E" w14:textId="77777777" w:rsidTr="00E94D05">
        <w:tc>
          <w:tcPr>
            <w:tcW w:w="2430" w:type="dxa"/>
            <w:hideMark/>
          </w:tcPr>
          <w:p w14:paraId="73B33F83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3E987C53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E6602E" w14:textId="77777777" w:rsidR="000803E5" w:rsidRPr="00133764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04B15B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614D896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8C5B4F4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BBD2E7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796AEBA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B9E1FF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1FD7F8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8AD00E2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7DC5B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75BE0BAE" w14:textId="77777777" w:rsidTr="00E94D05">
        <w:tc>
          <w:tcPr>
            <w:tcW w:w="2430" w:type="dxa"/>
            <w:vAlign w:val="bottom"/>
            <w:hideMark/>
          </w:tcPr>
          <w:p w14:paraId="2A2CECF6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8B5DDB" w14:textId="5FFB6D08" w:rsidR="00FB6AAD" w:rsidRPr="00133764" w:rsidRDefault="00604F8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491,737</w:t>
            </w:r>
          </w:p>
        </w:tc>
        <w:tc>
          <w:tcPr>
            <w:tcW w:w="262" w:type="dxa"/>
          </w:tcPr>
          <w:p w14:paraId="359C4EC9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73FA6" w14:textId="3348E330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07A199DA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97EBCD" w14:textId="172F56F9" w:rsidR="00FB6AAD" w:rsidRPr="00133764" w:rsidRDefault="00604F8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94,221</w:t>
            </w:r>
          </w:p>
        </w:tc>
        <w:tc>
          <w:tcPr>
            <w:tcW w:w="270" w:type="dxa"/>
          </w:tcPr>
          <w:p w14:paraId="283E0CBD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7B6C66" w14:textId="6970C7F3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133,881</w:t>
            </w:r>
          </w:p>
        </w:tc>
        <w:tc>
          <w:tcPr>
            <w:tcW w:w="270" w:type="dxa"/>
          </w:tcPr>
          <w:p w14:paraId="6CFA78AB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F41C73" w14:textId="5222EDE0" w:rsidR="00FB6AAD" w:rsidRPr="00133764" w:rsidRDefault="00604F8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585,958</w:t>
            </w:r>
          </w:p>
        </w:tc>
        <w:tc>
          <w:tcPr>
            <w:tcW w:w="270" w:type="dxa"/>
          </w:tcPr>
          <w:p w14:paraId="32F44A02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80D96" w14:textId="081B219C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432,526</w:t>
            </w:r>
          </w:p>
        </w:tc>
      </w:tr>
      <w:tr w:rsidR="00FB6AAD" w:rsidRPr="00133764" w14:paraId="4AF2597C" w14:textId="77777777" w:rsidTr="00E94D05">
        <w:tc>
          <w:tcPr>
            <w:tcW w:w="2430" w:type="dxa"/>
            <w:vAlign w:val="bottom"/>
          </w:tcPr>
          <w:p w14:paraId="16D30A66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3942AC05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DCE01CD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327E1F9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5C14F8C1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vAlign w:val="bottom"/>
          </w:tcPr>
          <w:p w14:paraId="2B97E226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CCBA411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2B621F55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E58BCCB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D4FAB6F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470AC8C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1984DEE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B6AAD" w:rsidRPr="00133764" w14:paraId="48744B24" w14:textId="77777777" w:rsidTr="00E94D05">
        <w:trPr>
          <w:cantSplit/>
        </w:trPr>
        <w:tc>
          <w:tcPr>
            <w:tcW w:w="2430" w:type="dxa"/>
            <w:vAlign w:val="bottom"/>
            <w:hideMark/>
          </w:tcPr>
          <w:p w14:paraId="0686A008" w14:textId="77777777" w:rsidR="004F5D5F" w:rsidRPr="00133764" w:rsidRDefault="004F5D5F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  <w:p w14:paraId="4E5FC276" w14:textId="6FFAE095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4AB41B0F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A7EE164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099BC73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4DF832F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DB88236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6806D1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DA586B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7EC834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D349BC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C078C7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E64F13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0E0079C0" w14:textId="77777777" w:rsidTr="00E94D05">
        <w:tc>
          <w:tcPr>
            <w:tcW w:w="2430" w:type="dxa"/>
            <w:hideMark/>
          </w:tcPr>
          <w:p w14:paraId="3073899B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B72DDDE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60B67054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0028D2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B2AE61D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7CAE0F7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255C70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58266E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9C7199C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2E52BB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A28C0B3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8757B1B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9719B" w:rsidRPr="00133764" w14:paraId="7443952C" w14:textId="77777777" w:rsidTr="00E94D05">
        <w:tc>
          <w:tcPr>
            <w:tcW w:w="2430" w:type="dxa"/>
            <w:hideMark/>
          </w:tcPr>
          <w:p w14:paraId="434B8468" w14:textId="77777777" w:rsidR="0029719B" w:rsidRPr="00133764" w:rsidRDefault="0029719B" w:rsidP="0029719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43235276" w14:textId="6A297ACF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480,902</w:t>
            </w:r>
          </w:p>
        </w:tc>
        <w:tc>
          <w:tcPr>
            <w:tcW w:w="262" w:type="dxa"/>
          </w:tcPr>
          <w:p w14:paraId="3D1F5A0D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76CE6EC0" w14:textId="0167DC43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279,948</w:t>
            </w:r>
          </w:p>
        </w:tc>
        <w:tc>
          <w:tcPr>
            <w:tcW w:w="262" w:type="dxa"/>
          </w:tcPr>
          <w:p w14:paraId="687BA745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6ACCF514" w14:textId="6DA43E30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93,221</w:t>
            </w:r>
          </w:p>
        </w:tc>
        <w:tc>
          <w:tcPr>
            <w:tcW w:w="270" w:type="dxa"/>
          </w:tcPr>
          <w:p w14:paraId="53E2F980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8A7971" w14:textId="1F1E86EB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132,461</w:t>
            </w:r>
          </w:p>
        </w:tc>
        <w:tc>
          <w:tcPr>
            <w:tcW w:w="270" w:type="dxa"/>
          </w:tcPr>
          <w:p w14:paraId="6C61CB00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B5AEDD" w14:textId="393D4ABA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574,123</w:t>
            </w:r>
          </w:p>
        </w:tc>
        <w:tc>
          <w:tcPr>
            <w:tcW w:w="270" w:type="dxa"/>
          </w:tcPr>
          <w:p w14:paraId="1B025BD5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489C47C" w14:textId="0835679E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412,409</w:t>
            </w:r>
          </w:p>
        </w:tc>
      </w:tr>
      <w:tr w:rsidR="0029719B" w:rsidRPr="00133764" w14:paraId="4D1F3282" w14:textId="77777777" w:rsidTr="00E94D05">
        <w:tc>
          <w:tcPr>
            <w:tcW w:w="2430" w:type="dxa"/>
          </w:tcPr>
          <w:p w14:paraId="406EBF9D" w14:textId="0C92B291" w:rsidR="0029719B" w:rsidRPr="00133764" w:rsidRDefault="0029719B" w:rsidP="0029719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vAlign w:val="bottom"/>
          </w:tcPr>
          <w:p w14:paraId="73B9D388" w14:textId="13CE4C7A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10,081</w:t>
            </w:r>
          </w:p>
        </w:tc>
        <w:tc>
          <w:tcPr>
            <w:tcW w:w="262" w:type="dxa"/>
          </w:tcPr>
          <w:p w14:paraId="3AF4FF05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3E82AF8" w14:textId="3F9F7B26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10,966</w:t>
            </w:r>
          </w:p>
        </w:tc>
        <w:tc>
          <w:tcPr>
            <w:tcW w:w="262" w:type="dxa"/>
          </w:tcPr>
          <w:p w14:paraId="5CC56939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C629696" w14:textId="77057213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270" w:type="dxa"/>
          </w:tcPr>
          <w:p w14:paraId="0D37BB08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0EE0C6" w14:textId="09B81433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1,045</w:t>
            </w:r>
          </w:p>
        </w:tc>
        <w:tc>
          <w:tcPr>
            <w:tcW w:w="270" w:type="dxa"/>
          </w:tcPr>
          <w:p w14:paraId="0BD1CE9F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AF05034" w14:textId="1DA70313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11,009</w:t>
            </w:r>
          </w:p>
        </w:tc>
        <w:tc>
          <w:tcPr>
            <w:tcW w:w="270" w:type="dxa"/>
          </w:tcPr>
          <w:p w14:paraId="40419556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F0AD1CB" w14:textId="14DAAAD8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12,011</w:t>
            </w:r>
          </w:p>
        </w:tc>
      </w:tr>
      <w:tr w:rsidR="0029719B" w:rsidRPr="00133764" w14:paraId="2B623732" w14:textId="77777777" w:rsidTr="00E94D05">
        <w:tc>
          <w:tcPr>
            <w:tcW w:w="2430" w:type="dxa"/>
            <w:hideMark/>
          </w:tcPr>
          <w:p w14:paraId="5FBEA7CD" w14:textId="77777777" w:rsidR="0029719B" w:rsidRPr="00133764" w:rsidRDefault="0029719B" w:rsidP="0029719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vAlign w:val="bottom"/>
          </w:tcPr>
          <w:p w14:paraId="30385630" w14:textId="3CE4540F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62" w:type="dxa"/>
          </w:tcPr>
          <w:p w14:paraId="7C4F4CCB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9421464" w14:textId="2935A5F5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7,731</w:t>
            </w:r>
          </w:p>
        </w:tc>
        <w:tc>
          <w:tcPr>
            <w:tcW w:w="262" w:type="dxa"/>
          </w:tcPr>
          <w:p w14:paraId="4714F18E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983BB64" w14:textId="1A7C1C9E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70" w:type="dxa"/>
          </w:tcPr>
          <w:p w14:paraId="1DB8A6E6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E7888A" w14:textId="692EB6A8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006DFED0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D51B86" w14:textId="166B4EDA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270" w:type="dxa"/>
          </w:tcPr>
          <w:p w14:paraId="088DB2B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F0E871D" w14:textId="51F6E930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7,805</w:t>
            </w:r>
          </w:p>
        </w:tc>
      </w:tr>
      <w:tr w:rsidR="0029719B" w:rsidRPr="00133764" w14:paraId="44849691" w14:textId="77777777" w:rsidTr="00E94D05">
        <w:tc>
          <w:tcPr>
            <w:tcW w:w="2430" w:type="dxa"/>
          </w:tcPr>
          <w:p w14:paraId="4D63841E" w14:textId="51CDF31D" w:rsidR="0029719B" w:rsidRPr="00133764" w:rsidRDefault="0029719B" w:rsidP="0029719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vAlign w:val="bottom"/>
          </w:tcPr>
          <w:p w14:paraId="7DD0519B" w14:textId="6C58B145" w:rsidR="0029719B" w:rsidRPr="00133764" w:rsidRDefault="00604F8B" w:rsidP="0029719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BD797ED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8EC393C" w14:textId="1272EE9E" w:rsidR="0029719B" w:rsidRPr="00133764" w:rsidRDefault="0029719B" w:rsidP="0029719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95CA057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18018DF" w14:textId="65646F3F" w:rsidR="0029719B" w:rsidRPr="00133764" w:rsidRDefault="00604F8B" w:rsidP="0029719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47192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9D980E" w14:textId="7B93B229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270" w:type="dxa"/>
          </w:tcPr>
          <w:p w14:paraId="5CDF4094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BD5264" w14:textId="2B2DA1A8" w:rsidR="0029719B" w:rsidRPr="00133764" w:rsidRDefault="00604F8B" w:rsidP="0029719B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0EC45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8FC4FB" w14:textId="662B6DBD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</w:t>
            </w:r>
          </w:p>
        </w:tc>
      </w:tr>
      <w:tr w:rsidR="0029719B" w:rsidRPr="00133764" w14:paraId="2AD38E06" w14:textId="77777777" w:rsidTr="00E94D05">
        <w:tc>
          <w:tcPr>
            <w:tcW w:w="2430" w:type="dxa"/>
            <w:vAlign w:val="bottom"/>
            <w:hideMark/>
          </w:tcPr>
          <w:p w14:paraId="491B4007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43465" w14:textId="376B618E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491,737</w:t>
            </w:r>
          </w:p>
        </w:tc>
        <w:tc>
          <w:tcPr>
            <w:tcW w:w="262" w:type="dxa"/>
          </w:tcPr>
          <w:p w14:paraId="460AD717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EA6360" w14:textId="5AC8C8F6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42F3216F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5664B6" w14:textId="6B2CF589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94,221</w:t>
            </w:r>
          </w:p>
        </w:tc>
        <w:tc>
          <w:tcPr>
            <w:tcW w:w="270" w:type="dxa"/>
          </w:tcPr>
          <w:p w14:paraId="0162553D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6CC4B3" w14:textId="25CD1BE3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133,881</w:t>
            </w:r>
          </w:p>
        </w:tc>
        <w:tc>
          <w:tcPr>
            <w:tcW w:w="270" w:type="dxa"/>
          </w:tcPr>
          <w:p w14:paraId="4BC2E211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77FC2" w14:textId="69440475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585,958</w:t>
            </w:r>
          </w:p>
        </w:tc>
        <w:tc>
          <w:tcPr>
            <w:tcW w:w="270" w:type="dxa"/>
          </w:tcPr>
          <w:p w14:paraId="339CDB8B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F2177" w14:textId="35251803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432,526</w:t>
            </w:r>
          </w:p>
        </w:tc>
      </w:tr>
      <w:tr w:rsidR="000803E5" w:rsidRPr="00133764" w14:paraId="25ECEFB6" w14:textId="77777777" w:rsidTr="00E94D05">
        <w:tc>
          <w:tcPr>
            <w:tcW w:w="2430" w:type="dxa"/>
            <w:vAlign w:val="bottom"/>
          </w:tcPr>
          <w:p w14:paraId="10FC5413" w14:textId="77777777" w:rsidR="00BE31E5" w:rsidRPr="00133764" w:rsidRDefault="00BE31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</w:tcPr>
          <w:p w14:paraId="3B3212DA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B0A06A5" w14:textId="77777777" w:rsidR="000803E5" w:rsidRPr="00133764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1AADAC6E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13BCAC30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vAlign w:val="bottom"/>
          </w:tcPr>
          <w:p w14:paraId="48267811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6D8FAB9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D1736D1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E9EBED4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B0B88C1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48A47BB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7EE8EE6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0803E5" w:rsidRPr="00133764" w14:paraId="19CEAF08" w14:textId="77777777" w:rsidTr="00E94D05">
        <w:tc>
          <w:tcPr>
            <w:tcW w:w="2430" w:type="dxa"/>
            <w:vAlign w:val="bottom"/>
            <w:hideMark/>
          </w:tcPr>
          <w:p w14:paraId="0DB4F103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718EB609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0AEA6F15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B43D30" w14:textId="77777777" w:rsidR="000803E5" w:rsidRPr="00133764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39C3BFF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BB66C25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05F9E5D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4AFDDF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AFA34AC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C3787C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F20A41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805E52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AF2942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803E5" w:rsidRPr="00133764" w14:paraId="222BA58C" w14:textId="77777777" w:rsidTr="00E94D05">
        <w:tc>
          <w:tcPr>
            <w:tcW w:w="2430" w:type="dxa"/>
            <w:vAlign w:val="bottom"/>
            <w:hideMark/>
          </w:tcPr>
          <w:p w14:paraId="291D8885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D0B1C26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43C2BB" w14:textId="77777777" w:rsidR="000803E5" w:rsidRPr="00133764" w:rsidRDefault="000803E5" w:rsidP="000803E5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892738C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567A61D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45C81BA" w14:textId="77777777" w:rsidR="000803E5" w:rsidRPr="00133764" w:rsidRDefault="000803E5" w:rsidP="000803E5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E97237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CFAA47" w14:textId="77777777" w:rsidR="000803E5" w:rsidRPr="00133764" w:rsidRDefault="000803E5" w:rsidP="000803E5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C46133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D1C1AA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FF4BF4" w14:textId="77777777" w:rsidR="000803E5" w:rsidRPr="00133764" w:rsidRDefault="000803E5" w:rsidP="000803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11CE7F" w14:textId="77777777" w:rsidR="000803E5" w:rsidRPr="00133764" w:rsidRDefault="000803E5" w:rsidP="000803E5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B6AAD" w:rsidRPr="00133764" w14:paraId="49E9D5FE" w14:textId="77777777" w:rsidTr="00E94D05">
        <w:tc>
          <w:tcPr>
            <w:tcW w:w="2430" w:type="dxa"/>
            <w:vAlign w:val="bottom"/>
            <w:hideMark/>
          </w:tcPr>
          <w:p w14:paraId="7F7AA34E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vAlign w:val="bottom"/>
          </w:tcPr>
          <w:p w14:paraId="1ED7D110" w14:textId="04ED595E" w:rsidR="00FB6AAD" w:rsidRPr="00133764" w:rsidRDefault="00604F8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491,737</w:t>
            </w:r>
          </w:p>
        </w:tc>
        <w:tc>
          <w:tcPr>
            <w:tcW w:w="262" w:type="dxa"/>
          </w:tcPr>
          <w:p w14:paraId="587C11AD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2ABF02E6" w14:textId="2FCCE572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7CDEFE5A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11D0C9DE" w14:textId="736BE810" w:rsidR="00FB6AAD" w:rsidRPr="00133764" w:rsidRDefault="00604F8B" w:rsidP="00770FD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D1734" w14:textId="77777777" w:rsidR="00FB6AAD" w:rsidRPr="00133764" w:rsidRDefault="00FB6AAD" w:rsidP="00FB6AAD">
            <w:pPr>
              <w:pStyle w:val="acctfourfigures"/>
              <w:tabs>
                <w:tab w:val="decimal" w:pos="534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9CFD94A" w14:textId="1721BCC9" w:rsidR="00FB6AAD" w:rsidRPr="00133764" w:rsidRDefault="00FB6AAD" w:rsidP="00770FDC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CFDCF3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5C33C9" w14:textId="534C85A4" w:rsidR="00FB6AAD" w:rsidRPr="00133764" w:rsidRDefault="00604F8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491,737</w:t>
            </w:r>
          </w:p>
        </w:tc>
        <w:tc>
          <w:tcPr>
            <w:tcW w:w="270" w:type="dxa"/>
          </w:tcPr>
          <w:p w14:paraId="563B9A3B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98BF25" w14:textId="194F4029" w:rsidR="00FB6AAD" w:rsidRPr="00133764" w:rsidRDefault="0029719B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298,645</w:t>
            </w:r>
          </w:p>
        </w:tc>
      </w:tr>
      <w:tr w:rsidR="00FB6AAD" w:rsidRPr="00133764" w14:paraId="08CBA359" w14:textId="77777777" w:rsidTr="00E94D05">
        <w:tc>
          <w:tcPr>
            <w:tcW w:w="2430" w:type="dxa"/>
            <w:vAlign w:val="bottom"/>
            <w:hideMark/>
          </w:tcPr>
          <w:p w14:paraId="2AC34C2A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214DA766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3B1BBA1D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1BFBE02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3E9138B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3F9F738B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320703D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7EBEB5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670AD6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176890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135EB0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2461E0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9719B" w:rsidRPr="00133764" w14:paraId="00CF3154" w14:textId="77777777" w:rsidTr="00E94D05">
        <w:tc>
          <w:tcPr>
            <w:tcW w:w="2430" w:type="dxa"/>
            <w:vAlign w:val="bottom"/>
            <w:hideMark/>
          </w:tcPr>
          <w:p w14:paraId="07464010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14582A" w14:textId="6D1379D0" w:rsidR="0029719B" w:rsidRPr="00133764" w:rsidRDefault="00604F8B" w:rsidP="0029719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0871F80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0159D" w14:textId="4F36B505" w:rsidR="0029719B" w:rsidRPr="00133764" w:rsidRDefault="0029719B" w:rsidP="0029719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BDA1700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B1670A" w14:textId="016D5214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94,221</w:t>
            </w:r>
          </w:p>
        </w:tc>
        <w:tc>
          <w:tcPr>
            <w:tcW w:w="270" w:type="dxa"/>
          </w:tcPr>
          <w:p w14:paraId="48CAD734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EC760" w14:textId="32D67261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133,881</w:t>
            </w:r>
          </w:p>
        </w:tc>
        <w:tc>
          <w:tcPr>
            <w:tcW w:w="270" w:type="dxa"/>
          </w:tcPr>
          <w:p w14:paraId="54236D6A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29568B" w14:textId="426DE3AF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94,221</w:t>
            </w:r>
          </w:p>
        </w:tc>
        <w:tc>
          <w:tcPr>
            <w:tcW w:w="270" w:type="dxa"/>
          </w:tcPr>
          <w:p w14:paraId="42EA06EF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8E328" w14:textId="0A8D9FC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133,881</w:t>
            </w:r>
          </w:p>
        </w:tc>
      </w:tr>
      <w:tr w:rsidR="0029719B" w:rsidRPr="00133764" w14:paraId="329F432B" w14:textId="77777777" w:rsidTr="00E94D05">
        <w:tc>
          <w:tcPr>
            <w:tcW w:w="2430" w:type="dxa"/>
            <w:vAlign w:val="bottom"/>
            <w:hideMark/>
          </w:tcPr>
          <w:p w14:paraId="27A4150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C8234F" w14:textId="6A7DB650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491,737</w:t>
            </w:r>
          </w:p>
        </w:tc>
        <w:tc>
          <w:tcPr>
            <w:tcW w:w="262" w:type="dxa"/>
          </w:tcPr>
          <w:p w14:paraId="04FF6AA7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AB3579" w14:textId="68D4BC99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242F54A0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CE46A8" w14:textId="0A2329E4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94,221</w:t>
            </w:r>
          </w:p>
        </w:tc>
        <w:tc>
          <w:tcPr>
            <w:tcW w:w="270" w:type="dxa"/>
          </w:tcPr>
          <w:p w14:paraId="72796E46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886C11" w14:textId="4DF9788D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133,881</w:t>
            </w:r>
          </w:p>
        </w:tc>
        <w:tc>
          <w:tcPr>
            <w:tcW w:w="270" w:type="dxa"/>
          </w:tcPr>
          <w:p w14:paraId="07A68CBD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71E9DB" w14:textId="4D715A4D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585,958</w:t>
            </w:r>
          </w:p>
        </w:tc>
        <w:tc>
          <w:tcPr>
            <w:tcW w:w="270" w:type="dxa"/>
          </w:tcPr>
          <w:p w14:paraId="7C253D10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48C18" w14:textId="4314B20C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432,526</w:t>
            </w:r>
          </w:p>
        </w:tc>
      </w:tr>
      <w:tr w:rsidR="00FB6AAD" w:rsidRPr="00133764" w14:paraId="58671030" w14:textId="77777777" w:rsidTr="00E94D05">
        <w:tc>
          <w:tcPr>
            <w:tcW w:w="2430" w:type="dxa"/>
            <w:vAlign w:val="bottom"/>
          </w:tcPr>
          <w:p w14:paraId="22E0A948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CAEEC6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736DD93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DF1A5C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7002F99C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2ECCBC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77113E6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1542F5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2B69A21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43B7C1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AED6A2A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10E9B41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FB6AAD" w:rsidRPr="00133764" w14:paraId="4359ACCA" w14:textId="77777777" w:rsidTr="00E94D05">
        <w:tc>
          <w:tcPr>
            <w:tcW w:w="2430" w:type="dxa"/>
            <w:hideMark/>
          </w:tcPr>
          <w:p w14:paraId="04E4D9C8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A83870D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2E0DCD0" w14:textId="77777777" w:rsidR="00FB6AAD" w:rsidRPr="00133764" w:rsidRDefault="00FB6AAD" w:rsidP="00FB6AA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0783B7EF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3341149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5F87F699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E0C3B5F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64EAC04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329DCB7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80501FD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2A38E0" w14:textId="77777777" w:rsidR="00FB6AAD" w:rsidRPr="00133764" w:rsidRDefault="00FB6AAD" w:rsidP="00FB6A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D4E4C8" w14:textId="77777777" w:rsidR="00FB6AAD" w:rsidRPr="00133764" w:rsidRDefault="00FB6AAD" w:rsidP="00FB6AAD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9719B" w:rsidRPr="00133764" w14:paraId="6FCAED54" w14:textId="77777777" w:rsidTr="00E94D05">
        <w:tc>
          <w:tcPr>
            <w:tcW w:w="2430" w:type="dxa"/>
            <w:vAlign w:val="bottom"/>
            <w:hideMark/>
          </w:tcPr>
          <w:p w14:paraId="62469CF2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49FFC867" w14:textId="4367868B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491,737</w:t>
            </w:r>
          </w:p>
        </w:tc>
        <w:tc>
          <w:tcPr>
            <w:tcW w:w="262" w:type="dxa"/>
          </w:tcPr>
          <w:p w14:paraId="74B8051C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2A90060" w14:textId="63832D21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388050C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DA8677F" w14:textId="044B5AFD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40,470</w:t>
            </w:r>
          </w:p>
        </w:tc>
        <w:tc>
          <w:tcPr>
            <w:tcW w:w="270" w:type="dxa"/>
          </w:tcPr>
          <w:p w14:paraId="30972E42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D65984" w14:textId="3357BC52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79,889</w:t>
            </w:r>
          </w:p>
        </w:tc>
        <w:tc>
          <w:tcPr>
            <w:tcW w:w="270" w:type="dxa"/>
          </w:tcPr>
          <w:p w14:paraId="6434F7FD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F1A9959" w14:textId="3000CF67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532,207</w:t>
            </w:r>
          </w:p>
        </w:tc>
        <w:tc>
          <w:tcPr>
            <w:tcW w:w="270" w:type="dxa"/>
          </w:tcPr>
          <w:p w14:paraId="1A79CF84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1AA8CF" w14:textId="191C2F25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378,534</w:t>
            </w:r>
          </w:p>
        </w:tc>
      </w:tr>
      <w:tr w:rsidR="0029719B" w:rsidRPr="00133764" w14:paraId="3D9EBBCD" w14:textId="77777777" w:rsidTr="00E94D05">
        <w:tc>
          <w:tcPr>
            <w:tcW w:w="2430" w:type="dxa"/>
            <w:vAlign w:val="bottom"/>
            <w:hideMark/>
          </w:tcPr>
          <w:p w14:paraId="56FFB171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714B1" w14:textId="75A14F12" w:rsidR="0029719B" w:rsidRPr="00133764" w:rsidRDefault="00604F8B" w:rsidP="0029719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03F19F93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8372A3" w14:textId="512277B8" w:rsidR="0029719B" w:rsidRPr="00133764" w:rsidRDefault="0029719B" w:rsidP="0029719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38D1C5CF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E73EF" w14:textId="561C6ED1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53,751</w:t>
            </w:r>
          </w:p>
        </w:tc>
        <w:tc>
          <w:tcPr>
            <w:tcW w:w="270" w:type="dxa"/>
          </w:tcPr>
          <w:p w14:paraId="73D27A94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690A" w14:textId="08C55E0D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53,992</w:t>
            </w:r>
          </w:p>
        </w:tc>
        <w:tc>
          <w:tcPr>
            <w:tcW w:w="270" w:type="dxa"/>
          </w:tcPr>
          <w:p w14:paraId="068B866B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06BFF" w14:textId="659B4C31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53,751</w:t>
            </w:r>
          </w:p>
        </w:tc>
        <w:tc>
          <w:tcPr>
            <w:tcW w:w="270" w:type="dxa"/>
          </w:tcPr>
          <w:p w14:paraId="582BE728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FDB59" w14:textId="3DE0EA25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53,992</w:t>
            </w:r>
          </w:p>
        </w:tc>
      </w:tr>
      <w:tr w:rsidR="0029719B" w:rsidRPr="00133764" w14:paraId="1E842B50" w14:textId="77777777" w:rsidTr="00E94D05">
        <w:tc>
          <w:tcPr>
            <w:tcW w:w="2430" w:type="dxa"/>
            <w:hideMark/>
          </w:tcPr>
          <w:p w14:paraId="0D97727B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0F8558" w14:textId="116427D3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491,737</w:t>
            </w:r>
          </w:p>
        </w:tc>
        <w:tc>
          <w:tcPr>
            <w:tcW w:w="262" w:type="dxa"/>
          </w:tcPr>
          <w:p w14:paraId="1C7B3E56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133A04" w14:textId="1108A61F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298,645</w:t>
            </w:r>
          </w:p>
        </w:tc>
        <w:tc>
          <w:tcPr>
            <w:tcW w:w="262" w:type="dxa"/>
          </w:tcPr>
          <w:p w14:paraId="5FA57DF3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DDAC97" w14:textId="3EC8044D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94,221</w:t>
            </w:r>
          </w:p>
        </w:tc>
        <w:tc>
          <w:tcPr>
            <w:tcW w:w="270" w:type="dxa"/>
          </w:tcPr>
          <w:p w14:paraId="55330A79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25BA45" w14:textId="57DD6CE5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133,881</w:t>
            </w:r>
          </w:p>
        </w:tc>
        <w:tc>
          <w:tcPr>
            <w:tcW w:w="270" w:type="dxa"/>
          </w:tcPr>
          <w:p w14:paraId="1C67BBA4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63C7F" w14:textId="37CD3BC5" w:rsidR="0029719B" w:rsidRPr="00133764" w:rsidRDefault="00604F8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585,958</w:t>
            </w:r>
          </w:p>
        </w:tc>
        <w:tc>
          <w:tcPr>
            <w:tcW w:w="270" w:type="dxa"/>
          </w:tcPr>
          <w:p w14:paraId="689BBDA2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C6E677" w14:textId="64B93FD8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432,526</w:t>
            </w:r>
          </w:p>
        </w:tc>
      </w:tr>
      <w:tr w:rsidR="0029719B" w:rsidRPr="00133764" w14:paraId="3283F385" w14:textId="77777777" w:rsidTr="00D82D4C">
        <w:tc>
          <w:tcPr>
            <w:tcW w:w="2430" w:type="dxa"/>
          </w:tcPr>
          <w:p w14:paraId="4F7E6BD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CC1EB" w14:textId="7777777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EA83CE5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505F0" w14:textId="7777777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2" w:type="dxa"/>
          </w:tcPr>
          <w:p w14:paraId="4831C5D8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7FBA79" w14:textId="7777777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72186FB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44088C" w14:textId="7777777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908D9FF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FDE48" w14:textId="7777777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71F5768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691629" w14:textId="7777777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29719B" w:rsidRPr="00133764" w14:paraId="4AB867EC" w14:textId="77777777" w:rsidTr="00D82D4C">
        <w:tc>
          <w:tcPr>
            <w:tcW w:w="2430" w:type="dxa"/>
            <w:vAlign w:val="bottom"/>
            <w:hideMark/>
          </w:tcPr>
          <w:p w14:paraId="0B21F9E1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13376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BE7EF" w14:textId="594806B9" w:rsidR="0029719B" w:rsidRPr="00133764" w:rsidRDefault="00284701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62,643</w:t>
            </w:r>
          </w:p>
        </w:tc>
        <w:tc>
          <w:tcPr>
            <w:tcW w:w="262" w:type="dxa"/>
          </w:tcPr>
          <w:p w14:paraId="797D8254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DCDCB" w14:textId="20572CE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43,491</w:t>
            </w:r>
          </w:p>
        </w:tc>
        <w:tc>
          <w:tcPr>
            <w:tcW w:w="262" w:type="dxa"/>
          </w:tcPr>
          <w:p w14:paraId="49CCD98F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3239B" w14:textId="4E96DBFC" w:rsidR="0029719B" w:rsidRPr="00133764" w:rsidRDefault="00284701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19,964</w:t>
            </w:r>
          </w:p>
        </w:tc>
        <w:tc>
          <w:tcPr>
            <w:tcW w:w="270" w:type="dxa"/>
          </w:tcPr>
          <w:p w14:paraId="2339D74A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4ED86" w14:textId="0883E8EA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23,496</w:t>
            </w:r>
          </w:p>
        </w:tc>
        <w:tc>
          <w:tcPr>
            <w:tcW w:w="270" w:type="dxa"/>
          </w:tcPr>
          <w:p w14:paraId="41191DFF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0A443" w14:textId="3BFA8544" w:rsidR="0029719B" w:rsidRPr="00133764" w:rsidRDefault="00284701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82,607</w:t>
            </w:r>
          </w:p>
        </w:tc>
        <w:tc>
          <w:tcPr>
            <w:tcW w:w="270" w:type="dxa"/>
          </w:tcPr>
          <w:p w14:paraId="5CCA9C5E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DB011" w14:textId="0BDF6AF6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66,987</w:t>
            </w:r>
          </w:p>
        </w:tc>
      </w:tr>
    </w:tbl>
    <w:p w14:paraId="39E1DF1E" w14:textId="77777777" w:rsidR="00544C83" w:rsidRPr="00133764" w:rsidRDefault="00544C83" w:rsidP="00381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14:paraId="171703A1" w14:textId="77777777" w:rsidR="00544C83" w:rsidRPr="00133764" w:rsidRDefault="00544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1337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09B7FB61" w14:textId="77777777" w:rsidR="0029719B" w:rsidRPr="00133764" w:rsidRDefault="0029719B" w:rsidP="0029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7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Pr="001337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30</w:t>
      </w:r>
      <w:r w:rsidRPr="001337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มิถุนายน</w:t>
      </w:r>
    </w:p>
    <w:p w14:paraId="55228C2E" w14:textId="460E109C" w:rsidR="00962D6E" w:rsidRPr="00133764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ข้อมูลตามส่วนงานดำเนินงาน </w:t>
      </w:r>
      <w:r w:rsidR="0029012E" w:rsidRPr="00133764">
        <w:rPr>
          <w:rFonts w:asciiTheme="majorBidi" w:hAnsiTheme="majorBidi" w:cstheme="majorBidi"/>
          <w:b/>
          <w:bCs/>
          <w:i/>
          <w:iCs/>
          <w:sz w:val="28"/>
          <w:szCs w:val="28"/>
        </w:rPr>
        <w:t>–</w:t>
      </w: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รายได้จากลูกค้าภายนอก</w:t>
      </w:r>
      <w:r w:rsidR="00212A5E" w:rsidRPr="00133764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77C76E1A" w14:textId="29F7308E" w:rsidR="0047260B" w:rsidRPr="00133764" w:rsidRDefault="00C865E2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noProof/>
          <w:cs/>
        </w:rPr>
      </w:pPr>
      <w:r w:rsidRPr="00133764">
        <w:rPr>
          <w:rFonts w:asciiTheme="majorBidi" w:hAnsiTheme="majorBidi" w:cstheme="majorBidi"/>
          <w:noProof/>
        </w:rPr>
        <w:drawing>
          <wp:inline distT="0" distB="0" distL="0" distR="0" wp14:anchorId="093C5EBA" wp14:editId="01665AEF">
            <wp:extent cx="5654692" cy="2257425"/>
            <wp:effectExtent l="0" t="0" r="3175" b="0"/>
            <wp:docPr id="7025118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0" t="10735" b="6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327" cy="226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E86A5D" w14:textId="77777777" w:rsidR="00D14AFC" w:rsidRPr="00133764" w:rsidRDefault="00D14AF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46A8CDA0" w14:textId="71E8C55D" w:rsidR="00962D6E" w:rsidRPr="00133764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การจำแนกรายได้ส่วนงานตามภูมิศาสตร์หลักรวมส่วนงานที่รายงาน</w:t>
      </w:r>
    </w:p>
    <w:p w14:paraId="0BFAD7FC" w14:textId="1F281E23" w:rsidR="0047260B" w:rsidRPr="00133764" w:rsidRDefault="00C865E2" w:rsidP="00074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noProof/>
        </w:rPr>
      </w:pPr>
      <w:r w:rsidRPr="00133764">
        <w:rPr>
          <w:rFonts w:asciiTheme="majorBidi" w:hAnsiTheme="majorBidi" w:cstheme="majorBidi"/>
          <w:noProof/>
        </w:rPr>
        <w:drawing>
          <wp:inline distT="0" distB="0" distL="0" distR="0" wp14:anchorId="40176C3A" wp14:editId="1DF95609">
            <wp:extent cx="5881922" cy="2348290"/>
            <wp:effectExtent l="0" t="0" r="5080" b="0"/>
            <wp:docPr id="10782085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54" r="11404" b="11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067" cy="2374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4A7E61" w14:textId="77777777" w:rsidR="00D14AFC" w:rsidRPr="00133764" w:rsidRDefault="00D14AFC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6"/>
          <w:szCs w:val="6"/>
        </w:rPr>
      </w:pPr>
    </w:p>
    <w:p w14:paraId="5E6F0805" w14:textId="3FAAAA0D" w:rsidR="00962D6E" w:rsidRPr="00133764" w:rsidRDefault="00DB12B7" w:rsidP="0096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การจำแนกรายได้ส่วนงานตามประเภทของสินค้าและบริการหลักรวมส่วนงานที่รายงาน</w:t>
      </w:r>
    </w:p>
    <w:p w14:paraId="3260E8D9" w14:textId="401DC708" w:rsidR="0029012E" w:rsidRPr="00133764" w:rsidRDefault="0029012E" w:rsidP="00074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hanging="180"/>
        <w:rPr>
          <w:rFonts w:asciiTheme="majorBidi" w:hAnsiTheme="majorBidi" w:cstheme="majorBidi"/>
          <w:noProof/>
        </w:rPr>
      </w:pPr>
    </w:p>
    <w:p w14:paraId="6E6F789F" w14:textId="7D092167" w:rsidR="00AB24CE" w:rsidRPr="00133764" w:rsidRDefault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</w:pPr>
      <w:r w:rsidRPr="00133764">
        <w:rPr>
          <w:rFonts w:asciiTheme="majorBidi" w:hAnsiTheme="majorBidi" w:cstheme="majorBidi"/>
          <w:b/>
          <w:bCs/>
          <w:i/>
          <w:iCs/>
          <w:noProof/>
          <w:color w:val="000000"/>
          <w:sz w:val="28"/>
          <w:szCs w:val="28"/>
        </w:rPr>
        <w:drawing>
          <wp:inline distT="0" distB="0" distL="0" distR="0" wp14:anchorId="53B3B0E6" wp14:editId="21D9074A">
            <wp:extent cx="6257290" cy="2432961"/>
            <wp:effectExtent l="0" t="0" r="0" b="5715"/>
            <wp:docPr id="170943590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0" t="11327" b="6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041" cy="245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B24CE" w:rsidRPr="001337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br w:type="page"/>
      </w:r>
    </w:p>
    <w:p w14:paraId="2BC98C7B" w14:textId="77777777" w:rsidR="0029719B" w:rsidRPr="00133764" w:rsidRDefault="0029719B" w:rsidP="00297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1337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Pr="001337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30</w:t>
      </w:r>
      <w:r w:rsidRPr="001337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มิถุนายน</w:t>
      </w:r>
    </w:p>
    <w:p w14:paraId="49EDC89A" w14:textId="76F06B9A" w:rsidR="00D2195B" w:rsidRPr="00133764" w:rsidRDefault="00DB12B7" w:rsidP="000E21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การจำแนกรายได้ส่วนงานตามจังหวะเวลาในการรับรู้รายได้รวมส่วนงานที่</w:t>
      </w:r>
      <w:r w:rsidR="00FE7D19"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</w:t>
      </w:r>
    </w:p>
    <w:p w14:paraId="3C684F3B" w14:textId="7DFE194C" w:rsidR="0047260B" w:rsidRPr="00133764" w:rsidRDefault="0047260B" w:rsidP="002F5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</w:p>
    <w:p w14:paraId="0EDDFA1A" w14:textId="5511D5F9" w:rsidR="0078772E" w:rsidRPr="00133764" w:rsidRDefault="00C865E2" w:rsidP="00C86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180"/>
        <w:jc w:val="center"/>
        <w:rPr>
          <w:rFonts w:asciiTheme="majorBidi" w:hAnsiTheme="majorBidi" w:cstheme="majorBidi"/>
          <w:noProof/>
        </w:rPr>
      </w:pPr>
      <w:r w:rsidRPr="00133764">
        <w:rPr>
          <w:rFonts w:asciiTheme="majorBidi" w:hAnsiTheme="majorBidi" w:cstheme="majorBidi"/>
          <w:noProof/>
        </w:rPr>
        <w:drawing>
          <wp:inline distT="0" distB="0" distL="0" distR="0" wp14:anchorId="3B9FAD1B" wp14:editId="6129F641">
            <wp:extent cx="5955527" cy="2312875"/>
            <wp:effectExtent l="0" t="0" r="7620" b="0"/>
            <wp:docPr id="139553195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3" t="11089" r="1027" b="67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8835" cy="2321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2762B3" w14:textId="77777777" w:rsidR="00D14AFC" w:rsidRPr="00133764" w:rsidRDefault="00D14AFC" w:rsidP="00424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center"/>
        <w:rPr>
          <w:rFonts w:asciiTheme="majorBidi" w:hAnsiTheme="majorBidi" w:cstheme="majorBidi"/>
          <w:cs/>
        </w:rPr>
      </w:pPr>
    </w:p>
    <w:p w14:paraId="4AB47D4D" w14:textId="66031FD0" w:rsidR="00DB12B7" w:rsidRPr="00133764" w:rsidRDefault="00DB12B7" w:rsidP="000E216D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การ</w:t>
      </w: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กระทบยอดกำไรหรือขาดทุนของส่วนงานที่รายงาน</w:t>
      </w:r>
    </w:p>
    <w:p w14:paraId="5864FC0F" w14:textId="77777777" w:rsidR="0042449F" w:rsidRPr="00133764" w:rsidRDefault="0042449F" w:rsidP="00D541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37BE6E" w14:textId="503E6898" w:rsidR="00DB12B7" w:rsidRPr="00133764" w:rsidRDefault="00DB12B7" w:rsidP="002C2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8"/>
          <w:szCs w:val="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553245" w:rsidRPr="00133764" w14:paraId="27B73E2B" w14:textId="77777777" w:rsidTr="00553245">
        <w:tc>
          <w:tcPr>
            <w:tcW w:w="4500" w:type="dxa"/>
          </w:tcPr>
          <w:p w14:paraId="1627CED7" w14:textId="77777777" w:rsidR="00553245" w:rsidRPr="00133764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036C87A" w14:textId="77777777" w:rsidR="00553245" w:rsidRPr="00133764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20B5B6E8" w14:textId="77777777" w:rsidR="00553245" w:rsidRPr="00133764" w:rsidRDefault="00553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vAlign w:val="bottom"/>
            <w:hideMark/>
          </w:tcPr>
          <w:p w14:paraId="763699CD" w14:textId="77777777" w:rsidR="00553245" w:rsidRPr="00133764" w:rsidRDefault="00553245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5C96" w:rsidRPr="00133764" w14:paraId="685B53E9" w14:textId="77777777" w:rsidTr="00553245">
        <w:tc>
          <w:tcPr>
            <w:tcW w:w="4500" w:type="dxa"/>
            <w:hideMark/>
          </w:tcPr>
          <w:p w14:paraId="3BD8B24A" w14:textId="2148C347" w:rsidR="006C5C96" w:rsidRPr="00133764" w:rsidRDefault="0029719B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hideMark/>
          </w:tcPr>
          <w:p w14:paraId="033CA358" w14:textId="41796DE8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62" w:type="dxa"/>
          </w:tcPr>
          <w:p w14:paraId="48530E02" w14:textId="77777777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54D2E8F" w14:textId="6A7F7603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55" w:type="dxa"/>
          </w:tcPr>
          <w:p w14:paraId="6CFFE788" w14:textId="77777777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30624677" w14:textId="55AE8887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5361906" w14:textId="77777777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hideMark/>
          </w:tcPr>
          <w:p w14:paraId="476AD432" w14:textId="7867E997" w:rsidR="006C5C96" w:rsidRPr="00133764" w:rsidRDefault="006C5C96" w:rsidP="006C5C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</w:tr>
      <w:tr w:rsidR="00E540E7" w:rsidRPr="00133764" w14:paraId="3C77F9B9" w14:textId="77777777" w:rsidTr="00553245">
        <w:tc>
          <w:tcPr>
            <w:tcW w:w="4500" w:type="dxa"/>
          </w:tcPr>
          <w:p w14:paraId="12AEF201" w14:textId="77777777" w:rsidR="00E540E7" w:rsidRPr="00133764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C86DA77" w14:textId="77777777" w:rsidR="00E540E7" w:rsidRPr="00133764" w:rsidRDefault="00E540E7" w:rsidP="00E540E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40E7" w:rsidRPr="00133764" w14:paraId="4F996687" w14:textId="77777777" w:rsidTr="00553245">
        <w:tc>
          <w:tcPr>
            <w:tcW w:w="4500" w:type="dxa"/>
            <w:hideMark/>
          </w:tcPr>
          <w:p w14:paraId="61B3F6A9" w14:textId="77777777" w:rsidR="00E540E7" w:rsidRPr="00133764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990" w:type="dxa"/>
          </w:tcPr>
          <w:p w14:paraId="500AA409" w14:textId="77777777" w:rsidR="00E540E7" w:rsidRPr="00133764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343C3A9" w14:textId="77777777" w:rsidR="00E540E7" w:rsidRPr="00133764" w:rsidRDefault="00E540E7" w:rsidP="00E540E7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19B614CC" w14:textId="77777777" w:rsidR="00E540E7" w:rsidRPr="00133764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94886E2" w14:textId="77777777" w:rsidR="00E540E7" w:rsidRPr="00133764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6E6B95D1" w14:textId="77777777" w:rsidR="00E540E7" w:rsidRPr="00133764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5F6DBC" w14:textId="77777777" w:rsidR="00E540E7" w:rsidRPr="00133764" w:rsidRDefault="00E540E7" w:rsidP="00E540E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801940C" w14:textId="77777777" w:rsidR="00E540E7" w:rsidRPr="00133764" w:rsidRDefault="00E540E7" w:rsidP="00E540E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9719B" w:rsidRPr="00133764" w14:paraId="57745448" w14:textId="77777777" w:rsidTr="00553245">
        <w:tc>
          <w:tcPr>
            <w:tcW w:w="4500" w:type="dxa"/>
            <w:hideMark/>
          </w:tcPr>
          <w:p w14:paraId="4AFF1E89" w14:textId="77777777" w:rsidR="0029719B" w:rsidRPr="00133764" w:rsidRDefault="0029719B" w:rsidP="0029719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133764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990" w:type="dxa"/>
          </w:tcPr>
          <w:p w14:paraId="38435146" w14:textId="787B8C00" w:rsidR="0029719B" w:rsidRPr="00133764" w:rsidRDefault="004375E6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236,385</w:t>
            </w:r>
          </w:p>
        </w:tc>
        <w:tc>
          <w:tcPr>
            <w:tcW w:w="262" w:type="dxa"/>
          </w:tcPr>
          <w:p w14:paraId="0991CCAA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9654E41" w14:textId="3D319EF8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184,631</w:t>
            </w:r>
          </w:p>
        </w:tc>
        <w:tc>
          <w:tcPr>
            <w:tcW w:w="255" w:type="dxa"/>
          </w:tcPr>
          <w:p w14:paraId="7E77EBCD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99E0FA8" w14:textId="6EC4CA6A" w:rsidR="0029719B" w:rsidRPr="00133764" w:rsidRDefault="00CE2071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82,607</w:t>
            </w:r>
          </w:p>
        </w:tc>
        <w:tc>
          <w:tcPr>
            <w:tcW w:w="270" w:type="dxa"/>
          </w:tcPr>
          <w:p w14:paraId="1FCB875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5E149A67" w14:textId="43B85C79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66,987</w:t>
            </w:r>
          </w:p>
        </w:tc>
      </w:tr>
      <w:tr w:rsidR="0029719B" w:rsidRPr="00133764" w14:paraId="5D293AB0" w14:textId="77777777" w:rsidTr="00553245">
        <w:tc>
          <w:tcPr>
            <w:tcW w:w="4500" w:type="dxa"/>
            <w:hideMark/>
          </w:tcPr>
          <w:p w14:paraId="24D23975" w14:textId="77777777" w:rsidR="0029719B" w:rsidRPr="00133764" w:rsidRDefault="0029719B" w:rsidP="0029719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</w:tcPr>
          <w:p w14:paraId="2FF2F52D" w14:textId="7777777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6B4979E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9293AD4" w14:textId="7777777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DC293D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CAF2548" w14:textId="7777777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6360424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61498968" w14:textId="7777777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9719B" w:rsidRPr="00133764" w14:paraId="1C1C20D3" w14:textId="77777777" w:rsidTr="00553245">
        <w:tc>
          <w:tcPr>
            <w:tcW w:w="4500" w:type="dxa"/>
            <w:hideMark/>
          </w:tcPr>
          <w:p w14:paraId="11BD5EF6" w14:textId="77777777" w:rsidR="0029719B" w:rsidRPr="00133764" w:rsidRDefault="0029719B" w:rsidP="0029719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28F0C1DC" w14:textId="1B536D28" w:rsidR="0029719B" w:rsidRPr="00133764" w:rsidRDefault="004375E6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21,472</w:t>
            </w:r>
          </w:p>
        </w:tc>
        <w:tc>
          <w:tcPr>
            <w:tcW w:w="262" w:type="dxa"/>
          </w:tcPr>
          <w:p w14:paraId="3749DB21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7686266" w14:textId="77B0CFC5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13,200</w:t>
            </w:r>
          </w:p>
        </w:tc>
        <w:tc>
          <w:tcPr>
            <w:tcW w:w="255" w:type="dxa"/>
          </w:tcPr>
          <w:p w14:paraId="6A939BA0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BC62849" w14:textId="6BB61FD8" w:rsidR="0029719B" w:rsidRPr="00133764" w:rsidRDefault="00CE2071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13,240</w:t>
            </w:r>
          </w:p>
        </w:tc>
        <w:tc>
          <w:tcPr>
            <w:tcW w:w="270" w:type="dxa"/>
          </w:tcPr>
          <w:p w14:paraId="3C044639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0B06BA0C" w14:textId="77A32E13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4,965</w:t>
            </w:r>
          </w:p>
        </w:tc>
      </w:tr>
      <w:tr w:rsidR="0029719B" w:rsidRPr="00133764" w14:paraId="38756D30" w14:textId="77777777" w:rsidTr="00553245">
        <w:tc>
          <w:tcPr>
            <w:tcW w:w="4500" w:type="dxa"/>
            <w:hideMark/>
          </w:tcPr>
          <w:p w14:paraId="7E23F68C" w14:textId="77777777" w:rsidR="0029719B" w:rsidRPr="00133764" w:rsidRDefault="0029719B" w:rsidP="0029719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44B64608" w14:textId="037BD3E3" w:rsidR="0029719B" w:rsidRPr="00133764" w:rsidRDefault="004375E6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(39,319)</w:t>
            </w:r>
          </w:p>
        </w:tc>
        <w:tc>
          <w:tcPr>
            <w:tcW w:w="262" w:type="dxa"/>
          </w:tcPr>
          <w:p w14:paraId="1FA96D69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1D71A14" w14:textId="45677B1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</w:t>
            </w:r>
            <w:r w:rsidR="00035CF3"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35CF3"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090</w:t>
            </w: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74104F4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0BF153D" w14:textId="7AC6084A" w:rsidR="0029719B" w:rsidRPr="00133764" w:rsidRDefault="00CE2071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(16,611)</w:t>
            </w:r>
          </w:p>
        </w:tc>
        <w:tc>
          <w:tcPr>
            <w:tcW w:w="270" w:type="dxa"/>
          </w:tcPr>
          <w:p w14:paraId="2D9E9E1A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9241639" w14:textId="0406D198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(13,696)</w:t>
            </w:r>
          </w:p>
        </w:tc>
      </w:tr>
      <w:tr w:rsidR="0029719B" w:rsidRPr="00133764" w14:paraId="26E1FE8C" w14:textId="77777777" w:rsidTr="00553245">
        <w:tc>
          <w:tcPr>
            <w:tcW w:w="4500" w:type="dxa"/>
            <w:hideMark/>
          </w:tcPr>
          <w:p w14:paraId="0BEA942C" w14:textId="77777777" w:rsidR="0029719B" w:rsidRPr="00133764" w:rsidRDefault="0029719B" w:rsidP="0029719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41430545" w14:textId="4756F4D8" w:rsidR="0029719B" w:rsidRPr="00133764" w:rsidRDefault="004375E6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(102,018)</w:t>
            </w:r>
          </w:p>
        </w:tc>
        <w:tc>
          <w:tcPr>
            <w:tcW w:w="262" w:type="dxa"/>
          </w:tcPr>
          <w:p w14:paraId="432E0521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</w:tcPr>
          <w:p w14:paraId="57878D64" w14:textId="169208F7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35CF3"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87,034</w:t>
            </w: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5" w:type="dxa"/>
          </w:tcPr>
          <w:p w14:paraId="06481D55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799FDDA" w14:textId="2FE0777F" w:rsidR="0029719B" w:rsidRPr="00133764" w:rsidRDefault="00CE2071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(43,676)</w:t>
            </w:r>
          </w:p>
        </w:tc>
        <w:tc>
          <w:tcPr>
            <w:tcW w:w="270" w:type="dxa"/>
          </w:tcPr>
          <w:p w14:paraId="09AC61F9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353755C4" w14:textId="5BF90765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(36,732)</w:t>
            </w:r>
          </w:p>
        </w:tc>
      </w:tr>
      <w:tr w:rsidR="0029719B" w:rsidRPr="00133764" w14:paraId="1B9A7193" w14:textId="77777777" w:rsidTr="00553245">
        <w:tc>
          <w:tcPr>
            <w:tcW w:w="4500" w:type="dxa"/>
            <w:hideMark/>
          </w:tcPr>
          <w:p w14:paraId="46EEF921" w14:textId="77777777" w:rsidR="0029719B" w:rsidRPr="00133764" w:rsidRDefault="0029719B" w:rsidP="0029719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58D850A3" w14:textId="0C71ABF9" w:rsidR="0029719B" w:rsidRPr="00133764" w:rsidRDefault="004375E6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(7,505)</w:t>
            </w:r>
          </w:p>
        </w:tc>
        <w:tc>
          <w:tcPr>
            <w:tcW w:w="262" w:type="dxa"/>
          </w:tcPr>
          <w:p w14:paraId="7D9A5B65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5B13E42" w14:textId="4CFB3B4D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(4,318)</w:t>
            </w:r>
          </w:p>
        </w:tc>
        <w:tc>
          <w:tcPr>
            <w:tcW w:w="255" w:type="dxa"/>
          </w:tcPr>
          <w:p w14:paraId="1BAE3A87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6080AA3" w14:textId="482203E6" w:rsidR="0029719B" w:rsidRPr="00133764" w:rsidRDefault="00CE2071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(7,084)</w:t>
            </w:r>
          </w:p>
        </w:tc>
        <w:tc>
          <w:tcPr>
            <w:tcW w:w="270" w:type="dxa"/>
          </w:tcPr>
          <w:p w14:paraId="7D8CCE87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DDBFD8B" w14:textId="6790051E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(3,654)</w:t>
            </w:r>
          </w:p>
        </w:tc>
      </w:tr>
      <w:tr w:rsidR="0029719B" w:rsidRPr="00133764" w14:paraId="5D1E59AE" w14:textId="77777777" w:rsidTr="00553245">
        <w:tc>
          <w:tcPr>
            <w:tcW w:w="4500" w:type="dxa"/>
            <w:hideMark/>
          </w:tcPr>
          <w:p w14:paraId="0F03D119" w14:textId="6CD37E74" w:rsidR="0029719B" w:rsidRPr="00133764" w:rsidRDefault="00035CF3" w:rsidP="0029719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กลับรายการ (ขาดทุน) </w:t>
            </w:r>
            <w:r w:rsidR="0029719B"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  <w:r w:rsidR="0029719B"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ซึ่งเป็นไปตาม </w:t>
            </w:r>
            <w:r w:rsidR="0029719B" w:rsidRPr="00133764">
              <w:rPr>
                <w:rFonts w:asciiTheme="majorBidi" w:hAnsiTheme="majorBidi" w:cstheme="majorBidi"/>
                <w:sz w:val="28"/>
                <w:szCs w:val="28"/>
              </w:rPr>
              <w:t>TFRS 9</w:t>
            </w:r>
          </w:p>
        </w:tc>
        <w:tc>
          <w:tcPr>
            <w:tcW w:w="990" w:type="dxa"/>
          </w:tcPr>
          <w:p w14:paraId="2DB68339" w14:textId="77777777" w:rsidR="0029719B" w:rsidRPr="00133764" w:rsidRDefault="0029719B" w:rsidP="0029719B">
            <w:pPr>
              <w:pStyle w:val="acctfourfigures"/>
              <w:tabs>
                <w:tab w:val="clear" w:pos="765"/>
                <w:tab w:val="left" w:pos="76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117A15" w14:textId="2AF81BDB" w:rsidR="004375E6" w:rsidRPr="00133764" w:rsidRDefault="004375E6" w:rsidP="00035C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(10,166)</w:t>
            </w:r>
          </w:p>
        </w:tc>
        <w:tc>
          <w:tcPr>
            <w:tcW w:w="262" w:type="dxa"/>
          </w:tcPr>
          <w:p w14:paraId="758573EF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03DA981B" w14:textId="77777777" w:rsidR="0029719B" w:rsidRPr="00133764" w:rsidRDefault="0029719B" w:rsidP="0029719B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FB841BE" w14:textId="740A0764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1,460</w:t>
            </w:r>
          </w:p>
        </w:tc>
        <w:tc>
          <w:tcPr>
            <w:tcW w:w="255" w:type="dxa"/>
          </w:tcPr>
          <w:p w14:paraId="6ABEF9FA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7CC7E1AA" w14:textId="77777777" w:rsidR="0029719B" w:rsidRPr="00133764" w:rsidRDefault="0029719B" w:rsidP="0029719B">
            <w:pPr>
              <w:pStyle w:val="acctfourfigures"/>
              <w:tabs>
                <w:tab w:val="clear" w:pos="765"/>
                <w:tab w:val="decimal" w:pos="780"/>
                <w:tab w:val="decimal" w:pos="898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D9E1A3" w14:textId="777A027A" w:rsidR="00CE2071" w:rsidRPr="00133764" w:rsidRDefault="00CE2071" w:rsidP="0077132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(10,628)</w:t>
            </w:r>
          </w:p>
        </w:tc>
        <w:tc>
          <w:tcPr>
            <w:tcW w:w="270" w:type="dxa"/>
          </w:tcPr>
          <w:p w14:paraId="63B1DE4A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63C67842" w14:textId="77777777" w:rsidR="0029719B" w:rsidRPr="00133764" w:rsidRDefault="0029719B" w:rsidP="0029719B">
            <w:pPr>
              <w:pStyle w:val="acctfourfigures"/>
              <w:tabs>
                <w:tab w:val="decimal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B6998F9" w14:textId="500074D6" w:rsidR="0029719B" w:rsidRPr="00133764" w:rsidRDefault="0029719B" w:rsidP="00DF15F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1,023</w:t>
            </w:r>
          </w:p>
        </w:tc>
      </w:tr>
      <w:tr w:rsidR="0029719B" w:rsidRPr="00133764" w14:paraId="7990185C" w14:textId="77777777" w:rsidTr="00553245">
        <w:tc>
          <w:tcPr>
            <w:tcW w:w="4500" w:type="dxa"/>
            <w:hideMark/>
          </w:tcPr>
          <w:p w14:paraId="70633E27" w14:textId="0D8B2733" w:rsidR="0029719B" w:rsidRPr="00133764" w:rsidRDefault="0029719B" w:rsidP="0029719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90" w:type="dxa"/>
          </w:tcPr>
          <w:p w14:paraId="2A54451F" w14:textId="4F80F059" w:rsidR="0029719B" w:rsidRPr="00133764" w:rsidRDefault="004375E6" w:rsidP="00035CF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(95)</w:t>
            </w:r>
          </w:p>
        </w:tc>
        <w:tc>
          <w:tcPr>
            <w:tcW w:w="262" w:type="dxa"/>
          </w:tcPr>
          <w:p w14:paraId="7DEC7FEA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74F4230C" w14:textId="56D288C2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(1,511)</w:t>
            </w:r>
          </w:p>
        </w:tc>
        <w:tc>
          <w:tcPr>
            <w:tcW w:w="255" w:type="dxa"/>
          </w:tcPr>
          <w:p w14:paraId="54F18B0E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51707020" w14:textId="67CA5E2D" w:rsidR="0029719B" w:rsidRPr="00133764" w:rsidRDefault="0077132D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(95)</w:t>
            </w:r>
          </w:p>
        </w:tc>
        <w:tc>
          <w:tcPr>
            <w:tcW w:w="270" w:type="dxa"/>
          </w:tcPr>
          <w:p w14:paraId="618A65DF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</w:tcPr>
          <w:p w14:paraId="15730B95" w14:textId="574179B4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(1,511)</w:t>
            </w:r>
          </w:p>
        </w:tc>
      </w:tr>
      <w:tr w:rsidR="0029719B" w:rsidRPr="00133764" w14:paraId="51764732" w14:textId="77777777" w:rsidTr="00553245">
        <w:tc>
          <w:tcPr>
            <w:tcW w:w="4500" w:type="dxa"/>
            <w:hideMark/>
          </w:tcPr>
          <w:p w14:paraId="28037B55" w14:textId="77777777" w:rsidR="0029719B" w:rsidRPr="00133764" w:rsidRDefault="0029719B" w:rsidP="0029719B">
            <w:pPr>
              <w:numPr>
                <w:ilvl w:val="0"/>
                <w:numId w:val="31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9F33BD" w14:textId="46244358" w:rsidR="0029719B" w:rsidRPr="00133764" w:rsidRDefault="004375E6" w:rsidP="0029719B">
            <w:pPr>
              <w:pStyle w:val="acctfourfigures"/>
              <w:tabs>
                <w:tab w:val="decimal" w:pos="52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E90948D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9FDC96" w14:textId="43F0DA85" w:rsidR="0029719B" w:rsidRPr="00133764" w:rsidRDefault="0029719B" w:rsidP="0029719B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0EDE279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A2393A" w14:textId="44F86E0B" w:rsidR="0029719B" w:rsidRPr="00133764" w:rsidRDefault="004375E6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51,61</w:t>
            </w:r>
            <w:r w:rsidR="00F51E17"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97A50B2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6826D" w14:textId="05DDC018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31,208</w:t>
            </w:r>
          </w:p>
        </w:tc>
      </w:tr>
      <w:tr w:rsidR="0029719B" w:rsidRPr="00133764" w14:paraId="4BFA4B1A" w14:textId="77777777" w:rsidTr="00553245">
        <w:tc>
          <w:tcPr>
            <w:tcW w:w="4500" w:type="dxa"/>
            <w:hideMark/>
          </w:tcPr>
          <w:p w14:paraId="41961A76" w14:textId="77777777" w:rsidR="0029719B" w:rsidRPr="00133764" w:rsidRDefault="0029719B" w:rsidP="0029719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1FDC7" w14:textId="60F59AF2" w:rsidR="0029719B" w:rsidRPr="00133764" w:rsidRDefault="004375E6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98,754</w:t>
            </w:r>
          </w:p>
        </w:tc>
        <w:tc>
          <w:tcPr>
            <w:tcW w:w="262" w:type="dxa"/>
          </w:tcPr>
          <w:p w14:paraId="33F19E20" w14:textId="77777777" w:rsidR="0029719B" w:rsidRPr="00133764" w:rsidRDefault="0029719B" w:rsidP="0029719B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BFB81" w14:textId="23B2B6F4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69,338</w:t>
            </w:r>
          </w:p>
        </w:tc>
        <w:tc>
          <w:tcPr>
            <w:tcW w:w="255" w:type="dxa"/>
          </w:tcPr>
          <w:p w14:paraId="18FC6174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34D99" w14:textId="3A7AEE4D" w:rsidR="0029719B" w:rsidRPr="00133764" w:rsidRDefault="0077132D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69,3</w:t>
            </w:r>
            <w:r w:rsidR="004375E6"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="00F51E17"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C34B1BC" w14:textId="77777777" w:rsidR="0029719B" w:rsidRPr="00133764" w:rsidRDefault="0029719B" w:rsidP="002971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35A41" w14:textId="6EB8F999" w:rsidR="0029719B" w:rsidRPr="00133764" w:rsidRDefault="0029719B" w:rsidP="0029719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48,590</w:t>
            </w:r>
          </w:p>
        </w:tc>
      </w:tr>
    </w:tbl>
    <w:p w14:paraId="7520E598" w14:textId="426B0FD1" w:rsidR="000E216D" w:rsidRPr="00133764" w:rsidRDefault="000E216D">
      <w:pPr>
        <w:rPr>
          <w:rFonts w:asciiTheme="majorBidi" w:hAnsiTheme="majorBidi" w:cstheme="majorBidi"/>
          <w:sz w:val="28"/>
          <w:szCs w:val="28"/>
        </w:rPr>
      </w:pPr>
    </w:p>
    <w:p w14:paraId="505FABBB" w14:textId="014BFE54" w:rsidR="000E216D" w:rsidRPr="00133764" w:rsidRDefault="000E216D">
      <w:pPr>
        <w:rPr>
          <w:rFonts w:asciiTheme="majorBidi" w:hAnsiTheme="majorBidi" w:cstheme="majorBidi"/>
          <w:sz w:val="28"/>
          <w:szCs w:val="28"/>
        </w:rPr>
      </w:pPr>
    </w:p>
    <w:p w14:paraId="6AEF3757" w14:textId="77777777" w:rsidR="000E216D" w:rsidRPr="00133764" w:rsidRDefault="000E216D" w:rsidP="000E216D">
      <w:pPr>
        <w:rPr>
          <w:rFonts w:asciiTheme="majorBidi" w:hAnsiTheme="majorBidi" w:cstheme="majorBidi"/>
        </w:rPr>
      </w:pPr>
      <w:r w:rsidRPr="00133764">
        <w:rPr>
          <w:rFonts w:asciiTheme="majorBidi" w:hAnsiTheme="majorBidi" w:cstheme="majorBidi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62"/>
        <w:gridCol w:w="998"/>
        <w:gridCol w:w="255"/>
        <w:gridCol w:w="998"/>
        <w:gridCol w:w="270"/>
        <w:gridCol w:w="997"/>
      </w:tblGrid>
      <w:tr w:rsidR="000E216D" w:rsidRPr="00133764" w14:paraId="6E80DD39" w14:textId="77777777" w:rsidTr="002E288A">
        <w:tc>
          <w:tcPr>
            <w:tcW w:w="4500" w:type="dxa"/>
          </w:tcPr>
          <w:p w14:paraId="221494B1" w14:textId="77777777" w:rsidR="000E216D" w:rsidRPr="00133764" w:rsidRDefault="000E216D" w:rsidP="002E288A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6" w:hanging="446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สินทรัพย์ที่เกิดจากสัญญา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0A99172E" w14:textId="77777777" w:rsidR="000E216D" w:rsidRPr="00133764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255" w:type="dxa"/>
          </w:tcPr>
          <w:p w14:paraId="2E1B0120" w14:textId="77777777" w:rsidR="000E216D" w:rsidRPr="00133764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D06F20E" w14:textId="77777777" w:rsidR="000E216D" w:rsidRPr="00133764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</w:tr>
      <w:tr w:rsidR="000E216D" w:rsidRPr="00133764" w14:paraId="2BA2A940" w14:textId="77777777" w:rsidTr="002E288A">
        <w:tc>
          <w:tcPr>
            <w:tcW w:w="4500" w:type="dxa"/>
          </w:tcPr>
          <w:p w14:paraId="232E8E7A" w14:textId="77777777" w:rsidR="000E216D" w:rsidRPr="00133764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4C1C9385" w14:textId="77777777" w:rsidR="000E216D" w:rsidRPr="00133764" w:rsidRDefault="000E216D" w:rsidP="002E288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  <w:tc>
          <w:tcPr>
            <w:tcW w:w="255" w:type="dxa"/>
          </w:tcPr>
          <w:p w14:paraId="7F542DCE" w14:textId="77777777" w:rsidR="000E216D" w:rsidRPr="00133764" w:rsidRDefault="000E216D" w:rsidP="002E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2265" w:type="dxa"/>
            <w:gridSpan w:val="3"/>
            <w:tcBorders>
              <w:left w:val="nil"/>
              <w:right w:val="nil"/>
            </w:tcBorders>
          </w:tcPr>
          <w:p w14:paraId="5B6E2588" w14:textId="77777777" w:rsidR="000E216D" w:rsidRPr="00133764" w:rsidRDefault="000E216D" w:rsidP="002E288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  <w:cs/>
                <w:lang w:bidi="th-TH"/>
              </w:rPr>
              <w:t>งบการเงินเฉพาะกิจการ</w:t>
            </w:r>
          </w:p>
        </w:tc>
      </w:tr>
      <w:tr w:rsidR="00082C44" w:rsidRPr="00133764" w14:paraId="03B54E51" w14:textId="77777777" w:rsidTr="002E288A">
        <w:tc>
          <w:tcPr>
            <w:tcW w:w="4500" w:type="dxa"/>
          </w:tcPr>
          <w:p w14:paraId="1A43C3BC" w14:textId="77777777" w:rsidR="00082C44" w:rsidRPr="00133764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B8C1B7" w14:textId="1B16E54C" w:rsidR="00082C44" w:rsidRPr="00133764" w:rsidRDefault="00BF3545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  <w:cs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133764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62" w:type="dxa"/>
          </w:tcPr>
          <w:p w14:paraId="2EEC48B9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9AEA05F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133764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255" w:type="dxa"/>
          </w:tcPr>
          <w:p w14:paraId="7B4B3B11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10260439" w14:textId="2A879571" w:rsidR="00082C44" w:rsidRPr="00133764" w:rsidRDefault="00BF3545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Pr="00133764"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270" w:type="dxa"/>
          </w:tcPr>
          <w:p w14:paraId="1D7CBABA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  <w:vAlign w:val="bottom"/>
          </w:tcPr>
          <w:p w14:paraId="55143800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133764">
              <w:rPr>
                <w:rFonts w:asciiTheme="majorBidi" w:hAnsiTheme="majorBidi" w:cstheme="majorBidi"/>
                <w:b/>
                <w:spacing w:val="-6"/>
                <w:sz w:val="27"/>
                <w:szCs w:val="27"/>
                <w:cs/>
              </w:rPr>
              <w:t>ธันวาคม</w:t>
            </w:r>
          </w:p>
        </w:tc>
      </w:tr>
      <w:tr w:rsidR="00082C44" w:rsidRPr="00133764" w14:paraId="31EFD750" w14:textId="77777777" w:rsidTr="002E288A">
        <w:tc>
          <w:tcPr>
            <w:tcW w:w="4500" w:type="dxa"/>
          </w:tcPr>
          <w:p w14:paraId="5D8A25A2" w14:textId="77777777" w:rsidR="00082C44" w:rsidRPr="00133764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7D29823" w14:textId="7E7764F4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</w:rPr>
              <w:t>2568</w:t>
            </w:r>
          </w:p>
        </w:tc>
        <w:tc>
          <w:tcPr>
            <w:tcW w:w="262" w:type="dxa"/>
          </w:tcPr>
          <w:p w14:paraId="052339DB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336F3072" w14:textId="60E149AA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</w:rPr>
              <w:t>2567</w:t>
            </w:r>
          </w:p>
        </w:tc>
        <w:tc>
          <w:tcPr>
            <w:tcW w:w="255" w:type="dxa"/>
          </w:tcPr>
          <w:p w14:paraId="4BA24D7F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C83D0F0" w14:textId="5EAFF0D6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</w:rPr>
              <w:t>2568</w:t>
            </w:r>
          </w:p>
        </w:tc>
        <w:tc>
          <w:tcPr>
            <w:tcW w:w="270" w:type="dxa"/>
          </w:tcPr>
          <w:p w14:paraId="57F34BD2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BB09FD1" w14:textId="73815F9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7"/>
                <w:szCs w:val="27"/>
              </w:rPr>
            </w:pPr>
            <w:r w:rsidRPr="00133764">
              <w:rPr>
                <w:rFonts w:asciiTheme="majorBidi" w:hAnsiTheme="majorBidi" w:cstheme="majorBidi"/>
                <w:bCs/>
                <w:sz w:val="27"/>
                <w:szCs w:val="27"/>
              </w:rPr>
              <w:t>2567</w:t>
            </w:r>
          </w:p>
        </w:tc>
      </w:tr>
      <w:tr w:rsidR="000E216D" w:rsidRPr="00133764" w14:paraId="35A3F5F7" w14:textId="77777777" w:rsidTr="002E288A">
        <w:tc>
          <w:tcPr>
            <w:tcW w:w="4500" w:type="dxa"/>
          </w:tcPr>
          <w:p w14:paraId="5923EF5A" w14:textId="77777777" w:rsidR="000E216D" w:rsidRPr="00133764" w:rsidRDefault="000E216D" w:rsidP="002E288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70" w:type="dxa"/>
            <w:gridSpan w:val="7"/>
            <w:tcBorders>
              <w:left w:val="nil"/>
              <w:right w:val="nil"/>
            </w:tcBorders>
            <w:vAlign w:val="bottom"/>
          </w:tcPr>
          <w:p w14:paraId="52A240FC" w14:textId="77777777" w:rsidR="000E216D" w:rsidRPr="00133764" w:rsidRDefault="000E216D" w:rsidP="002E288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  <w:lang w:bidi="th-TH"/>
              </w:rPr>
              <w:t>(พันบาท)</w:t>
            </w:r>
          </w:p>
        </w:tc>
      </w:tr>
      <w:tr w:rsidR="00082C44" w:rsidRPr="00133764" w14:paraId="3314424F" w14:textId="77777777" w:rsidTr="002E288A">
        <w:tc>
          <w:tcPr>
            <w:tcW w:w="4500" w:type="dxa"/>
          </w:tcPr>
          <w:p w14:paraId="6E1FC637" w14:textId="77777777" w:rsidR="00082C44" w:rsidRPr="00133764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0422BE" w14:textId="3E371370" w:rsidR="00082C44" w:rsidRPr="00133764" w:rsidRDefault="00074140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66</w:t>
            </w:r>
            <w:r w:rsidRPr="0013376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133764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733</w:t>
            </w:r>
          </w:p>
        </w:tc>
        <w:tc>
          <w:tcPr>
            <w:tcW w:w="262" w:type="dxa"/>
          </w:tcPr>
          <w:p w14:paraId="3DB5A91E" w14:textId="77777777" w:rsidR="00082C44" w:rsidRPr="00133764" w:rsidRDefault="00082C44" w:rsidP="00082C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7D25B26B" w14:textId="38004E87" w:rsidR="00082C44" w:rsidRPr="00133764" w:rsidRDefault="00082C44" w:rsidP="00082C4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75,902</w:t>
            </w:r>
          </w:p>
        </w:tc>
        <w:tc>
          <w:tcPr>
            <w:tcW w:w="255" w:type="dxa"/>
          </w:tcPr>
          <w:p w14:paraId="2A3AC0DD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</w:tcPr>
          <w:p w14:paraId="2B0599DB" w14:textId="59C1C3D6" w:rsidR="00082C44" w:rsidRPr="00133764" w:rsidRDefault="00BC5408" w:rsidP="00082C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14</w:t>
            </w:r>
            <w:r w:rsidRPr="0013376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,</w:t>
            </w:r>
            <w:r w:rsidRPr="00133764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871</w:t>
            </w:r>
          </w:p>
        </w:tc>
        <w:tc>
          <w:tcPr>
            <w:tcW w:w="270" w:type="dxa"/>
          </w:tcPr>
          <w:p w14:paraId="10EC298C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F02A22C" w14:textId="6CFEEA65" w:rsidR="00082C44" w:rsidRPr="00133764" w:rsidRDefault="00082C44" w:rsidP="00082C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36,98</w:t>
            </w:r>
            <w:r w:rsidR="00EC4FAE" w:rsidRPr="0013376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</w:p>
        </w:tc>
      </w:tr>
      <w:tr w:rsidR="00082C44" w:rsidRPr="00133764" w14:paraId="7D533253" w14:textId="77777777" w:rsidTr="002E288A">
        <w:tc>
          <w:tcPr>
            <w:tcW w:w="4500" w:type="dxa"/>
          </w:tcPr>
          <w:p w14:paraId="2B409FC0" w14:textId="77777777" w:rsidR="00082C44" w:rsidRPr="00133764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หัก</w:t>
            </w:r>
            <w:r w:rsidRPr="0013376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93D546D" w14:textId="538EFC2B" w:rsidR="00082C44" w:rsidRPr="00133764" w:rsidRDefault="00074140" w:rsidP="00082C4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0DCC4F8" w14:textId="77777777" w:rsidR="00082C44" w:rsidRPr="00133764" w:rsidRDefault="00082C44" w:rsidP="00082C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607D4318" w14:textId="40F8C90D" w:rsidR="00082C44" w:rsidRPr="00133764" w:rsidRDefault="00082C44" w:rsidP="00082C4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33764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55" w:type="dxa"/>
          </w:tcPr>
          <w:p w14:paraId="4083EA3A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</w:tcPr>
          <w:p w14:paraId="1FBD8C3D" w14:textId="46B6CCA8" w:rsidR="00082C44" w:rsidRPr="00133764" w:rsidRDefault="00BC5408" w:rsidP="00082C4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133764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B9B97B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010D7BCE" w14:textId="7FAC798C" w:rsidR="00082C44" w:rsidRPr="00133764" w:rsidRDefault="00082C44" w:rsidP="00082C4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133764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082C44" w:rsidRPr="00133764" w14:paraId="0B14102D" w14:textId="77777777" w:rsidTr="002E288A">
        <w:tc>
          <w:tcPr>
            <w:tcW w:w="4500" w:type="dxa"/>
          </w:tcPr>
          <w:p w14:paraId="7BBE8599" w14:textId="77777777" w:rsidR="00082C44" w:rsidRPr="00133764" w:rsidRDefault="00082C44" w:rsidP="00082C4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183617" w14:textId="45977C90" w:rsidR="00082C44" w:rsidRPr="00133764" w:rsidRDefault="00074140" w:rsidP="00082C4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66,733</w:t>
            </w:r>
          </w:p>
        </w:tc>
        <w:tc>
          <w:tcPr>
            <w:tcW w:w="262" w:type="dxa"/>
          </w:tcPr>
          <w:p w14:paraId="56E005C4" w14:textId="77777777" w:rsidR="00082C44" w:rsidRPr="00133764" w:rsidRDefault="00082C44" w:rsidP="00082C4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4A223E" w14:textId="4A683D42" w:rsidR="00082C44" w:rsidRPr="00133764" w:rsidRDefault="00082C44" w:rsidP="00082C4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75,902</w:t>
            </w:r>
          </w:p>
        </w:tc>
        <w:tc>
          <w:tcPr>
            <w:tcW w:w="255" w:type="dxa"/>
          </w:tcPr>
          <w:p w14:paraId="16108FE6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D2946" w14:textId="52BC58ED" w:rsidR="00082C44" w:rsidRPr="00133764" w:rsidRDefault="00BC5408" w:rsidP="00082C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</w:pPr>
            <w:r w:rsidRPr="00133764"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 w:bidi="th-TH"/>
              </w:rPr>
              <w:t>14</w:t>
            </w:r>
            <w:r w:rsidRPr="0013376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,</w:t>
            </w:r>
            <w:r w:rsidRPr="00133764">
              <w:rPr>
                <w:rFonts w:asciiTheme="majorBidi" w:hAnsiTheme="majorBidi"/>
                <w:b/>
                <w:bCs/>
                <w:sz w:val="27"/>
                <w:szCs w:val="27"/>
                <w:cs/>
                <w:lang w:val="en-US" w:bidi="th-TH"/>
              </w:rPr>
              <w:t>871</w:t>
            </w:r>
          </w:p>
        </w:tc>
        <w:tc>
          <w:tcPr>
            <w:tcW w:w="270" w:type="dxa"/>
          </w:tcPr>
          <w:p w14:paraId="3AD5172E" w14:textId="77777777" w:rsidR="00082C44" w:rsidRPr="00133764" w:rsidRDefault="00082C44" w:rsidP="00082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7"/>
                <w:szCs w:val="27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714C2" w14:textId="7CFC86B6" w:rsidR="00082C44" w:rsidRPr="00133764" w:rsidRDefault="00082C44" w:rsidP="00082C44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36,98</w:t>
            </w:r>
            <w:r w:rsidR="00EC4FAE" w:rsidRPr="00133764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</w:t>
            </w:r>
          </w:p>
        </w:tc>
      </w:tr>
    </w:tbl>
    <w:p w14:paraId="6037FF2B" w14:textId="77777777" w:rsidR="000E216D" w:rsidRPr="00133764" w:rsidRDefault="000E216D">
      <w:pPr>
        <w:rPr>
          <w:rFonts w:asciiTheme="majorBidi" w:hAnsiTheme="majorBidi" w:cstheme="majorBidi"/>
          <w:sz w:val="28"/>
          <w:szCs w:val="28"/>
        </w:rPr>
      </w:pPr>
    </w:p>
    <w:p w14:paraId="5E4DB672" w14:textId="401B8DCE" w:rsidR="00DB12B7" w:rsidRPr="001337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  <w:r w:rsidRPr="00133764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ภาษีเงินได้</w:t>
      </w:r>
    </w:p>
    <w:p w14:paraId="665D247B" w14:textId="77777777" w:rsidR="00DB12B7" w:rsidRPr="00133764" w:rsidRDefault="00DB12B7" w:rsidP="00DB12B7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cs/>
          <w:lang w:val="en-US" w:bidi="th-TH"/>
        </w:rPr>
      </w:pPr>
    </w:p>
    <w:p w14:paraId="1E4D6032" w14:textId="46791525" w:rsidR="00DB12B7" w:rsidRPr="00133764" w:rsidRDefault="00DB12B7" w:rsidP="00DB12B7">
      <w:pPr>
        <w:spacing w:line="240" w:lineRule="auto"/>
        <w:ind w:left="540" w:right="-9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133764">
        <w:rPr>
          <w:rFonts w:asciiTheme="majorBidi" w:hAnsiTheme="majorBidi" w:cstheme="majorBidi"/>
          <w:spacing w:val="-2"/>
          <w:sz w:val="28"/>
          <w:szCs w:val="28"/>
          <w:cs/>
        </w:rPr>
        <w:t>อัตราภาษีเงินได้ที่แท้จริงรวมของกลุ่มบริษัทและบริษัทในการดำเนินงานต่อเ</w:t>
      </w:r>
      <w:r w:rsidRPr="00133764">
        <w:rPr>
          <w:rFonts w:asciiTheme="majorBidi" w:hAnsiTheme="majorBidi" w:cstheme="majorBidi"/>
          <w:sz w:val="28"/>
          <w:szCs w:val="28"/>
          <w:cs/>
        </w:rPr>
        <w:t>นื่อง</w:t>
      </w:r>
      <w:r w:rsidR="00AF11F0" w:rsidRPr="00133764">
        <w:rPr>
          <w:rFonts w:asciiTheme="majorBidi" w:hAnsiTheme="majorBidi" w:cstheme="majorBidi"/>
          <w:sz w:val="28"/>
          <w:szCs w:val="28"/>
          <w:cs/>
        </w:rPr>
        <w:t>เป็นระยะเวลา</w:t>
      </w:r>
      <w:r w:rsidR="00BF3545" w:rsidRPr="00133764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082C44" w:rsidRPr="00133764">
        <w:rPr>
          <w:rFonts w:asciiTheme="majorBidi" w:hAnsiTheme="majorBidi" w:cstheme="majorBidi"/>
          <w:sz w:val="28"/>
          <w:szCs w:val="28"/>
          <w:cs/>
        </w:rPr>
        <w:t>เดือนสิ้นสุ</w:t>
      </w:r>
      <w:r w:rsidR="00082C44" w:rsidRPr="00133764">
        <w:rPr>
          <w:rFonts w:asciiTheme="majorBidi" w:hAnsiTheme="majorBidi" w:cstheme="majorBidi"/>
          <w:spacing w:val="-2"/>
          <w:sz w:val="28"/>
          <w:szCs w:val="28"/>
          <w:cs/>
        </w:rPr>
        <w:t>ดวันที่</w:t>
      </w:r>
      <w:r w:rsidR="00082C44" w:rsidRPr="00133764">
        <w:rPr>
          <w:rFonts w:asciiTheme="majorBidi" w:hAnsiTheme="majorBidi" w:cstheme="majorBidi"/>
          <w:spacing w:val="-2"/>
          <w:sz w:val="28"/>
          <w:szCs w:val="28"/>
        </w:rPr>
        <w:br/>
        <w:t>3</w:t>
      </w:r>
      <w:r w:rsidR="00BF3545" w:rsidRPr="00133764">
        <w:rPr>
          <w:rFonts w:asciiTheme="majorBidi" w:hAnsiTheme="majorBidi" w:cstheme="majorBidi"/>
          <w:spacing w:val="-2"/>
          <w:sz w:val="28"/>
          <w:szCs w:val="28"/>
        </w:rPr>
        <w:t xml:space="preserve">0 </w:t>
      </w:r>
      <w:r w:rsidR="00BF3545" w:rsidRPr="00133764">
        <w:rPr>
          <w:rFonts w:asciiTheme="majorBidi" w:hAnsiTheme="majorBidi" w:cstheme="majorBidi" w:hint="cs"/>
          <w:spacing w:val="-2"/>
          <w:sz w:val="28"/>
          <w:szCs w:val="28"/>
          <w:cs/>
        </w:rPr>
        <w:t>มิถุนายน</w:t>
      </w:r>
      <w:r w:rsidR="00AF11F0" w:rsidRPr="0013376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F11F0" w:rsidRPr="00133764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082C44" w:rsidRPr="00133764">
        <w:rPr>
          <w:rFonts w:asciiTheme="majorBidi" w:hAnsiTheme="majorBidi" w:cstheme="majorBidi"/>
          <w:spacing w:val="-2"/>
          <w:sz w:val="28"/>
          <w:szCs w:val="28"/>
        </w:rPr>
        <w:t>8</w:t>
      </w:r>
      <w:r w:rsidRPr="0013376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คือร้อยละ</w:t>
      </w:r>
      <w:r w:rsidR="0047260B" w:rsidRPr="0013376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8716E7" w:rsidRPr="00133764">
        <w:rPr>
          <w:rFonts w:asciiTheme="majorBidi" w:hAnsiTheme="majorBidi" w:cstheme="majorBidi"/>
          <w:spacing w:val="-2"/>
          <w:sz w:val="28"/>
          <w:szCs w:val="28"/>
        </w:rPr>
        <w:t>18.92</w:t>
      </w:r>
      <w:r w:rsidR="0047260B" w:rsidRPr="0013376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35213" w:rsidRPr="0013376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pacing w:val="-2"/>
          <w:sz w:val="28"/>
          <w:szCs w:val="28"/>
          <w:cs/>
        </w:rPr>
        <w:t>และร้อยล</w:t>
      </w:r>
      <w:r w:rsidR="008716E7" w:rsidRPr="0013376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ะ </w:t>
      </w:r>
      <w:r w:rsidR="008716E7" w:rsidRPr="00133764">
        <w:rPr>
          <w:rFonts w:asciiTheme="majorBidi" w:hAnsiTheme="majorBidi" w:cstheme="majorBidi"/>
          <w:spacing w:val="-2"/>
          <w:sz w:val="28"/>
          <w:szCs w:val="28"/>
        </w:rPr>
        <w:t>5.16</w:t>
      </w:r>
      <w:r w:rsidR="0047260B" w:rsidRPr="0013376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32026" w:rsidRPr="00133764">
        <w:rPr>
          <w:rFonts w:asciiTheme="majorBidi" w:hAnsiTheme="majorBidi" w:cstheme="majorBidi"/>
          <w:spacing w:val="-2"/>
          <w:sz w:val="28"/>
          <w:szCs w:val="28"/>
          <w:cs/>
        </w:rPr>
        <w:t>ตามลำดับ</w:t>
      </w:r>
      <w:r w:rsidRPr="0013376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57041E" w:rsidRPr="00133764">
        <w:rPr>
          <w:rFonts w:asciiTheme="majorBidi" w:hAnsiTheme="majorBidi" w:cstheme="majorBidi"/>
          <w:i/>
          <w:iCs/>
          <w:spacing w:val="-2"/>
          <w:sz w:val="28"/>
          <w:szCs w:val="28"/>
        </w:rPr>
        <w:t>(256</w:t>
      </w:r>
      <w:r w:rsidR="00082C44" w:rsidRPr="00133764">
        <w:rPr>
          <w:rFonts w:asciiTheme="majorBidi" w:hAnsiTheme="majorBidi" w:cstheme="majorBidi"/>
          <w:i/>
          <w:iCs/>
          <w:spacing w:val="-2"/>
          <w:sz w:val="28"/>
          <w:szCs w:val="28"/>
        </w:rPr>
        <w:t>7</w:t>
      </w:r>
      <w:r w:rsidR="0057041E" w:rsidRPr="0013376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57041E" w:rsidRPr="0013376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ร้อยละ </w:t>
      </w:r>
      <w:r w:rsidR="00BF3545" w:rsidRPr="00133764">
        <w:rPr>
          <w:rFonts w:asciiTheme="majorBidi" w:hAnsiTheme="majorBidi" w:cstheme="majorBidi"/>
          <w:i/>
          <w:iCs/>
          <w:spacing w:val="-2"/>
          <w:sz w:val="28"/>
          <w:szCs w:val="28"/>
        </w:rPr>
        <w:t>20.41</w:t>
      </w:r>
      <w:r w:rsidR="0057041E" w:rsidRPr="0013376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 </w:t>
      </w:r>
      <w:r w:rsidR="0057041E" w:rsidRPr="0013376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และร้อยล</w:t>
      </w:r>
      <w:r w:rsidR="00082C44" w:rsidRPr="00133764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ะ</w:t>
      </w:r>
      <w:r w:rsidR="0057041E" w:rsidRPr="0013376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="00BF3545" w:rsidRPr="00133764">
        <w:rPr>
          <w:rFonts w:asciiTheme="majorBidi" w:hAnsiTheme="majorBidi" w:cstheme="majorBidi"/>
          <w:i/>
          <w:iCs/>
          <w:spacing w:val="-2"/>
          <w:sz w:val="28"/>
          <w:szCs w:val="28"/>
        </w:rPr>
        <w:t>7.82</w:t>
      </w:r>
      <w:r w:rsidR="0057041E" w:rsidRPr="0013376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57041E" w:rsidRPr="00133764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ตามลำดับ</w:t>
      </w:r>
      <w:r w:rsidR="0057041E" w:rsidRPr="00133764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  <w:r w:rsidR="00A2267C" w:rsidRPr="00133764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="00A2267C" w:rsidRPr="00133764">
        <w:rPr>
          <w:rFonts w:asciiTheme="majorBidi" w:hAnsiTheme="majorBidi" w:cstheme="majorBidi"/>
          <w:i/>
          <w:iCs/>
          <w:spacing w:val="-2"/>
          <w:sz w:val="28"/>
          <w:szCs w:val="28"/>
        </w:rPr>
        <w:br/>
      </w:r>
      <w:r w:rsidRPr="00133764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133764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รายได้รับล่วงหน้า และ</w:t>
      </w:r>
      <w:r w:rsidR="00EC4FAE" w:rsidRPr="00133764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ค่าเผื่อผลขาดทุนด้านเครดิตที่คาดว่าจะเกิดขึ้น</w:t>
      </w:r>
    </w:p>
    <w:p w14:paraId="19702C04" w14:textId="637C2E99" w:rsidR="004A4F2B" w:rsidRPr="00133764" w:rsidRDefault="004A4F2B" w:rsidP="00292A13">
      <w:pPr>
        <w:rPr>
          <w:rFonts w:asciiTheme="majorBidi" w:eastAsia="MS Mincho" w:hAnsiTheme="majorBidi" w:cstheme="majorBidi"/>
          <w:b/>
          <w:bCs/>
          <w:sz w:val="28"/>
          <w:szCs w:val="28"/>
          <w:cs/>
          <w:lang w:eastAsia="x-none"/>
        </w:rPr>
      </w:pPr>
    </w:p>
    <w:p w14:paraId="1385993A" w14:textId="77777777" w:rsidR="00FB132E" w:rsidRPr="00133764" w:rsidRDefault="00FB132E" w:rsidP="00FB132E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133764">
        <w:rPr>
          <w:rFonts w:asciiTheme="majorBidi" w:eastAsia="MS Mincho" w:hAnsiTheme="majorBidi" w:cstheme="majorBidi" w:hint="cs"/>
          <w:sz w:val="28"/>
          <w:szCs w:val="28"/>
          <w:cs/>
          <w:lang w:val="en-GB"/>
        </w:rPr>
        <w:t>เงินปันผล</w:t>
      </w:r>
    </w:p>
    <w:p w14:paraId="07FCE139" w14:textId="77777777" w:rsidR="004D1EE0" w:rsidRPr="00133764" w:rsidRDefault="004D1EE0" w:rsidP="004D1EE0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lang w:val="en-US" w:bidi="th-TH"/>
        </w:rPr>
      </w:pPr>
    </w:p>
    <w:p w14:paraId="0753F3DB" w14:textId="3AB21B2F" w:rsidR="00FB132E" w:rsidRPr="00133764" w:rsidRDefault="00FB132E" w:rsidP="00FB132E">
      <w:pPr>
        <w:pStyle w:val="ListParagraph"/>
        <w:tabs>
          <w:tab w:val="clear" w:pos="907"/>
          <w:tab w:val="left" w:pos="900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133764">
        <w:rPr>
          <w:rFonts w:asciiTheme="majorBidi" w:hAnsiTheme="majorBidi" w:cstheme="majorBidi"/>
          <w:sz w:val="28"/>
          <w:szCs w:val="28"/>
          <w:cs/>
        </w:rPr>
        <w:t xml:space="preserve">รายละเอียดเงินปันผลในระหว่างปี </w:t>
      </w:r>
      <w:r w:rsidRPr="00133764">
        <w:rPr>
          <w:rFonts w:asciiTheme="majorBidi" w:hAnsiTheme="majorBidi" w:cstheme="majorBidi"/>
          <w:sz w:val="28"/>
          <w:szCs w:val="28"/>
        </w:rPr>
        <w:t>256</w:t>
      </w:r>
      <w:r w:rsidR="00107542" w:rsidRPr="00133764">
        <w:rPr>
          <w:rFonts w:asciiTheme="majorBidi" w:hAnsiTheme="majorBidi" w:cstheme="majorBidi"/>
          <w:sz w:val="28"/>
          <w:szCs w:val="28"/>
        </w:rPr>
        <w:t>8</w:t>
      </w:r>
      <w:r w:rsidRPr="00133764">
        <w:rPr>
          <w:rFonts w:asciiTheme="majorBidi" w:hAnsiTheme="majorBidi" w:cstheme="majorBidi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ABECB5C" w14:textId="77777777" w:rsidR="00FB132E" w:rsidRPr="00133764" w:rsidRDefault="00FB132E" w:rsidP="004D1EE0">
      <w:pPr>
        <w:pStyle w:val="block"/>
        <w:spacing w:after="0" w:line="240" w:lineRule="atLeast"/>
        <w:ind w:left="540" w:right="-45"/>
        <w:jc w:val="thaiDistribute"/>
        <w:rPr>
          <w:rFonts w:asciiTheme="majorBidi" w:eastAsia="MS Mincho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800"/>
        <w:gridCol w:w="1642"/>
        <w:gridCol w:w="236"/>
        <w:gridCol w:w="1147"/>
      </w:tblGrid>
      <w:tr w:rsidR="00FB132E" w:rsidRPr="00133764" w14:paraId="5E837CB5" w14:textId="77777777" w:rsidTr="00793048">
        <w:trPr>
          <w:tblHeader/>
        </w:trPr>
        <w:tc>
          <w:tcPr>
            <w:tcW w:w="2520" w:type="dxa"/>
            <w:vAlign w:val="bottom"/>
          </w:tcPr>
          <w:p w14:paraId="448C681B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  <w:hideMark/>
          </w:tcPr>
          <w:p w14:paraId="5982ABEC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050A6DF4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642" w:type="dxa"/>
            <w:vAlign w:val="bottom"/>
            <w:hideMark/>
          </w:tcPr>
          <w:p w14:paraId="7C28EEB9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495B1B2E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  <w:vAlign w:val="bottom"/>
            <w:hideMark/>
          </w:tcPr>
          <w:p w14:paraId="472E83CF" w14:textId="77777777" w:rsidR="00FB132E" w:rsidRPr="00133764" w:rsidRDefault="00FB132E" w:rsidP="007777A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B62372" w:rsidRPr="00133764" w14:paraId="0EE8C756" w14:textId="77777777" w:rsidTr="008D2FD8">
        <w:trPr>
          <w:tblHeader/>
        </w:trPr>
        <w:tc>
          <w:tcPr>
            <w:tcW w:w="2520" w:type="dxa"/>
            <w:vAlign w:val="bottom"/>
          </w:tcPr>
          <w:p w14:paraId="0E5105BC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555AD8D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2EFD329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584BD09" w14:textId="32F083E6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6054E6BF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" w:type="dxa"/>
          </w:tcPr>
          <w:p w14:paraId="34251D7B" w14:textId="5000CF4B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62372" w:rsidRPr="00133764" w14:paraId="70DABF1E" w14:textId="77777777" w:rsidTr="00793048">
        <w:tc>
          <w:tcPr>
            <w:tcW w:w="2520" w:type="dxa"/>
          </w:tcPr>
          <w:p w14:paraId="4893DAEA" w14:textId="39EEA089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  <w:p w14:paraId="726F65BB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ประจำปี</w:t>
            </w:r>
          </w:p>
          <w:p w14:paraId="755403CB" w14:textId="7A5693DC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D47BE68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7364B76" w14:textId="5252DD9B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24 </w:t>
            </w: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เมษายน</w:t>
            </w:r>
            <w:r w:rsidRPr="0013376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  <w:p w14:paraId="33226CFF" w14:textId="3134F68D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8EEA36D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BC3BFE" w14:textId="42FFB3DC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พฤษภาคม</w:t>
            </w:r>
            <w:r w:rsidRPr="0013376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  <w:hideMark/>
          </w:tcPr>
          <w:p w14:paraId="2D5CF57A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565272" w14:textId="5CD4F56D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    0.18</w:t>
            </w:r>
          </w:p>
        </w:tc>
        <w:tc>
          <w:tcPr>
            <w:tcW w:w="236" w:type="dxa"/>
          </w:tcPr>
          <w:p w14:paraId="310D78B8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DD0534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A5AAB8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47" w:type="dxa"/>
            <w:hideMark/>
          </w:tcPr>
          <w:p w14:paraId="69505295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31D60" w14:textId="23CD2C19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 55.26</w:t>
            </w:r>
          </w:p>
        </w:tc>
      </w:tr>
      <w:tr w:rsidR="00B62372" w:rsidRPr="00133764" w14:paraId="5733D0CC" w14:textId="77777777" w:rsidTr="00793048">
        <w:tc>
          <w:tcPr>
            <w:tcW w:w="2520" w:type="dxa"/>
          </w:tcPr>
          <w:p w14:paraId="3577FE51" w14:textId="5ABE1AD9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</w:tcPr>
          <w:p w14:paraId="57644297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C5B7A8A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1C78D840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30CDA1A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F1802E4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372" w:rsidRPr="00133764" w14:paraId="6D04B86E" w14:textId="77777777" w:rsidTr="00793048">
        <w:tc>
          <w:tcPr>
            <w:tcW w:w="2520" w:type="dxa"/>
          </w:tcPr>
          <w:p w14:paraId="6DB75C91" w14:textId="4CB55CE6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บริษัท</w:t>
            </w:r>
            <w:r w:rsidRPr="0013376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วีเซิร์ฟพลัส</w:t>
            </w:r>
            <w:r w:rsidRPr="0013376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620" w:type="dxa"/>
          </w:tcPr>
          <w:p w14:paraId="2E671B91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4994AF0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7DCBB0B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A007760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7EF08AAB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372" w:rsidRPr="00133764" w14:paraId="08C53313" w14:textId="77777777" w:rsidTr="00793048">
        <w:tc>
          <w:tcPr>
            <w:tcW w:w="2520" w:type="dxa"/>
          </w:tcPr>
          <w:p w14:paraId="7DD86A15" w14:textId="3443FB75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726A9DB7" w14:textId="44158A82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เมษายน</w:t>
            </w:r>
            <w:r w:rsidRPr="0013376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7F315982" w14:textId="1B84FBE3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พฤษภาคม</w:t>
            </w:r>
            <w:r w:rsidRPr="0013376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2343BCF3" w14:textId="71AEEE75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125.00</w:t>
            </w:r>
          </w:p>
        </w:tc>
        <w:tc>
          <w:tcPr>
            <w:tcW w:w="236" w:type="dxa"/>
          </w:tcPr>
          <w:p w14:paraId="78B47F54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3F85BD8A" w14:textId="657BA5FE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50.00</w:t>
            </w:r>
          </w:p>
        </w:tc>
      </w:tr>
      <w:tr w:rsidR="00B62372" w:rsidRPr="00133764" w14:paraId="349293FA" w14:textId="77777777" w:rsidTr="00793048">
        <w:tc>
          <w:tcPr>
            <w:tcW w:w="2520" w:type="dxa"/>
          </w:tcPr>
          <w:p w14:paraId="70EE96E3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C1F6333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B2D6230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71C89EE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CE435AB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9EBC288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2372" w:rsidRPr="00133764" w14:paraId="19F039DE" w14:textId="77777777" w:rsidTr="00793048">
        <w:tc>
          <w:tcPr>
            <w:tcW w:w="2520" w:type="dxa"/>
            <w:hideMark/>
          </w:tcPr>
          <w:p w14:paraId="2BE9094D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  <w:p w14:paraId="26168C91" w14:textId="78D3AFF1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ไอ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ซีเคียว 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  <w:p w14:paraId="4A1B55FD" w14:textId="435562E5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620" w:type="dxa"/>
          </w:tcPr>
          <w:p w14:paraId="15BEB769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508EEB38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E2A667" w14:textId="52621823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31675D7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B38A53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CE8E76" w14:textId="23236128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กุมภาพันธ์</w:t>
            </w: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003C0589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9AD02E2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544EBA" w14:textId="41CEFA4E" w:rsidR="00B62372" w:rsidRPr="00133764" w:rsidRDefault="00B62372" w:rsidP="00B6237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50.00</w:t>
            </w:r>
          </w:p>
        </w:tc>
        <w:tc>
          <w:tcPr>
            <w:tcW w:w="236" w:type="dxa"/>
          </w:tcPr>
          <w:p w14:paraId="465D0760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F0B6B4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9E0683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36C9174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14DC05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496D3B" w14:textId="1596F2A8" w:rsidR="00B62372" w:rsidRPr="00133764" w:rsidRDefault="00B62372" w:rsidP="00B6237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</w:tr>
      <w:tr w:rsidR="00B62372" w:rsidRPr="00133764" w14:paraId="1DE82D18" w14:textId="77777777" w:rsidTr="00793048">
        <w:tc>
          <w:tcPr>
            <w:tcW w:w="2520" w:type="dxa"/>
          </w:tcPr>
          <w:p w14:paraId="53C375B7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6EA9C1" w14:textId="12A16CCA" w:rsidR="00D35287" w:rsidRPr="00133764" w:rsidRDefault="00D35287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บริษัทย่อย</w:t>
            </w:r>
          </w:p>
          <w:p w14:paraId="099F4566" w14:textId="79F40B9E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วินท์คอม เทคโนโลยี</w:t>
            </w:r>
          </w:p>
          <w:p w14:paraId="2A7AD7DE" w14:textId="559C637C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(สิงคโปร์) จำกัด</w:t>
            </w:r>
          </w:p>
          <w:p w14:paraId="7DF2578C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เงินปันผลระหว่างกาล</w:t>
            </w:r>
          </w:p>
          <w:p w14:paraId="46B39E1B" w14:textId="4424BB5E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18D844A0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2342BF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122368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8DB84" w14:textId="77777777" w:rsidR="007F0DB6" w:rsidRPr="00133764" w:rsidRDefault="007F0DB6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C777C5" w14:textId="0A945C21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20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  <w:p w14:paraId="73C54773" w14:textId="0A90453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378B1114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D7C6C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B04770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C7EA84" w14:textId="77777777" w:rsidR="007F0DB6" w:rsidRPr="00133764" w:rsidRDefault="007F0DB6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2861AB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  <w:p w14:paraId="7252F837" w14:textId="3D8CBB5E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13376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42" w:type="dxa"/>
          </w:tcPr>
          <w:p w14:paraId="62750657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E8A42D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F42BC5" w14:textId="77777777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8D49F2" w14:textId="77777777" w:rsidR="007F0DB6" w:rsidRPr="00133764" w:rsidRDefault="007F0DB6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188162" w14:textId="77777777" w:rsidR="00B62372" w:rsidRPr="00133764" w:rsidRDefault="00B62372" w:rsidP="00F762D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68.64</w:t>
            </w:r>
          </w:p>
          <w:p w14:paraId="7409567B" w14:textId="3DEFDF9D" w:rsidR="00B62372" w:rsidRPr="00133764" w:rsidRDefault="00B62372" w:rsidP="00B62372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335.00</w:t>
            </w:r>
          </w:p>
        </w:tc>
        <w:tc>
          <w:tcPr>
            <w:tcW w:w="236" w:type="dxa"/>
          </w:tcPr>
          <w:p w14:paraId="25479A4E" w14:textId="77777777" w:rsidR="00B62372" w:rsidRPr="00133764" w:rsidRDefault="00B62372" w:rsidP="00B623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7" w:type="dxa"/>
          </w:tcPr>
          <w:p w14:paraId="012BE7C4" w14:textId="77777777" w:rsidR="00B62372" w:rsidRPr="00133764" w:rsidRDefault="00B62372" w:rsidP="00F762D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9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BAA06D" w14:textId="77777777" w:rsidR="00B62372" w:rsidRPr="00133764" w:rsidRDefault="00B62372" w:rsidP="00F762D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9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1EEC7D" w14:textId="77777777" w:rsidR="00B62372" w:rsidRPr="00133764" w:rsidRDefault="00B62372" w:rsidP="00F762D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9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0966FD" w14:textId="77777777" w:rsidR="007F0DB6" w:rsidRPr="00133764" w:rsidRDefault="007F0DB6" w:rsidP="00F762D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98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F22A1D" w14:textId="77777777" w:rsidR="00F762D3" w:rsidRPr="00133764" w:rsidRDefault="00B62372" w:rsidP="00F762D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98"/>
              </w:tabs>
              <w:spacing w:line="240" w:lineRule="auto"/>
              <w:ind w:left="-103" w:right="2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6.86</w:t>
            </w:r>
          </w:p>
          <w:p w14:paraId="46F77249" w14:textId="0A3ECAAE" w:rsidR="00B62372" w:rsidRPr="00133764" w:rsidRDefault="00B62372" w:rsidP="00F762D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798"/>
              </w:tabs>
              <w:spacing w:line="240" w:lineRule="auto"/>
              <w:ind w:left="-103" w:right="2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33.50</w:t>
            </w:r>
          </w:p>
        </w:tc>
      </w:tr>
    </w:tbl>
    <w:p w14:paraId="3F9D24DB" w14:textId="77777777" w:rsidR="00D35287" w:rsidRPr="00133764" w:rsidRDefault="00D35287" w:rsidP="00D3528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0CF39127" w14:textId="55D74C76" w:rsidR="00DB12B7" w:rsidRPr="001337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GB"/>
        </w:rPr>
      </w:pPr>
      <w:r w:rsidRPr="00133764">
        <w:rPr>
          <w:rFonts w:asciiTheme="majorBidi" w:eastAsia="MS Mincho" w:hAnsiTheme="majorBidi" w:cstheme="majorBidi"/>
          <w:sz w:val="28"/>
          <w:szCs w:val="28"/>
          <w:cs/>
          <w:lang w:val="en-GB"/>
        </w:rPr>
        <w:t>เครื่องมือทางการเงิน</w:t>
      </w:r>
    </w:p>
    <w:p w14:paraId="0D201C11" w14:textId="77777777" w:rsidR="002C2989" w:rsidRPr="00133764" w:rsidRDefault="002C2989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</w:p>
    <w:p w14:paraId="5E15C061" w14:textId="67E66791" w:rsidR="00DB12B7" w:rsidRPr="00133764" w:rsidRDefault="00DB12B7" w:rsidP="00DB12B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  <w:r w:rsidRPr="00133764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4C69808" w14:textId="77777777" w:rsidR="002C2989" w:rsidRPr="00133764" w:rsidRDefault="002C2989" w:rsidP="00B4499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1B1FE5D6" w14:textId="68C93746" w:rsidR="002C2989" w:rsidRPr="00133764" w:rsidRDefault="00DB12B7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133764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กลุ่มบริษัทไม่มีสินทรัพย์ทางการเงินและหนี้สินทางการเงินที่วัดด้วยมูลค่ายุติธรรม</w:t>
      </w:r>
      <w:r w:rsidR="00A811B6" w:rsidRPr="00133764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ที่มีสาระสำคัญ</w:t>
      </w:r>
      <w:r w:rsidRPr="00133764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มูลค่ายุติธรรมสำหรับสินทรัพย์ทางการเงินและหนี้สินทางการเงินที่วัดมูลค่าด้วยราคาทุนตัดจำหน่ายใกล้เคียงกับมูลค่าตามบัญชีอย่างสมเหตุสมผล</w:t>
      </w:r>
    </w:p>
    <w:p w14:paraId="662414A1" w14:textId="77777777" w:rsidR="00EC4FAE" w:rsidRPr="00133764" w:rsidRDefault="00EC4FAE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3A1CFBC0" w14:textId="67BA8AFB" w:rsidR="00EC4FAE" w:rsidRPr="00133764" w:rsidRDefault="00EC4FAE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cs/>
          <w:lang w:val="en-US" w:bidi="th-TH"/>
        </w:rPr>
      </w:pPr>
      <w:bookmarkStart w:id="2" w:name="_Hlk197470959"/>
      <w:r w:rsidRPr="00133764">
        <w:rPr>
          <w:rFonts w:asciiTheme="majorBidi" w:hAnsiTheme="majorBidi" w:cstheme="majorBidi" w:hint="cs"/>
          <w:b/>
          <w:bCs/>
          <w:i/>
          <w:iCs/>
          <w:spacing w:val="-6"/>
          <w:sz w:val="28"/>
          <w:szCs w:val="28"/>
          <w:cs/>
          <w:lang w:bidi="th-TH"/>
        </w:rPr>
        <w:t xml:space="preserve">สินทรัพย์ทางการเงิน </w:t>
      </w:r>
      <w:r w:rsidRPr="00133764">
        <w:rPr>
          <w:rFonts w:asciiTheme="majorBidi" w:hAnsiTheme="majorBidi" w:cstheme="majorBidi"/>
          <w:b/>
          <w:bCs/>
          <w:i/>
          <w:iCs/>
          <w:spacing w:val="-6"/>
          <w:sz w:val="28"/>
          <w:szCs w:val="28"/>
          <w:lang w:val="en-US" w:bidi="th-TH"/>
        </w:rPr>
        <w:t xml:space="preserve">- </w:t>
      </w:r>
      <w:r w:rsidRPr="00133764">
        <w:rPr>
          <w:rFonts w:asciiTheme="majorBidi" w:hAnsiTheme="majorBidi" w:cstheme="majorBidi" w:hint="cs"/>
          <w:b/>
          <w:bCs/>
          <w:i/>
          <w:iCs/>
          <w:spacing w:val="-6"/>
          <w:sz w:val="28"/>
          <w:szCs w:val="28"/>
          <w:cs/>
          <w:lang w:val="en-US" w:bidi="th-TH"/>
        </w:rPr>
        <w:t>เงินลงทุนในตราสารทุน</w:t>
      </w:r>
    </w:p>
    <w:p w14:paraId="26F3872A" w14:textId="77777777" w:rsidR="00137936" w:rsidRPr="00133764" w:rsidRDefault="00137936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78901FBD" w14:textId="4ED66639" w:rsidR="00EC4FAE" w:rsidRPr="00133764" w:rsidRDefault="00EC4FAE" w:rsidP="00EC4F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133764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 xml:space="preserve">เมื่อวันที่ </w:t>
      </w:r>
      <w:r w:rsidRPr="00133764">
        <w:rPr>
          <w:rFonts w:asciiTheme="majorBidi" w:hAnsiTheme="majorBidi" w:cstheme="majorBidi"/>
          <w:spacing w:val="-2"/>
          <w:sz w:val="28"/>
          <w:szCs w:val="28"/>
          <w:lang w:eastAsia="x-none"/>
        </w:rPr>
        <w:t xml:space="preserve">22 </w:t>
      </w:r>
      <w:r w:rsidRPr="00133764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 xml:space="preserve">มกราคม </w:t>
      </w:r>
      <w:r w:rsidRPr="00133764">
        <w:rPr>
          <w:rFonts w:asciiTheme="majorBidi" w:hAnsiTheme="majorBidi" w:cstheme="majorBidi"/>
          <w:spacing w:val="-2"/>
          <w:sz w:val="28"/>
          <w:szCs w:val="28"/>
          <w:lang w:eastAsia="x-none"/>
        </w:rPr>
        <w:t xml:space="preserve">2568 </w:t>
      </w:r>
      <w:r w:rsidRPr="00133764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 xml:space="preserve">ตัวแทนของบริษัทที่ดำรงตำแหน่งกรรมการในบริษัท เอ็ม อินเทลลิเจนซ์ จำกัด </w:t>
      </w:r>
      <w:r w:rsidR="009D7FBF" w:rsidRPr="00133764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ซึ่งเป็น</w:t>
      </w:r>
      <w:r w:rsidRPr="00133764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บริษัทร่วม</w:t>
      </w:r>
      <w:r w:rsidR="009D7FBF" w:rsidRPr="00133764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ของบริษัท</w:t>
      </w:r>
      <w:r w:rsidRPr="00133764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ได้ลาออกจากตำแหน่งกรรมการ จึงทำให้บริษัทสูญเสียอิทธิพลอย่างมีนัยสำคัญต่อบริษัท เอ็ม อินเทลลิเจนซ์ จำกัด</w:t>
      </w:r>
      <w:r w:rsidRPr="00133764">
        <w:rPr>
          <w:rFonts w:asciiTheme="majorBidi" w:hAnsiTheme="majorBidi" w:cstheme="majorBidi" w:hint="cs"/>
          <w:sz w:val="28"/>
          <w:szCs w:val="28"/>
          <w:cs/>
          <w:lang w:eastAsia="x-none"/>
        </w:rPr>
        <w:t>มูลค่าตามบัญชีของเงินลงทุนในบริษัทร่วม ณ วันที่เสียอิทธิพลอย่างมีนัยสำคัญมีจำนวน</w:t>
      </w:r>
      <w:r w:rsidR="00C977BE" w:rsidRPr="00133764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lang w:eastAsia="x-none"/>
        </w:rPr>
        <w:t xml:space="preserve">15.11 </w:t>
      </w:r>
      <w:r w:rsidRPr="00133764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ล้านบาท ซึ่ง</w:t>
      </w:r>
      <w:r w:rsidR="009D7FBF" w:rsidRPr="00133764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ใกล้เคียง</w:t>
      </w:r>
      <w:r w:rsidRPr="00133764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กับมูลค่ายุติธรรมของส่วนได้เสียที่เหลืออยู่</w:t>
      </w:r>
      <w:r w:rsidR="004E7722" w:rsidRPr="00133764">
        <w:rPr>
          <w:rFonts w:asciiTheme="majorBidi" w:hAnsiTheme="majorBidi" w:cstheme="majorBidi"/>
          <w:spacing w:val="-2"/>
          <w:sz w:val="28"/>
          <w:szCs w:val="28"/>
          <w:lang w:eastAsia="x-none"/>
        </w:rPr>
        <w:t xml:space="preserve"> </w:t>
      </w:r>
      <w:r w:rsidR="004E7722" w:rsidRPr="00133764">
        <w:rPr>
          <w:rFonts w:asciiTheme="majorBidi" w:hAnsiTheme="majorBidi" w:cstheme="majorBidi" w:hint="cs"/>
          <w:spacing w:val="-2"/>
          <w:sz w:val="28"/>
          <w:szCs w:val="28"/>
          <w:cs/>
          <w:lang w:eastAsia="x-none"/>
        </w:rPr>
        <w:t>ณ</w:t>
      </w:r>
      <w:r w:rsidR="006D7159" w:rsidRPr="00133764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</w:t>
      </w:r>
      <w:r w:rsidR="004E7722" w:rsidRPr="00133764">
        <w:rPr>
          <w:rFonts w:asciiTheme="majorBidi" w:hAnsiTheme="majorBidi" w:cstheme="majorBidi" w:hint="cs"/>
          <w:sz w:val="28"/>
          <w:szCs w:val="28"/>
          <w:cs/>
          <w:lang w:eastAsia="x-none"/>
        </w:rPr>
        <w:t>วันดังกล่าว</w:t>
      </w:r>
      <w:r w:rsidRPr="00133764">
        <w:rPr>
          <w:rFonts w:asciiTheme="majorBidi" w:hAnsiTheme="majorBidi" w:cstheme="majorBidi" w:hint="cs"/>
          <w:sz w:val="28"/>
          <w:szCs w:val="28"/>
          <w:cs/>
          <w:lang w:eastAsia="x-none"/>
        </w:rPr>
        <w:t>กลุ่มบริษัทและบริษัทจัดประเภทเงินลงทุนดังกล่าวเป็นสินทรัพย์</w:t>
      </w:r>
      <w:r w:rsidR="00C977BE" w:rsidRPr="00133764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  </w:t>
      </w:r>
      <w:r w:rsidRPr="00133764">
        <w:rPr>
          <w:rFonts w:asciiTheme="majorBidi" w:hAnsiTheme="majorBidi" w:cstheme="majorBidi" w:hint="cs"/>
          <w:sz w:val="28"/>
          <w:szCs w:val="28"/>
          <w:cs/>
          <w:lang w:eastAsia="x-none"/>
        </w:rPr>
        <w:t>ทางการเงินไม่หมุนเวียนอื่นที่วัดมูลค่าด้วย</w:t>
      </w:r>
      <w:r w:rsidR="006D7159" w:rsidRPr="00133764">
        <w:rPr>
          <w:rFonts w:asciiTheme="majorBidi" w:hAnsiTheme="majorBidi" w:cstheme="majorBidi" w:hint="cs"/>
          <w:sz w:val="28"/>
          <w:szCs w:val="28"/>
          <w:cs/>
          <w:lang w:eastAsia="x-none"/>
        </w:rPr>
        <w:t xml:space="preserve"> </w:t>
      </w:r>
      <w:r w:rsidRPr="00133764">
        <w:rPr>
          <w:rFonts w:asciiTheme="majorBidi" w:hAnsiTheme="majorBidi" w:cstheme="majorBidi" w:hint="cs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bookmarkEnd w:id="2"/>
    <w:p w14:paraId="0A5A5A71" w14:textId="77777777" w:rsidR="00BF0F34" w:rsidRPr="00133764" w:rsidRDefault="00BF0F34" w:rsidP="0004763C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pacing w:val="-6"/>
          <w:sz w:val="24"/>
          <w:szCs w:val="24"/>
          <w:lang w:bidi="th-TH"/>
        </w:rPr>
      </w:pPr>
    </w:p>
    <w:p w14:paraId="30333B97" w14:textId="61C3444B" w:rsidR="00DB12B7" w:rsidRPr="00133764" w:rsidRDefault="00DB12B7" w:rsidP="00AD4AA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33764">
        <w:rPr>
          <w:rFonts w:asciiTheme="majorBidi" w:eastAsia="MS Mincho" w:hAnsiTheme="majorBidi" w:cstheme="majorBidi"/>
          <w:sz w:val="28"/>
          <w:szCs w:val="28"/>
          <w:cs/>
          <w:lang w:val="en-GB"/>
        </w:rPr>
        <w:t>สัญญา</w:t>
      </w:r>
      <w:r w:rsidRPr="00133764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เกี่ยวกับการซื้อธุรกิจ</w:t>
      </w:r>
    </w:p>
    <w:p w14:paraId="7E9CFC3C" w14:textId="77777777" w:rsidR="002C2989" w:rsidRPr="00133764" w:rsidRDefault="002C2989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4"/>
          <w:szCs w:val="24"/>
        </w:rPr>
      </w:pPr>
    </w:p>
    <w:p w14:paraId="6A14AD2A" w14:textId="44BC15CC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14:paraId="364403F1" w14:textId="77777777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AE4AAD2" w14:textId="77777777" w:rsidR="0057041E" w:rsidRPr="00133764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bookmarkStart w:id="3" w:name="_Hlk24130628"/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IT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br/>
        <w:t xml:space="preserve">23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สิงหาคม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โดยรับโอนบุคลากร อุปกรณ์ และสัญญาในการดำเนินงานต่างๆ ภายใต้เงื่อนไขใน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 Business Transfer Agreement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>บริษัท วีเอสที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>อีซีเอส (ประเทศไทย) จำกัด ได้มอบหมายให้ บริษัท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วีเซิร์ฟพลัส จำกัด เป็นผู้ให้บริการแก่ลูกค้า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</w:t>
      </w:r>
    </w:p>
    <w:p w14:paraId="417A25A9" w14:textId="77777777" w:rsidR="0057041E" w:rsidRPr="00133764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603A967" w14:textId="77777777" w:rsidR="0057041E" w:rsidRPr="00133764" w:rsidRDefault="0057041E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ในเดือนสิงหาคม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2560 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>Business Transfer Agreement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ลงวันที่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>23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สิงหาคม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>2559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14:paraId="3C919532" w14:textId="77777777" w:rsidR="00D35287" w:rsidRPr="00133764" w:rsidRDefault="00D35287" w:rsidP="00570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60EF0DA" w14:textId="4CEE0EF2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133764">
        <w:rPr>
          <w:rFonts w:asciiTheme="majorBidi" w:hAnsiTheme="majorBidi" w:cstheme="majorBidi"/>
          <w:i/>
          <w:iCs/>
          <w:sz w:val="28"/>
          <w:szCs w:val="28"/>
        </w:rPr>
        <w:lastRenderedPageBreak/>
        <w:t>Service Level Agreement</w:t>
      </w:r>
    </w:p>
    <w:p w14:paraId="263AB4BD" w14:textId="77777777" w:rsidR="00DB12B7" w:rsidRPr="00133764" w:rsidRDefault="00DB12B7" w:rsidP="00DB1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5346C76" w14:textId="153B96DD" w:rsidR="00DB12B7" w:rsidRPr="00133764" w:rsidRDefault="0057041E" w:rsidP="00E86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วีเซิร์ฟพลัส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จำกัดเข้าทำสัญญา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/>
          <w:spacing w:val="-4"/>
          <w:sz w:val="28"/>
          <w:szCs w:val="28"/>
        </w:rPr>
        <w:t xml:space="preserve">Service Level Agreement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กับบริษัท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วีเอสที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อีซีเอส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เซอร์วิสเซส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ประเทศไทย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="00E8621B"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โดยให้สิทธิ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วีเซิร์ฟพลัส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ในการให้บริการแก่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บริษัท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วีเอสที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อีซีเอส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เซอร์วิสเซส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(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ประเทศไทย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)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จำกัด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ซึ่งมีการแบ่งสัดส่วนรายได้กันในแต่ละสัญญาของแต่ละประเภทในอัตราที่ตกลงกัน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สัญญามีกำหนดระยะเวลาตั้งแต่วันที่</w:t>
      </w:r>
      <w:r w:rsidR="00EC4FAE" w:rsidRPr="00133764">
        <w:rPr>
          <w:rFonts w:asciiTheme="majorBidi" w:hAnsiTheme="majorBidi" w:cstheme="majorBidi"/>
          <w:spacing w:val="-4"/>
          <w:sz w:val="28"/>
          <w:szCs w:val="28"/>
        </w:rPr>
        <w:t xml:space="preserve"> 1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มกราคม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256</w:t>
      </w:r>
      <w:r w:rsidR="005B5C77" w:rsidRPr="00133764">
        <w:rPr>
          <w:rFonts w:asciiTheme="majorBidi" w:hAnsiTheme="majorBidi" w:cstheme="majorBidi"/>
          <w:spacing w:val="-4"/>
          <w:sz w:val="28"/>
          <w:szCs w:val="28"/>
        </w:rPr>
        <w:t>8</w:t>
      </w:r>
      <w:r w:rsidR="00E51F28" w:rsidRPr="00133764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ถึงวันที่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51F28" w:rsidRPr="00133764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 w:hint="cs"/>
          <w:spacing w:val="-4"/>
          <w:sz w:val="28"/>
          <w:szCs w:val="28"/>
          <w:cs/>
        </w:rPr>
        <w:t>ธันวาคม</w:t>
      </w:r>
      <w:r w:rsidRPr="00133764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E51F28" w:rsidRPr="00133764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5B5C77" w:rsidRPr="00133764">
        <w:rPr>
          <w:rFonts w:asciiTheme="majorBidi" w:hAnsiTheme="majorBidi" w:cstheme="majorBidi"/>
          <w:spacing w:val="-4"/>
          <w:sz w:val="28"/>
          <w:szCs w:val="28"/>
        </w:rPr>
        <w:t>8</w:t>
      </w:r>
    </w:p>
    <w:bookmarkEnd w:id="3"/>
    <w:p w14:paraId="09BDE24E" w14:textId="7FB30000" w:rsidR="00A02E65" w:rsidRPr="00133764" w:rsidRDefault="00A02E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b/>
          <w:bCs/>
          <w:sz w:val="24"/>
          <w:szCs w:val="24"/>
          <w:cs/>
          <w:lang w:eastAsia="x-none"/>
        </w:rPr>
      </w:pPr>
    </w:p>
    <w:p w14:paraId="4A772C3F" w14:textId="24E53F66" w:rsidR="00DB12B7" w:rsidRPr="00133764" w:rsidRDefault="00DB12B7" w:rsidP="00CA727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b w:val="0"/>
          <w:bCs w:val="0"/>
          <w:sz w:val="28"/>
          <w:szCs w:val="28"/>
        </w:rPr>
      </w:pPr>
      <w:r w:rsidRPr="00133764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8E937F7" w14:textId="77777777" w:rsidR="00DB12B7" w:rsidRPr="00133764" w:rsidRDefault="00DB12B7" w:rsidP="00DB12B7">
      <w:pPr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DB12B7" w:rsidRPr="00133764" w14:paraId="12FD8AA2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D8B9" w14:textId="7A6D8999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F3545"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F3545"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ED59C6"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02209"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EA73" w14:textId="77777777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B91354A" w14:textId="77777777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CB626DC" w14:textId="77777777" w:rsidR="00DB12B7" w:rsidRPr="00133764" w:rsidRDefault="00DB12B7" w:rsidP="00DB12B7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12B7" w:rsidRPr="00133764" w14:paraId="099A593B" w14:textId="77777777" w:rsidTr="00AF5FAB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3BC31FC" w14:textId="77777777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64ED1" w14:textId="77777777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12B7" w:rsidRPr="00133764" w14:paraId="3187DF2F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F3D8" w14:textId="77777777" w:rsidR="00DB12B7" w:rsidRPr="00133764" w:rsidRDefault="00DB12B7" w:rsidP="00DB1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C605CEB" w14:textId="77777777" w:rsidR="00DB12B7" w:rsidRPr="001337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D966BB" w14:textId="77777777" w:rsidR="00DB12B7" w:rsidRPr="00133764" w:rsidRDefault="00DB12B7" w:rsidP="00DB12B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1A470497" w14:textId="295F6218" w:rsidR="00DB12B7" w:rsidRPr="00133764" w:rsidRDefault="00DB12B7" w:rsidP="00DB1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A7FD9" w:rsidRPr="00133764" w14:paraId="6FCD6E07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EF1B" w14:textId="77777777" w:rsidR="007A7FD9" w:rsidRPr="00133764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AA6C143" w14:textId="61FCF777" w:rsidR="007A7FD9" w:rsidRPr="00133764" w:rsidRDefault="003B3E25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11B1A" w14:textId="77777777" w:rsidR="007A7FD9" w:rsidRPr="00133764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489A6B6" w14:textId="1F6A6772" w:rsidR="007A7FD9" w:rsidRPr="00133764" w:rsidRDefault="003B3E25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1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A7FD9" w:rsidRPr="00133764" w14:paraId="78833FED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3018C" w14:textId="77777777" w:rsidR="007A7FD9" w:rsidRPr="00133764" w:rsidRDefault="007A7FD9" w:rsidP="007A7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095F2D35" w14:textId="7EB5B72F" w:rsidR="007A7FD9" w:rsidRPr="00133764" w:rsidRDefault="003B3E25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129,759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355F976" w14:textId="77777777" w:rsidR="007A7FD9" w:rsidRPr="00133764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4FE7FA" w14:textId="679DDD50" w:rsidR="007A7FD9" w:rsidRPr="00133764" w:rsidRDefault="003B3E25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2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105,907</w:t>
            </w:r>
          </w:p>
        </w:tc>
      </w:tr>
      <w:tr w:rsidR="007A7FD9" w:rsidRPr="00133764" w14:paraId="66998254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86CB1" w14:textId="77777777" w:rsidR="007A7FD9" w:rsidRPr="00133764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AEBD69" w14:textId="166AAB05" w:rsidR="007A7FD9" w:rsidRPr="00133764" w:rsidRDefault="003B3E25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3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7,719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BA52955" w14:textId="77777777" w:rsidR="007A7FD9" w:rsidRPr="00133764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A2F6098" w14:textId="2AB73A63" w:rsidR="007A7FD9" w:rsidRPr="00133764" w:rsidRDefault="003B3E25" w:rsidP="0047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  <w:tr w:rsidR="007A7FD9" w:rsidRPr="00133764" w14:paraId="6A3BE54C" w14:textId="77777777" w:rsidTr="00AF5FAB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9CBED" w14:textId="77777777" w:rsidR="007A7FD9" w:rsidRPr="00133764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FCCB" w14:textId="477BA091" w:rsidR="007A7FD9" w:rsidRPr="00133764" w:rsidRDefault="003B3E25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138,138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F6ECC58" w14:textId="77777777" w:rsidR="007A7FD9" w:rsidRPr="00133764" w:rsidRDefault="007A7FD9" w:rsidP="007A7FD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20238" w14:textId="66B7887B" w:rsidR="007A7FD9" w:rsidRPr="00133764" w:rsidRDefault="003B3E25" w:rsidP="007A7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37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106,734</w:t>
            </w:r>
          </w:p>
        </w:tc>
      </w:tr>
    </w:tbl>
    <w:p w14:paraId="09FE28EE" w14:textId="39CBD3A1" w:rsidR="00EC4FAE" w:rsidRPr="00133764" w:rsidRDefault="00EC4FAE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bookmarkStart w:id="4" w:name="_Hlk15912718"/>
    </w:p>
    <w:p w14:paraId="49CEE589" w14:textId="2A4B92CA" w:rsidR="007818E3" w:rsidRPr="00133764" w:rsidRDefault="00D4025B" w:rsidP="00170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  <w:r w:rsidRPr="00133764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เงินฝากสถาบันการเงินที่มี</w:t>
      </w:r>
      <w:r w:rsidR="00FF2C8B" w:rsidRPr="00133764">
        <w:rPr>
          <w:rFonts w:asciiTheme="majorBidi" w:eastAsia="MS Mincho" w:hAnsiTheme="majorBidi" w:cstheme="majorBidi"/>
          <w:b/>
          <w:bCs/>
          <w:i/>
          <w:iCs/>
          <w:sz w:val="28"/>
          <w:szCs w:val="28"/>
          <w:cs/>
        </w:rPr>
        <w:t>ข้อจำกัดการใช้</w:t>
      </w:r>
    </w:p>
    <w:p w14:paraId="37BB77D7" w14:textId="77777777" w:rsidR="00EC4FAE" w:rsidRPr="00133764" w:rsidRDefault="00EC4FAE" w:rsidP="007818E3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b/>
          <w:bCs/>
          <w:i/>
          <w:iCs/>
          <w:sz w:val="28"/>
          <w:szCs w:val="28"/>
        </w:rPr>
      </w:pPr>
    </w:p>
    <w:p w14:paraId="4221FCC7" w14:textId="13F6B29C" w:rsidR="00EC4FAE" w:rsidRPr="00133764" w:rsidRDefault="00EC4FAE" w:rsidP="00EC4F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33764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ณ วันที่ </w:t>
      </w:r>
      <w:r w:rsidR="00BF3545" w:rsidRPr="00133764">
        <w:rPr>
          <w:rFonts w:asciiTheme="majorBidi" w:hAnsiTheme="majorBidi" w:cstheme="majorBidi"/>
          <w:sz w:val="28"/>
          <w:szCs w:val="28"/>
        </w:rPr>
        <w:t>30</w:t>
      </w:r>
      <w:r w:rsidR="00BF3545" w:rsidRPr="001337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3545" w:rsidRPr="0013376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BF3545" w:rsidRPr="0013376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lang w:eastAsia="x-none"/>
        </w:rPr>
        <w:t xml:space="preserve">2568 </w:t>
      </w:r>
      <w:r w:rsidRPr="00133764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เงินฝากออมทรัพย์และเงินฝากประจำในงบการเงินรวมและงบการเงินเฉพาะกิจการจำนวน </w:t>
      </w:r>
      <w:r w:rsidR="006A31E6" w:rsidRPr="00133764">
        <w:rPr>
          <w:rFonts w:asciiTheme="majorBidi" w:hAnsiTheme="majorBidi" w:cstheme="majorBidi"/>
          <w:sz w:val="28"/>
          <w:szCs w:val="28"/>
          <w:lang w:eastAsia="x-none"/>
        </w:rPr>
        <w:t>24.84</w:t>
      </w:r>
      <w:r w:rsidRPr="00133764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  <w:lang w:val="x-none" w:eastAsia="x-none"/>
        </w:rPr>
        <w:t>ล้าน</w:t>
      </w:r>
      <w:r w:rsidRPr="00133764">
        <w:rPr>
          <w:rFonts w:asciiTheme="majorBidi" w:hAnsiTheme="majorBidi" w:cstheme="majorBidi"/>
          <w:sz w:val="28"/>
          <w:szCs w:val="28"/>
          <w:cs/>
          <w:lang w:eastAsia="x-none"/>
        </w:rPr>
        <w:t>บาท</w:t>
      </w:r>
      <w:r w:rsidRPr="00133764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  <w:lang w:eastAsia="x-none"/>
        </w:rPr>
        <w:t>และ</w:t>
      </w:r>
      <w:r w:rsidRPr="00133764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="006A31E6" w:rsidRPr="00133764">
        <w:rPr>
          <w:rFonts w:asciiTheme="majorBidi" w:hAnsiTheme="majorBidi" w:cstheme="majorBidi"/>
          <w:sz w:val="28"/>
          <w:szCs w:val="28"/>
          <w:lang w:eastAsia="x-none"/>
        </w:rPr>
        <w:t>24.54</w:t>
      </w:r>
      <w:r w:rsidRPr="00133764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ล้านบาท ตามลำดับ </w:t>
      </w:r>
      <w:r w:rsidRPr="00133764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(</w:t>
      </w:r>
      <w:r w:rsidR="00D35287"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31 </w:t>
      </w:r>
      <w:r w:rsidR="00D35287" w:rsidRPr="00133764">
        <w:rPr>
          <w:rFonts w:asciiTheme="majorBidi" w:hAnsiTheme="majorBidi" w:cstheme="majorBidi" w:hint="cs"/>
          <w:i/>
          <w:iCs/>
          <w:sz w:val="28"/>
          <w:szCs w:val="28"/>
          <w:cs/>
          <w:lang w:eastAsia="x-none"/>
        </w:rPr>
        <w:t xml:space="preserve">ธันวาคม </w:t>
      </w:r>
      <w:r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>256</w:t>
      </w:r>
      <w:r w:rsidR="00942DE1"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>7</w:t>
      </w:r>
      <w:r w:rsidRPr="00133764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: </w:t>
      </w:r>
      <w:r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19.</w:t>
      </w:r>
      <w:r w:rsidR="00D35287"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12</w:t>
      </w:r>
      <w:r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133764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ล้าน</w:t>
      </w:r>
      <w:r w:rsidRPr="00133764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บาท</w:t>
      </w:r>
      <w:r w:rsidRPr="00133764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 xml:space="preserve"> </w:t>
      </w:r>
      <w:r w:rsidRPr="00133764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และ</w:t>
      </w:r>
      <w:r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="00942DE1"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>1</w:t>
      </w:r>
      <w:r w:rsidR="00D35287"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>8</w:t>
      </w:r>
      <w:r w:rsidR="00BF3545"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>.</w:t>
      </w:r>
      <w:r w:rsidR="00D35287"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>81</w:t>
      </w:r>
      <w:r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133764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ล้านบาท</w:t>
      </w:r>
      <w:r w:rsidRPr="00133764">
        <w:rPr>
          <w:rFonts w:asciiTheme="majorBidi" w:hAnsiTheme="majorBidi" w:cstheme="majorBidi"/>
          <w:i/>
          <w:iCs/>
          <w:sz w:val="28"/>
          <w:szCs w:val="28"/>
          <w:lang w:eastAsia="x-none"/>
        </w:rPr>
        <w:t xml:space="preserve"> </w:t>
      </w:r>
      <w:r w:rsidRPr="00133764"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  <w:t>ตามลำดับ</w:t>
      </w:r>
      <w:r w:rsidRPr="00133764">
        <w:rPr>
          <w:rFonts w:asciiTheme="majorBidi" w:hAnsiTheme="majorBidi" w:cstheme="majorBidi"/>
          <w:i/>
          <w:iCs/>
          <w:sz w:val="28"/>
          <w:szCs w:val="28"/>
          <w:cs/>
          <w:lang w:val="x-none" w:eastAsia="x-none"/>
        </w:rPr>
        <w:t>)</w:t>
      </w:r>
      <w:r w:rsidRPr="00133764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ได้ใช้เป็นหลักประกันต่อธนาคารสำหรับ</w:t>
      </w:r>
      <w:r w:rsidRPr="00133764">
        <w:rPr>
          <w:rFonts w:asciiTheme="majorBidi" w:hAnsiTheme="majorBidi" w:cstheme="majorBidi"/>
          <w:sz w:val="28"/>
          <w:szCs w:val="28"/>
          <w:cs/>
          <w:lang w:eastAsia="x-none"/>
        </w:rPr>
        <w:t>วงเงินเบิกเกินบัญชีธนาคารและภาระผูกพันและหนี้สินที่อาจเกิดขึ้น</w:t>
      </w:r>
    </w:p>
    <w:p w14:paraId="6AEA9876" w14:textId="77777777" w:rsidR="00EC4FAE" w:rsidRPr="00133764" w:rsidRDefault="00EC4FAE" w:rsidP="00EC4FAE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bookmarkEnd w:id="4"/>
    <w:p w14:paraId="28451CBE" w14:textId="77777777" w:rsidR="00E23690" w:rsidRPr="00133764" w:rsidRDefault="00E23690" w:rsidP="00E23690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26"/>
        </w:tabs>
        <w:ind w:left="926"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33764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1D07F52A" w14:textId="77777777" w:rsidR="00E23690" w:rsidRPr="00133764" w:rsidRDefault="00E23690" w:rsidP="00E23690">
      <w:pPr>
        <w:pStyle w:val="Heading6"/>
        <w:tabs>
          <w:tab w:val="left" w:pos="540"/>
        </w:tabs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042DD9CF" w14:textId="23CEC49D" w:rsidR="00BF60AB" w:rsidRPr="00133764" w:rsidRDefault="00BF60AB" w:rsidP="00BF60A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133764">
        <w:rPr>
          <w:rFonts w:asciiTheme="majorBidi" w:hAnsiTheme="majorBidi" w:cstheme="majorBidi"/>
          <w:sz w:val="28"/>
          <w:szCs w:val="28"/>
          <w:cs/>
          <w:lang w:val="x-none" w:eastAsia="x-none"/>
        </w:rPr>
        <w:t>ในการประชุมวิสามัญผู้ถือหุ้นของบริษัท เอ็ม อินเทลลิเจนซ์ จำกัด</w:t>
      </w:r>
      <w:r w:rsidR="00135F44" w:rsidRPr="00133764">
        <w:rPr>
          <w:rFonts w:asciiTheme="majorBidi" w:hAnsiTheme="majorBidi" w:cstheme="majorBidi"/>
          <w:sz w:val="28"/>
          <w:szCs w:val="28"/>
          <w:lang w:val="x-none" w:eastAsia="x-none"/>
        </w:rPr>
        <w:t xml:space="preserve"> </w:t>
      </w:r>
      <w:r w:rsidRPr="00133764">
        <w:rPr>
          <w:rFonts w:asciiTheme="majorBidi" w:hAnsiTheme="majorBidi" w:cstheme="majorBidi"/>
          <w:sz w:val="28"/>
          <w:szCs w:val="28"/>
          <w:cs/>
          <w:lang w:val="x-none" w:eastAsia="x-none"/>
        </w:rPr>
        <w:t>เมื่อวันที่</w:t>
      </w:r>
      <w:r w:rsidRPr="00133764">
        <w:rPr>
          <w:rFonts w:asciiTheme="majorBidi" w:hAnsiTheme="majorBidi" w:cstheme="majorBidi"/>
          <w:sz w:val="28"/>
          <w:szCs w:val="28"/>
          <w:lang w:val="x-none" w:eastAsia="x-none"/>
        </w:rPr>
        <w:t xml:space="preserve"> </w:t>
      </w:r>
      <w:r w:rsidR="007205E5" w:rsidRPr="00133764">
        <w:rPr>
          <w:rFonts w:asciiTheme="majorBidi" w:hAnsiTheme="majorBidi" w:cstheme="majorBidi"/>
          <w:sz w:val="28"/>
          <w:szCs w:val="28"/>
          <w:lang w:val="x-none" w:eastAsia="x-none"/>
        </w:rPr>
        <w:t>1</w:t>
      </w:r>
      <w:r w:rsidRPr="00133764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 สิงหาคม </w:t>
      </w:r>
      <w:r w:rsidR="007205E5" w:rsidRPr="00133764">
        <w:rPr>
          <w:rFonts w:asciiTheme="majorBidi" w:hAnsiTheme="majorBidi" w:cstheme="majorBidi"/>
          <w:sz w:val="28"/>
          <w:szCs w:val="28"/>
          <w:lang w:val="x-none" w:eastAsia="x-none"/>
        </w:rPr>
        <w:t>2568</w:t>
      </w:r>
      <w:r w:rsidRPr="00133764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 ได้มีมติแต่งตั้งตัวแทนของบริษัทเข้าดำรงตำแหน่งกรรมการในบริษัท เอ็ม อินเทลลิเจนซ์ จำกัด จึงทำให้บริษัทมีอิทธิพลอย่างมีนัยสำคัญต่อ </w:t>
      </w:r>
      <w:r w:rsidR="00135F44" w:rsidRPr="00133764">
        <w:rPr>
          <w:rFonts w:asciiTheme="majorBidi" w:hAnsiTheme="majorBidi" w:cstheme="majorBidi"/>
          <w:sz w:val="28"/>
          <w:szCs w:val="28"/>
          <w:lang w:val="x-none" w:eastAsia="x-none"/>
        </w:rPr>
        <w:t xml:space="preserve">          </w:t>
      </w:r>
      <w:r w:rsidRPr="00133764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บริษัท เอ็ม อินเทลลิเจนซ์ จำกัด </w:t>
      </w:r>
      <w:r w:rsidR="003F65F2" w:rsidRPr="00133764">
        <w:rPr>
          <w:rFonts w:asciiTheme="majorBidi" w:hAnsiTheme="majorBidi" w:hint="cs"/>
          <w:sz w:val="28"/>
          <w:szCs w:val="28"/>
          <w:cs/>
          <w:lang w:val="x-none" w:eastAsia="x-none"/>
        </w:rPr>
        <w:t>ณ</w:t>
      </w:r>
      <w:r w:rsidR="003F65F2" w:rsidRPr="00133764">
        <w:rPr>
          <w:rFonts w:asciiTheme="majorBidi" w:hAnsiTheme="majorBidi"/>
          <w:sz w:val="28"/>
          <w:szCs w:val="28"/>
          <w:cs/>
          <w:lang w:val="x-none" w:eastAsia="x-none"/>
        </w:rPr>
        <w:t xml:space="preserve"> </w:t>
      </w:r>
      <w:r w:rsidR="003F65F2" w:rsidRPr="00133764">
        <w:rPr>
          <w:rFonts w:asciiTheme="majorBidi" w:hAnsiTheme="majorBidi" w:hint="cs"/>
          <w:sz w:val="28"/>
          <w:szCs w:val="28"/>
          <w:cs/>
          <w:lang w:val="x-none" w:eastAsia="x-none"/>
        </w:rPr>
        <w:t>วันดังกล่าวกลุ่มบริษัทและบริษัทจัดประเภทเงินลงทุนเป็นเงินลงทุนในบริษัทร่วม</w:t>
      </w:r>
    </w:p>
    <w:p w14:paraId="20247A58" w14:textId="77777777" w:rsidR="00135F44" w:rsidRPr="00133764" w:rsidRDefault="00135F44" w:rsidP="00BF60A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x-none" w:eastAsia="x-none"/>
        </w:rPr>
      </w:pPr>
    </w:p>
    <w:p w14:paraId="7D70BB7C" w14:textId="3C674760" w:rsidR="00135F44" w:rsidRPr="00133764" w:rsidRDefault="00135F44" w:rsidP="00135F44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33764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วันที่ </w:t>
      </w:r>
      <w:r w:rsidR="007205E5" w:rsidRPr="00133764">
        <w:rPr>
          <w:rFonts w:asciiTheme="majorBidi" w:hAnsiTheme="majorBidi" w:cstheme="majorBidi"/>
          <w:sz w:val="28"/>
          <w:szCs w:val="28"/>
          <w:lang w:val="x-none" w:eastAsia="x-none"/>
        </w:rPr>
        <w:t>8</w:t>
      </w:r>
      <w:r w:rsidRPr="00133764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สิงหาคม </w:t>
      </w:r>
      <w:r w:rsidR="007205E5" w:rsidRPr="00133764">
        <w:rPr>
          <w:rFonts w:asciiTheme="majorBidi" w:hAnsiTheme="majorBidi" w:cstheme="majorBidi"/>
          <w:sz w:val="28"/>
          <w:szCs w:val="28"/>
          <w:lang w:val="x-none" w:eastAsia="x-none"/>
        </w:rPr>
        <w:t>2568</w:t>
      </w:r>
      <w:r w:rsidRPr="00133764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ที่ประชุมคณะกรรมการของบริษัท มีมติอนุมัติการจัดสรรกำไรเป็นเงินปันผลระหว่างกาลในอัตรา หุ้นละ </w:t>
      </w:r>
      <w:r w:rsidR="00CE44F7">
        <w:rPr>
          <w:rFonts w:asciiTheme="majorBidi" w:hAnsiTheme="majorBidi" w:cstheme="majorBidi"/>
          <w:sz w:val="28"/>
          <w:szCs w:val="28"/>
          <w:lang w:eastAsia="x-none"/>
        </w:rPr>
        <w:t>0.14</w:t>
      </w:r>
      <w:r w:rsidRPr="00133764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 บาท เป็นจำนวนเงินทั้งสิ้น </w:t>
      </w:r>
      <w:r w:rsidR="00CE44F7">
        <w:rPr>
          <w:rFonts w:asciiTheme="majorBidi" w:hAnsiTheme="majorBidi" w:cstheme="majorBidi"/>
          <w:sz w:val="28"/>
          <w:szCs w:val="28"/>
          <w:lang w:eastAsia="x-none"/>
        </w:rPr>
        <w:t>42.98</w:t>
      </w:r>
      <w:r w:rsidRPr="00133764">
        <w:rPr>
          <w:rFonts w:asciiTheme="majorBidi" w:hAnsiTheme="majorBidi" w:cstheme="majorBidi" w:hint="cs"/>
          <w:sz w:val="28"/>
          <w:szCs w:val="28"/>
          <w:cs/>
          <w:lang w:val="x-none" w:eastAsia="x-none"/>
        </w:rPr>
        <w:t xml:space="preserve"> ล้านบาท โดยเงินปันผลดังกล่าวจะจ่ายให้แก่ผู้ถือหุ้นในเดือนกันยายน </w:t>
      </w:r>
      <w:r w:rsidR="007205E5" w:rsidRPr="00133764">
        <w:rPr>
          <w:rFonts w:asciiTheme="majorBidi" w:hAnsiTheme="majorBidi" w:cstheme="majorBidi"/>
          <w:sz w:val="28"/>
          <w:szCs w:val="28"/>
          <w:lang w:val="x-none" w:eastAsia="x-none"/>
        </w:rPr>
        <w:t>2568</w:t>
      </w:r>
    </w:p>
    <w:p w14:paraId="7F8ABE70" w14:textId="77777777" w:rsidR="00135F44" w:rsidRPr="00133764" w:rsidRDefault="00135F44" w:rsidP="00BF60A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6E531D46" w14:textId="77777777" w:rsidR="00E23690" w:rsidRPr="00133764" w:rsidRDefault="00E23690" w:rsidP="00E23690">
      <w:pPr>
        <w:rPr>
          <w:rFonts w:asciiTheme="majorBidi" w:eastAsia="MS Mincho" w:hAnsiTheme="majorBidi"/>
          <w:sz w:val="28"/>
          <w:szCs w:val="28"/>
        </w:rPr>
      </w:pPr>
    </w:p>
    <w:p w14:paraId="5921EE7F" w14:textId="77777777" w:rsidR="00F507F9" w:rsidRPr="00133764" w:rsidRDefault="00F507F9" w:rsidP="00E23690">
      <w:pPr>
        <w:rPr>
          <w:rFonts w:asciiTheme="majorBidi" w:eastAsia="MS Mincho" w:hAnsiTheme="majorBidi"/>
          <w:sz w:val="28"/>
          <w:szCs w:val="28"/>
        </w:rPr>
      </w:pPr>
    </w:p>
    <w:p w14:paraId="4E62A08A" w14:textId="77777777" w:rsidR="00FC3B04" w:rsidRPr="00133764" w:rsidRDefault="00FC3B04" w:rsidP="00E23690">
      <w:pPr>
        <w:rPr>
          <w:lang w:eastAsia="x-none"/>
        </w:rPr>
      </w:pPr>
    </w:p>
    <w:p w14:paraId="14A1F882" w14:textId="0BBD4920" w:rsidR="00E51F28" w:rsidRPr="00133764" w:rsidRDefault="00F56F94" w:rsidP="00E51F28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133764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24C75637" w14:textId="77777777" w:rsidR="00E51F28" w:rsidRPr="00133764" w:rsidRDefault="00E51F28" w:rsidP="00E51F2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D29A8F5" w14:textId="43AD82C8" w:rsidR="00E23690" w:rsidRPr="00133764" w:rsidRDefault="00E23690" w:rsidP="00E23690">
      <w:pPr>
        <w:tabs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33764">
        <w:rPr>
          <w:rFonts w:ascii="Angsana New" w:hAnsi="Angsana New"/>
          <w:sz w:val="28"/>
          <w:szCs w:val="28"/>
          <w:cs/>
        </w:rPr>
        <w:t>รายการบางรายการในงบ</w:t>
      </w:r>
      <w:r w:rsidR="00170A8E" w:rsidRPr="00133764">
        <w:rPr>
          <w:rFonts w:ascii="Angsana New" w:hAnsi="Angsana New" w:hint="cs"/>
          <w:sz w:val="28"/>
          <w:szCs w:val="28"/>
          <w:cs/>
        </w:rPr>
        <w:t>กำไรขาดทุนเบ็ดเสร็จสำหรับงวด</w:t>
      </w:r>
      <w:r w:rsidR="00D35287" w:rsidRPr="00133764">
        <w:rPr>
          <w:rFonts w:ascii="Angsana New" w:hAnsi="Angsana New" w:hint="cs"/>
          <w:sz w:val="28"/>
          <w:szCs w:val="28"/>
          <w:cs/>
        </w:rPr>
        <w:t>สาม</w:t>
      </w:r>
      <w:r w:rsidR="00170A8E" w:rsidRPr="00133764">
        <w:rPr>
          <w:rFonts w:ascii="Angsana New" w:hAnsi="Angsana New" w:hint="cs"/>
          <w:sz w:val="28"/>
          <w:szCs w:val="28"/>
          <w:cs/>
        </w:rPr>
        <w:t>เดือน</w:t>
      </w:r>
      <w:r w:rsidR="000217C2" w:rsidRPr="00133764">
        <w:rPr>
          <w:rFonts w:ascii="Angsana New" w:hAnsi="Angsana New" w:hint="cs"/>
          <w:sz w:val="28"/>
          <w:szCs w:val="28"/>
          <w:cs/>
        </w:rPr>
        <w:t>และ</w:t>
      </w:r>
      <w:r w:rsidR="00D35287" w:rsidRPr="00133764">
        <w:rPr>
          <w:rFonts w:ascii="Angsana New" w:hAnsi="Angsana New" w:hint="cs"/>
          <w:sz w:val="28"/>
          <w:szCs w:val="28"/>
          <w:cs/>
        </w:rPr>
        <w:t>หก</w:t>
      </w:r>
      <w:r w:rsidR="000217C2" w:rsidRPr="00133764">
        <w:rPr>
          <w:rFonts w:ascii="Angsana New" w:hAnsi="Angsana New" w:hint="cs"/>
          <w:sz w:val="28"/>
          <w:szCs w:val="28"/>
          <w:cs/>
        </w:rPr>
        <w:t>เดือนสิ้นสุด</w:t>
      </w:r>
      <w:r w:rsidR="00170A8E" w:rsidRPr="00133764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B071B6" w:rsidRPr="00133764">
        <w:rPr>
          <w:rFonts w:ascii="Angsana New" w:hAnsi="Angsana New"/>
          <w:sz w:val="28"/>
          <w:szCs w:val="28"/>
        </w:rPr>
        <w:t>3</w:t>
      </w:r>
      <w:r w:rsidR="00BF3545" w:rsidRPr="00133764">
        <w:rPr>
          <w:rFonts w:ascii="Angsana New" w:hAnsi="Angsana New"/>
          <w:sz w:val="28"/>
          <w:szCs w:val="28"/>
        </w:rPr>
        <w:t xml:space="preserve">0 </w:t>
      </w:r>
      <w:r w:rsidR="00BF3545" w:rsidRPr="00133764">
        <w:rPr>
          <w:rFonts w:ascii="Angsana New" w:hAnsi="Angsana New" w:hint="cs"/>
          <w:sz w:val="28"/>
          <w:szCs w:val="28"/>
          <w:cs/>
        </w:rPr>
        <w:t>มิถุนายน</w:t>
      </w:r>
      <w:r w:rsidR="00B071B6" w:rsidRPr="00133764">
        <w:rPr>
          <w:rFonts w:ascii="Angsana New" w:hAnsi="Angsana New"/>
          <w:sz w:val="28"/>
          <w:szCs w:val="28"/>
        </w:rPr>
        <w:t xml:space="preserve"> 2567</w:t>
      </w:r>
      <w:r w:rsidR="00C23D51" w:rsidRPr="00133764">
        <w:rPr>
          <w:rFonts w:ascii="Angsana New" w:hAnsi="Angsana New" w:hint="cs"/>
          <w:sz w:val="28"/>
          <w:szCs w:val="28"/>
          <w:cs/>
        </w:rPr>
        <w:t xml:space="preserve"> </w:t>
      </w:r>
      <w:r w:rsidRPr="00133764">
        <w:rPr>
          <w:rFonts w:ascii="Angsana New" w:hAnsi="Angsana New" w:hint="cs"/>
          <w:sz w:val="28"/>
          <w:szCs w:val="28"/>
          <w:cs/>
        </w:rPr>
        <w:t>ซึ่งรวมอยู่ในงบการเงิน</w:t>
      </w:r>
      <w:r w:rsidR="00375BA8" w:rsidRPr="0013376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133764">
        <w:rPr>
          <w:rFonts w:ascii="Angsana New" w:hAnsi="Angsana New" w:hint="cs"/>
          <w:sz w:val="28"/>
          <w:szCs w:val="28"/>
          <w:cs/>
        </w:rPr>
        <w:t>เพื่อวัตถุประสงค์ในการเปรียบเทียบของ</w:t>
      </w:r>
      <w:r w:rsidR="00170A8E" w:rsidRPr="00133764">
        <w:rPr>
          <w:rFonts w:ascii="Angsana New" w:hAnsi="Angsana New" w:hint="cs"/>
          <w:sz w:val="28"/>
          <w:szCs w:val="28"/>
          <w:cs/>
        </w:rPr>
        <w:t>งวด</w:t>
      </w:r>
      <w:r w:rsidRPr="00133764">
        <w:rPr>
          <w:rFonts w:ascii="Angsana New" w:hAnsi="Angsana New" w:hint="cs"/>
          <w:sz w:val="28"/>
          <w:szCs w:val="28"/>
          <w:cs/>
        </w:rPr>
        <w:t xml:space="preserve"> </w:t>
      </w:r>
      <w:r w:rsidRPr="00133764">
        <w:rPr>
          <w:rFonts w:ascii="Angsana New" w:hAnsi="Angsana New"/>
          <w:sz w:val="28"/>
          <w:szCs w:val="28"/>
        </w:rPr>
        <w:t xml:space="preserve">2568 </w:t>
      </w:r>
      <w:r w:rsidRPr="00133764">
        <w:rPr>
          <w:rFonts w:ascii="Angsana New" w:hAnsi="Angsana New" w:hint="cs"/>
          <w:sz w:val="28"/>
          <w:szCs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170A8E" w:rsidRPr="00133764">
        <w:rPr>
          <w:rFonts w:ascii="Angsana New" w:hAnsi="Angsana New" w:hint="cs"/>
          <w:sz w:val="28"/>
          <w:szCs w:val="28"/>
          <w:cs/>
        </w:rPr>
        <w:t>ระหว่างกาล</w:t>
      </w:r>
      <w:r w:rsidR="00B071B6" w:rsidRPr="00133764">
        <w:rPr>
          <w:rFonts w:ascii="Angsana New" w:hAnsi="Angsana New"/>
          <w:sz w:val="28"/>
          <w:szCs w:val="28"/>
        </w:rPr>
        <w:t xml:space="preserve"> 2</w:t>
      </w:r>
      <w:r w:rsidRPr="00133764">
        <w:rPr>
          <w:rFonts w:ascii="Angsana New" w:hAnsi="Angsana New"/>
          <w:sz w:val="28"/>
          <w:szCs w:val="28"/>
        </w:rPr>
        <w:t>568</w:t>
      </w:r>
      <w:r w:rsidR="00170A8E" w:rsidRPr="00133764">
        <w:rPr>
          <w:rFonts w:ascii="Angsana New" w:hAnsi="Angsana New" w:hint="cs"/>
          <w:sz w:val="28"/>
          <w:szCs w:val="28"/>
          <w:cs/>
        </w:rPr>
        <w:t xml:space="preserve"> </w:t>
      </w:r>
      <w:r w:rsidRPr="00133764">
        <w:rPr>
          <w:rFonts w:ascii="Angsana New" w:hAnsi="Angsana New" w:hint="cs"/>
          <w:sz w:val="28"/>
          <w:szCs w:val="28"/>
          <w:cs/>
        </w:rPr>
        <w:t>การจัดประเภทรายการที่มีสาระสำคัญดังนี้</w:t>
      </w:r>
    </w:p>
    <w:p w14:paraId="1243819E" w14:textId="77777777" w:rsidR="00E23690" w:rsidRPr="00133764" w:rsidRDefault="00E23690" w:rsidP="00E2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950"/>
        <w:gridCol w:w="1350"/>
        <w:gridCol w:w="180"/>
        <w:gridCol w:w="1260"/>
        <w:gridCol w:w="180"/>
        <w:gridCol w:w="1260"/>
      </w:tblGrid>
      <w:tr w:rsidR="00E23690" w:rsidRPr="00133764" w14:paraId="1C86D8F7" w14:textId="77777777" w:rsidTr="00E23690">
        <w:trPr>
          <w:trHeight w:val="136"/>
          <w:tblHeader/>
        </w:trPr>
        <w:tc>
          <w:tcPr>
            <w:tcW w:w="4950" w:type="dxa"/>
            <w:shd w:val="clear" w:color="auto" w:fill="auto"/>
          </w:tcPr>
          <w:p w14:paraId="42D0503B" w14:textId="77777777" w:rsidR="00E23690" w:rsidRPr="00133764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shd w:val="clear" w:color="auto" w:fill="auto"/>
          </w:tcPr>
          <w:p w14:paraId="4CA2CC5D" w14:textId="68D17282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E23690" w:rsidRPr="00133764" w14:paraId="3E20BED0" w14:textId="77777777" w:rsidTr="00E23690">
        <w:trPr>
          <w:trHeight w:val="58"/>
          <w:tblHeader/>
        </w:trPr>
        <w:tc>
          <w:tcPr>
            <w:tcW w:w="4950" w:type="dxa"/>
            <w:shd w:val="clear" w:color="auto" w:fill="auto"/>
          </w:tcPr>
          <w:p w14:paraId="7C3E32A6" w14:textId="77777777" w:rsidR="00E23690" w:rsidRPr="00133764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230" w:type="dxa"/>
            <w:gridSpan w:val="5"/>
            <w:shd w:val="clear" w:color="auto" w:fill="auto"/>
          </w:tcPr>
          <w:p w14:paraId="792A0FF9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76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23690" w:rsidRPr="00133764" w14:paraId="61A3964A" w14:textId="77777777" w:rsidTr="00E23690">
        <w:trPr>
          <w:trHeight w:val="58"/>
          <w:tblHeader/>
        </w:trPr>
        <w:tc>
          <w:tcPr>
            <w:tcW w:w="4950" w:type="dxa"/>
            <w:shd w:val="clear" w:color="auto" w:fill="auto"/>
          </w:tcPr>
          <w:p w14:paraId="094504A9" w14:textId="77777777" w:rsidR="00E23690" w:rsidRPr="00133764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7D08BBB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568D5196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67FBA5E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1D5793" w14:textId="77777777" w:rsidR="00E23690" w:rsidRPr="00133764" w:rsidRDefault="00E23690" w:rsidP="00D105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19B5A1C8" w14:textId="77777777" w:rsidR="00E23690" w:rsidRPr="00133764" w:rsidRDefault="00E23690" w:rsidP="00D1056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80C4767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A1C1AC7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633C0E65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E23690" w:rsidRPr="00133764" w14:paraId="296F1945" w14:textId="77777777" w:rsidTr="00E23690">
        <w:trPr>
          <w:trHeight w:val="58"/>
          <w:tblHeader/>
        </w:trPr>
        <w:tc>
          <w:tcPr>
            <w:tcW w:w="4950" w:type="dxa"/>
            <w:shd w:val="clear" w:color="auto" w:fill="auto"/>
          </w:tcPr>
          <w:p w14:paraId="5BC96FFF" w14:textId="77777777" w:rsidR="00E23690" w:rsidRPr="00133764" w:rsidRDefault="00E23690" w:rsidP="00D10568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bookmarkStart w:id="5" w:name="_Hlk71722665"/>
          </w:p>
        </w:tc>
        <w:tc>
          <w:tcPr>
            <w:tcW w:w="4230" w:type="dxa"/>
            <w:gridSpan w:val="5"/>
            <w:shd w:val="clear" w:color="auto" w:fill="auto"/>
          </w:tcPr>
          <w:p w14:paraId="59DA5EAE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376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133764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13376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23690" w:rsidRPr="00133764" w14:paraId="6C641233" w14:textId="77777777" w:rsidTr="00E23690">
        <w:trPr>
          <w:trHeight w:val="68"/>
        </w:trPr>
        <w:tc>
          <w:tcPr>
            <w:tcW w:w="4950" w:type="dxa"/>
            <w:shd w:val="clear" w:color="auto" w:fill="auto"/>
          </w:tcPr>
          <w:p w14:paraId="262940AA" w14:textId="5E402904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1337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350" w:type="dxa"/>
            <w:shd w:val="clear" w:color="auto" w:fill="auto"/>
          </w:tcPr>
          <w:p w14:paraId="17A27002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AFC3AF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F2EAEF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2BD547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A1C16A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3690" w:rsidRPr="00133764" w14:paraId="379BE950" w14:textId="77777777" w:rsidTr="00E23690">
        <w:trPr>
          <w:trHeight w:val="403"/>
        </w:trPr>
        <w:tc>
          <w:tcPr>
            <w:tcW w:w="4950" w:type="dxa"/>
            <w:shd w:val="clear" w:color="auto" w:fill="auto"/>
          </w:tcPr>
          <w:p w14:paraId="561B2447" w14:textId="10D37B29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170A8E" w:rsidRPr="001337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35287" w:rsidRPr="001337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="00170A8E" w:rsidRPr="001337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</w:t>
            </w:r>
            <w:r w:rsidRPr="001337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1337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BF3545" w:rsidRPr="001337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0</w:t>
            </w:r>
            <w:r w:rsidRPr="001337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F3545" w:rsidRPr="001337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1337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337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6A4B8FAE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FD408E2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65BDEA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337E91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8B623B" w14:textId="77777777" w:rsidR="00E23690" w:rsidRPr="00133764" w:rsidRDefault="00E23690" w:rsidP="00D10568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287" w:rsidRPr="00133764" w14:paraId="3EDBA567" w14:textId="77777777" w:rsidTr="00E23690">
        <w:trPr>
          <w:trHeight w:val="383"/>
        </w:trPr>
        <w:tc>
          <w:tcPr>
            <w:tcW w:w="4950" w:type="dxa"/>
            <w:shd w:val="clear" w:color="auto" w:fill="auto"/>
          </w:tcPr>
          <w:p w14:paraId="08BDEE55" w14:textId="1176D4CD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3764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shd w:val="clear" w:color="auto" w:fill="auto"/>
          </w:tcPr>
          <w:p w14:paraId="796CF2B7" w14:textId="1906B417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18,986</w:t>
            </w:r>
          </w:p>
        </w:tc>
        <w:tc>
          <w:tcPr>
            <w:tcW w:w="180" w:type="dxa"/>
            <w:shd w:val="clear" w:color="auto" w:fill="auto"/>
          </w:tcPr>
          <w:p w14:paraId="63A84D64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ADD95B" w14:textId="3BBAD606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1,810</w:t>
            </w:r>
          </w:p>
        </w:tc>
        <w:tc>
          <w:tcPr>
            <w:tcW w:w="180" w:type="dxa"/>
            <w:shd w:val="clear" w:color="auto" w:fill="auto"/>
          </w:tcPr>
          <w:p w14:paraId="0A7864B5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BC35C4" w14:textId="7939779D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20,796</w:t>
            </w:r>
          </w:p>
        </w:tc>
      </w:tr>
      <w:tr w:rsidR="00D35287" w:rsidRPr="00133764" w14:paraId="7EF4CEC9" w14:textId="77777777" w:rsidTr="00E23690">
        <w:trPr>
          <w:trHeight w:val="383"/>
        </w:trPr>
        <w:tc>
          <w:tcPr>
            <w:tcW w:w="4950" w:type="dxa"/>
            <w:shd w:val="clear" w:color="auto" w:fill="auto"/>
          </w:tcPr>
          <w:p w14:paraId="6350C95D" w14:textId="2DCEE2EC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2D49F30B" w14:textId="47EB497F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43,606</w:t>
            </w:r>
          </w:p>
        </w:tc>
        <w:tc>
          <w:tcPr>
            <w:tcW w:w="180" w:type="dxa"/>
            <w:shd w:val="clear" w:color="auto" w:fill="auto"/>
          </w:tcPr>
          <w:p w14:paraId="08FDB096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6C17D4" w14:textId="533908BA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(1,810)</w:t>
            </w:r>
          </w:p>
        </w:tc>
        <w:tc>
          <w:tcPr>
            <w:tcW w:w="180" w:type="dxa"/>
            <w:shd w:val="clear" w:color="auto" w:fill="auto"/>
          </w:tcPr>
          <w:p w14:paraId="58DACF5E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52418F" w14:textId="6FD361E4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41,796</w:t>
            </w:r>
          </w:p>
        </w:tc>
      </w:tr>
      <w:tr w:rsidR="00D35287" w:rsidRPr="00133764" w14:paraId="4BBD60F5" w14:textId="77777777" w:rsidTr="00BF3545">
        <w:trPr>
          <w:trHeight w:val="397"/>
        </w:trPr>
        <w:tc>
          <w:tcPr>
            <w:tcW w:w="4950" w:type="dxa"/>
            <w:shd w:val="clear" w:color="auto" w:fill="auto"/>
          </w:tcPr>
          <w:p w14:paraId="4D0F3D91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CB9C9BA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7CCD8B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E639B1" w14:textId="670FA547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40203B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A2144B0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5"/>
    </w:tbl>
    <w:p w14:paraId="3B3D739E" w14:textId="77777777" w:rsidR="00E23690" w:rsidRPr="00133764" w:rsidRDefault="00E23690" w:rsidP="00E2369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950"/>
        <w:gridCol w:w="1350"/>
        <w:gridCol w:w="180"/>
        <w:gridCol w:w="1260"/>
        <w:gridCol w:w="180"/>
        <w:gridCol w:w="1260"/>
      </w:tblGrid>
      <w:tr w:rsidR="00D35287" w:rsidRPr="00133764" w14:paraId="61A74DC4" w14:textId="77777777" w:rsidTr="00035CF3">
        <w:trPr>
          <w:trHeight w:val="403"/>
        </w:trPr>
        <w:tc>
          <w:tcPr>
            <w:tcW w:w="4950" w:type="dxa"/>
            <w:shd w:val="clear" w:color="auto" w:fill="auto"/>
          </w:tcPr>
          <w:p w14:paraId="4D2B2C4D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337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</w:t>
            </w:r>
            <w:r w:rsidRPr="001337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กำไรขาดทุนเบ็ดเสร็จ</w:t>
            </w:r>
          </w:p>
        </w:tc>
        <w:tc>
          <w:tcPr>
            <w:tcW w:w="1350" w:type="dxa"/>
            <w:shd w:val="clear" w:color="auto" w:fill="auto"/>
          </w:tcPr>
          <w:p w14:paraId="0C4F7146" w14:textId="286AF609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B9421A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429B7B7" w14:textId="645EEB04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F7999E8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123C7D" w14:textId="31ECCC1B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287" w:rsidRPr="00133764" w14:paraId="78504547" w14:textId="77777777" w:rsidTr="00B53A34">
        <w:trPr>
          <w:trHeight w:val="403"/>
        </w:trPr>
        <w:tc>
          <w:tcPr>
            <w:tcW w:w="4950" w:type="dxa"/>
            <w:shd w:val="clear" w:color="auto" w:fill="auto"/>
          </w:tcPr>
          <w:p w14:paraId="57918B1A" w14:textId="5DE0558A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37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สำหรับงวดหกเดือนสิ้นสุดวันที่ </w:t>
            </w:r>
            <w:r w:rsidRPr="001337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13376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13376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059258F6" w14:textId="11905FCA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A6B9A26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D059A44" w14:textId="451D569B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AFC0337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11406A9" w14:textId="2A6D7B3B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5287" w:rsidRPr="00133764" w14:paraId="2BA8DC5C" w14:textId="77777777" w:rsidTr="00B53A34">
        <w:trPr>
          <w:trHeight w:val="383"/>
        </w:trPr>
        <w:tc>
          <w:tcPr>
            <w:tcW w:w="4950" w:type="dxa"/>
            <w:shd w:val="clear" w:color="auto" w:fill="auto"/>
          </w:tcPr>
          <w:p w14:paraId="3A7EA45D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3764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shd w:val="clear" w:color="auto" w:fill="auto"/>
          </w:tcPr>
          <w:p w14:paraId="277454A2" w14:textId="77F3D05E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33,275</w:t>
            </w:r>
          </w:p>
        </w:tc>
        <w:tc>
          <w:tcPr>
            <w:tcW w:w="180" w:type="dxa"/>
            <w:shd w:val="clear" w:color="auto" w:fill="auto"/>
          </w:tcPr>
          <w:p w14:paraId="34DFA451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AF8CA0" w14:textId="57FA1F07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3,815</w:t>
            </w:r>
          </w:p>
        </w:tc>
        <w:tc>
          <w:tcPr>
            <w:tcW w:w="180" w:type="dxa"/>
            <w:shd w:val="clear" w:color="auto" w:fill="auto"/>
          </w:tcPr>
          <w:p w14:paraId="23B27765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9B2A0D" w14:textId="5E65F131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37,090</w:t>
            </w:r>
          </w:p>
        </w:tc>
      </w:tr>
      <w:tr w:rsidR="00D35287" w:rsidRPr="00133764" w14:paraId="05DEDD26" w14:textId="77777777" w:rsidTr="00B53A34">
        <w:trPr>
          <w:trHeight w:val="383"/>
        </w:trPr>
        <w:tc>
          <w:tcPr>
            <w:tcW w:w="4950" w:type="dxa"/>
            <w:shd w:val="clear" w:color="auto" w:fill="auto"/>
          </w:tcPr>
          <w:p w14:paraId="081A92A3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shd w:val="clear" w:color="auto" w:fill="auto"/>
          </w:tcPr>
          <w:p w14:paraId="7E782930" w14:textId="2378AB91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90,849</w:t>
            </w:r>
          </w:p>
        </w:tc>
        <w:tc>
          <w:tcPr>
            <w:tcW w:w="180" w:type="dxa"/>
            <w:shd w:val="clear" w:color="auto" w:fill="auto"/>
          </w:tcPr>
          <w:p w14:paraId="62D11C8F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417930" w14:textId="1BBFD67C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(3,815)</w:t>
            </w:r>
          </w:p>
        </w:tc>
        <w:tc>
          <w:tcPr>
            <w:tcW w:w="180" w:type="dxa"/>
            <w:shd w:val="clear" w:color="auto" w:fill="auto"/>
          </w:tcPr>
          <w:p w14:paraId="69D2D4BE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38609A" w14:textId="2F9CEAE9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3764">
              <w:rPr>
                <w:rFonts w:ascii="Angsana New" w:hAnsi="Angsana New"/>
                <w:sz w:val="28"/>
                <w:szCs w:val="28"/>
              </w:rPr>
              <w:t>87,034</w:t>
            </w:r>
          </w:p>
        </w:tc>
      </w:tr>
      <w:tr w:rsidR="00D35287" w:rsidRPr="00133764" w14:paraId="47C58F21" w14:textId="77777777" w:rsidTr="00B53A34">
        <w:trPr>
          <w:trHeight w:val="397"/>
        </w:trPr>
        <w:tc>
          <w:tcPr>
            <w:tcW w:w="4950" w:type="dxa"/>
            <w:shd w:val="clear" w:color="auto" w:fill="auto"/>
          </w:tcPr>
          <w:p w14:paraId="51D6AF2E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40B5047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138218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72A570" w14:textId="77777777" w:rsidR="00D35287" w:rsidRPr="00133764" w:rsidRDefault="00D35287" w:rsidP="00D35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3764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41A7E8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D35089" w14:textId="77777777" w:rsidR="00D35287" w:rsidRPr="00133764" w:rsidRDefault="00D35287" w:rsidP="00D35287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3B60844" w14:textId="77777777" w:rsidR="00694461" w:rsidRPr="00133764" w:rsidRDefault="00694461" w:rsidP="00E23690">
      <w:pPr>
        <w:ind w:firstLine="540"/>
        <w:rPr>
          <w:rFonts w:ascii="Angsana New" w:hAnsi="Angsana New"/>
          <w:color w:val="222222"/>
          <w:sz w:val="28"/>
          <w:szCs w:val="28"/>
        </w:rPr>
      </w:pPr>
    </w:p>
    <w:p w14:paraId="3F893B5B" w14:textId="782CA4AA" w:rsidR="00E23690" w:rsidRDefault="00E23690" w:rsidP="00E23690">
      <w:pPr>
        <w:ind w:firstLine="540"/>
        <w:rPr>
          <w:rFonts w:ascii="Angsana New" w:hAnsi="Angsana New"/>
          <w:color w:val="222222"/>
          <w:sz w:val="28"/>
          <w:szCs w:val="28"/>
        </w:rPr>
      </w:pPr>
      <w:r w:rsidRPr="00133764">
        <w:rPr>
          <w:rFonts w:ascii="Angsana New" w:hAnsi="Angsana New"/>
          <w:color w:val="222222"/>
          <w:sz w:val="28"/>
          <w:szCs w:val="28"/>
          <w:cs/>
        </w:rPr>
        <w:t>การจัดประเภทรายการใหม่นี้ได้จัดทำขึ้นเนื่องจากผู้บริหารเห็นว่ามีความเหมาะสมกับธุรกิจของ</w:t>
      </w:r>
      <w:r w:rsidRPr="00133764">
        <w:rPr>
          <w:rFonts w:ascii="Angsana New" w:hAnsi="Angsana New" w:hint="cs"/>
          <w:color w:val="222222"/>
          <w:sz w:val="28"/>
          <w:szCs w:val="28"/>
          <w:cs/>
        </w:rPr>
        <w:t>กลุ่ม</w:t>
      </w:r>
      <w:r w:rsidRPr="00133764">
        <w:rPr>
          <w:rFonts w:ascii="Angsana New" w:hAnsi="Angsana New"/>
          <w:color w:val="222222"/>
          <w:sz w:val="28"/>
          <w:szCs w:val="28"/>
          <w:cs/>
        </w:rPr>
        <w:t>บริษัทมากกว่า</w:t>
      </w:r>
    </w:p>
    <w:p w14:paraId="1471A2DA" w14:textId="54FB1D43" w:rsidR="00E23690" w:rsidRDefault="00E23690" w:rsidP="00E23690">
      <w:pPr>
        <w:tabs>
          <w:tab w:val="clear" w:pos="454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D4AD200" w14:textId="77777777" w:rsidR="00E23690" w:rsidRPr="00DD6463" w:rsidRDefault="00E23690" w:rsidP="00595E60">
      <w:pPr>
        <w:tabs>
          <w:tab w:val="clear" w:pos="454"/>
        </w:tabs>
        <w:spacing w:line="240" w:lineRule="auto"/>
        <w:ind w:left="461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sectPr w:rsidR="00E23690" w:rsidRPr="00DD6463" w:rsidSect="00AD47D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1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08ECC" w14:textId="77777777" w:rsidR="005B2BAB" w:rsidRDefault="005B2BAB" w:rsidP="00900EE2">
      <w:r>
        <w:separator/>
      </w:r>
    </w:p>
  </w:endnote>
  <w:endnote w:type="continuationSeparator" w:id="0">
    <w:p w14:paraId="6A4DE081" w14:textId="77777777" w:rsidR="005B2BAB" w:rsidRDefault="005B2BAB" w:rsidP="00900EE2">
      <w:r>
        <w:continuationSeparator/>
      </w:r>
    </w:p>
  </w:endnote>
  <w:endnote w:type="continuationNotice" w:id="1">
    <w:p w14:paraId="562253AB" w14:textId="77777777" w:rsidR="005B2BAB" w:rsidRDefault="005B2BA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719550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1873ADE8" w14:textId="64C932BD" w:rsidR="007418D9" w:rsidRPr="0051525F" w:rsidRDefault="00D33595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1525F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1525F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1525F">
          <w:rPr>
            <w:rFonts w:asciiTheme="majorBidi" w:hAnsiTheme="majorBidi" w:cstheme="majorBidi"/>
            <w:sz w:val="28"/>
            <w:szCs w:val="28"/>
          </w:rPr>
          <w:t>2</w:t>
        </w:r>
        <w:r w:rsidRPr="0051525F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4941E" w14:textId="77777777" w:rsidR="005B2BAB" w:rsidRDefault="005B2BAB" w:rsidP="00900EE2">
      <w:r>
        <w:separator/>
      </w:r>
    </w:p>
  </w:footnote>
  <w:footnote w:type="continuationSeparator" w:id="0">
    <w:p w14:paraId="7284B839" w14:textId="77777777" w:rsidR="005B2BAB" w:rsidRDefault="005B2BAB" w:rsidP="00900EE2">
      <w:r>
        <w:continuationSeparator/>
      </w:r>
    </w:p>
  </w:footnote>
  <w:footnote w:type="continuationNotice" w:id="1">
    <w:p w14:paraId="50608F6D" w14:textId="77777777" w:rsidR="005B2BAB" w:rsidRDefault="005B2BA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C10AF" w14:textId="77777777" w:rsidR="0051525F" w:rsidRPr="00E669A5" w:rsidRDefault="0051525F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7DF8ABAA" w14:textId="77777777" w:rsidR="0051525F" w:rsidRPr="00E669A5" w:rsidRDefault="0051525F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DE8B66" w14:textId="4F009F44" w:rsidR="0051525F" w:rsidRPr="00DF07CF" w:rsidRDefault="0018445D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35F9B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</w:t>
    </w:r>
    <w:r w:rsidR="00AC7B0E">
      <w:rPr>
        <w:rFonts w:ascii="Angsana New" w:hAnsi="Angsana New" w:hint="cs"/>
        <w:bCs/>
        <w:sz w:val="32"/>
        <w:szCs w:val="32"/>
        <w:cs/>
        <w:lang w:bidi="th-TH"/>
      </w:rPr>
      <w:t>และหกเดือน</w:t>
    </w:r>
    <w:r w:rsidRPr="00335F9B">
      <w:rPr>
        <w:rFonts w:ascii="Angsana New" w:hAnsi="Angsana New" w:hint="cs"/>
        <w:bCs/>
        <w:sz w:val="32"/>
        <w:szCs w:val="32"/>
        <w:cs/>
        <w:lang w:bidi="th-TH"/>
      </w:rPr>
      <w:t>สิ้นสุดวันที่</w:t>
    </w:r>
    <w:r w:rsidRPr="00335F9B">
      <w:rPr>
        <w:rFonts w:ascii="Angsana New" w:hAnsi="Angsana New"/>
        <w:bCs/>
        <w:sz w:val="32"/>
        <w:szCs w:val="32"/>
        <w:cs/>
        <w:lang w:bidi="th-TH"/>
      </w:rPr>
      <w:t xml:space="preserve"> </w:t>
    </w:r>
    <w:r w:rsidRPr="00335F9B">
      <w:rPr>
        <w:rFonts w:ascii="Angsana New" w:hAnsi="Angsana New"/>
        <w:bCs/>
        <w:sz w:val="32"/>
        <w:szCs w:val="32"/>
      </w:rPr>
      <w:t>3</w:t>
    </w:r>
    <w:r w:rsidR="00AC7B0E">
      <w:rPr>
        <w:rFonts w:ascii="Angsana New" w:hAnsi="Angsana New"/>
        <w:bCs/>
        <w:sz w:val="32"/>
        <w:szCs w:val="32"/>
        <w:lang w:val="en-US" w:bidi="th-TH"/>
      </w:rPr>
      <w:t xml:space="preserve">0 </w:t>
    </w:r>
    <w:r w:rsidR="00AC7B0E">
      <w:rPr>
        <w:rFonts w:ascii="Angsana New" w:hAnsi="Angsana New" w:hint="cs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 </w:t>
    </w:r>
    <w:r w:rsidR="0051525F"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/>
        <w:sz w:val="32"/>
        <w:szCs w:val="32"/>
        <w:lang w:val="en-US" w:bidi="th-TH"/>
      </w:rPr>
      <w:t>8</w:t>
    </w:r>
    <w:r w:rsidR="0051525F" w:rsidRPr="00C7737C">
      <w:rPr>
        <w:rFonts w:ascii="Angsana New" w:hAnsi="Angsana New"/>
        <w:sz w:val="32"/>
        <w:szCs w:val="32"/>
        <w:lang w:val="en-US" w:bidi="th-TH"/>
      </w:rPr>
      <w:t xml:space="preserve"> (</w:t>
    </w:r>
    <w:r w:rsidR="0051525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51525F" w:rsidRPr="00C7737C">
      <w:rPr>
        <w:rFonts w:ascii="Angsana New" w:hAnsi="Angsana New"/>
        <w:sz w:val="32"/>
        <w:szCs w:val="32"/>
        <w:lang w:val="en-US" w:bidi="th-TH"/>
      </w:rPr>
      <w:t>)</w:t>
    </w:r>
  </w:p>
  <w:p w14:paraId="3F969E99" w14:textId="77777777" w:rsidR="0051525F" w:rsidRPr="004B3C0B" w:rsidRDefault="0051525F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A16A49"/>
    <w:multiLevelType w:val="hybridMultilevel"/>
    <w:tmpl w:val="DD04657A"/>
    <w:lvl w:ilvl="0" w:tplc="40A2DCE6">
      <w:numFmt w:val="bullet"/>
      <w:lvlText w:val="-"/>
      <w:lvlJc w:val="left"/>
      <w:pPr>
        <w:ind w:left="1120" w:hanging="7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BC3410"/>
    <w:multiLevelType w:val="hybridMultilevel"/>
    <w:tmpl w:val="279611EC"/>
    <w:lvl w:ilvl="0" w:tplc="9E9443BE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1AE4E26"/>
    <w:multiLevelType w:val="hybridMultilevel"/>
    <w:tmpl w:val="B8E6E0BC"/>
    <w:lvl w:ilvl="0" w:tplc="16EA964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228682816">
    <w:abstractNumId w:val="6"/>
  </w:num>
  <w:num w:numId="2" w16cid:durableId="169685470">
    <w:abstractNumId w:val="5"/>
  </w:num>
  <w:num w:numId="3" w16cid:durableId="906458657">
    <w:abstractNumId w:val="9"/>
  </w:num>
  <w:num w:numId="4" w16cid:durableId="511843609">
    <w:abstractNumId w:val="7"/>
  </w:num>
  <w:num w:numId="5" w16cid:durableId="1395010549">
    <w:abstractNumId w:val="8"/>
  </w:num>
  <w:num w:numId="6" w16cid:durableId="1696151930">
    <w:abstractNumId w:val="3"/>
  </w:num>
  <w:num w:numId="7" w16cid:durableId="953974362">
    <w:abstractNumId w:val="2"/>
  </w:num>
  <w:num w:numId="8" w16cid:durableId="892156622">
    <w:abstractNumId w:val="0"/>
  </w:num>
  <w:num w:numId="9" w16cid:durableId="1460414315">
    <w:abstractNumId w:val="1"/>
  </w:num>
  <w:num w:numId="10" w16cid:durableId="1926725299">
    <w:abstractNumId w:val="4"/>
  </w:num>
  <w:num w:numId="11" w16cid:durableId="1155605427">
    <w:abstractNumId w:val="18"/>
  </w:num>
  <w:num w:numId="12" w16cid:durableId="1937862273">
    <w:abstractNumId w:val="15"/>
  </w:num>
  <w:num w:numId="13" w16cid:durableId="2120679542">
    <w:abstractNumId w:val="29"/>
  </w:num>
  <w:num w:numId="14" w16cid:durableId="1320813966">
    <w:abstractNumId w:val="16"/>
  </w:num>
  <w:num w:numId="15" w16cid:durableId="2115664561">
    <w:abstractNumId w:val="20"/>
  </w:num>
  <w:num w:numId="16" w16cid:durableId="892276542">
    <w:abstractNumId w:val="24"/>
  </w:num>
  <w:num w:numId="17" w16cid:durableId="167866371">
    <w:abstractNumId w:val="17"/>
  </w:num>
  <w:num w:numId="18" w16cid:durableId="1765147868">
    <w:abstractNumId w:val="31"/>
  </w:num>
  <w:num w:numId="19" w16cid:durableId="1914243765">
    <w:abstractNumId w:val="25"/>
  </w:num>
  <w:num w:numId="20" w16cid:durableId="1063217762">
    <w:abstractNumId w:val="22"/>
  </w:num>
  <w:num w:numId="21" w16cid:durableId="1289243721">
    <w:abstractNumId w:val="13"/>
  </w:num>
  <w:num w:numId="22" w16cid:durableId="1653874781">
    <w:abstractNumId w:val="28"/>
  </w:num>
  <w:num w:numId="23" w16cid:durableId="634914163">
    <w:abstractNumId w:val="30"/>
  </w:num>
  <w:num w:numId="24" w16cid:durableId="178202131">
    <w:abstractNumId w:val="23"/>
  </w:num>
  <w:num w:numId="25" w16cid:durableId="326440331">
    <w:abstractNumId w:val="21"/>
  </w:num>
  <w:num w:numId="26" w16cid:durableId="152451184">
    <w:abstractNumId w:val="19"/>
  </w:num>
  <w:num w:numId="27" w16cid:durableId="1012029441">
    <w:abstractNumId w:val="26"/>
  </w:num>
  <w:num w:numId="28" w16cid:durableId="1061366772">
    <w:abstractNumId w:val="14"/>
  </w:num>
  <w:num w:numId="29" w16cid:durableId="1713460389">
    <w:abstractNumId w:val="27"/>
  </w:num>
  <w:num w:numId="30" w16cid:durableId="513763236">
    <w:abstractNumId w:val="11"/>
  </w:num>
  <w:num w:numId="31" w16cid:durableId="598291557">
    <w:abstractNumId w:val="31"/>
  </w:num>
  <w:num w:numId="32" w16cid:durableId="1127234575">
    <w:abstractNumId w:val="12"/>
  </w:num>
  <w:num w:numId="33" w16cid:durableId="54361453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0C"/>
    <w:rsid w:val="00000519"/>
    <w:rsid w:val="00000A03"/>
    <w:rsid w:val="00000CFB"/>
    <w:rsid w:val="00000DA9"/>
    <w:rsid w:val="00000EBF"/>
    <w:rsid w:val="0000113A"/>
    <w:rsid w:val="00001329"/>
    <w:rsid w:val="000013E3"/>
    <w:rsid w:val="0000155D"/>
    <w:rsid w:val="000016CE"/>
    <w:rsid w:val="00001A22"/>
    <w:rsid w:val="00001E69"/>
    <w:rsid w:val="00001F9D"/>
    <w:rsid w:val="000022B1"/>
    <w:rsid w:val="00002377"/>
    <w:rsid w:val="00002620"/>
    <w:rsid w:val="000027DB"/>
    <w:rsid w:val="0000291C"/>
    <w:rsid w:val="00002B1F"/>
    <w:rsid w:val="00002E24"/>
    <w:rsid w:val="00003547"/>
    <w:rsid w:val="0000366F"/>
    <w:rsid w:val="000036F9"/>
    <w:rsid w:val="00003A8F"/>
    <w:rsid w:val="00003BFC"/>
    <w:rsid w:val="00003D90"/>
    <w:rsid w:val="0000465C"/>
    <w:rsid w:val="00004681"/>
    <w:rsid w:val="000046D8"/>
    <w:rsid w:val="00004F5F"/>
    <w:rsid w:val="00005193"/>
    <w:rsid w:val="000052F9"/>
    <w:rsid w:val="000053AA"/>
    <w:rsid w:val="00005444"/>
    <w:rsid w:val="00005497"/>
    <w:rsid w:val="000055B8"/>
    <w:rsid w:val="00005EA5"/>
    <w:rsid w:val="000062EA"/>
    <w:rsid w:val="000065F2"/>
    <w:rsid w:val="00006838"/>
    <w:rsid w:val="0000690E"/>
    <w:rsid w:val="00006B43"/>
    <w:rsid w:val="00006BFA"/>
    <w:rsid w:val="00006C60"/>
    <w:rsid w:val="00006E4F"/>
    <w:rsid w:val="00006E84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05"/>
    <w:rsid w:val="00010E30"/>
    <w:rsid w:val="00010FA3"/>
    <w:rsid w:val="00011134"/>
    <w:rsid w:val="00011219"/>
    <w:rsid w:val="0001138A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9C"/>
    <w:rsid w:val="000125B8"/>
    <w:rsid w:val="0001260E"/>
    <w:rsid w:val="0001268F"/>
    <w:rsid w:val="00012E26"/>
    <w:rsid w:val="00012F16"/>
    <w:rsid w:val="0001318C"/>
    <w:rsid w:val="00013278"/>
    <w:rsid w:val="000132ED"/>
    <w:rsid w:val="00013415"/>
    <w:rsid w:val="000134A8"/>
    <w:rsid w:val="00013792"/>
    <w:rsid w:val="00013B9E"/>
    <w:rsid w:val="00013C9D"/>
    <w:rsid w:val="00013D2E"/>
    <w:rsid w:val="000143D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5F"/>
    <w:rsid w:val="000157B7"/>
    <w:rsid w:val="0001587F"/>
    <w:rsid w:val="00015C25"/>
    <w:rsid w:val="00015E87"/>
    <w:rsid w:val="0001622C"/>
    <w:rsid w:val="0001630E"/>
    <w:rsid w:val="00016437"/>
    <w:rsid w:val="00016576"/>
    <w:rsid w:val="000167ED"/>
    <w:rsid w:val="00016D82"/>
    <w:rsid w:val="00017361"/>
    <w:rsid w:val="00017399"/>
    <w:rsid w:val="000174CB"/>
    <w:rsid w:val="00017622"/>
    <w:rsid w:val="0001769A"/>
    <w:rsid w:val="000176C6"/>
    <w:rsid w:val="000176D0"/>
    <w:rsid w:val="000176D1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7C2"/>
    <w:rsid w:val="000219FD"/>
    <w:rsid w:val="00021B0B"/>
    <w:rsid w:val="00021EB8"/>
    <w:rsid w:val="000220E5"/>
    <w:rsid w:val="00022148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07F"/>
    <w:rsid w:val="00024242"/>
    <w:rsid w:val="0002435A"/>
    <w:rsid w:val="000247AE"/>
    <w:rsid w:val="00024803"/>
    <w:rsid w:val="00024B77"/>
    <w:rsid w:val="00024EB2"/>
    <w:rsid w:val="00024F8B"/>
    <w:rsid w:val="00025034"/>
    <w:rsid w:val="0002524D"/>
    <w:rsid w:val="000256B1"/>
    <w:rsid w:val="0002578B"/>
    <w:rsid w:val="0002579F"/>
    <w:rsid w:val="000258F3"/>
    <w:rsid w:val="00025AFC"/>
    <w:rsid w:val="00025B5E"/>
    <w:rsid w:val="00025BD4"/>
    <w:rsid w:val="00025D6A"/>
    <w:rsid w:val="00025E9F"/>
    <w:rsid w:val="00025FBF"/>
    <w:rsid w:val="00026178"/>
    <w:rsid w:val="000261DA"/>
    <w:rsid w:val="00026206"/>
    <w:rsid w:val="0002629D"/>
    <w:rsid w:val="000262E0"/>
    <w:rsid w:val="000264D2"/>
    <w:rsid w:val="00026554"/>
    <w:rsid w:val="0002694E"/>
    <w:rsid w:val="000269B3"/>
    <w:rsid w:val="00026BA9"/>
    <w:rsid w:val="00026BEF"/>
    <w:rsid w:val="00026C38"/>
    <w:rsid w:val="00027008"/>
    <w:rsid w:val="00027407"/>
    <w:rsid w:val="000275C7"/>
    <w:rsid w:val="0002788B"/>
    <w:rsid w:val="00027A87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8D1"/>
    <w:rsid w:val="00030ABC"/>
    <w:rsid w:val="00030D77"/>
    <w:rsid w:val="00030E00"/>
    <w:rsid w:val="00030F68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3FCF"/>
    <w:rsid w:val="00033FE7"/>
    <w:rsid w:val="00034195"/>
    <w:rsid w:val="00034776"/>
    <w:rsid w:val="00034C7C"/>
    <w:rsid w:val="00034DB1"/>
    <w:rsid w:val="00034F14"/>
    <w:rsid w:val="000351F3"/>
    <w:rsid w:val="0003541D"/>
    <w:rsid w:val="000354ED"/>
    <w:rsid w:val="00035CF3"/>
    <w:rsid w:val="00035EF3"/>
    <w:rsid w:val="00036023"/>
    <w:rsid w:val="0003631F"/>
    <w:rsid w:val="00036333"/>
    <w:rsid w:val="00036A39"/>
    <w:rsid w:val="00036B7D"/>
    <w:rsid w:val="00036CA8"/>
    <w:rsid w:val="00036CBF"/>
    <w:rsid w:val="000370DF"/>
    <w:rsid w:val="0003723C"/>
    <w:rsid w:val="0003724C"/>
    <w:rsid w:val="00037303"/>
    <w:rsid w:val="000375BE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7E1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8D7"/>
    <w:rsid w:val="00041939"/>
    <w:rsid w:val="000419E6"/>
    <w:rsid w:val="00041E6F"/>
    <w:rsid w:val="00042070"/>
    <w:rsid w:val="00042447"/>
    <w:rsid w:val="00042477"/>
    <w:rsid w:val="0004262B"/>
    <w:rsid w:val="0004266B"/>
    <w:rsid w:val="00042674"/>
    <w:rsid w:val="00042863"/>
    <w:rsid w:val="00042A22"/>
    <w:rsid w:val="00042A66"/>
    <w:rsid w:val="00042B68"/>
    <w:rsid w:val="00042B74"/>
    <w:rsid w:val="00042BE4"/>
    <w:rsid w:val="00042DA3"/>
    <w:rsid w:val="00042F51"/>
    <w:rsid w:val="00043034"/>
    <w:rsid w:val="00043058"/>
    <w:rsid w:val="00043096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3FD4"/>
    <w:rsid w:val="000440BF"/>
    <w:rsid w:val="00044137"/>
    <w:rsid w:val="00044269"/>
    <w:rsid w:val="000444B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44E"/>
    <w:rsid w:val="000467C8"/>
    <w:rsid w:val="00046D70"/>
    <w:rsid w:val="00046D85"/>
    <w:rsid w:val="00046E6B"/>
    <w:rsid w:val="00046EE7"/>
    <w:rsid w:val="00046F93"/>
    <w:rsid w:val="0004733E"/>
    <w:rsid w:val="0004763C"/>
    <w:rsid w:val="000477E5"/>
    <w:rsid w:val="00047A85"/>
    <w:rsid w:val="00047B59"/>
    <w:rsid w:val="00047DB8"/>
    <w:rsid w:val="00047DF2"/>
    <w:rsid w:val="00047F60"/>
    <w:rsid w:val="0005022B"/>
    <w:rsid w:val="00050310"/>
    <w:rsid w:val="00050363"/>
    <w:rsid w:val="00050592"/>
    <w:rsid w:val="0005075E"/>
    <w:rsid w:val="000508BB"/>
    <w:rsid w:val="00050D48"/>
    <w:rsid w:val="00051011"/>
    <w:rsid w:val="0005136E"/>
    <w:rsid w:val="000515BA"/>
    <w:rsid w:val="00051816"/>
    <w:rsid w:val="000518DA"/>
    <w:rsid w:val="00051920"/>
    <w:rsid w:val="0005196C"/>
    <w:rsid w:val="00051994"/>
    <w:rsid w:val="00051A41"/>
    <w:rsid w:val="00051BB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3E94"/>
    <w:rsid w:val="00054051"/>
    <w:rsid w:val="000540FD"/>
    <w:rsid w:val="000544F3"/>
    <w:rsid w:val="0005457E"/>
    <w:rsid w:val="00054691"/>
    <w:rsid w:val="0005486F"/>
    <w:rsid w:val="00054896"/>
    <w:rsid w:val="000549B9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52"/>
    <w:rsid w:val="000560A2"/>
    <w:rsid w:val="000560BA"/>
    <w:rsid w:val="00056342"/>
    <w:rsid w:val="00056400"/>
    <w:rsid w:val="000564DF"/>
    <w:rsid w:val="0005650E"/>
    <w:rsid w:val="00056831"/>
    <w:rsid w:val="000569D6"/>
    <w:rsid w:val="00056BF6"/>
    <w:rsid w:val="00056FF4"/>
    <w:rsid w:val="00057179"/>
    <w:rsid w:val="000572B9"/>
    <w:rsid w:val="000572C6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CDF"/>
    <w:rsid w:val="00060F41"/>
    <w:rsid w:val="0006104A"/>
    <w:rsid w:val="00061355"/>
    <w:rsid w:val="00061513"/>
    <w:rsid w:val="0006158D"/>
    <w:rsid w:val="00061646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4B"/>
    <w:rsid w:val="00062D5F"/>
    <w:rsid w:val="00062F23"/>
    <w:rsid w:val="00063157"/>
    <w:rsid w:val="0006335F"/>
    <w:rsid w:val="0006367C"/>
    <w:rsid w:val="000637A9"/>
    <w:rsid w:val="000638DB"/>
    <w:rsid w:val="00063928"/>
    <w:rsid w:val="00063BD8"/>
    <w:rsid w:val="00063F20"/>
    <w:rsid w:val="000640B7"/>
    <w:rsid w:val="0006448C"/>
    <w:rsid w:val="00064533"/>
    <w:rsid w:val="00064632"/>
    <w:rsid w:val="00064824"/>
    <w:rsid w:val="00064A31"/>
    <w:rsid w:val="00064B3F"/>
    <w:rsid w:val="00064F19"/>
    <w:rsid w:val="000651DE"/>
    <w:rsid w:val="000652DA"/>
    <w:rsid w:val="00065508"/>
    <w:rsid w:val="0006551E"/>
    <w:rsid w:val="00065841"/>
    <w:rsid w:val="00065CF3"/>
    <w:rsid w:val="00065F11"/>
    <w:rsid w:val="00065FAD"/>
    <w:rsid w:val="000665AB"/>
    <w:rsid w:val="000666A4"/>
    <w:rsid w:val="00066FC3"/>
    <w:rsid w:val="000670F6"/>
    <w:rsid w:val="00067580"/>
    <w:rsid w:val="00067752"/>
    <w:rsid w:val="00067922"/>
    <w:rsid w:val="00067942"/>
    <w:rsid w:val="00067A6A"/>
    <w:rsid w:val="00067B91"/>
    <w:rsid w:val="00067D44"/>
    <w:rsid w:val="00067D8E"/>
    <w:rsid w:val="00067ED2"/>
    <w:rsid w:val="00067F1A"/>
    <w:rsid w:val="00067F25"/>
    <w:rsid w:val="000702C9"/>
    <w:rsid w:val="000703CA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2B"/>
    <w:rsid w:val="00072C70"/>
    <w:rsid w:val="00072D9D"/>
    <w:rsid w:val="00072FDB"/>
    <w:rsid w:val="00073165"/>
    <w:rsid w:val="00073353"/>
    <w:rsid w:val="000733C7"/>
    <w:rsid w:val="00073407"/>
    <w:rsid w:val="0007347D"/>
    <w:rsid w:val="0007353C"/>
    <w:rsid w:val="000736F4"/>
    <w:rsid w:val="0007376B"/>
    <w:rsid w:val="00073A0F"/>
    <w:rsid w:val="00073B44"/>
    <w:rsid w:val="00073BB5"/>
    <w:rsid w:val="00073D91"/>
    <w:rsid w:val="00073FE1"/>
    <w:rsid w:val="00074140"/>
    <w:rsid w:val="00074247"/>
    <w:rsid w:val="0007432E"/>
    <w:rsid w:val="000746A1"/>
    <w:rsid w:val="000746D0"/>
    <w:rsid w:val="0007477B"/>
    <w:rsid w:val="00074A0E"/>
    <w:rsid w:val="00074AE6"/>
    <w:rsid w:val="00074BDE"/>
    <w:rsid w:val="00074C0D"/>
    <w:rsid w:val="0007545E"/>
    <w:rsid w:val="000756B1"/>
    <w:rsid w:val="000756BA"/>
    <w:rsid w:val="0007593E"/>
    <w:rsid w:val="00075C00"/>
    <w:rsid w:val="000761A3"/>
    <w:rsid w:val="00076498"/>
    <w:rsid w:val="00076500"/>
    <w:rsid w:val="000766B9"/>
    <w:rsid w:val="00076890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3E5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036"/>
    <w:rsid w:val="00081212"/>
    <w:rsid w:val="000817C9"/>
    <w:rsid w:val="000817D7"/>
    <w:rsid w:val="00081898"/>
    <w:rsid w:val="000818E4"/>
    <w:rsid w:val="00081BBB"/>
    <w:rsid w:val="00081CC7"/>
    <w:rsid w:val="0008214C"/>
    <w:rsid w:val="00082307"/>
    <w:rsid w:val="0008241A"/>
    <w:rsid w:val="00082A47"/>
    <w:rsid w:val="00082C44"/>
    <w:rsid w:val="00082D5B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A4E"/>
    <w:rsid w:val="00085E61"/>
    <w:rsid w:val="00086678"/>
    <w:rsid w:val="00086792"/>
    <w:rsid w:val="00086840"/>
    <w:rsid w:val="000868ED"/>
    <w:rsid w:val="00086AB5"/>
    <w:rsid w:val="00086D91"/>
    <w:rsid w:val="00086E53"/>
    <w:rsid w:val="00086E8C"/>
    <w:rsid w:val="000870D6"/>
    <w:rsid w:val="0008760C"/>
    <w:rsid w:val="00087B8A"/>
    <w:rsid w:val="00087C47"/>
    <w:rsid w:val="00087E21"/>
    <w:rsid w:val="00090180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898"/>
    <w:rsid w:val="000919FC"/>
    <w:rsid w:val="00091AAB"/>
    <w:rsid w:val="0009260C"/>
    <w:rsid w:val="0009267B"/>
    <w:rsid w:val="000926A0"/>
    <w:rsid w:val="000926E8"/>
    <w:rsid w:val="0009283F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39E9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4F6"/>
    <w:rsid w:val="00095510"/>
    <w:rsid w:val="00095652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C"/>
    <w:rsid w:val="00096C9E"/>
    <w:rsid w:val="00096CEF"/>
    <w:rsid w:val="0009734D"/>
    <w:rsid w:val="00097413"/>
    <w:rsid w:val="000976FF"/>
    <w:rsid w:val="000979F9"/>
    <w:rsid w:val="00097B31"/>
    <w:rsid w:val="00097C57"/>
    <w:rsid w:val="00097CFD"/>
    <w:rsid w:val="00097DC0"/>
    <w:rsid w:val="00097E01"/>
    <w:rsid w:val="00097FEF"/>
    <w:rsid w:val="000A0411"/>
    <w:rsid w:val="000A0432"/>
    <w:rsid w:val="000A05AE"/>
    <w:rsid w:val="000A06B0"/>
    <w:rsid w:val="000A0AAD"/>
    <w:rsid w:val="000A0D40"/>
    <w:rsid w:val="000A0F4D"/>
    <w:rsid w:val="000A117F"/>
    <w:rsid w:val="000A1454"/>
    <w:rsid w:val="000A1486"/>
    <w:rsid w:val="000A163E"/>
    <w:rsid w:val="000A1760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0EE"/>
    <w:rsid w:val="000A417F"/>
    <w:rsid w:val="000A44BB"/>
    <w:rsid w:val="000A44D6"/>
    <w:rsid w:val="000A45EB"/>
    <w:rsid w:val="000A4668"/>
    <w:rsid w:val="000A47A5"/>
    <w:rsid w:val="000A48B3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5E44"/>
    <w:rsid w:val="000A5E98"/>
    <w:rsid w:val="000A611C"/>
    <w:rsid w:val="000A6270"/>
    <w:rsid w:val="000A665A"/>
    <w:rsid w:val="000A6913"/>
    <w:rsid w:val="000A6E37"/>
    <w:rsid w:val="000A711B"/>
    <w:rsid w:val="000A727E"/>
    <w:rsid w:val="000A77B7"/>
    <w:rsid w:val="000A7961"/>
    <w:rsid w:val="000A79AD"/>
    <w:rsid w:val="000A7C7D"/>
    <w:rsid w:val="000A7D6E"/>
    <w:rsid w:val="000A7E5A"/>
    <w:rsid w:val="000A7ECE"/>
    <w:rsid w:val="000A7F7A"/>
    <w:rsid w:val="000A7F7F"/>
    <w:rsid w:val="000B0127"/>
    <w:rsid w:val="000B050E"/>
    <w:rsid w:val="000B0706"/>
    <w:rsid w:val="000B0AC3"/>
    <w:rsid w:val="000B0B6E"/>
    <w:rsid w:val="000B1013"/>
    <w:rsid w:val="000B10E5"/>
    <w:rsid w:val="000B1418"/>
    <w:rsid w:val="000B1463"/>
    <w:rsid w:val="000B171F"/>
    <w:rsid w:val="000B1750"/>
    <w:rsid w:val="000B177F"/>
    <w:rsid w:val="000B1802"/>
    <w:rsid w:val="000B19B1"/>
    <w:rsid w:val="000B1BC3"/>
    <w:rsid w:val="000B1C92"/>
    <w:rsid w:val="000B21CA"/>
    <w:rsid w:val="000B2444"/>
    <w:rsid w:val="000B293F"/>
    <w:rsid w:val="000B2A4C"/>
    <w:rsid w:val="000B2A77"/>
    <w:rsid w:val="000B2ACA"/>
    <w:rsid w:val="000B30AE"/>
    <w:rsid w:val="000B30DC"/>
    <w:rsid w:val="000B36CD"/>
    <w:rsid w:val="000B3CFB"/>
    <w:rsid w:val="000B4141"/>
    <w:rsid w:val="000B4171"/>
    <w:rsid w:val="000B4410"/>
    <w:rsid w:val="000B46DF"/>
    <w:rsid w:val="000B4821"/>
    <w:rsid w:val="000B49DA"/>
    <w:rsid w:val="000B4B4C"/>
    <w:rsid w:val="000B4DBD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3D"/>
    <w:rsid w:val="000B62EA"/>
    <w:rsid w:val="000B62F8"/>
    <w:rsid w:val="000B64BB"/>
    <w:rsid w:val="000B67CE"/>
    <w:rsid w:val="000B67D1"/>
    <w:rsid w:val="000B681B"/>
    <w:rsid w:val="000B683E"/>
    <w:rsid w:val="000B68B2"/>
    <w:rsid w:val="000B6B51"/>
    <w:rsid w:val="000B6E36"/>
    <w:rsid w:val="000B771B"/>
    <w:rsid w:val="000B78AA"/>
    <w:rsid w:val="000B79BF"/>
    <w:rsid w:val="000B7DAD"/>
    <w:rsid w:val="000C005E"/>
    <w:rsid w:val="000C023C"/>
    <w:rsid w:val="000C024F"/>
    <w:rsid w:val="000C0279"/>
    <w:rsid w:val="000C06BE"/>
    <w:rsid w:val="000C07A5"/>
    <w:rsid w:val="000C07D8"/>
    <w:rsid w:val="000C09B2"/>
    <w:rsid w:val="000C0B99"/>
    <w:rsid w:val="000C0EFF"/>
    <w:rsid w:val="000C12A9"/>
    <w:rsid w:val="000C1467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30"/>
    <w:rsid w:val="000C26D8"/>
    <w:rsid w:val="000C29FB"/>
    <w:rsid w:val="000C2A19"/>
    <w:rsid w:val="000C2C29"/>
    <w:rsid w:val="000C2E60"/>
    <w:rsid w:val="000C312B"/>
    <w:rsid w:val="000C318B"/>
    <w:rsid w:val="000C3898"/>
    <w:rsid w:val="000C39B3"/>
    <w:rsid w:val="000C3AD4"/>
    <w:rsid w:val="000C3BA8"/>
    <w:rsid w:val="000C3C3C"/>
    <w:rsid w:val="000C412E"/>
    <w:rsid w:val="000C4271"/>
    <w:rsid w:val="000C43CD"/>
    <w:rsid w:val="000C4506"/>
    <w:rsid w:val="000C4F52"/>
    <w:rsid w:val="000C55AB"/>
    <w:rsid w:val="000C56FB"/>
    <w:rsid w:val="000C58C0"/>
    <w:rsid w:val="000C5E75"/>
    <w:rsid w:val="000C5EF3"/>
    <w:rsid w:val="000C5F30"/>
    <w:rsid w:val="000C61BC"/>
    <w:rsid w:val="000C623A"/>
    <w:rsid w:val="000C64C2"/>
    <w:rsid w:val="000C64C9"/>
    <w:rsid w:val="000C6786"/>
    <w:rsid w:val="000C6DE9"/>
    <w:rsid w:val="000C6E70"/>
    <w:rsid w:val="000C6F6E"/>
    <w:rsid w:val="000C6F9E"/>
    <w:rsid w:val="000C6FE9"/>
    <w:rsid w:val="000C706E"/>
    <w:rsid w:val="000C77EB"/>
    <w:rsid w:val="000C77EF"/>
    <w:rsid w:val="000C794F"/>
    <w:rsid w:val="000C798F"/>
    <w:rsid w:val="000C7998"/>
    <w:rsid w:val="000C7B47"/>
    <w:rsid w:val="000C7CFF"/>
    <w:rsid w:val="000D00B8"/>
    <w:rsid w:val="000D0245"/>
    <w:rsid w:val="000D0466"/>
    <w:rsid w:val="000D04C7"/>
    <w:rsid w:val="000D06C9"/>
    <w:rsid w:val="000D075B"/>
    <w:rsid w:val="000D0A4C"/>
    <w:rsid w:val="000D0A81"/>
    <w:rsid w:val="000D0B19"/>
    <w:rsid w:val="000D0DA2"/>
    <w:rsid w:val="000D107A"/>
    <w:rsid w:val="000D10EC"/>
    <w:rsid w:val="000D13F3"/>
    <w:rsid w:val="000D14B5"/>
    <w:rsid w:val="000D155D"/>
    <w:rsid w:val="000D171D"/>
    <w:rsid w:val="000D1971"/>
    <w:rsid w:val="000D198F"/>
    <w:rsid w:val="000D1C3D"/>
    <w:rsid w:val="000D1C4D"/>
    <w:rsid w:val="000D1CCF"/>
    <w:rsid w:val="000D2162"/>
    <w:rsid w:val="000D21F6"/>
    <w:rsid w:val="000D23A5"/>
    <w:rsid w:val="000D2418"/>
    <w:rsid w:val="000D2462"/>
    <w:rsid w:val="000D27CB"/>
    <w:rsid w:val="000D2A07"/>
    <w:rsid w:val="000D2B4F"/>
    <w:rsid w:val="000D2C0A"/>
    <w:rsid w:val="000D2CD8"/>
    <w:rsid w:val="000D2E4F"/>
    <w:rsid w:val="000D2FC6"/>
    <w:rsid w:val="000D303F"/>
    <w:rsid w:val="000D3240"/>
    <w:rsid w:val="000D3393"/>
    <w:rsid w:val="000D340E"/>
    <w:rsid w:val="000D3686"/>
    <w:rsid w:val="000D36FB"/>
    <w:rsid w:val="000D38BF"/>
    <w:rsid w:val="000D3919"/>
    <w:rsid w:val="000D398F"/>
    <w:rsid w:val="000D3CE6"/>
    <w:rsid w:val="000D3D1C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AE2"/>
    <w:rsid w:val="000D6C23"/>
    <w:rsid w:val="000D6F7D"/>
    <w:rsid w:val="000D7378"/>
    <w:rsid w:val="000D769C"/>
    <w:rsid w:val="000D78A4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16D"/>
    <w:rsid w:val="000E26EE"/>
    <w:rsid w:val="000E2A90"/>
    <w:rsid w:val="000E2AD3"/>
    <w:rsid w:val="000E2B23"/>
    <w:rsid w:val="000E2B2A"/>
    <w:rsid w:val="000E2BEF"/>
    <w:rsid w:val="000E2C38"/>
    <w:rsid w:val="000E2E17"/>
    <w:rsid w:val="000E32C2"/>
    <w:rsid w:val="000E3729"/>
    <w:rsid w:val="000E3770"/>
    <w:rsid w:val="000E37B3"/>
    <w:rsid w:val="000E3D03"/>
    <w:rsid w:val="000E4058"/>
    <w:rsid w:val="000E4137"/>
    <w:rsid w:val="000E413D"/>
    <w:rsid w:val="000E415C"/>
    <w:rsid w:val="000E432E"/>
    <w:rsid w:val="000E4512"/>
    <w:rsid w:val="000E48CD"/>
    <w:rsid w:val="000E4A9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5DCA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588"/>
    <w:rsid w:val="000E7708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352"/>
    <w:rsid w:val="000F17A7"/>
    <w:rsid w:val="000F1A4E"/>
    <w:rsid w:val="000F1AD8"/>
    <w:rsid w:val="000F1AF1"/>
    <w:rsid w:val="000F1C0A"/>
    <w:rsid w:val="000F1F5D"/>
    <w:rsid w:val="000F207E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4F17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CC0"/>
    <w:rsid w:val="000F6FAE"/>
    <w:rsid w:val="000F7067"/>
    <w:rsid w:val="000F730C"/>
    <w:rsid w:val="000F75D4"/>
    <w:rsid w:val="000F776A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747"/>
    <w:rsid w:val="001018FD"/>
    <w:rsid w:val="00101DB0"/>
    <w:rsid w:val="0010204A"/>
    <w:rsid w:val="001021DB"/>
    <w:rsid w:val="001021F3"/>
    <w:rsid w:val="0010236E"/>
    <w:rsid w:val="00102602"/>
    <w:rsid w:val="00102608"/>
    <w:rsid w:val="0010263C"/>
    <w:rsid w:val="0010280E"/>
    <w:rsid w:val="001028B3"/>
    <w:rsid w:val="0010297F"/>
    <w:rsid w:val="00102B00"/>
    <w:rsid w:val="00102B60"/>
    <w:rsid w:val="00103172"/>
    <w:rsid w:val="00103466"/>
    <w:rsid w:val="00103510"/>
    <w:rsid w:val="00103548"/>
    <w:rsid w:val="00103643"/>
    <w:rsid w:val="00103889"/>
    <w:rsid w:val="00103C3B"/>
    <w:rsid w:val="00103CF5"/>
    <w:rsid w:val="00103D0D"/>
    <w:rsid w:val="00103D70"/>
    <w:rsid w:val="00103DB7"/>
    <w:rsid w:val="0010412B"/>
    <w:rsid w:val="00104334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10"/>
    <w:rsid w:val="00105653"/>
    <w:rsid w:val="001056B4"/>
    <w:rsid w:val="00105705"/>
    <w:rsid w:val="00105876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42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33"/>
    <w:rsid w:val="00110357"/>
    <w:rsid w:val="0011042C"/>
    <w:rsid w:val="0011071B"/>
    <w:rsid w:val="0011079A"/>
    <w:rsid w:val="00110868"/>
    <w:rsid w:val="0011098E"/>
    <w:rsid w:val="00110C73"/>
    <w:rsid w:val="00110CE7"/>
    <w:rsid w:val="00110D42"/>
    <w:rsid w:val="00110D44"/>
    <w:rsid w:val="00111159"/>
    <w:rsid w:val="00111233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1F3F"/>
    <w:rsid w:val="001122B3"/>
    <w:rsid w:val="001123C4"/>
    <w:rsid w:val="00112565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522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546"/>
    <w:rsid w:val="001148F9"/>
    <w:rsid w:val="00114B56"/>
    <w:rsid w:val="00114C93"/>
    <w:rsid w:val="00114CF3"/>
    <w:rsid w:val="00114FC0"/>
    <w:rsid w:val="00115384"/>
    <w:rsid w:val="0011547B"/>
    <w:rsid w:val="00115817"/>
    <w:rsid w:val="00115990"/>
    <w:rsid w:val="001159EE"/>
    <w:rsid w:val="00115A91"/>
    <w:rsid w:val="00115D12"/>
    <w:rsid w:val="00115D8E"/>
    <w:rsid w:val="00115EB3"/>
    <w:rsid w:val="0011640E"/>
    <w:rsid w:val="00116475"/>
    <w:rsid w:val="00116583"/>
    <w:rsid w:val="00116838"/>
    <w:rsid w:val="001168FF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7FA"/>
    <w:rsid w:val="00117847"/>
    <w:rsid w:val="0011787E"/>
    <w:rsid w:val="00117B53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3B4"/>
    <w:rsid w:val="001217BA"/>
    <w:rsid w:val="00121986"/>
    <w:rsid w:val="00121E58"/>
    <w:rsid w:val="001221E7"/>
    <w:rsid w:val="0012296E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4FB6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1FC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1B5"/>
    <w:rsid w:val="00130207"/>
    <w:rsid w:val="00130241"/>
    <w:rsid w:val="0013031B"/>
    <w:rsid w:val="0013034C"/>
    <w:rsid w:val="00130975"/>
    <w:rsid w:val="001309B4"/>
    <w:rsid w:val="00130CDA"/>
    <w:rsid w:val="001310ED"/>
    <w:rsid w:val="00131142"/>
    <w:rsid w:val="001313C6"/>
    <w:rsid w:val="001313ED"/>
    <w:rsid w:val="0013168F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764"/>
    <w:rsid w:val="00133850"/>
    <w:rsid w:val="00133A97"/>
    <w:rsid w:val="00133A9C"/>
    <w:rsid w:val="00133C46"/>
    <w:rsid w:val="00133DA8"/>
    <w:rsid w:val="0013411E"/>
    <w:rsid w:val="001342CB"/>
    <w:rsid w:val="00134537"/>
    <w:rsid w:val="001345A6"/>
    <w:rsid w:val="0013464F"/>
    <w:rsid w:val="00134CC3"/>
    <w:rsid w:val="00134DD7"/>
    <w:rsid w:val="0013518D"/>
    <w:rsid w:val="001352AD"/>
    <w:rsid w:val="001352C2"/>
    <w:rsid w:val="00135F44"/>
    <w:rsid w:val="0013608B"/>
    <w:rsid w:val="00136112"/>
    <w:rsid w:val="00136554"/>
    <w:rsid w:val="00136AAB"/>
    <w:rsid w:val="00136D47"/>
    <w:rsid w:val="00136DC2"/>
    <w:rsid w:val="00136F73"/>
    <w:rsid w:val="00137017"/>
    <w:rsid w:val="00137605"/>
    <w:rsid w:val="001377D7"/>
    <w:rsid w:val="00137936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25F"/>
    <w:rsid w:val="001413B0"/>
    <w:rsid w:val="0014142B"/>
    <w:rsid w:val="00141626"/>
    <w:rsid w:val="0014169A"/>
    <w:rsid w:val="00141773"/>
    <w:rsid w:val="001417CF"/>
    <w:rsid w:val="0014190E"/>
    <w:rsid w:val="00141954"/>
    <w:rsid w:val="00141B55"/>
    <w:rsid w:val="00141BC6"/>
    <w:rsid w:val="00141BE3"/>
    <w:rsid w:val="00141CD5"/>
    <w:rsid w:val="00141CEB"/>
    <w:rsid w:val="00141FB5"/>
    <w:rsid w:val="00141FE0"/>
    <w:rsid w:val="001422E6"/>
    <w:rsid w:val="00142328"/>
    <w:rsid w:val="00142577"/>
    <w:rsid w:val="00142FB2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989"/>
    <w:rsid w:val="00144D9D"/>
    <w:rsid w:val="00144E1F"/>
    <w:rsid w:val="00144E32"/>
    <w:rsid w:val="00144E77"/>
    <w:rsid w:val="00144F3C"/>
    <w:rsid w:val="00145062"/>
    <w:rsid w:val="0014564F"/>
    <w:rsid w:val="0014576D"/>
    <w:rsid w:val="00145B81"/>
    <w:rsid w:val="00145BB9"/>
    <w:rsid w:val="00145E40"/>
    <w:rsid w:val="0014630F"/>
    <w:rsid w:val="00146A02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87D"/>
    <w:rsid w:val="00152B5D"/>
    <w:rsid w:val="00152EED"/>
    <w:rsid w:val="00153013"/>
    <w:rsid w:val="001532C2"/>
    <w:rsid w:val="0015340B"/>
    <w:rsid w:val="00153553"/>
    <w:rsid w:val="0015358B"/>
    <w:rsid w:val="001535BE"/>
    <w:rsid w:val="00153830"/>
    <w:rsid w:val="00153973"/>
    <w:rsid w:val="00153A64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ADA"/>
    <w:rsid w:val="00154BDB"/>
    <w:rsid w:val="00154F49"/>
    <w:rsid w:val="0015502B"/>
    <w:rsid w:val="00155554"/>
    <w:rsid w:val="00155906"/>
    <w:rsid w:val="00155A52"/>
    <w:rsid w:val="00155AD9"/>
    <w:rsid w:val="00155C9D"/>
    <w:rsid w:val="00155D0A"/>
    <w:rsid w:val="00155E23"/>
    <w:rsid w:val="00155F88"/>
    <w:rsid w:val="00155FC8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15A"/>
    <w:rsid w:val="0016027D"/>
    <w:rsid w:val="001602CB"/>
    <w:rsid w:val="001602D2"/>
    <w:rsid w:val="001603F3"/>
    <w:rsid w:val="00160A62"/>
    <w:rsid w:val="00160A78"/>
    <w:rsid w:val="00160B06"/>
    <w:rsid w:val="00160B38"/>
    <w:rsid w:val="00160CBB"/>
    <w:rsid w:val="00160D36"/>
    <w:rsid w:val="00160F08"/>
    <w:rsid w:val="001612F6"/>
    <w:rsid w:val="00161304"/>
    <w:rsid w:val="00161374"/>
    <w:rsid w:val="00161415"/>
    <w:rsid w:val="00161439"/>
    <w:rsid w:val="0016168B"/>
    <w:rsid w:val="0016178C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0EE"/>
    <w:rsid w:val="00163196"/>
    <w:rsid w:val="00163200"/>
    <w:rsid w:val="0016336B"/>
    <w:rsid w:val="00163428"/>
    <w:rsid w:val="00163735"/>
    <w:rsid w:val="001637C0"/>
    <w:rsid w:val="00163811"/>
    <w:rsid w:val="00163960"/>
    <w:rsid w:val="001639B1"/>
    <w:rsid w:val="00163AA6"/>
    <w:rsid w:val="00163BB2"/>
    <w:rsid w:val="00163FF3"/>
    <w:rsid w:val="00164237"/>
    <w:rsid w:val="001642F4"/>
    <w:rsid w:val="00164364"/>
    <w:rsid w:val="0016461E"/>
    <w:rsid w:val="001646F9"/>
    <w:rsid w:val="001647FC"/>
    <w:rsid w:val="00164805"/>
    <w:rsid w:val="00164A66"/>
    <w:rsid w:val="00164D16"/>
    <w:rsid w:val="00164E37"/>
    <w:rsid w:val="00164E55"/>
    <w:rsid w:val="00164FE7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26E"/>
    <w:rsid w:val="001673D2"/>
    <w:rsid w:val="00167649"/>
    <w:rsid w:val="00167C2B"/>
    <w:rsid w:val="00167CF1"/>
    <w:rsid w:val="00167EEC"/>
    <w:rsid w:val="001702F3"/>
    <w:rsid w:val="00170772"/>
    <w:rsid w:val="00170A8E"/>
    <w:rsid w:val="00170A9C"/>
    <w:rsid w:val="00170B01"/>
    <w:rsid w:val="00170B23"/>
    <w:rsid w:val="00170C90"/>
    <w:rsid w:val="00170CB8"/>
    <w:rsid w:val="00170CE8"/>
    <w:rsid w:val="00171218"/>
    <w:rsid w:val="0017160C"/>
    <w:rsid w:val="00171765"/>
    <w:rsid w:val="00171D38"/>
    <w:rsid w:val="00171D9E"/>
    <w:rsid w:val="00171EC4"/>
    <w:rsid w:val="00171F8C"/>
    <w:rsid w:val="00172030"/>
    <w:rsid w:val="00172067"/>
    <w:rsid w:val="001721C5"/>
    <w:rsid w:val="001723F1"/>
    <w:rsid w:val="00172489"/>
    <w:rsid w:val="0017253F"/>
    <w:rsid w:val="00172544"/>
    <w:rsid w:val="001727C0"/>
    <w:rsid w:val="001729EC"/>
    <w:rsid w:val="00172CC6"/>
    <w:rsid w:val="00172DDF"/>
    <w:rsid w:val="00172F6D"/>
    <w:rsid w:val="00173016"/>
    <w:rsid w:val="0017355D"/>
    <w:rsid w:val="001736DD"/>
    <w:rsid w:val="00173766"/>
    <w:rsid w:val="00173B5C"/>
    <w:rsid w:val="00173C8C"/>
    <w:rsid w:val="00173CAA"/>
    <w:rsid w:val="00173CE3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4ED4"/>
    <w:rsid w:val="00175464"/>
    <w:rsid w:val="00175509"/>
    <w:rsid w:val="001755F2"/>
    <w:rsid w:val="001757DC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6FC5"/>
    <w:rsid w:val="0017724C"/>
    <w:rsid w:val="00177636"/>
    <w:rsid w:val="001776CC"/>
    <w:rsid w:val="00177729"/>
    <w:rsid w:val="0017788F"/>
    <w:rsid w:val="001779EF"/>
    <w:rsid w:val="00177A58"/>
    <w:rsid w:val="00177AD1"/>
    <w:rsid w:val="00177B35"/>
    <w:rsid w:val="00177C02"/>
    <w:rsid w:val="00177E1E"/>
    <w:rsid w:val="00177F76"/>
    <w:rsid w:val="00180024"/>
    <w:rsid w:val="001803BC"/>
    <w:rsid w:val="00180583"/>
    <w:rsid w:val="001809BE"/>
    <w:rsid w:val="00180A8B"/>
    <w:rsid w:val="00181107"/>
    <w:rsid w:val="001813DE"/>
    <w:rsid w:val="00181457"/>
    <w:rsid w:val="001815C6"/>
    <w:rsid w:val="00181B31"/>
    <w:rsid w:val="00181EAD"/>
    <w:rsid w:val="00182057"/>
    <w:rsid w:val="0018223A"/>
    <w:rsid w:val="0018238C"/>
    <w:rsid w:val="001823F9"/>
    <w:rsid w:val="00182473"/>
    <w:rsid w:val="001824A5"/>
    <w:rsid w:val="001825DB"/>
    <w:rsid w:val="00182697"/>
    <w:rsid w:val="00182710"/>
    <w:rsid w:val="00182766"/>
    <w:rsid w:val="00182A26"/>
    <w:rsid w:val="001830EB"/>
    <w:rsid w:val="0018312F"/>
    <w:rsid w:val="001831B4"/>
    <w:rsid w:val="00183AB4"/>
    <w:rsid w:val="00183DC0"/>
    <w:rsid w:val="00183FB5"/>
    <w:rsid w:val="00184086"/>
    <w:rsid w:val="00184115"/>
    <w:rsid w:val="001841EB"/>
    <w:rsid w:val="0018445D"/>
    <w:rsid w:val="001845DE"/>
    <w:rsid w:val="001849FB"/>
    <w:rsid w:val="00184A00"/>
    <w:rsid w:val="00184D2F"/>
    <w:rsid w:val="00184F8D"/>
    <w:rsid w:val="00185397"/>
    <w:rsid w:val="001854CE"/>
    <w:rsid w:val="00185871"/>
    <w:rsid w:val="00185C16"/>
    <w:rsid w:val="00185DFD"/>
    <w:rsid w:val="00185E70"/>
    <w:rsid w:val="00186649"/>
    <w:rsid w:val="001866F1"/>
    <w:rsid w:val="00186B8B"/>
    <w:rsid w:val="00186EC7"/>
    <w:rsid w:val="00187056"/>
    <w:rsid w:val="0018727B"/>
    <w:rsid w:val="00187307"/>
    <w:rsid w:val="00187387"/>
    <w:rsid w:val="001873A4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184"/>
    <w:rsid w:val="001912B7"/>
    <w:rsid w:val="001912EC"/>
    <w:rsid w:val="00191321"/>
    <w:rsid w:val="0019132F"/>
    <w:rsid w:val="001913E8"/>
    <w:rsid w:val="00191591"/>
    <w:rsid w:val="00191661"/>
    <w:rsid w:val="00191692"/>
    <w:rsid w:val="00191801"/>
    <w:rsid w:val="00191A96"/>
    <w:rsid w:val="00191B60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991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0C0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6EF2"/>
    <w:rsid w:val="0019736C"/>
    <w:rsid w:val="001973A5"/>
    <w:rsid w:val="0019787D"/>
    <w:rsid w:val="00197A5C"/>
    <w:rsid w:val="00197C91"/>
    <w:rsid w:val="00197DFA"/>
    <w:rsid w:val="00197F6B"/>
    <w:rsid w:val="001A0164"/>
    <w:rsid w:val="001A01C1"/>
    <w:rsid w:val="001A01E3"/>
    <w:rsid w:val="001A021D"/>
    <w:rsid w:val="001A02AC"/>
    <w:rsid w:val="001A037C"/>
    <w:rsid w:val="001A0532"/>
    <w:rsid w:val="001A057B"/>
    <w:rsid w:val="001A0627"/>
    <w:rsid w:val="001A0754"/>
    <w:rsid w:val="001A0E1F"/>
    <w:rsid w:val="001A10C9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246"/>
    <w:rsid w:val="001A5430"/>
    <w:rsid w:val="001A549F"/>
    <w:rsid w:val="001A5551"/>
    <w:rsid w:val="001A5579"/>
    <w:rsid w:val="001A55FD"/>
    <w:rsid w:val="001A57CB"/>
    <w:rsid w:val="001A592E"/>
    <w:rsid w:val="001A59BF"/>
    <w:rsid w:val="001A6090"/>
    <w:rsid w:val="001A60C9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A9D"/>
    <w:rsid w:val="001A6D47"/>
    <w:rsid w:val="001A6E8F"/>
    <w:rsid w:val="001A6F56"/>
    <w:rsid w:val="001A6F6B"/>
    <w:rsid w:val="001A6F74"/>
    <w:rsid w:val="001A7285"/>
    <w:rsid w:val="001A7510"/>
    <w:rsid w:val="001A76CE"/>
    <w:rsid w:val="001A781A"/>
    <w:rsid w:val="001A79E5"/>
    <w:rsid w:val="001A7D31"/>
    <w:rsid w:val="001A7DAB"/>
    <w:rsid w:val="001B0099"/>
    <w:rsid w:val="001B03D2"/>
    <w:rsid w:val="001B03ED"/>
    <w:rsid w:val="001B0491"/>
    <w:rsid w:val="001B0716"/>
    <w:rsid w:val="001B08FF"/>
    <w:rsid w:val="001B0974"/>
    <w:rsid w:val="001B097C"/>
    <w:rsid w:val="001B0E3E"/>
    <w:rsid w:val="001B150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3D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BD9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514"/>
    <w:rsid w:val="001B767F"/>
    <w:rsid w:val="001B7A8D"/>
    <w:rsid w:val="001B7B8B"/>
    <w:rsid w:val="001B7CF7"/>
    <w:rsid w:val="001B7E7E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633"/>
    <w:rsid w:val="001C1831"/>
    <w:rsid w:val="001C1A27"/>
    <w:rsid w:val="001C1C1E"/>
    <w:rsid w:val="001C1F46"/>
    <w:rsid w:val="001C1F52"/>
    <w:rsid w:val="001C224B"/>
    <w:rsid w:val="001C2306"/>
    <w:rsid w:val="001C2323"/>
    <w:rsid w:val="001C23E4"/>
    <w:rsid w:val="001C2463"/>
    <w:rsid w:val="001C2541"/>
    <w:rsid w:val="001C258D"/>
    <w:rsid w:val="001C2675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6B"/>
    <w:rsid w:val="001C40BD"/>
    <w:rsid w:val="001C43AB"/>
    <w:rsid w:val="001C4445"/>
    <w:rsid w:val="001C44BC"/>
    <w:rsid w:val="001C4647"/>
    <w:rsid w:val="001C48C6"/>
    <w:rsid w:val="001C4C2D"/>
    <w:rsid w:val="001C555B"/>
    <w:rsid w:val="001C55AD"/>
    <w:rsid w:val="001C58A9"/>
    <w:rsid w:val="001C58B1"/>
    <w:rsid w:val="001C5EFB"/>
    <w:rsid w:val="001C6024"/>
    <w:rsid w:val="001C6451"/>
    <w:rsid w:val="001C675A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B63"/>
    <w:rsid w:val="001C7D4B"/>
    <w:rsid w:val="001C7D99"/>
    <w:rsid w:val="001D0146"/>
    <w:rsid w:val="001D0537"/>
    <w:rsid w:val="001D0842"/>
    <w:rsid w:val="001D0D4D"/>
    <w:rsid w:val="001D0E11"/>
    <w:rsid w:val="001D0E89"/>
    <w:rsid w:val="001D0EEB"/>
    <w:rsid w:val="001D10F3"/>
    <w:rsid w:val="001D1102"/>
    <w:rsid w:val="001D11A6"/>
    <w:rsid w:val="001D11D1"/>
    <w:rsid w:val="001D1609"/>
    <w:rsid w:val="001D188B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4C0"/>
    <w:rsid w:val="001D69B1"/>
    <w:rsid w:val="001D6A98"/>
    <w:rsid w:val="001D6B41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1BB"/>
    <w:rsid w:val="001E0285"/>
    <w:rsid w:val="001E0466"/>
    <w:rsid w:val="001E0744"/>
    <w:rsid w:val="001E078B"/>
    <w:rsid w:val="001E08F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05C"/>
    <w:rsid w:val="001E333D"/>
    <w:rsid w:val="001E33FE"/>
    <w:rsid w:val="001E34C8"/>
    <w:rsid w:val="001E367A"/>
    <w:rsid w:val="001E3842"/>
    <w:rsid w:val="001E3A29"/>
    <w:rsid w:val="001E3CCE"/>
    <w:rsid w:val="001E3EE6"/>
    <w:rsid w:val="001E43A1"/>
    <w:rsid w:val="001E445C"/>
    <w:rsid w:val="001E46F4"/>
    <w:rsid w:val="001E4A12"/>
    <w:rsid w:val="001E4B4F"/>
    <w:rsid w:val="001E4B62"/>
    <w:rsid w:val="001E4E9E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078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563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D4E"/>
    <w:rsid w:val="001F2F27"/>
    <w:rsid w:val="001F31D7"/>
    <w:rsid w:val="001F3229"/>
    <w:rsid w:val="001F3370"/>
    <w:rsid w:val="001F3372"/>
    <w:rsid w:val="001F3466"/>
    <w:rsid w:val="001F3565"/>
    <w:rsid w:val="001F35F3"/>
    <w:rsid w:val="001F36A5"/>
    <w:rsid w:val="001F379F"/>
    <w:rsid w:val="001F38DB"/>
    <w:rsid w:val="001F3B79"/>
    <w:rsid w:val="001F3C72"/>
    <w:rsid w:val="001F3FA7"/>
    <w:rsid w:val="001F42B8"/>
    <w:rsid w:val="001F44A1"/>
    <w:rsid w:val="001F4584"/>
    <w:rsid w:val="001F45BA"/>
    <w:rsid w:val="001F46F1"/>
    <w:rsid w:val="001F48C3"/>
    <w:rsid w:val="001F49B1"/>
    <w:rsid w:val="001F4A99"/>
    <w:rsid w:val="001F4CF4"/>
    <w:rsid w:val="001F51DA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6E0F"/>
    <w:rsid w:val="001F726A"/>
    <w:rsid w:val="001F76BC"/>
    <w:rsid w:val="001F78CE"/>
    <w:rsid w:val="001F7949"/>
    <w:rsid w:val="001F7B3F"/>
    <w:rsid w:val="001F7D44"/>
    <w:rsid w:val="00200173"/>
    <w:rsid w:val="00200537"/>
    <w:rsid w:val="00200603"/>
    <w:rsid w:val="00200674"/>
    <w:rsid w:val="00200B90"/>
    <w:rsid w:val="00200FA4"/>
    <w:rsid w:val="00201161"/>
    <w:rsid w:val="002012A1"/>
    <w:rsid w:val="0020131D"/>
    <w:rsid w:val="002013A1"/>
    <w:rsid w:val="00201470"/>
    <w:rsid w:val="002014CA"/>
    <w:rsid w:val="0020163F"/>
    <w:rsid w:val="00201742"/>
    <w:rsid w:val="00201976"/>
    <w:rsid w:val="00201BD7"/>
    <w:rsid w:val="00201E33"/>
    <w:rsid w:val="00201E60"/>
    <w:rsid w:val="00201F86"/>
    <w:rsid w:val="00201F96"/>
    <w:rsid w:val="002020B5"/>
    <w:rsid w:val="00202209"/>
    <w:rsid w:val="00202357"/>
    <w:rsid w:val="0020242E"/>
    <w:rsid w:val="00202602"/>
    <w:rsid w:val="0020266B"/>
    <w:rsid w:val="00202BB3"/>
    <w:rsid w:val="00202C68"/>
    <w:rsid w:val="002030C1"/>
    <w:rsid w:val="00203176"/>
    <w:rsid w:val="002031AA"/>
    <w:rsid w:val="0020331B"/>
    <w:rsid w:val="0020352C"/>
    <w:rsid w:val="0020360F"/>
    <w:rsid w:val="00203795"/>
    <w:rsid w:val="002039FE"/>
    <w:rsid w:val="00203E73"/>
    <w:rsid w:val="002041EC"/>
    <w:rsid w:val="00204366"/>
    <w:rsid w:val="002044A4"/>
    <w:rsid w:val="00204501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54F"/>
    <w:rsid w:val="00205637"/>
    <w:rsid w:val="002058DE"/>
    <w:rsid w:val="00205B13"/>
    <w:rsid w:val="00205EFD"/>
    <w:rsid w:val="00206360"/>
    <w:rsid w:val="002064F5"/>
    <w:rsid w:val="002066D8"/>
    <w:rsid w:val="00206750"/>
    <w:rsid w:val="0020696D"/>
    <w:rsid w:val="00206A08"/>
    <w:rsid w:val="00206BF7"/>
    <w:rsid w:val="00206FB3"/>
    <w:rsid w:val="00206FC1"/>
    <w:rsid w:val="002070A4"/>
    <w:rsid w:val="00207302"/>
    <w:rsid w:val="002073BD"/>
    <w:rsid w:val="00207916"/>
    <w:rsid w:val="00207D75"/>
    <w:rsid w:val="00207DEC"/>
    <w:rsid w:val="00207DF8"/>
    <w:rsid w:val="00210396"/>
    <w:rsid w:val="002105D2"/>
    <w:rsid w:val="00210A96"/>
    <w:rsid w:val="00210B08"/>
    <w:rsid w:val="00210FD6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B9"/>
    <w:rsid w:val="00211EED"/>
    <w:rsid w:val="00211F20"/>
    <w:rsid w:val="0021211B"/>
    <w:rsid w:val="00212590"/>
    <w:rsid w:val="002125C8"/>
    <w:rsid w:val="002129A2"/>
    <w:rsid w:val="00212A5E"/>
    <w:rsid w:val="0021301D"/>
    <w:rsid w:val="00213188"/>
    <w:rsid w:val="00213189"/>
    <w:rsid w:val="0021333C"/>
    <w:rsid w:val="002133CA"/>
    <w:rsid w:val="00213649"/>
    <w:rsid w:val="00213676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B74"/>
    <w:rsid w:val="00215DF7"/>
    <w:rsid w:val="002160A5"/>
    <w:rsid w:val="00216258"/>
    <w:rsid w:val="002162DD"/>
    <w:rsid w:val="002163D9"/>
    <w:rsid w:val="002164D2"/>
    <w:rsid w:val="00216598"/>
    <w:rsid w:val="00216622"/>
    <w:rsid w:val="002166C0"/>
    <w:rsid w:val="00216773"/>
    <w:rsid w:val="00216CE5"/>
    <w:rsid w:val="00217034"/>
    <w:rsid w:val="00217699"/>
    <w:rsid w:val="002176E2"/>
    <w:rsid w:val="00217C08"/>
    <w:rsid w:val="0022005F"/>
    <w:rsid w:val="00220A28"/>
    <w:rsid w:val="00220AAB"/>
    <w:rsid w:val="00220DEF"/>
    <w:rsid w:val="00220ED1"/>
    <w:rsid w:val="00220F11"/>
    <w:rsid w:val="0022101F"/>
    <w:rsid w:val="00221149"/>
    <w:rsid w:val="002212F4"/>
    <w:rsid w:val="002213D3"/>
    <w:rsid w:val="0022194A"/>
    <w:rsid w:val="002219F6"/>
    <w:rsid w:val="00221DF0"/>
    <w:rsid w:val="00221F2D"/>
    <w:rsid w:val="002220FC"/>
    <w:rsid w:val="00222140"/>
    <w:rsid w:val="00222154"/>
    <w:rsid w:val="00222544"/>
    <w:rsid w:val="0022258D"/>
    <w:rsid w:val="002226B2"/>
    <w:rsid w:val="002227C6"/>
    <w:rsid w:val="00222976"/>
    <w:rsid w:val="00222AEC"/>
    <w:rsid w:val="00222CF0"/>
    <w:rsid w:val="00222D03"/>
    <w:rsid w:val="00222DDE"/>
    <w:rsid w:val="002232C0"/>
    <w:rsid w:val="002232C9"/>
    <w:rsid w:val="0022343D"/>
    <w:rsid w:val="00223513"/>
    <w:rsid w:val="002236AE"/>
    <w:rsid w:val="00223BE0"/>
    <w:rsid w:val="00223CE6"/>
    <w:rsid w:val="00223ED4"/>
    <w:rsid w:val="00223F02"/>
    <w:rsid w:val="00223F08"/>
    <w:rsid w:val="00223F6A"/>
    <w:rsid w:val="00224033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5FF2"/>
    <w:rsid w:val="002262DC"/>
    <w:rsid w:val="0022647F"/>
    <w:rsid w:val="0022656E"/>
    <w:rsid w:val="002267A8"/>
    <w:rsid w:val="002267F6"/>
    <w:rsid w:val="00226B70"/>
    <w:rsid w:val="00226BDA"/>
    <w:rsid w:val="00226CBF"/>
    <w:rsid w:val="00226F80"/>
    <w:rsid w:val="00226F98"/>
    <w:rsid w:val="00227201"/>
    <w:rsid w:val="00227622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B92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434"/>
    <w:rsid w:val="002326F3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0A9"/>
    <w:rsid w:val="00234835"/>
    <w:rsid w:val="0023489F"/>
    <w:rsid w:val="0023495C"/>
    <w:rsid w:val="00234A7A"/>
    <w:rsid w:val="00234B79"/>
    <w:rsid w:val="00234CB7"/>
    <w:rsid w:val="00234EF0"/>
    <w:rsid w:val="00234F47"/>
    <w:rsid w:val="00235052"/>
    <w:rsid w:val="002350BB"/>
    <w:rsid w:val="002353EC"/>
    <w:rsid w:val="00235840"/>
    <w:rsid w:val="00235AF9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48E"/>
    <w:rsid w:val="00237620"/>
    <w:rsid w:val="00237B6C"/>
    <w:rsid w:val="00237CE9"/>
    <w:rsid w:val="00237E65"/>
    <w:rsid w:val="0024001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0B9"/>
    <w:rsid w:val="002415C2"/>
    <w:rsid w:val="00241625"/>
    <w:rsid w:val="0024162B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2DD6"/>
    <w:rsid w:val="00243203"/>
    <w:rsid w:val="0024334A"/>
    <w:rsid w:val="0024390E"/>
    <w:rsid w:val="00243A2B"/>
    <w:rsid w:val="00243E02"/>
    <w:rsid w:val="00243E96"/>
    <w:rsid w:val="00244179"/>
    <w:rsid w:val="00244291"/>
    <w:rsid w:val="002445A8"/>
    <w:rsid w:val="0024491F"/>
    <w:rsid w:val="00244A4C"/>
    <w:rsid w:val="00244D1B"/>
    <w:rsid w:val="00244E7C"/>
    <w:rsid w:val="00244EF0"/>
    <w:rsid w:val="002452F0"/>
    <w:rsid w:val="00245394"/>
    <w:rsid w:val="002453AC"/>
    <w:rsid w:val="0024549C"/>
    <w:rsid w:val="00245743"/>
    <w:rsid w:val="00245C03"/>
    <w:rsid w:val="00245CF8"/>
    <w:rsid w:val="00245DC2"/>
    <w:rsid w:val="002462CB"/>
    <w:rsid w:val="00246426"/>
    <w:rsid w:val="002469E5"/>
    <w:rsid w:val="0024714A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AB5"/>
    <w:rsid w:val="00251CA4"/>
    <w:rsid w:val="00251D50"/>
    <w:rsid w:val="00251F6C"/>
    <w:rsid w:val="00252102"/>
    <w:rsid w:val="002523C1"/>
    <w:rsid w:val="00252625"/>
    <w:rsid w:val="002526AF"/>
    <w:rsid w:val="002526BD"/>
    <w:rsid w:val="002526D9"/>
    <w:rsid w:val="00252738"/>
    <w:rsid w:val="002527C3"/>
    <w:rsid w:val="002528C3"/>
    <w:rsid w:val="002528DD"/>
    <w:rsid w:val="00252A99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1EE"/>
    <w:rsid w:val="00254415"/>
    <w:rsid w:val="00254483"/>
    <w:rsid w:val="00254669"/>
    <w:rsid w:val="00254785"/>
    <w:rsid w:val="0025598F"/>
    <w:rsid w:val="00255B60"/>
    <w:rsid w:val="00255ED1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0DD5"/>
    <w:rsid w:val="0026109F"/>
    <w:rsid w:val="00261280"/>
    <w:rsid w:val="00261326"/>
    <w:rsid w:val="002615EC"/>
    <w:rsid w:val="0026186A"/>
    <w:rsid w:val="00261A0A"/>
    <w:rsid w:val="00261A1F"/>
    <w:rsid w:val="00262054"/>
    <w:rsid w:val="00262245"/>
    <w:rsid w:val="00262A58"/>
    <w:rsid w:val="00263103"/>
    <w:rsid w:val="0026347D"/>
    <w:rsid w:val="0026350B"/>
    <w:rsid w:val="00263560"/>
    <w:rsid w:val="00263699"/>
    <w:rsid w:val="002636E0"/>
    <w:rsid w:val="002636F0"/>
    <w:rsid w:val="0026388B"/>
    <w:rsid w:val="00263C1E"/>
    <w:rsid w:val="00263E40"/>
    <w:rsid w:val="00263F95"/>
    <w:rsid w:val="00264012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3A0"/>
    <w:rsid w:val="00265435"/>
    <w:rsid w:val="002654D9"/>
    <w:rsid w:val="002656D5"/>
    <w:rsid w:val="002657A5"/>
    <w:rsid w:val="002657EF"/>
    <w:rsid w:val="00265CA5"/>
    <w:rsid w:val="00265DA9"/>
    <w:rsid w:val="00266066"/>
    <w:rsid w:val="00266299"/>
    <w:rsid w:val="0026630F"/>
    <w:rsid w:val="002663A0"/>
    <w:rsid w:val="002667DE"/>
    <w:rsid w:val="00266A78"/>
    <w:rsid w:val="00266A8D"/>
    <w:rsid w:val="00266C08"/>
    <w:rsid w:val="00266D72"/>
    <w:rsid w:val="00266E7D"/>
    <w:rsid w:val="00267197"/>
    <w:rsid w:val="002671AC"/>
    <w:rsid w:val="002671B8"/>
    <w:rsid w:val="0026741A"/>
    <w:rsid w:val="002676E1"/>
    <w:rsid w:val="00267C55"/>
    <w:rsid w:val="00267D03"/>
    <w:rsid w:val="00267F95"/>
    <w:rsid w:val="0027021D"/>
    <w:rsid w:val="00270301"/>
    <w:rsid w:val="00270663"/>
    <w:rsid w:val="00270781"/>
    <w:rsid w:val="00270820"/>
    <w:rsid w:val="00270B5C"/>
    <w:rsid w:val="00270CA7"/>
    <w:rsid w:val="002710F7"/>
    <w:rsid w:val="00271399"/>
    <w:rsid w:val="0027145D"/>
    <w:rsid w:val="002715C4"/>
    <w:rsid w:val="002715F0"/>
    <w:rsid w:val="002718B3"/>
    <w:rsid w:val="00271948"/>
    <w:rsid w:val="002719AF"/>
    <w:rsid w:val="00271A16"/>
    <w:rsid w:val="00271C4B"/>
    <w:rsid w:val="00271DD9"/>
    <w:rsid w:val="0027208A"/>
    <w:rsid w:val="002720B9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195"/>
    <w:rsid w:val="002743E2"/>
    <w:rsid w:val="0027479D"/>
    <w:rsid w:val="002747FD"/>
    <w:rsid w:val="0027483A"/>
    <w:rsid w:val="00274928"/>
    <w:rsid w:val="00274A55"/>
    <w:rsid w:val="00274ADA"/>
    <w:rsid w:val="00274CAD"/>
    <w:rsid w:val="00275258"/>
    <w:rsid w:val="002754AE"/>
    <w:rsid w:val="00275527"/>
    <w:rsid w:val="002758E5"/>
    <w:rsid w:val="00275FAE"/>
    <w:rsid w:val="00276613"/>
    <w:rsid w:val="00276623"/>
    <w:rsid w:val="00276712"/>
    <w:rsid w:val="002767E6"/>
    <w:rsid w:val="002767EB"/>
    <w:rsid w:val="002768B0"/>
    <w:rsid w:val="002768E1"/>
    <w:rsid w:val="00276A7C"/>
    <w:rsid w:val="00276AA7"/>
    <w:rsid w:val="00276AFC"/>
    <w:rsid w:val="00276CCD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CA1"/>
    <w:rsid w:val="00280F69"/>
    <w:rsid w:val="002812AB"/>
    <w:rsid w:val="0028185C"/>
    <w:rsid w:val="002818A7"/>
    <w:rsid w:val="00281978"/>
    <w:rsid w:val="0028198E"/>
    <w:rsid w:val="00281AF4"/>
    <w:rsid w:val="00281DA6"/>
    <w:rsid w:val="0028225E"/>
    <w:rsid w:val="002824A7"/>
    <w:rsid w:val="002826CE"/>
    <w:rsid w:val="0028271C"/>
    <w:rsid w:val="002827AE"/>
    <w:rsid w:val="002827DB"/>
    <w:rsid w:val="00282BF5"/>
    <w:rsid w:val="00282D74"/>
    <w:rsid w:val="00283145"/>
    <w:rsid w:val="002834CA"/>
    <w:rsid w:val="0028353A"/>
    <w:rsid w:val="00283688"/>
    <w:rsid w:val="00283BF2"/>
    <w:rsid w:val="00283D49"/>
    <w:rsid w:val="00284099"/>
    <w:rsid w:val="00284701"/>
    <w:rsid w:val="002847A9"/>
    <w:rsid w:val="00284EC8"/>
    <w:rsid w:val="0028522D"/>
    <w:rsid w:val="002852B0"/>
    <w:rsid w:val="0028542D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6469"/>
    <w:rsid w:val="00286E33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12E"/>
    <w:rsid w:val="002906E3"/>
    <w:rsid w:val="00290837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13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3CB"/>
    <w:rsid w:val="00294496"/>
    <w:rsid w:val="0029459B"/>
    <w:rsid w:val="00294890"/>
    <w:rsid w:val="00294DCA"/>
    <w:rsid w:val="00294EB0"/>
    <w:rsid w:val="00294FA2"/>
    <w:rsid w:val="0029549E"/>
    <w:rsid w:val="00295555"/>
    <w:rsid w:val="0029560F"/>
    <w:rsid w:val="002956EB"/>
    <w:rsid w:val="00295ACD"/>
    <w:rsid w:val="00295CF0"/>
    <w:rsid w:val="0029607F"/>
    <w:rsid w:val="00296082"/>
    <w:rsid w:val="0029654D"/>
    <w:rsid w:val="00296B2D"/>
    <w:rsid w:val="00296CAE"/>
    <w:rsid w:val="00296D2A"/>
    <w:rsid w:val="0029719B"/>
    <w:rsid w:val="00297356"/>
    <w:rsid w:val="0029749E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0C7B"/>
    <w:rsid w:val="002A1249"/>
    <w:rsid w:val="002A15FD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854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3"/>
    <w:rsid w:val="002A58CA"/>
    <w:rsid w:val="002A5B56"/>
    <w:rsid w:val="002A5BD8"/>
    <w:rsid w:val="002A5C3E"/>
    <w:rsid w:val="002A5F0B"/>
    <w:rsid w:val="002A6581"/>
    <w:rsid w:val="002A6C19"/>
    <w:rsid w:val="002A6CBB"/>
    <w:rsid w:val="002A6EC2"/>
    <w:rsid w:val="002A718B"/>
    <w:rsid w:val="002A726E"/>
    <w:rsid w:val="002A72F3"/>
    <w:rsid w:val="002A75BD"/>
    <w:rsid w:val="002A763C"/>
    <w:rsid w:val="002A7AE5"/>
    <w:rsid w:val="002A7D5B"/>
    <w:rsid w:val="002A7EEA"/>
    <w:rsid w:val="002B09E5"/>
    <w:rsid w:val="002B0C04"/>
    <w:rsid w:val="002B0C69"/>
    <w:rsid w:val="002B0E7A"/>
    <w:rsid w:val="002B1284"/>
    <w:rsid w:val="002B1300"/>
    <w:rsid w:val="002B155B"/>
    <w:rsid w:val="002B180C"/>
    <w:rsid w:val="002B1812"/>
    <w:rsid w:val="002B19D2"/>
    <w:rsid w:val="002B1B0A"/>
    <w:rsid w:val="002B1B9B"/>
    <w:rsid w:val="002B1C79"/>
    <w:rsid w:val="002B1D98"/>
    <w:rsid w:val="002B1F5E"/>
    <w:rsid w:val="002B1FC7"/>
    <w:rsid w:val="002B2046"/>
    <w:rsid w:val="002B20AD"/>
    <w:rsid w:val="002B21A3"/>
    <w:rsid w:val="002B23D1"/>
    <w:rsid w:val="002B24DB"/>
    <w:rsid w:val="002B278B"/>
    <w:rsid w:val="002B27E0"/>
    <w:rsid w:val="002B29A9"/>
    <w:rsid w:val="002B29E8"/>
    <w:rsid w:val="002B2B30"/>
    <w:rsid w:val="002B2E0E"/>
    <w:rsid w:val="002B30B9"/>
    <w:rsid w:val="002B3138"/>
    <w:rsid w:val="002B321B"/>
    <w:rsid w:val="002B3720"/>
    <w:rsid w:val="002B3818"/>
    <w:rsid w:val="002B38BE"/>
    <w:rsid w:val="002B3919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4BF"/>
    <w:rsid w:val="002B650A"/>
    <w:rsid w:val="002B6DF5"/>
    <w:rsid w:val="002B6FAD"/>
    <w:rsid w:val="002B705F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9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05F"/>
    <w:rsid w:val="002C4252"/>
    <w:rsid w:val="002C4421"/>
    <w:rsid w:val="002C4446"/>
    <w:rsid w:val="002C451A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27D"/>
    <w:rsid w:val="002C6424"/>
    <w:rsid w:val="002C648C"/>
    <w:rsid w:val="002C64C4"/>
    <w:rsid w:val="002C65BC"/>
    <w:rsid w:val="002C691D"/>
    <w:rsid w:val="002C6946"/>
    <w:rsid w:val="002C6A93"/>
    <w:rsid w:val="002C6B80"/>
    <w:rsid w:val="002C6BB1"/>
    <w:rsid w:val="002C6C3B"/>
    <w:rsid w:val="002C7069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60F"/>
    <w:rsid w:val="002D1FEB"/>
    <w:rsid w:val="002D2218"/>
    <w:rsid w:val="002D2414"/>
    <w:rsid w:val="002D2975"/>
    <w:rsid w:val="002D2A92"/>
    <w:rsid w:val="002D2F2D"/>
    <w:rsid w:val="002D2F9D"/>
    <w:rsid w:val="002D332D"/>
    <w:rsid w:val="002D35B8"/>
    <w:rsid w:val="002D3633"/>
    <w:rsid w:val="002D3711"/>
    <w:rsid w:val="002D37FF"/>
    <w:rsid w:val="002D3A4D"/>
    <w:rsid w:val="002D3DFF"/>
    <w:rsid w:val="002D3F6F"/>
    <w:rsid w:val="002D4226"/>
    <w:rsid w:val="002D4307"/>
    <w:rsid w:val="002D437B"/>
    <w:rsid w:val="002D4422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E5"/>
    <w:rsid w:val="002D5A60"/>
    <w:rsid w:val="002D5C86"/>
    <w:rsid w:val="002D5D70"/>
    <w:rsid w:val="002D5F34"/>
    <w:rsid w:val="002D60AC"/>
    <w:rsid w:val="002D67BD"/>
    <w:rsid w:val="002D6847"/>
    <w:rsid w:val="002D6DAB"/>
    <w:rsid w:val="002D7670"/>
    <w:rsid w:val="002D76AF"/>
    <w:rsid w:val="002D76C1"/>
    <w:rsid w:val="002D77ED"/>
    <w:rsid w:val="002D7808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22"/>
    <w:rsid w:val="002E1D37"/>
    <w:rsid w:val="002E1F36"/>
    <w:rsid w:val="002E23AD"/>
    <w:rsid w:val="002E24E3"/>
    <w:rsid w:val="002E2692"/>
    <w:rsid w:val="002E27C5"/>
    <w:rsid w:val="002E2840"/>
    <w:rsid w:val="002E288A"/>
    <w:rsid w:val="002E28F5"/>
    <w:rsid w:val="002E2A77"/>
    <w:rsid w:val="002E2CCB"/>
    <w:rsid w:val="002E2E13"/>
    <w:rsid w:val="002E30FA"/>
    <w:rsid w:val="002E34F1"/>
    <w:rsid w:val="002E3511"/>
    <w:rsid w:val="002E3696"/>
    <w:rsid w:val="002E377A"/>
    <w:rsid w:val="002E3AFC"/>
    <w:rsid w:val="002E3CE0"/>
    <w:rsid w:val="002E3CF0"/>
    <w:rsid w:val="002E3F8C"/>
    <w:rsid w:val="002E4167"/>
    <w:rsid w:val="002E4273"/>
    <w:rsid w:val="002E42E3"/>
    <w:rsid w:val="002E4355"/>
    <w:rsid w:val="002E46AC"/>
    <w:rsid w:val="002E49DC"/>
    <w:rsid w:val="002E4C05"/>
    <w:rsid w:val="002E4D6C"/>
    <w:rsid w:val="002E4EF2"/>
    <w:rsid w:val="002E51F0"/>
    <w:rsid w:val="002E5524"/>
    <w:rsid w:val="002E55CD"/>
    <w:rsid w:val="002E55CE"/>
    <w:rsid w:val="002E581E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A31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22"/>
    <w:rsid w:val="002F0BA9"/>
    <w:rsid w:val="002F0E7A"/>
    <w:rsid w:val="002F0F12"/>
    <w:rsid w:val="002F1083"/>
    <w:rsid w:val="002F11D8"/>
    <w:rsid w:val="002F1235"/>
    <w:rsid w:val="002F124B"/>
    <w:rsid w:val="002F1339"/>
    <w:rsid w:val="002F15E5"/>
    <w:rsid w:val="002F18AA"/>
    <w:rsid w:val="002F1ACC"/>
    <w:rsid w:val="002F1C71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84"/>
    <w:rsid w:val="002F32A9"/>
    <w:rsid w:val="002F3317"/>
    <w:rsid w:val="002F35A3"/>
    <w:rsid w:val="002F3724"/>
    <w:rsid w:val="002F381C"/>
    <w:rsid w:val="002F391A"/>
    <w:rsid w:val="002F3A5A"/>
    <w:rsid w:val="002F3AC5"/>
    <w:rsid w:val="002F3CAD"/>
    <w:rsid w:val="002F3F24"/>
    <w:rsid w:val="002F3F2E"/>
    <w:rsid w:val="002F41D7"/>
    <w:rsid w:val="002F449C"/>
    <w:rsid w:val="002F4814"/>
    <w:rsid w:val="002F497A"/>
    <w:rsid w:val="002F4D51"/>
    <w:rsid w:val="002F4DAB"/>
    <w:rsid w:val="002F52FC"/>
    <w:rsid w:val="002F5339"/>
    <w:rsid w:val="002F5654"/>
    <w:rsid w:val="002F59D0"/>
    <w:rsid w:val="002F5A81"/>
    <w:rsid w:val="002F5C6A"/>
    <w:rsid w:val="002F5EBE"/>
    <w:rsid w:val="002F60A5"/>
    <w:rsid w:val="002F624F"/>
    <w:rsid w:val="002F62A2"/>
    <w:rsid w:val="002F62DA"/>
    <w:rsid w:val="002F66E7"/>
    <w:rsid w:val="002F689D"/>
    <w:rsid w:val="002F6919"/>
    <w:rsid w:val="002F6B9A"/>
    <w:rsid w:val="002F6E41"/>
    <w:rsid w:val="002F6E82"/>
    <w:rsid w:val="002F6EBD"/>
    <w:rsid w:val="002F6FB0"/>
    <w:rsid w:val="002F72CB"/>
    <w:rsid w:val="002F77AC"/>
    <w:rsid w:val="002F7832"/>
    <w:rsid w:val="002F7B36"/>
    <w:rsid w:val="002F7C8C"/>
    <w:rsid w:val="00300183"/>
    <w:rsid w:val="00300362"/>
    <w:rsid w:val="003003AA"/>
    <w:rsid w:val="003005C3"/>
    <w:rsid w:val="00300630"/>
    <w:rsid w:val="00300938"/>
    <w:rsid w:val="003009FA"/>
    <w:rsid w:val="00300F20"/>
    <w:rsid w:val="00301011"/>
    <w:rsid w:val="003013F6"/>
    <w:rsid w:val="00301692"/>
    <w:rsid w:val="003017D0"/>
    <w:rsid w:val="00301B58"/>
    <w:rsid w:val="00301FA9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706"/>
    <w:rsid w:val="00305B8F"/>
    <w:rsid w:val="00305C5A"/>
    <w:rsid w:val="00305D5F"/>
    <w:rsid w:val="00306066"/>
    <w:rsid w:val="003060B4"/>
    <w:rsid w:val="00306272"/>
    <w:rsid w:val="003064AB"/>
    <w:rsid w:val="00306BC5"/>
    <w:rsid w:val="00306CE8"/>
    <w:rsid w:val="003070E8"/>
    <w:rsid w:val="003075DB"/>
    <w:rsid w:val="0030765C"/>
    <w:rsid w:val="00307965"/>
    <w:rsid w:val="00307B3F"/>
    <w:rsid w:val="00307C10"/>
    <w:rsid w:val="00307DA4"/>
    <w:rsid w:val="00307DD8"/>
    <w:rsid w:val="00307ED5"/>
    <w:rsid w:val="00310313"/>
    <w:rsid w:val="003105E5"/>
    <w:rsid w:val="0031083E"/>
    <w:rsid w:val="00310B7C"/>
    <w:rsid w:val="00310BED"/>
    <w:rsid w:val="00310DA0"/>
    <w:rsid w:val="00310DBE"/>
    <w:rsid w:val="00310ECD"/>
    <w:rsid w:val="00310EE4"/>
    <w:rsid w:val="003111CA"/>
    <w:rsid w:val="0031161B"/>
    <w:rsid w:val="0031176D"/>
    <w:rsid w:val="00311808"/>
    <w:rsid w:val="00311B0D"/>
    <w:rsid w:val="00311DCA"/>
    <w:rsid w:val="00311E44"/>
    <w:rsid w:val="00311E52"/>
    <w:rsid w:val="003120AE"/>
    <w:rsid w:val="00312284"/>
    <w:rsid w:val="003125BD"/>
    <w:rsid w:val="003127A3"/>
    <w:rsid w:val="00312963"/>
    <w:rsid w:val="00312BC4"/>
    <w:rsid w:val="003133AD"/>
    <w:rsid w:val="00313734"/>
    <w:rsid w:val="00313742"/>
    <w:rsid w:val="003137D5"/>
    <w:rsid w:val="0031396A"/>
    <w:rsid w:val="00313A58"/>
    <w:rsid w:val="00313A98"/>
    <w:rsid w:val="00313B8B"/>
    <w:rsid w:val="00314192"/>
    <w:rsid w:val="003144E0"/>
    <w:rsid w:val="003144E2"/>
    <w:rsid w:val="00314542"/>
    <w:rsid w:val="0031469C"/>
    <w:rsid w:val="0031483C"/>
    <w:rsid w:val="003149C8"/>
    <w:rsid w:val="00314E0A"/>
    <w:rsid w:val="003154F8"/>
    <w:rsid w:val="0031551E"/>
    <w:rsid w:val="003155DC"/>
    <w:rsid w:val="00315607"/>
    <w:rsid w:val="003159FC"/>
    <w:rsid w:val="00315A89"/>
    <w:rsid w:val="00315C55"/>
    <w:rsid w:val="00315C62"/>
    <w:rsid w:val="00315D63"/>
    <w:rsid w:val="00316093"/>
    <w:rsid w:val="003160A2"/>
    <w:rsid w:val="00316126"/>
    <w:rsid w:val="00316272"/>
    <w:rsid w:val="00316396"/>
    <w:rsid w:val="00316884"/>
    <w:rsid w:val="003168A9"/>
    <w:rsid w:val="00316903"/>
    <w:rsid w:val="00316A42"/>
    <w:rsid w:val="00316E7A"/>
    <w:rsid w:val="00316FE3"/>
    <w:rsid w:val="00317110"/>
    <w:rsid w:val="00317188"/>
    <w:rsid w:val="00317423"/>
    <w:rsid w:val="003176BE"/>
    <w:rsid w:val="003178F8"/>
    <w:rsid w:val="00317946"/>
    <w:rsid w:val="00317BED"/>
    <w:rsid w:val="00317F00"/>
    <w:rsid w:val="00317F09"/>
    <w:rsid w:val="00320120"/>
    <w:rsid w:val="00320189"/>
    <w:rsid w:val="0032025C"/>
    <w:rsid w:val="00320448"/>
    <w:rsid w:val="0032050F"/>
    <w:rsid w:val="00320743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292"/>
    <w:rsid w:val="003224E8"/>
    <w:rsid w:val="00322588"/>
    <w:rsid w:val="00322984"/>
    <w:rsid w:val="00322AA1"/>
    <w:rsid w:val="00322B2E"/>
    <w:rsid w:val="00322CDF"/>
    <w:rsid w:val="00322D25"/>
    <w:rsid w:val="003230F9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8C0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C6E"/>
    <w:rsid w:val="00325ED1"/>
    <w:rsid w:val="003262F0"/>
    <w:rsid w:val="0032630E"/>
    <w:rsid w:val="003263B6"/>
    <w:rsid w:val="00326500"/>
    <w:rsid w:val="00326588"/>
    <w:rsid w:val="00326656"/>
    <w:rsid w:val="00326823"/>
    <w:rsid w:val="00326A29"/>
    <w:rsid w:val="00326B02"/>
    <w:rsid w:val="00326C6C"/>
    <w:rsid w:val="00327002"/>
    <w:rsid w:val="00327081"/>
    <w:rsid w:val="00327396"/>
    <w:rsid w:val="003277CA"/>
    <w:rsid w:val="00327985"/>
    <w:rsid w:val="00327A89"/>
    <w:rsid w:val="00327CA9"/>
    <w:rsid w:val="00327E51"/>
    <w:rsid w:val="00327FDE"/>
    <w:rsid w:val="0033039A"/>
    <w:rsid w:val="00330407"/>
    <w:rsid w:val="003304E7"/>
    <w:rsid w:val="003304F4"/>
    <w:rsid w:val="0033097F"/>
    <w:rsid w:val="00330CF2"/>
    <w:rsid w:val="00330E82"/>
    <w:rsid w:val="00331292"/>
    <w:rsid w:val="003312F3"/>
    <w:rsid w:val="003315D2"/>
    <w:rsid w:val="0033162B"/>
    <w:rsid w:val="00331E29"/>
    <w:rsid w:val="0033265B"/>
    <w:rsid w:val="00332A98"/>
    <w:rsid w:val="00332D1B"/>
    <w:rsid w:val="00332EE3"/>
    <w:rsid w:val="00333096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2B"/>
    <w:rsid w:val="003358B4"/>
    <w:rsid w:val="00335CF7"/>
    <w:rsid w:val="00335D1A"/>
    <w:rsid w:val="00335F9B"/>
    <w:rsid w:val="003363AA"/>
    <w:rsid w:val="0033644F"/>
    <w:rsid w:val="00336A4A"/>
    <w:rsid w:val="00336C0C"/>
    <w:rsid w:val="00336CBC"/>
    <w:rsid w:val="00336F55"/>
    <w:rsid w:val="0033718F"/>
    <w:rsid w:val="003372D8"/>
    <w:rsid w:val="003375E6"/>
    <w:rsid w:val="003376A1"/>
    <w:rsid w:val="003376F1"/>
    <w:rsid w:val="00337D19"/>
    <w:rsid w:val="00337E23"/>
    <w:rsid w:val="00337F4C"/>
    <w:rsid w:val="003400F5"/>
    <w:rsid w:val="0034041A"/>
    <w:rsid w:val="003405BC"/>
    <w:rsid w:val="003407EA"/>
    <w:rsid w:val="003409A1"/>
    <w:rsid w:val="00340C07"/>
    <w:rsid w:val="00340C8D"/>
    <w:rsid w:val="00340E5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3FB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5D2B"/>
    <w:rsid w:val="00346081"/>
    <w:rsid w:val="003460AE"/>
    <w:rsid w:val="00346124"/>
    <w:rsid w:val="0034626B"/>
    <w:rsid w:val="003463A9"/>
    <w:rsid w:val="00346505"/>
    <w:rsid w:val="0034652E"/>
    <w:rsid w:val="003467EE"/>
    <w:rsid w:val="00346863"/>
    <w:rsid w:val="00346D15"/>
    <w:rsid w:val="00346EA2"/>
    <w:rsid w:val="00346EBD"/>
    <w:rsid w:val="00346EDE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7F"/>
    <w:rsid w:val="0035049C"/>
    <w:rsid w:val="003507EC"/>
    <w:rsid w:val="00350BEC"/>
    <w:rsid w:val="00350D5E"/>
    <w:rsid w:val="00350E27"/>
    <w:rsid w:val="00350EC4"/>
    <w:rsid w:val="00350F80"/>
    <w:rsid w:val="00350F83"/>
    <w:rsid w:val="003510AC"/>
    <w:rsid w:val="003510E7"/>
    <w:rsid w:val="003511B6"/>
    <w:rsid w:val="00351258"/>
    <w:rsid w:val="00351402"/>
    <w:rsid w:val="00351403"/>
    <w:rsid w:val="00351770"/>
    <w:rsid w:val="003519D7"/>
    <w:rsid w:val="00351A9C"/>
    <w:rsid w:val="00351EFF"/>
    <w:rsid w:val="00351FF3"/>
    <w:rsid w:val="00352506"/>
    <w:rsid w:val="003525ED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3B1C"/>
    <w:rsid w:val="00354097"/>
    <w:rsid w:val="003541BE"/>
    <w:rsid w:val="003541C0"/>
    <w:rsid w:val="0035433F"/>
    <w:rsid w:val="00354407"/>
    <w:rsid w:val="0035448A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6B6F"/>
    <w:rsid w:val="003570FB"/>
    <w:rsid w:val="00357320"/>
    <w:rsid w:val="003574B8"/>
    <w:rsid w:val="003577A2"/>
    <w:rsid w:val="003577BF"/>
    <w:rsid w:val="00357833"/>
    <w:rsid w:val="0035784C"/>
    <w:rsid w:val="00357BFA"/>
    <w:rsid w:val="00357CE0"/>
    <w:rsid w:val="00357DB7"/>
    <w:rsid w:val="00360237"/>
    <w:rsid w:val="00360430"/>
    <w:rsid w:val="003606EC"/>
    <w:rsid w:val="0036075B"/>
    <w:rsid w:val="003608BA"/>
    <w:rsid w:val="00360BB2"/>
    <w:rsid w:val="00360BE3"/>
    <w:rsid w:val="003618D9"/>
    <w:rsid w:val="00361976"/>
    <w:rsid w:val="00361A20"/>
    <w:rsid w:val="00361AB8"/>
    <w:rsid w:val="00361D1C"/>
    <w:rsid w:val="00361DCD"/>
    <w:rsid w:val="00361E60"/>
    <w:rsid w:val="00361EA7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40F"/>
    <w:rsid w:val="00363518"/>
    <w:rsid w:val="00363535"/>
    <w:rsid w:val="00363537"/>
    <w:rsid w:val="003638E7"/>
    <w:rsid w:val="00363C39"/>
    <w:rsid w:val="00363E4F"/>
    <w:rsid w:val="00363EF2"/>
    <w:rsid w:val="0036410B"/>
    <w:rsid w:val="00364215"/>
    <w:rsid w:val="00364621"/>
    <w:rsid w:val="003646BA"/>
    <w:rsid w:val="00364E51"/>
    <w:rsid w:val="003650BC"/>
    <w:rsid w:val="003650E4"/>
    <w:rsid w:val="00365231"/>
    <w:rsid w:val="0036531D"/>
    <w:rsid w:val="003654DB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4A9"/>
    <w:rsid w:val="003665FD"/>
    <w:rsid w:val="003666C2"/>
    <w:rsid w:val="003667F4"/>
    <w:rsid w:val="00366935"/>
    <w:rsid w:val="00366A2C"/>
    <w:rsid w:val="00366B3F"/>
    <w:rsid w:val="00366C19"/>
    <w:rsid w:val="00366D41"/>
    <w:rsid w:val="00366DA4"/>
    <w:rsid w:val="00366ECA"/>
    <w:rsid w:val="003671C5"/>
    <w:rsid w:val="00367636"/>
    <w:rsid w:val="00367647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12"/>
    <w:rsid w:val="00371271"/>
    <w:rsid w:val="00371357"/>
    <w:rsid w:val="003715D6"/>
    <w:rsid w:val="00371800"/>
    <w:rsid w:val="0037191D"/>
    <w:rsid w:val="00371CE2"/>
    <w:rsid w:val="00372002"/>
    <w:rsid w:val="00372292"/>
    <w:rsid w:val="003723D0"/>
    <w:rsid w:val="0037258B"/>
    <w:rsid w:val="00372684"/>
    <w:rsid w:val="003729F6"/>
    <w:rsid w:val="00372BF3"/>
    <w:rsid w:val="0037313F"/>
    <w:rsid w:val="0037340C"/>
    <w:rsid w:val="0037344E"/>
    <w:rsid w:val="00373680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57E"/>
    <w:rsid w:val="0037564C"/>
    <w:rsid w:val="0037585C"/>
    <w:rsid w:val="00375A52"/>
    <w:rsid w:val="00375BA8"/>
    <w:rsid w:val="00375FA8"/>
    <w:rsid w:val="00375FBA"/>
    <w:rsid w:val="00376257"/>
    <w:rsid w:val="00376281"/>
    <w:rsid w:val="003762DC"/>
    <w:rsid w:val="00376445"/>
    <w:rsid w:val="00376502"/>
    <w:rsid w:val="003765E7"/>
    <w:rsid w:val="0037664A"/>
    <w:rsid w:val="003767F1"/>
    <w:rsid w:val="003768F8"/>
    <w:rsid w:val="00376A9B"/>
    <w:rsid w:val="00376DA0"/>
    <w:rsid w:val="00376DDD"/>
    <w:rsid w:val="00377153"/>
    <w:rsid w:val="00377157"/>
    <w:rsid w:val="0037720C"/>
    <w:rsid w:val="003772DD"/>
    <w:rsid w:val="00377556"/>
    <w:rsid w:val="00377601"/>
    <w:rsid w:val="00377788"/>
    <w:rsid w:val="00377A11"/>
    <w:rsid w:val="00377B15"/>
    <w:rsid w:val="00377B9B"/>
    <w:rsid w:val="00377DDA"/>
    <w:rsid w:val="00377F43"/>
    <w:rsid w:val="00377F75"/>
    <w:rsid w:val="00377FBC"/>
    <w:rsid w:val="0038018A"/>
    <w:rsid w:val="00380242"/>
    <w:rsid w:val="00380339"/>
    <w:rsid w:val="00380369"/>
    <w:rsid w:val="00380498"/>
    <w:rsid w:val="003804E8"/>
    <w:rsid w:val="00380F06"/>
    <w:rsid w:val="00380FE2"/>
    <w:rsid w:val="0038105E"/>
    <w:rsid w:val="00381189"/>
    <w:rsid w:val="0038126E"/>
    <w:rsid w:val="0038129A"/>
    <w:rsid w:val="0038141B"/>
    <w:rsid w:val="003816A6"/>
    <w:rsid w:val="00381728"/>
    <w:rsid w:val="00381A47"/>
    <w:rsid w:val="00381AB6"/>
    <w:rsid w:val="00381C7F"/>
    <w:rsid w:val="00381DA4"/>
    <w:rsid w:val="00381FB1"/>
    <w:rsid w:val="00381FE4"/>
    <w:rsid w:val="00381FE9"/>
    <w:rsid w:val="0038201E"/>
    <w:rsid w:val="003826A1"/>
    <w:rsid w:val="003826B4"/>
    <w:rsid w:val="00382AD8"/>
    <w:rsid w:val="00382D5C"/>
    <w:rsid w:val="00382DD9"/>
    <w:rsid w:val="00383104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1B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7B3"/>
    <w:rsid w:val="00390FDA"/>
    <w:rsid w:val="00391301"/>
    <w:rsid w:val="00391334"/>
    <w:rsid w:val="003913B1"/>
    <w:rsid w:val="00391506"/>
    <w:rsid w:val="00391515"/>
    <w:rsid w:val="003918ED"/>
    <w:rsid w:val="00391EE1"/>
    <w:rsid w:val="00392370"/>
    <w:rsid w:val="00392524"/>
    <w:rsid w:val="00392631"/>
    <w:rsid w:val="00392771"/>
    <w:rsid w:val="003927A1"/>
    <w:rsid w:val="00392A52"/>
    <w:rsid w:val="00392A96"/>
    <w:rsid w:val="00392B37"/>
    <w:rsid w:val="00392D12"/>
    <w:rsid w:val="00392E9D"/>
    <w:rsid w:val="00392F5F"/>
    <w:rsid w:val="003930D6"/>
    <w:rsid w:val="0039343F"/>
    <w:rsid w:val="00393466"/>
    <w:rsid w:val="00393609"/>
    <w:rsid w:val="003938AD"/>
    <w:rsid w:val="00393DFD"/>
    <w:rsid w:val="00393E4F"/>
    <w:rsid w:val="0039478D"/>
    <w:rsid w:val="0039479D"/>
    <w:rsid w:val="00394B4B"/>
    <w:rsid w:val="00394CF6"/>
    <w:rsid w:val="00394E83"/>
    <w:rsid w:val="00394EE6"/>
    <w:rsid w:val="00394F14"/>
    <w:rsid w:val="0039510E"/>
    <w:rsid w:val="00395997"/>
    <w:rsid w:val="00395AEF"/>
    <w:rsid w:val="003968F9"/>
    <w:rsid w:val="00396C69"/>
    <w:rsid w:val="00396C97"/>
    <w:rsid w:val="00396CD9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43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40"/>
    <w:rsid w:val="003A3556"/>
    <w:rsid w:val="003A3682"/>
    <w:rsid w:val="003A369D"/>
    <w:rsid w:val="003A379A"/>
    <w:rsid w:val="003A3964"/>
    <w:rsid w:val="003A3C37"/>
    <w:rsid w:val="003A3C60"/>
    <w:rsid w:val="003A3E22"/>
    <w:rsid w:val="003A3EE6"/>
    <w:rsid w:val="003A424B"/>
    <w:rsid w:val="003A435B"/>
    <w:rsid w:val="003A43B1"/>
    <w:rsid w:val="003A4953"/>
    <w:rsid w:val="003A4975"/>
    <w:rsid w:val="003A499D"/>
    <w:rsid w:val="003A49FC"/>
    <w:rsid w:val="003A4B4B"/>
    <w:rsid w:val="003A4BE3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03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9F2"/>
    <w:rsid w:val="003A7D9F"/>
    <w:rsid w:val="003A7E0D"/>
    <w:rsid w:val="003A7F54"/>
    <w:rsid w:val="003B00C2"/>
    <w:rsid w:val="003B0118"/>
    <w:rsid w:val="003B017D"/>
    <w:rsid w:val="003B029E"/>
    <w:rsid w:val="003B03D8"/>
    <w:rsid w:val="003B03E7"/>
    <w:rsid w:val="003B04E3"/>
    <w:rsid w:val="003B0527"/>
    <w:rsid w:val="003B0568"/>
    <w:rsid w:val="003B05D7"/>
    <w:rsid w:val="003B0625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8A9"/>
    <w:rsid w:val="003B190B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7F0"/>
    <w:rsid w:val="003B3808"/>
    <w:rsid w:val="003B3A45"/>
    <w:rsid w:val="003B3E25"/>
    <w:rsid w:val="003B3E44"/>
    <w:rsid w:val="003B3EC1"/>
    <w:rsid w:val="003B3F91"/>
    <w:rsid w:val="003B4045"/>
    <w:rsid w:val="003B40E7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75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199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684"/>
    <w:rsid w:val="003C18C1"/>
    <w:rsid w:val="003C18C6"/>
    <w:rsid w:val="003C1909"/>
    <w:rsid w:val="003C19D1"/>
    <w:rsid w:val="003C1AFF"/>
    <w:rsid w:val="003C1BA0"/>
    <w:rsid w:val="003C1CFC"/>
    <w:rsid w:val="003C1E76"/>
    <w:rsid w:val="003C1EA8"/>
    <w:rsid w:val="003C1F57"/>
    <w:rsid w:val="003C23F4"/>
    <w:rsid w:val="003C242A"/>
    <w:rsid w:val="003C242C"/>
    <w:rsid w:val="003C245F"/>
    <w:rsid w:val="003C26BD"/>
    <w:rsid w:val="003C26F0"/>
    <w:rsid w:val="003C27AA"/>
    <w:rsid w:val="003C2A89"/>
    <w:rsid w:val="003C2BE8"/>
    <w:rsid w:val="003C2D6F"/>
    <w:rsid w:val="003C2DBD"/>
    <w:rsid w:val="003C307C"/>
    <w:rsid w:val="003C3378"/>
    <w:rsid w:val="003C35D1"/>
    <w:rsid w:val="003C35E7"/>
    <w:rsid w:val="003C3854"/>
    <w:rsid w:val="003C3920"/>
    <w:rsid w:val="003C3981"/>
    <w:rsid w:val="003C3B50"/>
    <w:rsid w:val="003C3C0C"/>
    <w:rsid w:val="003C3CCA"/>
    <w:rsid w:val="003C4267"/>
    <w:rsid w:val="003C426D"/>
    <w:rsid w:val="003C429E"/>
    <w:rsid w:val="003C4386"/>
    <w:rsid w:val="003C45CB"/>
    <w:rsid w:val="003C482D"/>
    <w:rsid w:val="003C49D6"/>
    <w:rsid w:val="003C49EE"/>
    <w:rsid w:val="003C4B79"/>
    <w:rsid w:val="003C4F7D"/>
    <w:rsid w:val="003C50F5"/>
    <w:rsid w:val="003C5132"/>
    <w:rsid w:val="003C5797"/>
    <w:rsid w:val="003C5B3C"/>
    <w:rsid w:val="003C5DE7"/>
    <w:rsid w:val="003C6178"/>
    <w:rsid w:val="003C630D"/>
    <w:rsid w:val="003C6435"/>
    <w:rsid w:val="003C6509"/>
    <w:rsid w:val="003C65AF"/>
    <w:rsid w:val="003C65CA"/>
    <w:rsid w:val="003C69E5"/>
    <w:rsid w:val="003C6B1B"/>
    <w:rsid w:val="003C6FA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9D7"/>
    <w:rsid w:val="003D1A25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A42"/>
    <w:rsid w:val="003D4A69"/>
    <w:rsid w:val="003D4D1E"/>
    <w:rsid w:val="003D4E1F"/>
    <w:rsid w:val="003D50E5"/>
    <w:rsid w:val="003D51E8"/>
    <w:rsid w:val="003D5271"/>
    <w:rsid w:val="003D53C9"/>
    <w:rsid w:val="003D54E2"/>
    <w:rsid w:val="003D55DA"/>
    <w:rsid w:val="003D57F0"/>
    <w:rsid w:val="003D5972"/>
    <w:rsid w:val="003D5A59"/>
    <w:rsid w:val="003D5A65"/>
    <w:rsid w:val="003D5C56"/>
    <w:rsid w:val="003D5D3F"/>
    <w:rsid w:val="003D5FAE"/>
    <w:rsid w:val="003D62B4"/>
    <w:rsid w:val="003D6377"/>
    <w:rsid w:val="003D659D"/>
    <w:rsid w:val="003D685D"/>
    <w:rsid w:val="003D690D"/>
    <w:rsid w:val="003D6EF5"/>
    <w:rsid w:val="003D71AA"/>
    <w:rsid w:val="003D730F"/>
    <w:rsid w:val="003D74A8"/>
    <w:rsid w:val="003D7701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1DD"/>
    <w:rsid w:val="003E26DE"/>
    <w:rsid w:val="003E26E9"/>
    <w:rsid w:val="003E28A3"/>
    <w:rsid w:val="003E2964"/>
    <w:rsid w:val="003E2ABA"/>
    <w:rsid w:val="003E2C27"/>
    <w:rsid w:val="003E2DE9"/>
    <w:rsid w:val="003E2E30"/>
    <w:rsid w:val="003E2EDB"/>
    <w:rsid w:val="003E31D8"/>
    <w:rsid w:val="003E33D6"/>
    <w:rsid w:val="003E34CA"/>
    <w:rsid w:val="003E3772"/>
    <w:rsid w:val="003E379C"/>
    <w:rsid w:val="003E3A2A"/>
    <w:rsid w:val="003E3CAE"/>
    <w:rsid w:val="003E3D49"/>
    <w:rsid w:val="003E3FA6"/>
    <w:rsid w:val="003E41D2"/>
    <w:rsid w:val="003E42FF"/>
    <w:rsid w:val="003E44EA"/>
    <w:rsid w:val="003E45B9"/>
    <w:rsid w:val="003E469F"/>
    <w:rsid w:val="003E46C5"/>
    <w:rsid w:val="003E4721"/>
    <w:rsid w:val="003E4891"/>
    <w:rsid w:val="003E4B32"/>
    <w:rsid w:val="003E4BF0"/>
    <w:rsid w:val="003E4F53"/>
    <w:rsid w:val="003E50B1"/>
    <w:rsid w:val="003E5268"/>
    <w:rsid w:val="003E535E"/>
    <w:rsid w:val="003E53E0"/>
    <w:rsid w:val="003E53FC"/>
    <w:rsid w:val="003E55AC"/>
    <w:rsid w:val="003E575F"/>
    <w:rsid w:val="003E589F"/>
    <w:rsid w:val="003E5A64"/>
    <w:rsid w:val="003E5B9C"/>
    <w:rsid w:val="003E5C0D"/>
    <w:rsid w:val="003E5CA8"/>
    <w:rsid w:val="003E5CF9"/>
    <w:rsid w:val="003E627D"/>
    <w:rsid w:val="003E6417"/>
    <w:rsid w:val="003E6460"/>
    <w:rsid w:val="003E6676"/>
    <w:rsid w:val="003E6764"/>
    <w:rsid w:val="003E6920"/>
    <w:rsid w:val="003E6955"/>
    <w:rsid w:val="003E697F"/>
    <w:rsid w:val="003E69F5"/>
    <w:rsid w:val="003E6C8C"/>
    <w:rsid w:val="003E6E25"/>
    <w:rsid w:val="003E6FF4"/>
    <w:rsid w:val="003E71DA"/>
    <w:rsid w:val="003E7386"/>
    <w:rsid w:val="003E73D9"/>
    <w:rsid w:val="003E75AE"/>
    <w:rsid w:val="003E76FF"/>
    <w:rsid w:val="003E77DE"/>
    <w:rsid w:val="003E782A"/>
    <w:rsid w:val="003E7AEA"/>
    <w:rsid w:val="003E7B49"/>
    <w:rsid w:val="003E7D7F"/>
    <w:rsid w:val="003E7DC9"/>
    <w:rsid w:val="003F0016"/>
    <w:rsid w:val="003F01C7"/>
    <w:rsid w:val="003F04A9"/>
    <w:rsid w:val="003F055C"/>
    <w:rsid w:val="003F0737"/>
    <w:rsid w:val="003F0A0E"/>
    <w:rsid w:val="003F0A78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D5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787"/>
    <w:rsid w:val="003F48DA"/>
    <w:rsid w:val="003F49F3"/>
    <w:rsid w:val="003F4A63"/>
    <w:rsid w:val="003F4C50"/>
    <w:rsid w:val="003F4D90"/>
    <w:rsid w:val="003F4E96"/>
    <w:rsid w:val="003F4EE6"/>
    <w:rsid w:val="003F4F48"/>
    <w:rsid w:val="003F4FF1"/>
    <w:rsid w:val="003F5352"/>
    <w:rsid w:val="003F53AD"/>
    <w:rsid w:val="003F550F"/>
    <w:rsid w:val="003F5708"/>
    <w:rsid w:val="003F5724"/>
    <w:rsid w:val="003F5960"/>
    <w:rsid w:val="003F5C32"/>
    <w:rsid w:val="003F62EB"/>
    <w:rsid w:val="003F65E8"/>
    <w:rsid w:val="003F65F2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262"/>
    <w:rsid w:val="0040053D"/>
    <w:rsid w:val="004005E6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0CC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42A"/>
    <w:rsid w:val="0040458E"/>
    <w:rsid w:val="0040486E"/>
    <w:rsid w:val="00404C43"/>
    <w:rsid w:val="00404D72"/>
    <w:rsid w:val="00405101"/>
    <w:rsid w:val="00405174"/>
    <w:rsid w:val="004052A8"/>
    <w:rsid w:val="00405513"/>
    <w:rsid w:val="004057A6"/>
    <w:rsid w:val="00405928"/>
    <w:rsid w:val="004059B8"/>
    <w:rsid w:val="004059D4"/>
    <w:rsid w:val="00405D7F"/>
    <w:rsid w:val="00405D95"/>
    <w:rsid w:val="004060F4"/>
    <w:rsid w:val="004061DA"/>
    <w:rsid w:val="004063A5"/>
    <w:rsid w:val="004063E6"/>
    <w:rsid w:val="00406484"/>
    <w:rsid w:val="0040651D"/>
    <w:rsid w:val="0040671A"/>
    <w:rsid w:val="00406806"/>
    <w:rsid w:val="00406BCA"/>
    <w:rsid w:val="00406CC6"/>
    <w:rsid w:val="00406E06"/>
    <w:rsid w:val="00407276"/>
    <w:rsid w:val="00407364"/>
    <w:rsid w:val="0040739A"/>
    <w:rsid w:val="004073E3"/>
    <w:rsid w:val="00407513"/>
    <w:rsid w:val="004078F6"/>
    <w:rsid w:val="00407BDF"/>
    <w:rsid w:val="00407C74"/>
    <w:rsid w:val="00407CD5"/>
    <w:rsid w:val="00407E56"/>
    <w:rsid w:val="00407FB2"/>
    <w:rsid w:val="004100B4"/>
    <w:rsid w:val="004102F7"/>
    <w:rsid w:val="004106D2"/>
    <w:rsid w:val="00410B88"/>
    <w:rsid w:val="00410BED"/>
    <w:rsid w:val="00410D7E"/>
    <w:rsid w:val="0041102D"/>
    <w:rsid w:val="00411095"/>
    <w:rsid w:val="004110CD"/>
    <w:rsid w:val="00411661"/>
    <w:rsid w:val="004119C4"/>
    <w:rsid w:val="00411ABA"/>
    <w:rsid w:val="00411B1D"/>
    <w:rsid w:val="00411BD4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A1C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224"/>
    <w:rsid w:val="00417411"/>
    <w:rsid w:val="0041742F"/>
    <w:rsid w:val="00417869"/>
    <w:rsid w:val="00420012"/>
    <w:rsid w:val="00420065"/>
    <w:rsid w:val="0042076B"/>
    <w:rsid w:val="00420E38"/>
    <w:rsid w:val="0042124F"/>
    <w:rsid w:val="004212E8"/>
    <w:rsid w:val="0042161D"/>
    <w:rsid w:val="00421720"/>
    <w:rsid w:val="00421A17"/>
    <w:rsid w:val="00421C12"/>
    <w:rsid w:val="00421C1F"/>
    <w:rsid w:val="00421DEC"/>
    <w:rsid w:val="00421DF9"/>
    <w:rsid w:val="00421E2B"/>
    <w:rsid w:val="00421EC4"/>
    <w:rsid w:val="00421F22"/>
    <w:rsid w:val="0042242D"/>
    <w:rsid w:val="00422511"/>
    <w:rsid w:val="004226D9"/>
    <w:rsid w:val="004227A6"/>
    <w:rsid w:val="004228B0"/>
    <w:rsid w:val="00422A12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3EB"/>
    <w:rsid w:val="0042449F"/>
    <w:rsid w:val="004244A2"/>
    <w:rsid w:val="00424878"/>
    <w:rsid w:val="00424C79"/>
    <w:rsid w:val="00424CDC"/>
    <w:rsid w:val="00424CE5"/>
    <w:rsid w:val="00424EE6"/>
    <w:rsid w:val="00424EF9"/>
    <w:rsid w:val="00424F8D"/>
    <w:rsid w:val="00425549"/>
    <w:rsid w:val="00425963"/>
    <w:rsid w:val="00425A56"/>
    <w:rsid w:val="00425B5A"/>
    <w:rsid w:val="00425CBD"/>
    <w:rsid w:val="00425D16"/>
    <w:rsid w:val="00426107"/>
    <w:rsid w:val="00426414"/>
    <w:rsid w:val="00426427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1C"/>
    <w:rsid w:val="0042707C"/>
    <w:rsid w:val="00427398"/>
    <w:rsid w:val="004273BB"/>
    <w:rsid w:val="00427501"/>
    <w:rsid w:val="00427795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365"/>
    <w:rsid w:val="0043055F"/>
    <w:rsid w:val="00430586"/>
    <w:rsid w:val="00430711"/>
    <w:rsid w:val="00430840"/>
    <w:rsid w:val="0043090C"/>
    <w:rsid w:val="0043090E"/>
    <w:rsid w:val="00430A3C"/>
    <w:rsid w:val="00430BD6"/>
    <w:rsid w:val="00430F5D"/>
    <w:rsid w:val="00430F6C"/>
    <w:rsid w:val="00430F7D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54"/>
    <w:rsid w:val="00432FC4"/>
    <w:rsid w:val="004330BA"/>
    <w:rsid w:val="004330E7"/>
    <w:rsid w:val="00433423"/>
    <w:rsid w:val="004335CD"/>
    <w:rsid w:val="00433668"/>
    <w:rsid w:val="0043371C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C17"/>
    <w:rsid w:val="00435D51"/>
    <w:rsid w:val="00435D65"/>
    <w:rsid w:val="00436144"/>
    <w:rsid w:val="00436E06"/>
    <w:rsid w:val="0043709E"/>
    <w:rsid w:val="004370B5"/>
    <w:rsid w:val="004370E4"/>
    <w:rsid w:val="004373D1"/>
    <w:rsid w:val="0043746B"/>
    <w:rsid w:val="00437568"/>
    <w:rsid w:val="0043756B"/>
    <w:rsid w:val="004375E6"/>
    <w:rsid w:val="004375E9"/>
    <w:rsid w:val="004378A8"/>
    <w:rsid w:val="004379E9"/>
    <w:rsid w:val="00437A1E"/>
    <w:rsid w:val="00437D3E"/>
    <w:rsid w:val="00437F8C"/>
    <w:rsid w:val="0044045D"/>
    <w:rsid w:val="00440471"/>
    <w:rsid w:val="0044065B"/>
    <w:rsid w:val="00440676"/>
    <w:rsid w:val="00440864"/>
    <w:rsid w:val="004409CD"/>
    <w:rsid w:val="00440BBF"/>
    <w:rsid w:val="00440C52"/>
    <w:rsid w:val="00440EF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1F"/>
    <w:rsid w:val="00442156"/>
    <w:rsid w:val="0044220F"/>
    <w:rsid w:val="0044234D"/>
    <w:rsid w:val="004423E5"/>
    <w:rsid w:val="00442557"/>
    <w:rsid w:val="004425BD"/>
    <w:rsid w:val="00442AB6"/>
    <w:rsid w:val="00442AFB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4F3"/>
    <w:rsid w:val="004446A6"/>
    <w:rsid w:val="004446A7"/>
    <w:rsid w:val="00444BDB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8FD"/>
    <w:rsid w:val="00446949"/>
    <w:rsid w:val="00446BE0"/>
    <w:rsid w:val="00446E19"/>
    <w:rsid w:val="00446E7C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0633"/>
    <w:rsid w:val="004507C3"/>
    <w:rsid w:val="0045108C"/>
    <w:rsid w:val="004511A8"/>
    <w:rsid w:val="004512CC"/>
    <w:rsid w:val="004512CF"/>
    <w:rsid w:val="00451582"/>
    <w:rsid w:val="004515CB"/>
    <w:rsid w:val="004517A0"/>
    <w:rsid w:val="004517B2"/>
    <w:rsid w:val="004518C0"/>
    <w:rsid w:val="00451CEC"/>
    <w:rsid w:val="00451E1D"/>
    <w:rsid w:val="00451E31"/>
    <w:rsid w:val="00451E8F"/>
    <w:rsid w:val="004520D6"/>
    <w:rsid w:val="0045229A"/>
    <w:rsid w:val="00452362"/>
    <w:rsid w:val="0045250E"/>
    <w:rsid w:val="004526BF"/>
    <w:rsid w:val="004529F7"/>
    <w:rsid w:val="00452C40"/>
    <w:rsid w:val="00452D15"/>
    <w:rsid w:val="00452E59"/>
    <w:rsid w:val="00452FB4"/>
    <w:rsid w:val="00453020"/>
    <w:rsid w:val="0045309F"/>
    <w:rsid w:val="00453131"/>
    <w:rsid w:val="004537C3"/>
    <w:rsid w:val="00453E3D"/>
    <w:rsid w:val="00453F19"/>
    <w:rsid w:val="00453F89"/>
    <w:rsid w:val="00453FA5"/>
    <w:rsid w:val="004540D7"/>
    <w:rsid w:val="00454107"/>
    <w:rsid w:val="00454300"/>
    <w:rsid w:val="0045450B"/>
    <w:rsid w:val="004545A1"/>
    <w:rsid w:val="00454847"/>
    <w:rsid w:val="00454A60"/>
    <w:rsid w:val="00454A63"/>
    <w:rsid w:val="00454A74"/>
    <w:rsid w:val="00454DBB"/>
    <w:rsid w:val="00454E16"/>
    <w:rsid w:val="004550D3"/>
    <w:rsid w:val="004550D4"/>
    <w:rsid w:val="00455148"/>
    <w:rsid w:val="004551DF"/>
    <w:rsid w:val="0045528B"/>
    <w:rsid w:val="0045552E"/>
    <w:rsid w:val="004557EA"/>
    <w:rsid w:val="004558CA"/>
    <w:rsid w:val="0045598A"/>
    <w:rsid w:val="00455A40"/>
    <w:rsid w:val="00455AE3"/>
    <w:rsid w:val="004562A2"/>
    <w:rsid w:val="00456422"/>
    <w:rsid w:val="0045653F"/>
    <w:rsid w:val="004565B7"/>
    <w:rsid w:val="00456F57"/>
    <w:rsid w:val="00457539"/>
    <w:rsid w:val="00457586"/>
    <w:rsid w:val="004577CB"/>
    <w:rsid w:val="00457CD3"/>
    <w:rsid w:val="00457E1C"/>
    <w:rsid w:val="00457ECC"/>
    <w:rsid w:val="00460049"/>
    <w:rsid w:val="00460461"/>
    <w:rsid w:val="004604EC"/>
    <w:rsid w:val="0046054B"/>
    <w:rsid w:val="00460841"/>
    <w:rsid w:val="00460AB0"/>
    <w:rsid w:val="004610A8"/>
    <w:rsid w:val="00461743"/>
    <w:rsid w:val="004619E3"/>
    <w:rsid w:val="00461A67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17"/>
    <w:rsid w:val="00462F90"/>
    <w:rsid w:val="00463038"/>
    <w:rsid w:val="00463209"/>
    <w:rsid w:val="00463335"/>
    <w:rsid w:val="0046345A"/>
    <w:rsid w:val="00463546"/>
    <w:rsid w:val="00463894"/>
    <w:rsid w:val="004638E6"/>
    <w:rsid w:val="00463A33"/>
    <w:rsid w:val="00463B22"/>
    <w:rsid w:val="00463DC0"/>
    <w:rsid w:val="004640AF"/>
    <w:rsid w:val="0046454B"/>
    <w:rsid w:val="004645C4"/>
    <w:rsid w:val="00464BF6"/>
    <w:rsid w:val="00464C36"/>
    <w:rsid w:val="00464CB1"/>
    <w:rsid w:val="00464CBC"/>
    <w:rsid w:val="00464CE3"/>
    <w:rsid w:val="00464DAB"/>
    <w:rsid w:val="00464EB4"/>
    <w:rsid w:val="0046504A"/>
    <w:rsid w:val="00465440"/>
    <w:rsid w:val="0046553B"/>
    <w:rsid w:val="004655CA"/>
    <w:rsid w:val="004657A7"/>
    <w:rsid w:val="004659A0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B7B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61"/>
    <w:rsid w:val="004701A5"/>
    <w:rsid w:val="00470391"/>
    <w:rsid w:val="00470470"/>
    <w:rsid w:val="004704A1"/>
    <w:rsid w:val="00470585"/>
    <w:rsid w:val="00470593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E34"/>
    <w:rsid w:val="00471EC9"/>
    <w:rsid w:val="00471F6E"/>
    <w:rsid w:val="004722DC"/>
    <w:rsid w:val="0047260B"/>
    <w:rsid w:val="004727C6"/>
    <w:rsid w:val="00472808"/>
    <w:rsid w:val="00472946"/>
    <w:rsid w:val="00472A2B"/>
    <w:rsid w:val="00472F4C"/>
    <w:rsid w:val="00472FB0"/>
    <w:rsid w:val="0047309D"/>
    <w:rsid w:val="004730D4"/>
    <w:rsid w:val="0047322D"/>
    <w:rsid w:val="0047351E"/>
    <w:rsid w:val="00474069"/>
    <w:rsid w:val="004745C8"/>
    <w:rsid w:val="0047477B"/>
    <w:rsid w:val="0047478F"/>
    <w:rsid w:val="00474881"/>
    <w:rsid w:val="00474A21"/>
    <w:rsid w:val="00474B5F"/>
    <w:rsid w:val="00474B89"/>
    <w:rsid w:val="00474D08"/>
    <w:rsid w:val="00474F67"/>
    <w:rsid w:val="00474FA9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4AA"/>
    <w:rsid w:val="0047675A"/>
    <w:rsid w:val="00476A3E"/>
    <w:rsid w:val="00476A60"/>
    <w:rsid w:val="00476D31"/>
    <w:rsid w:val="00476E1C"/>
    <w:rsid w:val="00477398"/>
    <w:rsid w:val="004779C0"/>
    <w:rsid w:val="00477C6E"/>
    <w:rsid w:val="00480120"/>
    <w:rsid w:val="004803DD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0F1"/>
    <w:rsid w:val="0048312E"/>
    <w:rsid w:val="00483240"/>
    <w:rsid w:val="0048353F"/>
    <w:rsid w:val="004836E1"/>
    <w:rsid w:val="0048372C"/>
    <w:rsid w:val="0048378C"/>
    <w:rsid w:val="00483917"/>
    <w:rsid w:val="00483B76"/>
    <w:rsid w:val="00483B81"/>
    <w:rsid w:val="00483CC9"/>
    <w:rsid w:val="00483CEA"/>
    <w:rsid w:val="00483F57"/>
    <w:rsid w:val="00484076"/>
    <w:rsid w:val="004840C6"/>
    <w:rsid w:val="0048423E"/>
    <w:rsid w:val="00484316"/>
    <w:rsid w:val="0048470D"/>
    <w:rsid w:val="004847CA"/>
    <w:rsid w:val="004849B2"/>
    <w:rsid w:val="00484A02"/>
    <w:rsid w:val="00484BA0"/>
    <w:rsid w:val="00484BBF"/>
    <w:rsid w:val="00484F15"/>
    <w:rsid w:val="004850DC"/>
    <w:rsid w:val="004855C9"/>
    <w:rsid w:val="0048568C"/>
    <w:rsid w:val="0048610C"/>
    <w:rsid w:val="004861B4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96"/>
    <w:rsid w:val="00491BE1"/>
    <w:rsid w:val="00491CEF"/>
    <w:rsid w:val="0049217A"/>
    <w:rsid w:val="00492208"/>
    <w:rsid w:val="00492280"/>
    <w:rsid w:val="004923FD"/>
    <w:rsid w:val="004925D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832"/>
    <w:rsid w:val="00495989"/>
    <w:rsid w:val="0049598F"/>
    <w:rsid w:val="00495B19"/>
    <w:rsid w:val="00495CDD"/>
    <w:rsid w:val="00496034"/>
    <w:rsid w:val="00496068"/>
    <w:rsid w:val="0049629B"/>
    <w:rsid w:val="004963B9"/>
    <w:rsid w:val="00496433"/>
    <w:rsid w:val="004964EC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6B7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28"/>
    <w:rsid w:val="004A0EB9"/>
    <w:rsid w:val="004A1066"/>
    <w:rsid w:val="004A1333"/>
    <w:rsid w:val="004A139A"/>
    <w:rsid w:val="004A13CC"/>
    <w:rsid w:val="004A14A8"/>
    <w:rsid w:val="004A161F"/>
    <w:rsid w:val="004A174C"/>
    <w:rsid w:val="004A1A4B"/>
    <w:rsid w:val="004A1B4E"/>
    <w:rsid w:val="004A1B60"/>
    <w:rsid w:val="004A2069"/>
    <w:rsid w:val="004A2237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3B7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5E1"/>
    <w:rsid w:val="004A570B"/>
    <w:rsid w:val="004A5A58"/>
    <w:rsid w:val="004A5AE5"/>
    <w:rsid w:val="004A5DDE"/>
    <w:rsid w:val="004A5EDF"/>
    <w:rsid w:val="004A64E8"/>
    <w:rsid w:val="004A6978"/>
    <w:rsid w:val="004A6A14"/>
    <w:rsid w:val="004A70FC"/>
    <w:rsid w:val="004A7209"/>
    <w:rsid w:val="004A75B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A8A"/>
    <w:rsid w:val="004B0CEA"/>
    <w:rsid w:val="004B0E1F"/>
    <w:rsid w:val="004B118E"/>
    <w:rsid w:val="004B1318"/>
    <w:rsid w:val="004B1356"/>
    <w:rsid w:val="004B15A2"/>
    <w:rsid w:val="004B1773"/>
    <w:rsid w:val="004B1792"/>
    <w:rsid w:val="004B1A3F"/>
    <w:rsid w:val="004B1B98"/>
    <w:rsid w:val="004B1DD8"/>
    <w:rsid w:val="004B1DE2"/>
    <w:rsid w:val="004B1F2E"/>
    <w:rsid w:val="004B20CA"/>
    <w:rsid w:val="004B22B7"/>
    <w:rsid w:val="004B2310"/>
    <w:rsid w:val="004B25C6"/>
    <w:rsid w:val="004B28A0"/>
    <w:rsid w:val="004B2AC0"/>
    <w:rsid w:val="004B2C8C"/>
    <w:rsid w:val="004B2F04"/>
    <w:rsid w:val="004B3197"/>
    <w:rsid w:val="004B3403"/>
    <w:rsid w:val="004B383B"/>
    <w:rsid w:val="004B3904"/>
    <w:rsid w:val="004B3AA4"/>
    <w:rsid w:val="004B3C0B"/>
    <w:rsid w:val="004B3D3E"/>
    <w:rsid w:val="004B3E82"/>
    <w:rsid w:val="004B4068"/>
    <w:rsid w:val="004B4485"/>
    <w:rsid w:val="004B4551"/>
    <w:rsid w:val="004B4869"/>
    <w:rsid w:val="004B4892"/>
    <w:rsid w:val="004B492D"/>
    <w:rsid w:val="004B4A96"/>
    <w:rsid w:val="004B4D23"/>
    <w:rsid w:val="004B4F5E"/>
    <w:rsid w:val="004B508F"/>
    <w:rsid w:val="004B514A"/>
    <w:rsid w:val="004B5358"/>
    <w:rsid w:val="004B53FD"/>
    <w:rsid w:val="004B5573"/>
    <w:rsid w:val="004B57D2"/>
    <w:rsid w:val="004B58AE"/>
    <w:rsid w:val="004B59CB"/>
    <w:rsid w:val="004B5B0C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DB0"/>
    <w:rsid w:val="004B6F4C"/>
    <w:rsid w:val="004B7199"/>
    <w:rsid w:val="004B71C1"/>
    <w:rsid w:val="004B753A"/>
    <w:rsid w:val="004B7752"/>
    <w:rsid w:val="004B7B18"/>
    <w:rsid w:val="004B7B65"/>
    <w:rsid w:val="004B7BDE"/>
    <w:rsid w:val="004B7C78"/>
    <w:rsid w:val="004B7CAD"/>
    <w:rsid w:val="004B7CD0"/>
    <w:rsid w:val="004B7DB2"/>
    <w:rsid w:val="004B7E9F"/>
    <w:rsid w:val="004C00F5"/>
    <w:rsid w:val="004C0251"/>
    <w:rsid w:val="004C04A8"/>
    <w:rsid w:val="004C057D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1B8B"/>
    <w:rsid w:val="004C21A8"/>
    <w:rsid w:val="004C21F9"/>
    <w:rsid w:val="004C241E"/>
    <w:rsid w:val="004C2556"/>
    <w:rsid w:val="004C26C4"/>
    <w:rsid w:val="004C27E7"/>
    <w:rsid w:val="004C28AA"/>
    <w:rsid w:val="004C2ADA"/>
    <w:rsid w:val="004C2DB6"/>
    <w:rsid w:val="004C2DEC"/>
    <w:rsid w:val="004C2E0D"/>
    <w:rsid w:val="004C2EDF"/>
    <w:rsid w:val="004C31F0"/>
    <w:rsid w:val="004C3958"/>
    <w:rsid w:val="004C3A24"/>
    <w:rsid w:val="004C3FC4"/>
    <w:rsid w:val="004C41E6"/>
    <w:rsid w:val="004C4642"/>
    <w:rsid w:val="004C4B1E"/>
    <w:rsid w:val="004C4B45"/>
    <w:rsid w:val="004C4E09"/>
    <w:rsid w:val="004C4E59"/>
    <w:rsid w:val="004C504A"/>
    <w:rsid w:val="004C5289"/>
    <w:rsid w:val="004C532C"/>
    <w:rsid w:val="004C54C0"/>
    <w:rsid w:val="004C559B"/>
    <w:rsid w:val="004C5BCB"/>
    <w:rsid w:val="004C5CEB"/>
    <w:rsid w:val="004C5F21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6E8E"/>
    <w:rsid w:val="004C7231"/>
    <w:rsid w:val="004C747A"/>
    <w:rsid w:val="004C7BD4"/>
    <w:rsid w:val="004C7C2C"/>
    <w:rsid w:val="004C7EF0"/>
    <w:rsid w:val="004D008D"/>
    <w:rsid w:val="004D00C3"/>
    <w:rsid w:val="004D04D1"/>
    <w:rsid w:val="004D04EF"/>
    <w:rsid w:val="004D04F7"/>
    <w:rsid w:val="004D052A"/>
    <w:rsid w:val="004D0A84"/>
    <w:rsid w:val="004D0BA0"/>
    <w:rsid w:val="004D0F18"/>
    <w:rsid w:val="004D1090"/>
    <w:rsid w:val="004D11B2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1EE0"/>
    <w:rsid w:val="004D1F17"/>
    <w:rsid w:val="004D20AB"/>
    <w:rsid w:val="004D20C4"/>
    <w:rsid w:val="004D213F"/>
    <w:rsid w:val="004D22C8"/>
    <w:rsid w:val="004D2582"/>
    <w:rsid w:val="004D28C9"/>
    <w:rsid w:val="004D2A6C"/>
    <w:rsid w:val="004D2CBE"/>
    <w:rsid w:val="004D32A7"/>
    <w:rsid w:val="004D336C"/>
    <w:rsid w:val="004D33BB"/>
    <w:rsid w:val="004D3408"/>
    <w:rsid w:val="004D3566"/>
    <w:rsid w:val="004D3586"/>
    <w:rsid w:val="004D4308"/>
    <w:rsid w:val="004D441F"/>
    <w:rsid w:val="004D44AC"/>
    <w:rsid w:val="004D4505"/>
    <w:rsid w:val="004D45F7"/>
    <w:rsid w:val="004D469A"/>
    <w:rsid w:val="004D4A54"/>
    <w:rsid w:val="004D4D33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1D1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CE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3F6"/>
    <w:rsid w:val="004E468D"/>
    <w:rsid w:val="004E4726"/>
    <w:rsid w:val="004E499A"/>
    <w:rsid w:val="004E4EDE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0"/>
    <w:rsid w:val="004E6B4A"/>
    <w:rsid w:val="004E6D4F"/>
    <w:rsid w:val="004E6D5A"/>
    <w:rsid w:val="004E70B9"/>
    <w:rsid w:val="004E710F"/>
    <w:rsid w:val="004E722A"/>
    <w:rsid w:val="004E72D8"/>
    <w:rsid w:val="004E7505"/>
    <w:rsid w:val="004E7722"/>
    <w:rsid w:val="004E776D"/>
    <w:rsid w:val="004E7810"/>
    <w:rsid w:val="004E7A0F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74E"/>
    <w:rsid w:val="004F0AD2"/>
    <w:rsid w:val="004F0D2E"/>
    <w:rsid w:val="004F0DEA"/>
    <w:rsid w:val="004F0E22"/>
    <w:rsid w:val="004F0E69"/>
    <w:rsid w:val="004F1090"/>
    <w:rsid w:val="004F117D"/>
    <w:rsid w:val="004F12D6"/>
    <w:rsid w:val="004F14E8"/>
    <w:rsid w:val="004F1551"/>
    <w:rsid w:val="004F162B"/>
    <w:rsid w:val="004F1846"/>
    <w:rsid w:val="004F1D4A"/>
    <w:rsid w:val="004F1D64"/>
    <w:rsid w:val="004F2186"/>
    <w:rsid w:val="004F2233"/>
    <w:rsid w:val="004F23B0"/>
    <w:rsid w:val="004F2500"/>
    <w:rsid w:val="004F2E1A"/>
    <w:rsid w:val="004F2F43"/>
    <w:rsid w:val="004F39A9"/>
    <w:rsid w:val="004F39F8"/>
    <w:rsid w:val="004F3A04"/>
    <w:rsid w:val="004F3A2A"/>
    <w:rsid w:val="004F3A54"/>
    <w:rsid w:val="004F3A9C"/>
    <w:rsid w:val="004F3DA0"/>
    <w:rsid w:val="004F44DC"/>
    <w:rsid w:val="004F4671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61"/>
    <w:rsid w:val="004F5CA4"/>
    <w:rsid w:val="004F5CEE"/>
    <w:rsid w:val="004F5D5F"/>
    <w:rsid w:val="004F6633"/>
    <w:rsid w:val="004F663D"/>
    <w:rsid w:val="004F6646"/>
    <w:rsid w:val="004F6A91"/>
    <w:rsid w:val="004F6BC3"/>
    <w:rsid w:val="004F6BFC"/>
    <w:rsid w:val="004F7170"/>
    <w:rsid w:val="004F718B"/>
    <w:rsid w:val="004F7325"/>
    <w:rsid w:val="004F736C"/>
    <w:rsid w:val="004F756C"/>
    <w:rsid w:val="004F7928"/>
    <w:rsid w:val="004F79BA"/>
    <w:rsid w:val="004F79F5"/>
    <w:rsid w:val="004F7B5C"/>
    <w:rsid w:val="004F7BFD"/>
    <w:rsid w:val="004F7C94"/>
    <w:rsid w:val="004F7EB7"/>
    <w:rsid w:val="0050019E"/>
    <w:rsid w:val="00500247"/>
    <w:rsid w:val="0050045D"/>
    <w:rsid w:val="00500C42"/>
    <w:rsid w:val="00500D27"/>
    <w:rsid w:val="00500D8B"/>
    <w:rsid w:val="00500EB1"/>
    <w:rsid w:val="005011E3"/>
    <w:rsid w:val="0050173B"/>
    <w:rsid w:val="005018F6"/>
    <w:rsid w:val="00501A7C"/>
    <w:rsid w:val="00501D3A"/>
    <w:rsid w:val="00501E23"/>
    <w:rsid w:val="00502330"/>
    <w:rsid w:val="00502659"/>
    <w:rsid w:val="0050289E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A38"/>
    <w:rsid w:val="00503B56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2FC"/>
    <w:rsid w:val="0050537B"/>
    <w:rsid w:val="0050581A"/>
    <w:rsid w:val="005059D9"/>
    <w:rsid w:val="005059ED"/>
    <w:rsid w:val="00505A55"/>
    <w:rsid w:val="00505A8F"/>
    <w:rsid w:val="00505B55"/>
    <w:rsid w:val="00505F25"/>
    <w:rsid w:val="00505FAB"/>
    <w:rsid w:val="00506060"/>
    <w:rsid w:val="005060C2"/>
    <w:rsid w:val="0050619F"/>
    <w:rsid w:val="00506211"/>
    <w:rsid w:val="005062F4"/>
    <w:rsid w:val="0050635B"/>
    <w:rsid w:val="005063D5"/>
    <w:rsid w:val="005065A9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4C1"/>
    <w:rsid w:val="0051072B"/>
    <w:rsid w:val="00510B58"/>
    <w:rsid w:val="005114B8"/>
    <w:rsid w:val="00511561"/>
    <w:rsid w:val="005115AD"/>
    <w:rsid w:val="005116FF"/>
    <w:rsid w:val="00511846"/>
    <w:rsid w:val="0051196C"/>
    <w:rsid w:val="00511CDF"/>
    <w:rsid w:val="00511D07"/>
    <w:rsid w:val="00511D25"/>
    <w:rsid w:val="00511E33"/>
    <w:rsid w:val="00511E5C"/>
    <w:rsid w:val="005120B0"/>
    <w:rsid w:val="005120BB"/>
    <w:rsid w:val="005123F1"/>
    <w:rsid w:val="00512825"/>
    <w:rsid w:val="00512904"/>
    <w:rsid w:val="00512A32"/>
    <w:rsid w:val="00512D8D"/>
    <w:rsid w:val="00513228"/>
    <w:rsid w:val="00513252"/>
    <w:rsid w:val="005135D9"/>
    <w:rsid w:val="00513603"/>
    <w:rsid w:val="00513967"/>
    <w:rsid w:val="00513A58"/>
    <w:rsid w:val="00513D9E"/>
    <w:rsid w:val="00514172"/>
    <w:rsid w:val="00514253"/>
    <w:rsid w:val="00514287"/>
    <w:rsid w:val="00514372"/>
    <w:rsid w:val="005143F3"/>
    <w:rsid w:val="00514699"/>
    <w:rsid w:val="005149FF"/>
    <w:rsid w:val="00514AE5"/>
    <w:rsid w:val="00514B35"/>
    <w:rsid w:val="00514BC5"/>
    <w:rsid w:val="00514C31"/>
    <w:rsid w:val="00514D6A"/>
    <w:rsid w:val="005150DD"/>
    <w:rsid w:val="00515104"/>
    <w:rsid w:val="0051525F"/>
    <w:rsid w:val="005152FA"/>
    <w:rsid w:val="00515380"/>
    <w:rsid w:val="00515A68"/>
    <w:rsid w:val="00515AFE"/>
    <w:rsid w:val="00515CE3"/>
    <w:rsid w:val="00515D0A"/>
    <w:rsid w:val="00515E21"/>
    <w:rsid w:val="005161D4"/>
    <w:rsid w:val="005168AA"/>
    <w:rsid w:val="00516AC3"/>
    <w:rsid w:val="00516AED"/>
    <w:rsid w:val="00516B94"/>
    <w:rsid w:val="00516BE4"/>
    <w:rsid w:val="00516D4A"/>
    <w:rsid w:val="00516DD0"/>
    <w:rsid w:val="00516EB3"/>
    <w:rsid w:val="00516F1D"/>
    <w:rsid w:val="005171FC"/>
    <w:rsid w:val="0051723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2B0"/>
    <w:rsid w:val="005213E6"/>
    <w:rsid w:val="00521517"/>
    <w:rsid w:val="00521575"/>
    <w:rsid w:val="005216CD"/>
    <w:rsid w:val="00521781"/>
    <w:rsid w:val="00521BDA"/>
    <w:rsid w:val="00521CBF"/>
    <w:rsid w:val="00521FFE"/>
    <w:rsid w:val="005222E9"/>
    <w:rsid w:val="005223F7"/>
    <w:rsid w:val="005226F7"/>
    <w:rsid w:val="005226FB"/>
    <w:rsid w:val="00522C6C"/>
    <w:rsid w:val="00522D31"/>
    <w:rsid w:val="0052310C"/>
    <w:rsid w:val="00523136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4F43"/>
    <w:rsid w:val="00525025"/>
    <w:rsid w:val="00525038"/>
    <w:rsid w:val="00525062"/>
    <w:rsid w:val="0052525F"/>
    <w:rsid w:val="00525405"/>
    <w:rsid w:val="00525780"/>
    <w:rsid w:val="0052590A"/>
    <w:rsid w:val="005259E2"/>
    <w:rsid w:val="00525DE3"/>
    <w:rsid w:val="0052614B"/>
    <w:rsid w:val="00526536"/>
    <w:rsid w:val="0052657B"/>
    <w:rsid w:val="00526645"/>
    <w:rsid w:val="005267DE"/>
    <w:rsid w:val="00526F76"/>
    <w:rsid w:val="0052735B"/>
    <w:rsid w:val="0052740B"/>
    <w:rsid w:val="005277A2"/>
    <w:rsid w:val="00527824"/>
    <w:rsid w:val="00527A52"/>
    <w:rsid w:val="00527D55"/>
    <w:rsid w:val="00530266"/>
    <w:rsid w:val="00530717"/>
    <w:rsid w:val="00531478"/>
    <w:rsid w:val="00531671"/>
    <w:rsid w:val="00531770"/>
    <w:rsid w:val="005317CA"/>
    <w:rsid w:val="005319DA"/>
    <w:rsid w:val="00531E04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547"/>
    <w:rsid w:val="0053469A"/>
    <w:rsid w:val="00534938"/>
    <w:rsid w:val="00534C56"/>
    <w:rsid w:val="00534D4D"/>
    <w:rsid w:val="00534EC4"/>
    <w:rsid w:val="005350F1"/>
    <w:rsid w:val="005353D7"/>
    <w:rsid w:val="00535722"/>
    <w:rsid w:val="00535D94"/>
    <w:rsid w:val="00535FB1"/>
    <w:rsid w:val="00535FCB"/>
    <w:rsid w:val="0053612E"/>
    <w:rsid w:val="00536602"/>
    <w:rsid w:val="005367F4"/>
    <w:rsid w:val="0053680F"/>
    <w:rsid w:val="005369FF"/>
    <w:rsid w:val="00536A00"/>
    <w:rsid w:val="005370B2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769"/>
    <w:rsid w:val="0054084B"/>
    <w:rsid w:val="005408F0"/>
    <w:rsid w:val="005409E7"/>
    <w:rsid w:val="00540B63"/>
    <w:rsid w:val="00540B82"/>
    <w:rsid w:val="00540B8D"/>
    <w:rsid w:val="00540F23"/>
    <w:rsid w:val="0054134C"/>
    <w:rsid w:val="005415A4"/>
    <w:rsid w:val="005419F4"/>
    <w:rsid w:val="00541EF7"/>
    <w:rsid w:val="00541F96"/>
    <w:rsid w:val="00541FDE"/>
    <w:rsid w:val="00542161"/>
    <w:rsid w:val="00542221"/>
    <w:rsid w:val="00542310"/>
    <w:rsid w:val="0054280E"/>
    <w:rsid w:val="00542B96"/>
    <w:rsid w:val="00542FF0"/>
    <w:rsid w:val="005431E7"/>
    <w:rsid w:val="005439E4"/>
    <w:rsid w:val="00543B61"/>
    <w:rsid w:val="00543C6F"/>
    <w:rsid w:val="00543D82"/>
    <w:rsid w:val="00543E6A"/>
    <w:rsid w:val="00544228"/>
    <w:rsid w:val="005442DB"/>
    <w:rsid w:val="00544C4E"/>
    <w:rsid w:val="00544C83"/>
    <w:rsid w:val="00544E72"/>
    <w:rsid w:val="00544FCA"/>
    <w:rsid w:val="0054517C"/>
    <w:rsid w:val="00545459"/>
    <w:rsid w:val="00545548"/>
    <w:rsid w:val="005457CE"/>
    <w:rsid w:val="005457D6"/>
    <w:rsid w:val="00545926"/>
    <w:rsid w:val="00545E8F"/>
    <w:rsid w:val="005460D7"/>
    <w:rsid w:val="005460D9"/>
    <w:rsid w:val="005461BE"/>
    <w:rsid w:val="0054688F"/>
    <w:rsid w:val="005469D2"/>
    <w:rsid w:val="00546A7A"/>
    <w:rsid w:val="00546B01"/>
    <w:rsid w:val="00546E10"/>
    <w:rsid w:val="00546EF2"/>
    <w:rsid w:val="00546FA6"/>
    <w:rsid w:val="005471E2"/>
    <w:rsid w:val="0054744A"/>
    <w:rsid w:val="0054749C"/>
    <w:rsid w:val="005474BE"/>
    <w:rsid w:val="00547764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596"/>
    <w:rsid w:val="00552820"/>
    <w:rsid w:val="0055286B"/>
    <w:rsid w:val="0055291F"/>
    <w:rsid w:val="00552A72"/>
    <w:rsid w:val="00552C5E"/>
    <w:rsid w:val="00552FCE"/>
    <w:rsid w:val="0055300C"/>
    <w:rsid w:val="00553019"/>
    <w:rsid w:val="005530BD"/>
    <w:rsid w:val="00553245"/>
    <w:rsid w:val="0055338A"/>
    <w:rsid w:val="005536AB"/>
    <w:rsid w:val="005536D5"/>
    <w:rsid w:val="00553A55"/>
    <w:rsid w:val="00553D84"/>
    <w:rsid w:val="005546A3"/>
    <w:rsid w:val="00554736"/>
    <w:rsid w:val="00554B23"/>
    <w:rsid w:val="00554EA8"/>
    <w:rsid w:val="00555237"/>
    <w:rsid w:val="005556AB"/>
    <w:rsid w:val="005559BB"/>
    <w:rsid w:val="00555ACA"/>
    <w:rsid w:val="00555B9A"/>
    <w:rsid w:val="00555D17"/>
    <w:rsid w:val="00555DCE"/>
    <w:rsid w:val="00556317"/>
    <w:rsid w:val="005563F6"/>
    <w:rsid w:val="005564E5"/>
    <w:rsid w:val="00556517"/>
    <w:rsid w:val="0055665D"/>
    <w:rsid w:val="0055690E"/>
    <w:rsid w:val="005569D2"/>
    <w:rsid w:val="00556A1B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8DD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1C9"/>
    <w:rsid w:val="00561226"/>
    <w:rsid w:val="0056169C"/>
    <w:rsid w:val="005618C4"/>
    <w:rsid w:val="005618D9"/>
    <w:rsid w:val="00561928"/>
    <w:rsid w:val="00561929"/>
    <w:rsid w:val="00561B16"/>
    <w:rsid w:val="00561B99"/>
    <w:rsid w:val="00561C3A"/>
    <w:rsid w:val="005620E3"/>
    <w:rsid w:val="005624BF"/>
    <w:rsid w:val="005626E9"/>
    <w:rsid w:val="00562796"/>
    <w:rsid w:val="005628F0"/>
    <w:rsid w:val="0056329F"/>
    <w:rsid w:val="005633B9"/>
    <w:rsid w:val="0056347E"/>
    <w:rsid w:val="00563699"/>
    <w:rsid w:val="005637BC"/>
    <w:rsid w:val="00563928"/>
    <w:rsid w:val="00563A39"/>
    <w:rsid w:val="00563D30"/>
    <w:rsid w:val="005641F3"/>
    <w:rsid w:val="0056427C"/>
    <w:rsid w:val="00564343"/>
    <w:rsid w:val="00564567"/>
    <w:rsid w:val="00564586"/>
    <w:rsid w:val="0056458D"/>
    <w:rsid w:val="00564C67"/>
    <w:rsid w:val="00564D20"/>
    <w:rsid w:val="00564D34"/>
    <w:rsid w:val="00564F21"/>
    <w:rsid w:val="0056509D"/>
    <w:rsid w:val="00565260"/>
    <w:rsid w:val="005652DD"/>
    <w:rsid w:val="00565851"/>
    <w:rsid w:val="00565A8B"/>
    <w:rsid w:val="00565E07"/>
    <w:rsid w:val="00565E76"/>
    <w:rsid w:val="0056612F"/>
    <w:rsid w:val="005663AE"/>
    <w:rsid w:val="00566522"/>
    <w:rsid w:val="00566525"/>
    <w:rsid w:val="0056659C"/>
    <w:rsid w:val="00566A1F"/>
    <w:rsid w:val="00566BBE"/>
    <w:rsid w:val="00566C4B"/>
    <w:rsid w:val="00566C59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41E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5C8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95A"/>
    <w:rsid w:val="0057520F"/>
    <w:rsid w:val="005752D8"/>
    <w:rsid w:val="00575341"/>
    <w:rsid w:val="00575674"/>
    <w:rsid w:val="005756D0"/>
    <w:rsid w:val="0057585F"/>
    <w:rsid w:val="0057591F"/>
    <w:rsid w:val="00575972"/>
    <w:rsid w:val="005761D8"/>
    <w:rsid w:val="005764D0"/>
    <w:rsid w:val="00576526"/>
    <w:rsid w:val="00576639"/>
    <w:rsid w:val="005767C8"/>
    <w:rsid w:val="00576B81"/>
    <w:rsid w:val="00576FF9"/>
    <w:rsid w:val="005771C4"/>
    <w:rsid w:val="00577681"/>
    <w:rsid w:val="005777A6"/>
    <w:rsid w:val="005777F5"/>
    <w:rsid w:val="00577866"/>
    <w:rsid w:val="005778C8"/>
    <w:rsid w:val="00577998"/>
    <w:rsid w:val="00577A05"/>
    <w:rsid w:val="00577FCD"/>
    <w:rsid w:val="00580814"/>
    <w:rsid w:val="00580958"/>
    <w:rsid w:val="005810D1"/>
    <w:rsid w:val="0058110F"/>
    <w:rsid w:val="005812AB"/>
    <w:rsid w:val="0058138A"/>
    <w:rsid w:val="0058156E"/>
    <w:rsid w:val="00581705"/>
    <w:rsid w:val="005817C6"/>
    <w:rsid w:val="00581840"/>
    <w:rsid w:val="005818B9"/>
    <w:rsid w:val="00581CC5"/>
    <w:rsid w:val="00581E99"/>
    <w:rsid w:val="00581F88"/>
    <w:rsid w:val="00581FEA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6E"/>
    <w:rsid w:val="005837AF"/>
    <w:rsid w:val="005837FE"/>
    <w:rsid w:val="00583826"/>
    <w:rsid w:val="0058382E"/>
    <w:rsid w:val="00583D11"/>
    <w:rsid w:val="00583DAF"/>
    <w:rsid w:val="00583E36"/>
    <w:rsid w:val="00583EE1"/>
    <w:rsid w:val="00583F19"/>
    <w:rsid w:val="00583FFE"/>
    <w:rsid w:val="00584058"/>
    <w:rsid w:val="0058412B"/>
    <w:rsid w:val="005841B9"/>
    <w:rsid w:val="005842F0"/>
    <w:rsid w:val="00584793"/>
    <w:rsid w:val="00584908"/>
    <w:rsid w:val="00584B04"/>
    <w:rsid w:val="00584BBC"/>
    <w:rsid w:val="00584BD1"/>
    <w:rsid w:val="00584D23"/>
    <w:rsid w:val="00584D4F"/>
    <w:rsid w:val="00584E75"/>
    <w:rsid w:val="00584FF8"/>
    <w:rsid w:val="0058518B"/>
    <w:rsid w:val="005852BE"/>
    <w:rsid w:val="0058552D"/>
    <w:rsid w:val="0058554A"/>
    <w:rsid w:val="005857E0"/>
    <w:rsid w:val="0058580D"/>
    <w:rsid w:val="00585B52"/>
    <w:rsid w:val="00585FED"/>
    <w:rsid w:val="0058623D"/>
    <w:rsid w:val="0058624A"/>
    <w:rsid w:val="0058626D"/>
    <w:rsid w:val="005862BD"/>
    <w:rsid w:val="00586417"/>
    <w:rsid w:val="005865BB"/>
    <w:rsid w:val="00586632"/>
    <w:rsid w:val="005868A2"/>
    <w:rsid w:val="00586BBC"/>
    <w:rsid w:val="00587177"/>
    <w:rsid w:val="0058753A"/>
    <w:rsid w:val="0059049C"/>
    <w:rsid w:val="00590678"/>
    <w:rsid w:val="00590A2B"/>
    <w:rsid w:val="00590CA1"/>
    <w:rsid w:val="00590E4E"/>
    <w:rsid w:val="00590EA8"/>
    <w:rsid w:val="00590F76"/>
    <w:rsid w:val="005912B1"/>
    <w:rsid w:val="005915CB"/>
    <w:rsid w:val="005917B1"/>
    <w:rsid w:val="005918EE"/>
    <w:rsid w:val="0059193F"/>
    <w:rsid w:val="00591DC9"/>
    <w:rsid w:val="00591EAC"/>
    <w:rsid w:val="00591F09"/>
    <w:rsid w:val="005925EE"/>
    <w:rsid w:val="00592659"/>
    <w:rsid w:val="005929E4"/>
    <w:rsid w:val="00592AEA"/>
    <w:rsid w:val="00592B85"/>
    <w:rsid w:val="00592E0A"/>
    <w:rsid w:val="00592ED8"/>
    <w:rsid w:val="00592EEB"/>
    <w:rsid w:val="00593225"/>
    <w:rsid w:val="00593401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997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3C"/>
    <w:rsid w:val="00595CF7"/>
    <w:rsid w:val="00595D3E"/>
    <w:rsid w:val="00595D64"/>
    <w:rsid w:val="00595E60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A31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97FD6"/>
    <w:rsid w:val="005A0325"/>
    <w:rsid w:val="005A03F1"/>
    <w:rsid w:val="005A0505"/>
    <w:rsid w:val="005A05DB"/>
    <w:rsid w:val="005A0623"/>
    <w:rsid w:val="005A0978"/>
    <w:rsid w:val="005A0E09"/>
    <w:rsid w:val="005A0ECB"/>
    <w:rsid w:val="005A0EDE"/>
    <w:rsid w:val="005A1038"/>
    <w:rsid w:val="005A10D5"/>
    <w:rsid w:val="005A14B0"/>
    <w:rsid w:val="005A16B9"/>
    <w:rsid w:val="005A1701"/>
    <w:rsid w:val="005A1848"/>
    <w:rsid w:val="005A1AF1"/>
    <w:rsid w:val="005A1F1D"/>
    <w:rsid w:val="005A1F3A"/>
    <w:rsid w:val="005A1F43"/>
    <w:rsid w:val="005A222C"/>
    <w:rsid w:val="005A26E9"/>
    <w:rsid w:val="005A2A3C"/>
    <w:rsid w:val="005A2C8F"/>
    <w:rsid w:val="005A2D4A"/>
    <w:rsid w:val="005A2D6E"/>
    <w:rsid w:val="005A2E44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04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935"/>
    <w:rsid w:val="005A5978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985"/>
    <w:rsid w:val="005A7B0F"/>
    <w:rsid w:val="005A7C76"/>
    <w:rsid w:val="005B00CC"/>
    <w:rsid w:val="005B03BD"/>
    <w:rsid w:val="005B0444"/>
    <w:rsid w:val="005B0599"/>
    <w:rsid w:val="005B0664"/>
    <w:rsid w:val="005B07F4"/>
    <w:rsid w:val="005B0837"/>
    <w:rsid w:val="005B095F"/>
    <w:rsid w:val="005B0A2F"/>
    <w:rsid w:val="005B0A78"/>
    <w:rsid w:val="005B0BB4"/>
    <w:rsid w:val="005B0BF6"/>
    <w:rsid w:val="005B0CB7"/>
    <w:rsid w:val="005B0F81"/>
    <w:rsid w:val="005B111D"/>
    <w:rsid w:val="005B11E9"/>
    <w:rsid w:val="005B146F"/>
    <w:rsid w:val="005B14F1"/>
    <w:rsid w:val="005B15E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C8"/>
    <w:rsid w:val="005B2BAB"/>
    <w:rsid w:val="005B2BEE"/>
    <w:rsid w:val="005B2CE5"/>
    <w:rsid w:val="005B2DF5"/>
    <w:rsid w:val="005B2E3C"/>
    <w:rsid w:val="005B2EC1"/>
    <w:rsid w:val="005B2EF8"/>
    <w:rsid w:val="005B2FE2"/>
    <w:rsid w:val="005B36A4"/>
    <w:rsid w:val="005B373D"/>
    <w:rsid w:val="005B3A30"/>
    <w:rsid w:val="005B3BB0"/>
    <w:rsid w:val="005B4111"/>
    <w:rsid w:val="005B44B7"/>
    <w:rsid w:val="005B4842"/>
    <w:rsid w:val="005B48AB"/>
    <w:rsid w:val="005B49CE"/>
    <w:rsid w:val="005B4A73"/>
    <w:rsid w:val="005B4BDD"/>
    <w:rsid w:val="005B4C9C"/>
    <w:rsid w:val="005B4D2D"/>
    <w:rsid w:val="005B4FB5"/>
    <w:rsid w:val="005B53C2"/>
    <w:rsid w:val="005B54C3"/>
    <w:rsid w:val="005B58AE"/>
    <w:rsid w:val="005B5934"/>
    <w:rsid w:val="005B5C77"/>
    <w:rsid w:val="005B5D1A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C5"/>
    <w:rsid w:val="005C04DA"/>
    <w:rsid w:val="005C04E6"/>
    <w:rsid w:val="005C0A50"/>
    <w:rsid w:val="005C0A99"/>
    <w:rsid w:val="005C0B5D"/>
    <w:rsid w:val="005C0DD2"/>
    <w:rsid w:val="005C0F2E"/>
    <w:rsid w:val="005C123C"/>
    <w:rsid w:val="005C1626"/>
    <w:rsid w:val="005C18B3"/>
    <w:rsid w:val="005C1B23"/>
    <w:rsid w:val="005C1C2D"/>
    <w:rsid w:val="005C1C82"/>
    <w:rsid w:val="005C1D53"/>
    <w:rsid w:val="005C1FC8"/>
    <w:rsid w:val="005C1FF4"/>
    <w:rsid w:val="005C21F9"/>
    <w:rsid w:val="005C2309"/>
    <w:rsid w:val="005C2313"/>
    <w:rsid w:val="005C24CE"/>
    <w:rsid w:val="005C25DA"/>
    <w:rsid w:val="005C2F05"/>
    <w:rsid w:val="005C2F25"/>
    <w:rsid w:val="005C3413"/>
    <w:rsid w:val="005C3430"/>
    <w:rsid w:val="005C3443"/>
    <w:rsid w:val="005C3A64"/>
    <w:rsid w:val="005C3BA4"/>
    <w:rsid w:val="005C3EB2"/>
    <w:rsid w:val="005C406E"/>
    <w:rsid w:val="005C43FE"/>
    <w:rsid w:val="005C44E2"/>
    <w:rsid w:val="005C4965"/>
    <w:rsid w:val="005C49EE"/>
    <w:rsid w:val="005C4CCC"/>
    <w:rsid w:val="005C4DC5"/>
    <w:rsid w:val="005C4FB1"/>
    <w:rsid w:val="005C529C"/>
    <w:rsid w:val="005C538C"/>
    <w:rsid w:val="005C5415"/>
    <w:rsid w:val="005C5526"/>
    <w:rsid w:val="005C5B94"/>
    <w:rsid w:val="005C5DF6"/>
    <w:rsid w:val="005C5F22"/>
    <w:rsid w:val="005C5F52"/>
    <w:rsid w:val="005C649C"/>
    <w:rsid w:val="005C659D"/>
    <w:rsid w:val="005C6650"/>
    <w:rsid w:val="005C66A3"/>
    <w:rsid w:val="005C673F"/>
    <w:rsid w:val="005C67EC"/>
    <w:rsid w:val="005C6837"/>
    <w:rsid w:val="005C6D2B"/>
    <w:rsid w:val="005C6EE1"/>
    <w:rsid w:val="005C73E0"/>
    <w:rsid w:val="005C7531"/>
    <w:rsid w:val="005C789B"/>
    <w:rsid w:val="005C7F61"/>
    <w:rsid w:val="005C7F8A"/>
    <w:rsid w:val="005D0044"/>
    <w:rsid w:val="005D00C4"/>
    <w:rsid w:val="005D0196"/>
    <w:rsid w:val="005D0449"/>
    <w:rsid w:val="005D059E"/>
    <w:rsid w:val="005D0635"/>
    <w:rsid w:val="005D0772"/>
    <w:rsid w:val="005D0885"/>
    <w:rsid w:val="005D08A2"/>
    <w:rsid w:val="005D0A9C"/>
    <w:rsid w:val="005D0BA0"/>
    <w:rsid w:val="005D0F53"/>
    <w:rsid w:val="005D0F9A"/>
    <w:rsid w:val="005D12B2"/>
    <w:rsid w:val="005D168F"/>
    <w:rsid w:val="005D1AB0"/>
    <w:rsid w:val="005D1BAC"/>
    <w:rsid w:val="005D1CDA"/>
    <w:rsid w:val="005D1EA0"/>
    <w:rsid w:val="005D1F89"/>
    <w:rsid w:val="005D218D"/>
    <w:rsid w:val="005D2625"/>
    <w:rsid w:val="005D26EF"/>
    <w:rsid w:val="005D26F9"/>
    <w:rsid w:val="005D2969"/>
    <w:rsid w:val="005D2ABC"/>
    <w:rsid w:val="005D2D75"/>
    <w:rsid w:val="005D2F2A"/>
    <w:rsid w:val="005D31E9"/>
    <w:rsid w:val="005D39F1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7E3"/>
    <w:rsid w:val="005D58B7"/>
    <w:rsid w:val="005D5961"/>
    <w:rsid w:val="005D5A05"/>
    <w:rsid w:val="005D5A9A"/>
    <w:rsid w:val="005D5B93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50"/>
    <w:rsid w:val="005D73FE"/>
    <w:rsid w:val="005D772E"/>
    <w:rsid w:val="005D7912"/>
    <w:rsid w:val="005D7C96"/>
    <w:rsid w:val="005D7CD3"/>
    <w:rsid w:val="005D7DD1"/>
    <w:rsid w:val="005E0080"/>
    <w:rsid w:val="005E0223"/>
    <w:rsid w:val="005E02AC"/>
    <w:rsid w:val="005E02C8"/>
    <w:rsid w:val="005E0313"/>
    <w:rsid w:val="005E04C4"/>
    <w:rsid w:val="005E065F"/>
    <w:rsid w:val="005E06E8"/>
    <w:rsid w:val="005E0773"/>
    <w:rsid w:val="005E09C8"/>
    <w:rsid w:val="005E0A63"/>
    <w:rsid w:val="005E0AFE"/>
    <w:rsid w:val="005E0DE2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F86"/>
    <w:rsid w:val="005E21C7"/>
    <w:rsid w:val="005E23DD"/>
    <w:rsid w:val="005E28D8"/>
    <w:rsid w:val="005E29D6"/>
    <w:rsid w:val="005E2A26"/>
    <w:rsid w:val="005E2D89"/>
    <w:rsid w:val="005E3092"/>
    <w:rsid w:val="005E3309"/>
    <w:rsid w:val="005E3733"/>
    <w:rsid w:val="005E39B2"/>
    <w:rsid w:val="005E3CF3"/>
    <w:rsid w:val="005E3ECA"/>
    <w:rsid w:val="005E4064"/>
    <w:rsid w:val="005E40DA"/>
    <w:rsid w:val="005E4204"/>
    <w:rsid w:val="005E436A"/>
    <w:rsid w:val="005E4415"/>
    <w:rsid w:val="005E4426"/>
    <w:rsid w:val="005E44E8"/>
    <w:rsid w:val="005E46EA"/>
    <w:rsid w:val="005E4943"/>
    <w:rsid w:val="005E4964"/>
    <w:rsid w:val="005E498F"/>
    <w:rsid w:val="005E49C2"/>
    <w:rsid w:val="005E4A74"/>
    <w:rsid w:val="005E4B27"/>
    <w:rsid w:val="005E4BD8"/>
    <w:rsid w:val="005E4EB4"/>
    <w:rsid w:val="005E4EC6"/>
    <w:rsid w:val="005E51E8"/>
    <w:rsid w:val="005E5282"/>
    <w:rsid w:val="005E58E1"/>
    <w:rsid w:val="005E5925"/>
    <w:rsid w:val="005E5981"/>
    <w:rsid w:val="005E5A53"/>
    <w:rsid w:val="005E5EC9"/>
    <w:rsid w:val="005E6043"/>
    <w:rsid w:val="005E6066"/>
    <w:rsid w:val="005E62F9"/>
    <w:rsid w:val="005E6892"/>
    <w:rsid w:val="005E6A76"/>
    <w:rsid w:val="005E6B6C"/>
    <w:rsid w:val="005E6BC2"/>
    <w:rsid w:val="005E6C63"/>
    <w:rsid w:val="005E6EF6"/>
    <w:rsid w:val="005E6F28"/>
    <w:rsid w:val="005E7265"/>
    <w:rsid w:val="005E736A"/>
    <w:rsid w:val="005E743C"/>
    <w:rsid w:val="005E744D"/>
    <w:rsid w:val="005E747D"/>
    <w:rsid w:val="005E74E9"/>
    <w:rsid w:val="005E7856"/>
    <w:rsid w:val="005E78C2"/>
    <w:rsid w:val="005E79A3"/>
    <w:rsid w:val="005E7ADC"/>
    <w:rsid w:val="005E7B14"/>
    <w:rsid w:val="005F06B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A32"/>
    <w:rsid w:val="005F1C3A"/>
    <w:rsid w:val="005F1FB6"/>
    <w:rsid w:val="005F20D3"/>
    <w:rsid w:val="005F2426"/>
    <w:rsid w:val="005F25EB"/>
    <w:rsid w:val="005F29D1"/>
    <w:rsid w:val="005F2C2E"/>
    <w:rsid w:val="005F2EEF"/>
    <w:rsid w:val="005F30F9"/>
    <w:rsid w:val="005F3600"/>
    <w:rsid w:val="005F3850"/>
    <w:rsid w:val="005F3B54"/>
    <w:rsid w:val="005F3BA7"/>
    <w:rsid w:val="005F3BDC"/>
    <w:rsid w:val="005F4000"/>
    <w:rsid w:val="005F4110"/>
    <w:rsid w:val="005F44FD"/>
    <w:rsid w:val="005F460D"/>
    <w:rsid w:val="005F4736"/>
    <w:rsid w:val="005F497A"/>
    <w:rsid w:val="005F4D03"/>
    <w:rsid w:val="005F51FD"/>
    <w:rsid w:val="005F5227"/>
    <w:rsid w:val="005F52B8"/>
    <w:rsid w:val="005F5361"/>
    <w:rsid w:val="005F5419"/>
    <w:rsid w:val="005F56C1"/>
    <w:rsid w:val="005F58FE"/>
    <w:rsid w:val="005F5CAF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29"/>
    <w:rsid w:val="005F703C"/>
    <w:rsid w:val="005F7405"/>
    <w:rsid w:val="005F77B0"/>
    <w:rsid w:val="005F77D1"/>
    <w:rsid w:val="005F79DA"/>
    <w:rsid w:val="005F7BB3"/>
    <w:rsid w:val="005F7EFF"/>
    <w:rsid w:val="00600279"/>
    <w:rsid w:val="0060040D"/>
    <w:rsid w:val="006005E3"/>
    <w:rsid w:val="00600766"/>
    <w:rsid w:val="006009F7"/>
    <w:rsid w:val="00600C7E"/>
    <w:rsid w:val="00600CB8"/>
    <w:rsid w:val="00600CEB"/>
    <w:rsid w:val="00600E2C"/>
    <w:rsid w:val="00600F3F"/>
    <w:rsid w:val="00601086"/>
    <w:rsid w:val="006010B9"/>
    <w:rsid w:val="006011FF"/>
    <w:rsid w:val="006013A4"/>
    <w:rsid w:val="0060154C"/>
    <w:rsid w:val="00601584"/>
    <w:rsid w:val="0060164B"/>
    <w:rsid w:val="0060171F"/>
    <w:rsid w:val="006018D4"/>
    <w:rsid w:val="0060194E"/>
    <w:rsid w:val="00601982"/>
    <w:rsid w:val="006019D1"/>
    <w:rsid w:val="00601A11"/>
    <w:rsid w:val="00601ABE"/>
    <w:rsid w:val="00601E2A"/>
    <w:rsid w:val="00601ED1"/>
    <w:rsid w:val="00601FD3"/>
    <w:rsid w:val="00602222"/>
    <w:rsid w:val="00602342"/>
    <w:rsid w:val="00602464"/>
    <w:rsid w:val="006024A1"/>
    <w:rsid w:val="0060266A"/>
    <w:rsid w:val="00602D97"/>
    <w:rsid w:val="00602FC6"/>
    <w:rsid w:val="00603315"/>
    <w:rsid w:val="006037C2"/>
    <w:rsid w:val="00603BEE"/>
    <w:rsid w:val="00603E38"/>
    <w:rsid w:val="00603FA5"/>
    <w:rsid w:val="006040B6"/>
    <w:rsid w:val="00604133"/>
    <w:rsid w:val="006041A7"/>
    <w:rsid w:val="0060420B"/>
    <w:rsid w:val="00604281"/>
    <w:rsid w:val="006043AA"/>
    <w:rsid w:val="0060470C"/>
    <w:rsid w:val="00604837"/>
    <w:rsid w:val="00604C5D"/>
    <w:rsid w:val="00604F8B"/>
    <w:rsid w:val="006050E5"/>
    <w:rsid w:val="0060520C"/>
    <w:rsid w:val="006053A6"/>
    <w:rsid w:val="00605674"/>
    <w:rsid w:val="006058DD"/>
    <w:rsid w:val="00605BC9"/>
    <w:rsid w:val="00605E88"/>
    <w:rsid w:val="00605EF6"/>
    <w:rsid w:val="006060EC"/>
    <w:rsid w:val="00606182"/>
    <w:rsid w:val="0060662F"/>
    <w:rsid w:val="00606852"/>
    <w:rsid w:val="00606B6E"/>
    <w:rsid w:val="00607107"/>
    <w:rsid w:val="0060731B"/>
    <w:rsid w:val="00607535"/>
    <w:rsid w:val="00607699"/>
    <w:rsid w:val="006076B8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214"/>
    <w:rsid w:val="006115A7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2C56"/>
    <w:rsid w:val="00612D6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107"/>
    <w:rsid w:val="00614982"/>
    <w:rsid w:val="00614BF5"/>
    <w:rsid w:val="00614C02"/>
    <w:rsid w:val="00614CF3"/>
    <w:rsid w:val="00614D10"/>
    <w:rsid w:val="0061500A"/>
    <w:rsid w:val="0061502A"/>
    <w:rsid w:val="006155A7"/>
    <w:rsid w:val="00615712"/>
    <w:rsid w:val="00615775"/>
    <w:rsid w:val="00615B0D"/>
    <w:rsid w:val="00615E48"/>
    <w:rsid w:val="00615EFF"/>
    <w:rsid w:val="00615F42"/>
    <w:rsid w:val="00616070"/>
    <w:rsid w:val="00616303"/>
    <w:rsid w:val="00616331"/>
    <w:rsid w:val="00616436"/>
    <w:rsid w:val="006168C6"/>
    <w:rsid w:val="00616942"/>
    <w:rsid w:val="00616953"/>
    <w:rsid w:val="00617072"/>
    <w:rsid w:val="006176B8"/>
    <w:rsid w:val="006178A5"/>
    <w:rsid w:val="006179D4"/>
    <w:rsid w:val="00617A86"/>
    <w:rsid w:val="00620198"/>
    <w:rsid w:val="00620268"/>
    <w:rsid w:val="00620463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3AE"/>
    <w:rsid w:val="00622A1F"/>
    <w:rsid w:val="00622B8B"/>
    <w:rsid w:val="00622C21"/>
    <w:rsid w:val="00622E76"/>
    <w:rsid w:val="00622E9A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14E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4F5"/>
    <w:rsid w:val="00626745"/>
    <w:rsid w:val="006267AC"/>
    <w:rsid w:val="00626B35"/>
    <w:rsid w:val="00627019"/>
    <w:rsid w:val="00627184"/>
    <w:rsid w:val="0062742D"/>
    <w:rsid w:val="0062746A"/>
    <w:rsid w:val="0062751F"/>
    <w:rsid w:val="006276B0"/>
    <w:rsid w:val="006278B8"/>
    <w:rsid w:val="00627D64"/>
    <w:rsid w:val="00627E16"/>
    <w:rsid w:val="00627F74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85A"/>
    <w:rsid w:val="0063299B"/>
    <w:rsid w:val="00632A2A"/>
    <w:rsid w:val="00632A69"/>
    <w:rsid w:val="00632ADC"/>
    <w:rsid w:val="00632AE8"/>
    <w:rsid w:val="00632D78"/>
    <w:rsid w:val="00632E84"/>
    <w:rsid w:val="0063334F"/>
    <w:rsid w:val="006334E1"/>
    <w:rsid w:val="00633744"/>
    <w:rsid w:val="00633A5F"/>
    <w:rsid w:val="00633A7F"/>
    <w:rsid w:val="006343B8"/>
    <w:rsid w:val="006343EF"/>
    <w:rsid w:val="00634943"/>
    <w:rsid w:val="00634A89"/>
    <w:rsid w:val="00634DB7"/>
    <w:rsid w:val="00634E34"/>
    <w:rsid w:val="00634E48"/>
    <w:rsid w:val="00634F52"/>
    <w:rsid w:val="00634FFE"/>
    <w:rsid w:val="00635046"/>
    <w:rsid w:val="0063504E"/>
    <w:rsid w:val="0063507A"/>
    <w:rsid w:val="0063509C"/>
    <w:rsid w:val="00635531"/>
    <w:rsid w:val="00635923"/>
    <w:rsid w:val="00635958"/>
    <w:rsid w:val="00635CFC"/>
    <w:rsid w:val="00636511"/>
    <w:rsid w:val="006368E2"/>
    <w:rsid w:val="0063698E"/>
    <w:rsid w:val="00636BC1"/>
    <w:rsid w:val="00636F16"/>
    <w:rsid w:val="00637007"/>
    <w:rsid w:val="0063718F"/>
    <w:rsid w:val="006374E8"/>
    <w:rsid w:val="006375E4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A14"/>
    <w:rsid w:val="00640B18"/>
    <w:rsid w:val="00640C2C"/>
    <w:rsid w:val="00640E90"/>
    <w:rsid w:val="00640EBD"/>
    <w:rsid w:val="00640F80"/>
    <w:rsid w:val="00640F9A"/>
    <w:rsid w:val="00641125"/>
    <w:rsid w:val="00641135"/>
    <w:rsid w:val="00641224"/>
    <w:rsid w:val="006413F2"/>
    <w:rsid w:val="00641556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9A3"/>
    <w:rsid w:val="00643F3B"/>
    <w:rsid w:val="00643F60"/>
    <w:rsid w:val="006442BE"/>
    <w:rsid w:val="006443A2"/>
    <w:rsid w:val="006445CC"/>
    <w:rsid w:val="006445FB"/>
    <w:rsid w:val="0064466E"/>
    <w:rsid w:val="0064475F"/>
    <w:rsid w:val="006447A4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410"/>
    <w:rsid w:val="0064571B"/>
    <w:rsid w:val="0064575B"/>
    <w:rsid w:val="00645AA9"/>
    <w:rsid w:val="00645B28"/>
    <w:rsid w:val="00645C64"/>
    <w:rsid w:val="006460AA"/>
    <w:rsid w:val="00646CD0"/>
    <w:rsid w:val="00646EBA"/>
    <w:rsid w:val="00646FFF"/>
    <w:rsid w:val="00647133"/>
    <w:rsid w:val="0064721F"/>
    <w:rsid w:val="0064728B"/>
    <w:rsid w:val="0064762D"/>
    <w:rsid w:val="0064774F"/>
    <w:rsid w:val="006477DB"/>
    <w:rsid w:val="00647B83"/>
    <w:rsid w:val="00647D84"/>
    <w:rsid w:val="00647ECB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A9A"/>
    <w:rsid w:val="00651B7A"/>
    <w:rsid w:val="00651FD6"/>
    <w:rsid w:val="00652081"/>
    <w:rsid w:val="00652173"/>
    <w:rsid w:val="006524DA"/>
    <w:rsid w:val="006528C9"/>
    <w:rsid w:val="00652A8F"/>
    <w:rsid w:val="00652C4F"/>
    <w:rsid w:val="00652D89"/>
    <w:rsid w:val="00652D8B"/>
    <w:rsid w:val="00652F28"/>
    <w:rsid w:val="00652F93"/>
    <w:rsid w:val="00653281"/>
    <w:rsid w:val="0065394C"/>
    <w:rsid w:val="00653C94"/>
    <w:rsid w:val="00653E20"/>
    <w:rsid w:val="00653F5F"/>
    <w:rsid w:val="00654355"/>
    <w:rsid w:val="006543D8"/>
    <w:rsid w:val="006544FD"/>
    <w:rsid w:val="006546D5"/>
    <w:rsid w:val="006547F5"/>
    <w:rsid w:val="006548E6"/>
    <w:rsid w:val="00654A57"/>
    <w:rsid w:val="006552DD"/>
    <w:rsid w:val="006553DA"/>
    <w:rsid w:val="00655436"/>
    <w:rsid w:val="00655522"/>
    <w:rsid w:val="00655884"/>
    <w:rsid w:val="00655A48"/>
    <w:rsid w:val="006560D9"/>
    <w:rsid w:val="00656154"/>
    <w:rsid w:val="00656434"/>
    <w:rsid w:val="0065645E"/>
    <w:rsid w:val="006564AF"/>
    <w:rsid w:val="0065654F"/>
    <w:rsid w:val="0065665B"/>
    <w:rsid w:val="0065667D"/>
    <w:rsid w:val="00656765"/>
    <w:rsid w:val="00656A0E"/>
    <w:rsid w:val="00656AE1"/>
    <w:rsid w:val="00656BFF"/>
    <w:rsid w:val="00656D93"/>
    <w:rsid w:val="006571C9"/>
    <w:rsid w:val="00657336"/>
    <w:rsid w:val="006574AD"/>
    <w:rsid w:val="00657957"/>
    <w:rsid w:val="006579F7"/>
    <w:rsid w:val="00657CD2"/>
    <w:rsid w:val="00657D7C"/>
    <w:rsid w:val="00657EA2"/>
    <w:rsid w:val="00657FC4"/>
    <w:rsid w:val="00660138"/>
    <w:rsid w:val="006601E3"/>
    <w:rsid w:val="00660472"/>
    <w:rsid w:val="0066063C"/>
    <w:rsid w:val="00660684"/>
    <w:rsid w:val="0066069C"/>
    <w:rsid w:val="0066105E"/>
    <w:rsid w:val="006610A4"/>
    <w:rsid w:val="006613CB"/>
    <w:rsid w:val="006613EC"/>
    <w:rsid w:val="006615D5"/>
    <w:rsid w:val="00661776"/>
    <w:rsid w:val="006618D6"/>
    <w:rsid w:val="006618EA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4E"/>
    <w:rsid w:val="00662C7C"/>
    <w:rsid w:val="00662E5F"/>
    <w:rsid w:val="00662F7A"/>
    <w:rsid w:val="0066335A"/>
    <w:rsid w:val="006637CE"/>
    <w:rsid w:val="00664052"/>
    <w:rsid w:val="006640F9"/>
    <w:rsid w:val="006646DC"/>
    <w:rsid w:val="00664785"/>
    <w:rsid w:val="00664A92"/>
    <w:rsid w:val="00664B24"/>
    <w:rsid w:val="00664C2D"/>
    <w:rsid w:val="00664CA4"/>
    <w:rsid w:val="00664E99"/>
    <w:rsid w:val="0066512F"/>
    <w:rsid w:val="006652D0"/>
    <w:rsid w:val="006655C0"/>
    <w:rsid w:val="00665817"/>
    <w:rsid w:val="00665878"/>
    <w:rsid w:val="00665B2F"/>
    <w:rsid w:val="006664C5"/>
    <w:rsid w:val="00666578"/>
    <w:rsid w:val="00666593"/>
    <w:rsid w:val="006667F8"/>
    <w:rsid w:val="006669B4"/>
    <w:rsid w:val="00666CA7"/>
    <w:rsid w:val="00666EA9"/>
    <w:rsid w:val="00666F78"/>
    <w:rsid w:val="006676BA"/>
    <w:rsid w:val="00667882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B2B"/>
    <w:rsid w:val="00670F4C"/>
    <w:rsid w:val="00670F8B"/>
    <w:rsid w:val="00671029"/>
    <w:rsid w:val="006711E2"/>
    <w:rsid w:val="006711EA"/>
    <w:rsid w:val="00671748"/>
    <w:rsid w:val="00671752"/>
    <w:rsid w:val="0067178C"/>
    <w:rsid w:val="006717E2"/>
    <w:rsid w:val="006718EE"/>
    <w:rsid w:val="00671A79"/>
    <w:rsid w:val="00671B42"/>
    <w:rsid w:val="00671B4F"/>
    <w:rsid w:val="00671CD2"/>
    <w:rsid w:val="00671FE9"/>
    <w:rsid w:val="006722CE"/>
    <w:rsid w:val="00672420"/>
    <w:rsid w:val="0067251A"/>
    <w:rsid w:val="006726E2"/>
    <w:rsid w:val="00672D3E"/>
    <w:rsid w:val="00672D40"/>
    <w:rsid w:val="00672E55"/>
    <w:rsid w:val="00673141"/>
    <w:rsid w:val="0067394C"/>
    <w:rsid w:val="00673A6B"/>
    <w:rsid w:val="00673AAB"/>
    <w:rsid w:val="00673C50"/>
    <w:rsid w:val="00673F36"/>
    <w:rsid w:val="0067436E"/>
    <w:rsid w:val="00674390"/>
    <w:rsid w:val="00674979"/>
    <w:rsid w:val="00674A8D"/>
    <w:rsid w:val="00674D5B"/>
    <w:rsid w:val="00674E1B"/>
    <w:rsid w:val="00674F01"/>
    <w:rsid w:val="0067532C"/>
    <w:rsid w:val="0067543A"/>
    <w:rsid w:val="00675558"/>
    <w:rsid w:val="00675867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568"/>
    <w:rsid w:val="006777FA"/>
    <w:rsid w:val="00677856"/>
    <w:rsid w:val="00677967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7C9"/>
    <w:rsid w:val="006808ED"/>
    <w:rsid w:val="006809F5"/>
    <w:rsid w:val="00680A8A"/>
    <w:rsid w:val="00680B84"/>
    <w:rsid w:val="00680E41"/>
    <w:rsid w:val="006812C0"/>
    <w:rsid w:val="006814D9"/>
    <w:rsid w:val="0068162C"/>
    <w:rsid w:val="006817C0"/>
    <w:rsid w:val="00681B8F"/>
    <w:rsid w:val="00681D02"/>
    <w:rsid w:val="00681D98"/>
    <w:rsid w:val="00682178"/>
    <w:rsid w:val="006821C2"/>
    <w:rsid w:val="00682A66"/>
    <w:rsid w:val="00683070"/>
    <w:rsid w:val="006834ED"/>
    <w:rsid w:val="00683570"/>
    <w:rsid w:val="00683607"/>
    <w:rsid w:val="0068473B"/>
    <w:rsid w:val="00684A96"/>
    <w:rsid w:val="00684B69"/>
    <w:rsid w:val="00684D17"/>
    <w:rsid w:val="00684E60"/>
    <w:rsid w:val="00684FCB"/>
    <w:rsid w:val="006851D4"/>
    <w:rsid w:val="006851F8"/>
    <w:rsid w:val="00685335"/>
    <w:rsid w:val="00685600"/>
    <w:rsid w:val="006858A6"/>
    <w:rsid w:val="0068597E"/>
    <w:rsid w:val="00685AF0"/>
    <w:rsid w:val="00685D12"/>
    <w:rsid w:val="00685F1C"/>
    <w:rsid w:val="00686145"/>
    <w:rsid w:val="0068628E"/>
    <w:rsid w:val="006862A9"/>
    <w:rsid w:val="00686396"/>
    <w:rsid w:val="006863BD"/>
    <w:rsid w:val="0068644D"/>
    <w:rsid w:val="006864E6"/>
    <w:rsid w:val="0068671D"/>
    <w:rsid w:val="00686814"/>
    <w:rsid w:val="006869BD"/>
    <w:rsid w:val="00686BD9"/>
    <w:rsid w:val="00686D1F"/>
    <w:rsid w:val="00686E91"/>
    <w:rsid w:val="00686EC5"/>
    <w:rsid w:val="00686FEF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A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C19"/>
    <w:rsid w:val="00692D2A"/>
    <w:rsid w:val="00692DB2"/>
    <w:rsid w:val="00693775"/>
    <w:rsid w:val="006938CC"/>
    <w:rsid w:val="006939A6"/>
    <w:rsid w:val="00693E10"/>
    <w:rsid w:val="00693EF4"/>
    <w:rsid w:val="006942C4"/>
    <w:rsid w:val="00694461"/>
    <w:rsid w:val="00694463"/>
    <w:rsid w:val="00694A09"/>
    <w:rsid w:val="00694A58"/>
    <w:rsid w:val="00694B1E"/>
    <w:rsid w:val="00694B47"/>
    <w:rsid w:val="00694D40"/>
    <w:rsid w:val="0069531D"/>
    <w:rsid w:val="00695418"/>
    <w:rsid w:val="0069627A"/>
    <w:rsid w:val="0069629C"/>
    <w:rsid w:val="006962AF"/>
    <w:rsid w:val="006963C4"/>
    <w:rsid w:val="00696662"/>
    <w:rsid w:val="006966F3"/>
    <w:rsid w:val="00696F16"/>
    <w:rsid w:val="006971E7"/>
    <w:rsid w:val="0069730C"/>
    <w:rsid w:val="00697417"/>
    <w:rsid w:val="00697573"/>
    <w:rsid w:val="00697628"/>
    <w:rsid w:val="006976D5"/>
    <w:rsid w:val="006976DB"/>
    <w:rsid w:val="006976E3"/>
    <w:rsid w:val="00697728"/>
    <w:rsid w:val="006977F4"/>
    <w:rsid w:val="00697DB4"/>
    <w:rsid w:val="00697DDC"/>
    <w:rsid w:val="00697FC1"/>
    <w:rsid w:val="006A00CC"/>
    <w:rsid w:val="006A014F"/>
    <w:rsid w:val="006A0368"/>
    <w:rsid w:val="006A0615"/>
    <w:rsid w:val="006A083B"/>
    <w:rsid w:val="006A1079"/>
    <w:rsid w:val="006A146A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2E76"/>
    <w:rsid w:val="006A30A4"/>
    <w:rsid w:val="006A31E6"/>
    <w:rsid w:val="006A33B9"/>
    <w:rsid w:val="006A35AF"/>
    <w:rsid w:val="006A3773"/>
    <w:rsid w:val="006A3DBF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91"/>
    <w:rsid w:val="006A53DB"/>
    <w:rsid w:val="006A55C9"/>
    <w:rsid w:val="006A5667"/>
    <w:rsid w:val="006A5690"/>
    <w:rsid w:val="006A581E"/>
    <w:rsid w:val="006A58D5"/>
    <w:rsid w:val="006A5A7D"/>
    <w:rsid w:val="006A5B16"/>
    <w:rsid w:val="006A5D1F"/>
    <w:rsid w:val="006A62CE"/>
    <w:rsid w:val="006A67F9"/>
    <w:rsid w:val="006A6C4D"/>
    <w:rsid w:val="006A6E2B"/>
    <w:rsid w:val="006A732E"/>
    <w:rsid w:val="006A7545"/>
    <w:rsid w:val="006B0150"/>
    <w:rsid w:val="006B0197"/>
    <w:rsid w:val="006B0D3D"/>
    <w:rsid w:val="006B0E00"/>
    <w:rsid w:val="006B1061"/>
    <w:rsid w:val="006B11BF"/>
    <w:rsid w:val="006B1323"/>
    <w:rsid w:val="006B1605"/>
    <w:rsid w:val="006B16D8"/>
    <w:rsid w:val="006B16ED"/>
    <w:rsid w:val="006B1714"/>
    <w:rsid w:val="006B1835"/>
    <w:rsid w:val="006B188D"/>
    <w:rsid w:val="006B1ACA"/>
    <w:rsid w:val="006B1B08"/>
    <w:rsid w:val="006B1B4A"/>
    <w:rsid w:val="006B1D80"/>
    <w:rsid w:val="006B1D86"/>
    <w:rsid w:val="006B1EFE"/>
    <w:rsid w:val="006B1F75"/>
    <w:rsid w:val="006B2189"/>
    <w:rsid w:val="006B21E6"/>
    <w:rsid w:val="006B2258"/>
    <w:rsid w:val="006B2613"/>
    <w:rsid w:val="006B2A72"/>
    <w:rsid w:val="006B2AAE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C07"/>
    <w:rsid w:val="006B6D3D"/>
    <w:rsid w:val="006B7029"/>
    <w:rsid w:val="006B70F2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566"/>
    <w:rsid w:val="006C163C"/>
    <w:rsid w:val="006C1E4E"/>
    <w:rsid w:val="006C1EBF"/>
    <w:rsid w:val="006C2365"/>
    <w:rsid w:val="006C254E"/>
    <w:rsid w:val="006C2566"/>
    <w:rsid w:val="006C2823"/>
    <w:rsid w:val="006C28D9"/>
    <w:rsid w:val="006C2923"/>
    <w:rsid w:val="006C2B4F"/>
    <w:rsid w:val="006C2F62"/>
    <w:rsid w:val="006C2FC0"/>
    <w:rsid w:val="006C3199"/>
    <w:rsid w:val="006C3382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556"/>
    <w:rsid w:val="006C4731"/>
    <w:rsid w:val="006C47FC"/>
    <w:rsid w:val="006C48B7"/>
    <w:rsid w:val="006C4CF0"/>
    <w:rsid w:val="006C4D85"/>
    <w:rsid w:val="006C4EFB"/>
    <w:rsid w:val="006C4F52"/>
    <w:rsid w:val="006C50AE"/>
    <w:rsid w:val="006C55B4"/>
    <w:rsid w:val="006C5917"/>
    <w:rsid w:val="006C5C96"/>
    <w:rsid w:val="006C5E7A"/>
    <w:rsid w:val="006C6129"/>
    <w:rsid w:val="006C62CC"/>
    <w:rsid w:val="006C632D"/>
    <w:rsid w:val="006C6386"/>
    <w:rsid w:val="006C641D"/>
    <w:rsid w:val="006C65ED"/>
    <w:rsid w:val="006C672F"/>
    <w:rsid w:val="006C6A2D"/>
    <w:rsid w:val="006C6A8A"/>
    <w:rsid w:val="006C6C44"/>
    <w:rsid w:val="006C6D4C"/>
    <w:rsid w:val="006C6D8A"/>
    <w:rsid w:val="006C6E25"/>
    <w:rsid w:val="006C6E81"/>
    <w:rsid w:val="006C7089"/>
    <w:rsid w:val="006C70F3"/>
    <w:rsid w:val="006C7833"/>
    <w:rsid w:val="006C796B"/>
    <w:rsid w:val="006C7FCC"/>
    <w:rsid w:val="006D07BD"/>
    <w:rsid w:val="006D0A1B"/>
    <w:rsid w:val="006D0AD3"/>
    <w:rsid w:val="006D0BB3"/>
    <w:rsid w:val="006D0BE5"/>
    <w:rsid w:val="006D0C63"/>
    <w:rsid w:val="006D10C9"/>
    <w:rsid w:val="006D114D"/>
    <w:rsid w:val="006D13B7"/>
    <w:rsid w:val="006D13F9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3FCA"/>
    <w:rsid w:val="006D41FE"/>
    <w:rsid w:val="006D4305"/>
    <w:rsid w:val="006D448B"/>
    <w:rsid w:val="006D44F2"/>
    <w:rsid w:val="006D476B"/>
    <w:rsid w:val="006D499C"/>
    <w:rsid w:val="006D4B53"/>
    <w:rsid w:val="006D4E4F"/>
    <w:rsid w:val="006D534E"/>
    <w:rsid w:val="006D5623"/>
    <w:rsid w:val="006D5656"/>
    <w:rsid w:val="006D5A70"/>
    <w:rsid w:val="006D5D46"/>
    <w:rsid w:val="006D6024"/>
    <w:rsid w:val="006D6361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159"/>
    <w:rsid w:val="006D7350"/>
    <w:rsid w:val="006D73B4"/>
    <w:rsid w:val="006D75B6"/>
    <w:rsid w:val="006D7733"/>
    <w:rsid w:val="006D78F2"/>
    <w:rsid w:val="006D7CA0"/>
    <w:rsid w:val="006E0188"/>
    <w:rsid w:val="006E042C"/>
    <w:rsid w:val="006E05AC"/>
    <w:rsid w:val="006E0868"/>
    <w:rsid w:val="006E0933"/>
    <w:rsid w:val="006E0DAA"/>
    <w:rsid w:val="006E0E5E"/>
    <w:rsid w:val="006E0FB9"/>
    <w:rsid w:val="006E1055"/>
    <w:rsid w:val="006E1140"/>
    <w:rsid w:val="006E1791"/>
    <w:rsid w:val="006E1834"/>
    <w:rsid w:val="006E186B"/>
    <w:rsid w:val="006E1881"/>
    <w:rsid w:val="006E1CB5"/>
    <w:rsid w:val="006E1CCC"/>
    <w:rsid w:val="006E2094"/>
    <w:rsid w:val="006E20F9"/>
    <w:rsid w:val="006E2206"/>
    <w:rsid w:val="006E24E6"/>
    <w:rsid w:val="006E272D"/>
    <w:rsid w:val="006E2BFC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3"/>
    <w:rsid w:val="006E480D"/>
    <w:rsid w:val="006E4923"/>
    <w:rsid w:val="006E50FE"/>
    <w:rsid w:val="006E5356"/>
    <w:rsid w:val="006E567B"/>
    <w:rsid w:val="006E5979"/>
    <w:rsid w:val="006E5E51"/>
    <w:rsid w:val="006E5F3A"/>
    <w:rsid w:val="006E6469"/>
    <w:rsid w:val="006E6522"/>
    <w:rsid w:val="006E65DF"/>
    <w:rsid w:val="006E6732"/>
    <w:rsid w:val="006E67A1"/>
    <w:rsid w:val="006E69EF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B0B"/>
    <w:rsid w:val="006E7D42"/>
    <w:rsid w:val="006E7D68"/>
    <w:rsid w:val="006F0022"/>
    <w:rsid w:val="006F015B"/>
    <w:rsid w:val="006F076D"/>
    <w:rsid w:val="006F08F7"/>
    <w:rsid w:val="006F0A88"/>
    <w:rsid w:val="006F0B89"/>
    <w:rsid w:val="006F0D97"/>
    <w:rsid w:val="006F0FEF"/>
    <w:rsid w:val="006F117D"/>
    <w:rsid w:val="006F1294"/>
    <w:rsid w:val="006F1597"/>
    <w:rsid w:val="006F15ED"/>
    <w:rsid w:val="006F1A29"/>
    <w:rsid w:val="006F1EA6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3F0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5C87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EEB"/>
    <w:rsid w:val="0070064F"/>
    <w:rsid w:val="00700694"/>
    <w:rsid w:val="00700994"/>
    <w:rsid w:val="007009F4"/>
    <w:rsid w:val="00700D8C"/>
    <w:rsid w:val="00700F6F"/>
    <w:rsid w:val="00701306"/>
    <w:rsid w:val="007013BF"/>
    <w:rsid w:val="00701499"/>
    <w:rsid w:val="007016C6"/>
    <w:rsid w:val="007019D8"/>
    <w:rsid w:val="00701D11"/>
    <w:rsid w:val="00701E66"/>
    <w:rsid w:val="00702080"/>
    <w:rsid w:val="00702307"/>
    <w:rsid w:val="0070256E"/>
    <w:rsid w:val="00702865"/>
    <w:rsid w:val="00702EE1"/>
    <w:rsid w:val="00702F5E"/>
    <w:rsid w:val="0070355D"/>
    <w:rsid w:val="0070389E"/>
    <w:rsid w:val="00703998"/>
    <w:rsid w:val="00703BF8"/>
    <w:rsid w:val="00703D66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5CE"/>
    <w:rsid w:val="00706976"/>
    <w:rsid w:val="00706B76"/>
    <w:rsid w:val="00706B77"/>
    <w:rsid w:val="0070701A"/>
    <w:rsid w:val="007071A8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3DC"/>
    <w:rsid w:val="007105EC"/>
    <w:rsid w:val="007106E0"/>
    <w:rsid w:val="0071076F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0D"/>
    <w:rsid w:val="00711F8A"/>
    <w:rsid w:val="00711FEF"/>
    <w:rsid w:val="00712137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0FA"/>
    <w:rsid w:val="0071316E"/>
    <w:rsid w:val="0071331A"/>
    <w:rsid w:val="0071335A"/>
    <w:rsid w:val="0071349C"/>
    <w:rsid w:val="0071376E"/>
    <w:rsid w:val="0071380B"/>
    <w:rsid w:val="00713931"/>
    <w:rsid w:val="00713B4F"/>
    <w:rsid w:val="00713C6F"/>
    <w:rsid w:val="00713D48"/>
    <w:rsid w:val="00713E22"/>
    <w:rsid w:val="00713F2D"/>
    <w:rsid w:val="00713FB8"/>
    <w:rsid w:val="00713FC7"/>
    <w:rsid w:val="00714199"/>
    <w:rsid w:val="007144E2"/>
    <w:rsid w:val="007146C1"/>
    <w:rsid w:val="00714798"/>
    <w:rsid w:val="0071495F"/>
    <w:rsid w:val="00714A0E"/>
    <w:rsid w:val="00714B59"/>
    <w:rsid w:val="00714BD3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B8"/>
    <w:rsid w:val="00716E97"/>
    <w:rsid w:val="00717145"/>
    <w:rsid w:val="007173D7"/>
    <w:rsid w:val="00717451"/>
    <w:rsid w:val="0071780B"/>
    <w:rsid w:val="00717A10"/>
    <w:rsid w:val="00717C53"/>
    <w:rsid w:val="00717E5D"/>
    <w:rsid w:val="007201EF"/>
    <w:rsid w:val="00720301"/>
    <w:rsid w:val="007205E5"/>
    <w:rsid w:val="00720A77"/>
    <w:rsid w:val="00720CA3"/>
    <w:rsid w:val="007211CA"/>
    <w:rsid w:val="00721242"/>
    <w:rsid w:val="00721591"/>
    <w:rsid w:val="007217E4"/>
    <w:rsid w:val="00721804"/>
    <w:rsid w:val="0072186A"/>
    <w:rsid w:val="00721BDE"/>
    <w:rsid w:val="00721DAA"/>
    <w:rsid w:val="00721F19"/>
    <w:rsid w:val="00722011"/>
    <w:rsid w:val="00722091"/>
    <w:rsid w:val="007223A7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83B"/>
    <w:rsid w:val="00725D7A"/>
    <w:rsid w:val="00725DEE"/>
    <w:rsid w:val="0072617E"/>
    <w:rsid w:val="00726222"/>
    <w:rsid w:val="00726556"/>
    <w:rsid w:val="00726580"/>
    <w:rsid w:val="007265BB"/>
    <w:rsid w:val="0072665C"/>
    <w:rsid w:val="00726857"/>
    <w:rsid w:val="00726C56"/>
    <w:rsid w:val="00726E7D"/>
    <w:rsid w:val="00726EE5"/>
    <w:rsid w:val="007272B9"/>
    <w:rsid w:val="007275EF"/>
    <w:rsid w:val="007276E2"/>
    <w:rsid w:val="007279CD"/>
    <w:rsid w:val="00727D97"/>
    <w:rsid w:val="00727FAE"/>
    <w:rsid w:val="00727FC7"/>
    <w:rsid w:val="00730152"/>
    <w:rsid w:val="00730649"/>
    <w:rsid w:val="007306A2"/>
    <w:rsid w:val="007308B9"/>
    <w:rsid w:val="00730A18"/>
    <w:rsid w:val="00730BEB"/>
    <w:rsid w:val="00730D15"/>
    <w:rsid w:val="00730E33"/>
    <w:rsid w:val="00730FEB"/>
    <w:rsid w:val="00731109"/>
    <w:rsid w:val="0073111E"/>
    <w:rsid w:val="00731241"/>
    <w:rsid w:val="0073124F"/>
    <w:rsid w:val="0073127E"/>
    <w:rsid w:val="0073158E"/>
    <w:rsid w:val="00731662"/>
    <w:rsid w:val="0073188A"/>
    <w:rsid w:val="007318FD"/>
    <w:rsid w:val="00731984"/>
    <w:rsid w:val="00731BEB"/>
    <w:rsid w:val="00731D61"/>
    <w:rsid w:val="00731E81"/>
    <w:rsid w:val="00731EF6"/>
    <w:rsid w:val="007321BC"/>
    <w:rsid w:val="007323B9"/>
    <w:rsid w:val="0073248A"/>
    <w:rsid w:val="00732593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A21"/>
    <w:rsid w:val="00733BBF"/>
    <w:rsid w:val="00733C0B"/>
    <w:rsid w:val="007341E3"/>
    <w:rsid w:val="00734221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1D"/>
    <w:rsid w:val="00736B7A"/>
    <w:rsid w:val="00736C3E"/>
    <w:rsid w:val="00736EE4"/>
    <w:rsid w:val="00736EF4"/>
    <w:rsid w:val="0073749E"/>
    <w:rsid w:val="00737708"/>
    <w:rsid w:val="00737978"/>
    <w:rsid w:val="00737BA4"/>
    <w:rsid w:val="00737CA0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0BA1"/>
    <w:rsid w:val="00740BCE"/>
    <w:rsid w:val="00740D71"/>
    <w:rsid w:val="0074103D"/>
    <w:rsid w:val="007410B5"/>
    <w:rsid w:val="007411AD"/>
    <w:rsid w:val="00741404"/>
    <w:rsid w:val="0074149D"/>
    <w:rsid w:val="00741526"/>
    <w:rsid w:val="00741763"/>
    <w:rsid w:val="0074185B"/>
    <w:rsid w:val="007418D9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ED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4BD5"/>
    <w:rsid w:val="007454F1"/>
    <w:rsid w:val="00745557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91E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A6C"/>
    <w:rsid w:val="00750D41"/>
    <w:rsid w:val="00750E32"/>
    <w:rsid w:val="00750F2C"/>
    <w:rsid w:val="00751066"/>
    <w:rsid w:val="00751330"/>
    <w:rsid w:val="007513D9"/>
    <w:rsid w:val="00751447"/>
    <w:rsid w:val="007516D9"/>
    <w:rsid w:val="00751916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310"/>
    <w:rsid w:val="00754E04"/>
    <w:rsid w:val="00754EBA"/>
    <w:rsid w:val="00755271"/>
    <w:rsid w:val="007552D3"/>
    <w:rsid w:val="007552EF"/>
    <w:rsid w:val="00755577"/>
    <w:rsid w:val="00755626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D89"/>
    <w:rsid w:val="00757F5E"/>
    <w:rsid w:val="00760077"/>
    <w:rsid w:val="007601ED"/>
    <w:rsid w:val="007602E8"/>
    <w:rsid w:val="0076053F"/>
    <w:rsid w:val="007605FF"/>
    <w:rsid w:val="00760936"/>
    <w:rsid w:val="00760BE0"/>
    <w:rsid w:val="00760CF8"/>
    <w:rsid w:val="00760E57"/>
    <w:rsid w:val="00760EEF"/>
    <w:rsid w:val="00760FFC"/>
    <w:rsid w:val="0076136F"/>
    <w:rsid w:val="00761886"/>
    <w:rsid w:val="0076199C"/>
    <w:rsid w:val="00761D94"/>
    <w:rsid w:val="00761F20"/>
    <w:rsid w:val="007620C3"/>
    <w:rsid w:val="00762238"/>
    <w:rsid w:val="0076252C"/>
    <w:rsid w:val="00762792"/>
    <w:rsid w:val="007627E9"/>
    <w:rsid w:val="00762935"/>
    <w:rsid w:val="00762A3A"/>
    <w:rsid w:val="00762C21"/>
    <w:rsid w:val="00762C8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55C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25"/>
    <w:rsid w:val="00765B52"/>
    <w:rsid w:val="00765DC4"/>
    <w:rsid w:val="00765E5D"/>
    <w:rsid w:val="007661A1"/>
    <w:rsid w:val="0076698D"/>
    <w:rsid w:val="00766A18"/>
    <w:rsid w:val="00766A37"/>
    <w:rsid w:val="00766ADB"/>
    <w:rsid w:val="00766EF4"/>
    <w:rsid w:val="007670B8"/>
    <w:rsid w:val="0076718C"/>
    <w:rsid w:val="00767479"/>
    <w:rsid w:val="0076753A"/>
    <w:rsid w:val="00767689"/>
    <w:rsid w:val="00767896"/>
    <w:rsid w:val="00767976"/>
    <w:rsid w:val="00767A8F"/>
    <w:rsid w:val="00767B11"/>
    <w:rsid w:val="00767C3A"/>
    <w:rsid w:val="00767D62"/>
    <w:rsid w:val="00767F19"/>
    <w:rsid w:val="00767F51"/>
    <w:rsid w:val="0077015F"/>
    <w:rsid w:val="0077016B"/>
    <w:rsid w:val="00770371"/>
    <w:rsid w:val="007703DD"/>
    <w:rsid w:val="0077049D"/>
    <w:rsid w:val="0077060D"/>
    <w:rsid w:val="007707D2"/>
    <w:rsid w:val="007707F5"/>
    <w:rsid w:val="00770E05"/>
    <w:rsid w:val="00770FDC"/>
    <w:rsid w:val="007711E5"/>
    <w:rsid w:val="0077132D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4A0"/>
    <w:rsid w:val="00772B6D"/>
    <w:rsid w:val="00772C9A"/>
    <w:rsid w:val="00772CBF"/>
    <w:rsid w:val="00772DFD"/>
    <w:rsid w:val="00772E7F"/>
    <w:rsid w:val="00772F08"/>
    <w:rsid w:val="00772F32"/>
    <w:rsid w:val="00773211"/>
    <w:rsid w:val="00773654"/>
    <w:rsid w:val="007737C0"/>
    <w:rsid w:val="0077386D"/>
    <w:rsid w:val="007738EF"/>
    <w:rsid w:val="007739F9"/>
    <w:rsid w:val="00773F74"/>
    <w:rsid w:val="00773F77"/>
    <w:rsid w:val="0077407A"/>
    <w:rsid w:val="007741A5"/>
    <w:rsid w:val="007741EF"/>
    <w:rsid w:val="00774A84"/>
    <w:rsid w:val="00774E07"/>
    <w:rsid w:val="00775040"/>
    <w:rsid w:val="00775066"/>
    <w:rsid w:val="00775362"/>
    <w:rsid w:val="00775561"/>
    <w:rsid w:val="0077560E"/>
    <w:rsid w:val="00775893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69D"/>
    <w:rsid w:val="007779F6"/>
    <w:rsid w:val="00777B9C"/>
    <w:rsid w:val="00777CE2"/>
    <w:rsid w:val="00777E37"/>
    <w:rsid w:val="0078024B"/>
    <w:rsid w:val="0078034F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CF"/>
    <w:rsid w:val="007820D4"/>
    <w:rsid w:val="007823DF"/>
    <w:rsid w:val="00782779"/>
    <w:rsid w:val="007827C1"/>
    <w:rsid w:val="00782894"/>
    <w:rsid w:val="00782DE2"/>
    <w:rsid w:val="00783059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9F9"/>
    <w:rsid w:val="00784DA0"/>
    <w:rsid w:val="007850A5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0FB"/>
    <w:rsid w:val="00787173"/>
    <w:rsid w:val="0078719C"/>
    <w:rsid w:val="0078729F"/>
    <w:rsid w:val="007873D9"/>
    <w:rsid w:val="00787580"/>
    <w:rsid w:val="007875A1"/>
    <w:rsid w:val="007876CC"/>
    <w:rsid w:val="0078772E"/>
    <w:rsid w:val="007877BC"/>
    <w:rsid w:val="007878BA"/>
    <w:rsid w:val="0078790A"/>
    <w:rsid w:val="00787AA5"/>
    <w:rsid w:val="00787F67"/>
    <w:rsid w:val="00790060"/>
    <w:rsid w:val="00790303"/>
    <w:rsid w:val="0079067B"/>
    <w:rsid w:val="007906CF"/>
    <w:rsid w:val="00790B5D"/>
    <w:rsid w:val="00790CBA"/>
    <w:rsid w:val="0079153D"/>
    <w:rsid w:val="00791634"/>
    <w:rsid w:val="00791D57"/>
    <w:rsid w:val="00791D74"/>
    <w:rsid w:val="00791DFA"/>
    <w:rsid w:val="00792057"/>
    <w:rsid w:val="007921C1"/>
    <w:rsid w:val="00792285"/>
    <w:rsid w:val="0079236E"/>
    <w:rsid w:val="00792B03"/>
    <w:rsid w:val="00792DCB"/>
    <w:rsid w:val="00792E8B"/>
    <w:rsid w:val="00792F41"/>
    <w:rsid w:val="00793048"/>
    <w:rsid w:val="007930DB"/>
    <w:rsid w:val="007932C2"/>
    <w:rsid w:val="0079365A"/>
    <w:rsid w:val="007937AF"/>
    <w:rsid w:val="00793951"/>
    <w:rsid w:val="00793A6E"/>
    <w:rsid w:val="00793AAA"/>
    <w:rsid w:val="00793AF6"/>
    <w:rsid w:val="00793B17"/>
    <w:rsid w:val="00793B39"/>
    <w:rsid w:val="00793B66"/>
    <w:rsid w:val="00793BF8"/>
    <w:rsid w:val="00793FA5"/>
    <w:rsid w:val="0079417F"/>
    <w:rsid w:val="007941D0"/>
    <w:rsid w:val="007943AE"/>
    <w:rsid w:val="00794507"/>
    <w:rsid w:val="007947A4"/>
    <w:rsid w:val="007947C6"/>
    <w:rsid w:val="00795201"/>
    <w:rsid w:val="00795609"/>
    <w:rsid w:val="0079597A"/>
    <w:rsid w:val="00795987"/>
    <w:rsid w:val="00795BC4"/>
    <w:rsid w:val="00795D46"/>
    <w:rsid w:val="00795F80"/>
    <w:rsid w:val="0079601B"/>
    <w:rsid w:val="00796167"/>
    <w:rsid w:val="007961A1"/>
    <w:rsid w:val="007962AB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7BD"/>
    <w:rsid w:val="00797CB7"/>
    <w:rsid w:val="00797EA5"/>
    <w:rsid w:val="00797F4B"/>
    <w:rsid w:val="007A00DB"/>
    <w:rsid w:val="007A0144"/>
    <w:rsid w:val="007A0356"/>
    <w:rsid w:val="007A07A6"/>
    <w:rsid w:val="007A07BD"/>
    <w:rsid w:val="007A0884"/>
    <w:rsid w:val="007A0D7E"/>
    <w:rsid w:val="007A10D7"/>
    <w:rsid w:val="007A1313"/>
    <w:rsid w:val="007A169D"/>
    <w:rsid w:val="007A1BF8"/>
    <w:rsid w:val="007A1C6B"/>
    <w:rsid w:val="007A1D35"/>
    <w:rsid w:val="007A2286"/>
    <w:rsid w:val="007A2358"/>
    <w:rsid w:val="007A2485"/>
    <w:rsid w:val="007A24AC"/>
    <w:rsid w:val="007A24EC"/>
    <w:rsid w:val="007A26E5"/>
    <w:rsid w:val="007A28C1"/>
    <w:rsid w:val="007A2D46"/>
    <w:rsid w:val="007A2E7E"/>
    <w:rsid w:val="007A2F07"/>
    <w:rsid w:val="007A31C7"/>
    <w:rsid w:val="007A3380"/>
    <w:rsid w:val="007A348C"/>
    <w:rsid w:val="007A3691"/>
    <w:rsid w:val="007A385D"/>
    <w:rsid w:val="007A3950"/>
    <w:rsid w:val="007A3A03"/>
    <w:rsid w:val="007A3C76"/>
    <w:rsid w:val="007A3D24"/>
    <w:rsid w:val="007A3EFB"/>
    <w:rsid w:val="007A3FEF"/>
    <w:rsid w:val="007A41B7"/>
    <w:rsid w:val="007A41E5"/>
    <w:rsid w:val="007A4278"/>
    <w:rsid w:val="007A44FE"/>
    <w:rsid w:val="007A4537"/>
    <w:rsid w:val="007A45E7"/>
    <w:rsid w:val="007A46AD"/>
    <w:rsid w:val="007A471D"/>
    <w:rsid w:val="007A4918"/>
    <w:rsid w:val="007A4AE3"/>
    <w:rsid w:val="007A4D2C"/>
    <w:rsid w:val="007A4E6F"/>
    <w:rsid w:val="007A4EFF"/>
    <w:rsid w:val="007A507B"/>
    <w:rsid w:val="007A51A7"/>
    <w:rsid w:val="007A540A"/>
    <w:rsid w:val="007A541B"/>
    <w:rsid w:val="007A541C"/>
    <w:rsid w:val="007A5C27"/>
    <w:rsid w:val="007A5FAB"/>
    <w:rsid w:val="007A60E4"/>
    <w:rsid w:val="007A6136"/>
    <w:rsid w:val="007A6229"/>
    <w:rsid w:val="007A628C"/>
    <w:rsid w:val="007A62FE"/>
    <w:rsid w:val="007A687B"/>
    <w:rsid w:val="007A69F8"/>
    <w:rsid w:val="007A6A07"/>
    <w:rsid w:val="007A6DD9"/>
    <w:rsid w:val="007A6E82"/>
    <w:rsid w:val="007A771F"/>
    <w:rsid w:val="007A789C"/>
    <w:rsid w:val="007A7955"/>
    <w:rsid w:val="007A79C8"/>
    <w:rsid w:val="007A7B50"/>
    <w:rsid w:val="007A7DB2"/>
    <w:rsid w:val="007A7F0E"/>
    <w:rsid w:val="007A7F1E"/>
    <w:rsid w:val="007A7FD9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4BC"/>
    <w:rsid w:val="007B174B"/>
    <w:rsid w:val="007B18F0"/>
    <w:rsid w:val="007B1922"/>
    <w:rsid w:val="007B1E8A"/>
    <w:rsid w:val="007B1F17"/>
    <w:rsid w:val="007B205C"/>
    <w:rsid w:val="007B223B"/>
    <w:rsid w:val="007B274B"/>
    <w:rsid w:val="007B2B6F"/>
    <w:rsid w:val="007B2C5D"/>
    <w:rsid w:val="007B2F53"/>
    <w:rsid w:val="007B30BA"/>
    <w:rsid w:val="007B32E1"/>
    <w:rsid w:val="007B33AF"/>
    <w:rsid w:val="007B361A"/>
    <w:rsid w:val="007B36C1"/>
    <w:rsid w:val="007B3761"/>
    <w:rsid w:val="007B3A62"/>
    <w:rsid w:val="007B3A81"/>
    <w:rsid w:val="007B3B0A"/>
    <w:rsid w:val="007B3ED4"/>
    <w:rsid w:val="007B4029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6EFC"/>
    <w:rsid w:val="007B70D5"/>
    <w:rsid w:val="007B7222"/>
    <w:rsid w:val="007B7560"/>
    <w:rsid w:val="007B772A"/>
    <w:rsid w:val="007B7B6B"/>
    <w:rsid w:val="007B7BCA"/>
    <w:rsid w:val="007B7C99"/>
    <w:rsid w:val="007B7EF8"/>
    <w:rsid w:val="007C0347"/>
    <w:rsid w:val="007C0876"/>
    <w:rsid w:val="007C091D"/>
    <w:rsid w:val="007C0952"/>
    <w:rsid w:val="007C0BB6"/>
    <w:rsid w:val="007C0BE9"/>
    <w:rsid w:val="007C0C7E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1D22"/>
    <w:rsid w:val="007C20A5"/>
    <w:rsid w:val="007C227F"/>
    <w:rsid w:val="007C22C7"/>
    <w:rsid w:val="007C273F"/>
    <w:rsid w:val="007C29EA"/>
    <w:rsid w:val="007C2D59"/>
    <w:rsid w:val="007C3316"/>
    <w:rsid w:val="007C3689"/>
    <w:rsid w:val="007C3761"/>
    <w:rsid w:val="007C39DB"/>
    <w:rsid w:val="007C3A9F"/>
    <w:rsid w:val="007C3ADC"/>
    <w:rsid w:val="007C3BF2"/>
    <w:rsid w:val="007C3C71"/>
    <w:rsid w:val="007C3D50"/>
    <w:rsid w:val="007C3EA8"/>
    <w:rsid w:val="007C3EFB"/>
    <w:rsid w:val="007C3F60"/>
    <w:rsid w:val="007C41B7"/>
    <w:rsid w:val="007C43D9"/>
    <w:rsid w:val="007C445C"/>
    <w:rsid w:val="007C44ED"/>
    <w:rsid w:val="007C45A0"/>
    <w:rsid w:val="007C4E2A"/>
    <w:rsid w:val="007C5047"/>
    <w:rsid w:val="007C53F8"/>
    <w:rsid w:val="007C5768"/>
    <w:rsid w:val="007C586C"/>
    <w:rsid w:val="007C5914"/>
    <w:rsid w:val="007C5B27"/>
    <w:rsid w:val="007C5B65"/>
    <w:rsid w:val="007C5E6D"/>
    <w:rsid w:val="007C6164"/>
    <w:rsid w:val="007C6748"/>
    <w:rsid w:val="007C6DE6"/>
    <w:rsid w:val="007C6FA8"/>
    <w:rsid w:val="007C70DA"/>
    <w:rsid w:val="007C712F"/>
    <w:rsid w:val="007C7233"/>
    <w:rsid w:val="007C7304"/>
    <w:rsid w:val="007C73FD"/>
    <w:rsid w:val="007C7AD6"/>
    <w:rsid w:val="007C7D9C"/>
    <w:rsid w:val="007C7E24"/>
    <w:rsid w:val="007D00AC"/>
    <w:rsid w:val="007D0374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10C"/>
    <w:rsid w:val="007D1236"/>
    <w:rsid w:val="007D144C"/>
    <w:rsid w:val="007D16D4"/>
    <w:rsid w:val="007D1881"/>
    <w:rsid w:val="007D1D4B"/>
    <w:rsid w:val="007D1DA3"/>
    <w:rsid w:val="007D1EC0"/>
    <w:rsid w:val="007D1F8C"/>
    <w:rsid w:val="007D1FEB"/>
    <w:rsid w:val="007D2003"/>
    <w:rsid w:val="007D205C"/>
    <w:rsid w:val="007D22E1"/>
    <w:rsid w:val="007D2467"/>
    <w:rsid w:val="007D2840"/>
    <w:rsid w:val="007D2AB8"/>
    <w:rsid w:val="007D2D82"/>
    <w:rsid w:val="007D3124"/>
    <w:rsid w:val="007D3313"/>
    <w:rsid w:val="007D352C"/>
    <w:rsid w:val="007D356D"/>
    <w:rsid w:val="007D35A6"/>
    <w:rsid w:val="007D35F4"/>
    <w:rsid w:val="007D3ADB"/>
    <w:rsid w:val="007D3BA1"/>
    <w:rsid w:val="007D3FED"/>
    <w:rsid w:val="007D4D45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6A4D"/>
    <w:rsid w:val="007D6ECE"/>
    <w:rsid w:val="007D71E9"/>
    <w:rsid w:val="007D71F1"/>
    <w:rsid w:val="007D7477"/>
    <w:rsid w:val="007D77C6"/>
    <w:rsid w:val="007D79B2"/>
    <w:rsid w:val="007D7B55"/>
    <w:rsid w:val="007D7D9A"/>
    <w:rsid w:val="007E0490"/>
    <w:rsid w:val="007E06DD"/>
    <w:rsid w:val="007E080D"/>
    <w:rsid w:val="007E0A3E"/>
    <w:rsid w:val="007E0B50"/>
    <w:rsid w:val="007E0CA3"/>
    <w:rsid w:val="007E0F82"/>
    <w:rsid w:val="007E15B6"/>
    <w:rsid w:val="007E1660"/>
    <w:rsid w:val="007E1729"/>
    <w:rsid w:val="007E19E1"/>
    <w:rsid w:val="007E2257"/>
    <w:rsid w:val="007E246A"/>
    <w:rsid w:val="007E25CD"/>
    <w:rsid w:val="007E2602"/>
    <w:rsid w:val="007E2B1F"/>
    <w:rsid w:val="007E2B71"/>
    <w:rsid w:val="007E2BDF"/>
    <w:rsid w:val="007E2CB6"/>
    <w:rsid w:val="007E2CFD"/>
    <w:rsid w:val="007E354E"/>
    <w:rsid w:val="007E3834"/>
    <w:rsid w:val="007E38F4"/>
    <w:rsid w:val="007E397D"/>
    <w:rsid w:val="007E3C2B"/>
    <w:rsid w:val="007E4333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A94"/>
    <w:rsid w:val="007E5C20"/>
    <w:rsid w:val="007E5C3C"/>
    <w:rsid w:val="007E5C84"/>
    <w:rsid w:val="007E5EDA"/>
    <w:rsid w:val="007E5EE6"/>
    <w:rsid w:val="007E5F6A"/>
    <w:rsid w:val="007E609A"/>
    <w:rsid w:val="007E680C"/>
    <w:rsid w:val="007E6B8B"/>
    <w:rsid w:val="007E6D2B"/>
    <w:rsid w:val="007E6F4E"/>
    <w:rsid w:val="007E6F5F"/>
    <w:rsid w:val="007E710D"/>
    <w:rsid w:val="007E726F"/>
    <w:rsid w:val="007E74A1"/>
    <w:rsid w:val="007E74FA"/>
    <w:rsid w:val="007E7787"/>
    <w:rsid w:val="007E77C5"/>
    <w:rsid w:val="007E78BF"/>
    <w:rsid w:val="007E7A1E"/>
    <w:rsid w:val="007E7B0B"/>
    <w:rsid w:val="007E7C43"/>
    <w:rsid w:val="007E7C84"/>
    <w:rsid w:val="007E7ED6"/>
    <w:rsid w:val="007E7F80"/>
    <w:rsid w:val="007E7FD9"/>
    <w:rsid w:val="007F010C"/>
    <w:rsid w:val="007F059B"/>
    <w:rsid w:val="007F084F"/>
    <w:rsid w:val="007F0873"/>
    <w:rsid w:val="007F0874"/>
    <w:rsid w:val="007F08D5"/>
    <w:rsid w:val="007F0B34"/>
    <w:rsid w:val="007F0DB6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8A8"/>
    <w:rsid w:val="007F3BAA"/>
    <w:rsid w:val="007F3C0C"/>
    <w:rsid w:val="007F3CBB"/>
    <w:rsid w:val="007F3EA0"/>
    <w:rsid w:val="007F3FD8"/>
    <w:rsid w:val="007F43C0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72C"/>
    <w:rsid w:val="007F5851"/>
    <w:rsid w:val="007F5992"/>
    <w:rsid w:val="007F5A86"/>
    <w:rsid w:val="007F5A97"/>
    <w:rsid w:val="007F5CBA"/>
    <w:rsid w:val="007F5D25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E51"/>
    <w:rsid w:val="007F7FDA"/>
    <w:rsid w:val="0080014C"/>
    <w:rsid w:val="00800442"/>
    <w:rsid w:val="0080046F"/>
    <w:rsid w:val="00800482"/>
    <w:rsid w:val="008006B1"/>
    <w:rsid w:val="00800A7C"/>
    <w:rsid w:val="0080120A"/>
    <w:rsid w:val="0080143C"/>
    <w:rsid w:val="008014F3"/>
    <w:rsid w:val="00801808"/>
    <w:rsid w:val="008019FC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3ED7"/>
    <w:rsid w:val="00804148"/>
    <w:rsid w:val="0080416F"/>
    <w:rsid w:val="00804534"/>
    <w:rsid w:val="00804801"/>
    <w:rsid w:val="00804C0F"/>
    <w:rsid w:val="00804C58"/>
    <w:rsid w:val="00804D0A"/>
    <w:rsid w:val="00804E2B"/>
    <w:rsid w:val="00805611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6BE8"/>
    <w:rsid w:val="0080703C"/>
    <w:rsid w:val="008074AA"/>
    <w:rsid w:val="00807654"/>
    <w:rsid w:val="00807AE9"/>
    <w:rsid w:val="00807B21"/>
    <w:rsid w:val="00807BBE"/>
    <w:rsid w:val="00807C40"/>
    <w:rsid w:val="00807DAB"/>
    <w:rsid w:val="00807DDA"/>
    <w:rsid w:val="00810223"/>
    <w:rsid w:val="00810317"/>
    <w:rsid w:val="00810840"/>
    <w:rsid w:val="00810A38"/>
    <w:rsid w:val="00810B10"/>
    <w:rsid w:val="00810BC5"/>
    <w:rsid w:val="00810C14"/>
    <w:rsid w:val="00810D5B"/>
    <w:rsid w:val="00811088"/>
    <w:rsid w:val="0081140A"/>
    <w:rsid w:val="008115C0"/>
    <w:rsid w:val="00811802"/>
    <w:rsid w:val="00811861"/>
    <w:rsid w:val="00811E56"/>
    <w:rsid w:val="008120C2"/>
    <w:rsid w:val="008122F7"/>
    <w:rsid w:val="0081254E"/>
    <w:rsid w:val="008127A3"/>
    <w:rsid w:val="0081299E"/>
    <w:rsid w:val="00812A32"/>
    <w:rsid w:val="00812CBD"/>
    <w:rsid w:val="00812EC5"/>
    <w:rsid w:val="008130B9"/>
    <w:rsid w:val="00813267"/>
    <w:rsid w:val="008133AF"/>
    <w:rsid w:val="008133B1"/>
    <w:rsid w:val="008135BB"/>
    <w:rsid w:val="0081371A"/>
    <w:rsid w:val="008137CF"/>
    <w:rsid w:val="00813C77"/>
    <w:rsid w:val="00813CDA"/>
    <w:rsid w:val="00813CF0"/>
    <w:rsid w:val="00813F8B"/>
    <w:rsid w:val="008140A5"/>
    <w:rsid w:val="008141DF"/>
    <w:rsid w:val="00814470"/>
    <w:rsid w:val="008146EC"/>
    <w:rsid w:val="00814879"/>
    <w:rsid w:val="00814A7E"/>
    <w:rsid w:val="00814E3F"/>
    <w:rsid w:val="00814E4A"/>
    <w:rsid w:val="00814EA5"/>
    <w:rsid w:val="00815150"/>
    <w:rsid w:val="00815580"/>
    <w:rsid w:val="0081573B"/>
    <w:rsid w:val="0081587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00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17FB6"/>
    <w:rsid w:val="0082005F"/>
    <w:rsid w:val="008201F9"/>
    <w:rsid w:val="0082073D"/>
    <w:rsid w:val="00820882"/>
    <w:rsid w:val="00820904"/>
    <w:rsid w:val="00820A13"/>
    <w:rsid w:val="00820AD8"/>
    <w:rsid w:val="00820AEE"/>
    <w:rsid w:val="00820B8A"/>
    <w:rsid w:val="00820CD8"/>
    <w:rsid w:val="00820F68"/>
    <w:rsid w:val="00821061"/>
    <w:rsid w:val="008213DC"/>
    <w:rsid w:val="008218B7"/>
    <w:rsid w:val="008218DE"/>
    <w:rsid w:val="0082193F"/>
    <w:rsid w:val="00821A7B"/>
    <w:rsid w:val="00821AB9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A3"/>
    <w:rsid w:val="008230F5"/>
    <w:rsid w:val="00823128"/>
    <w:rsid w:val="00823485"/>
    <w:rsid w:val="008239B2"/>
    <w:rsid w:val="00823C84"/>
    <w:rsid w:val="00823CF2"/>
    <w:rsid w:val="00823CF6"/>
    <w:rsid w:val="00824184"/>
    <w:rsid w:val="00824312"/>
    <w:rsid w:val="00824390"/>
    <w:rsid w:val="008244FF"/>
    <w:rsid w:val="00824970"/>
    <w:rsid w:val="00824A4F"/>
    <w:rsid w:val="00824ECA"/>
    <w:rsid w:val="0082545B"/>
    <w:rsid w:val="00825894"/>
    <w:rsid w:val="00825A31"/>
    <w:rsid w:val="00825D50"/>
    <w:rsid w:val="00825D63"/>
    <w:rsid w:val="00826038"/>
    <w:rsid w:val="008260E7"/>
    <w:rsid w:val="008261A6"/>
    <w:rsid w:val="0082620B"/>
    <w:rsid w:val="00826751"/>
    <w:rsid w:val="00826A99"/>
    <w:rsid w:val="00826ACB"/>
    <w:rsid w:val="00826AF9"/>
    <w:rsid w:val="00826D10"/>
    <w:rsid w:val="00826D29"/>
    <w:rsid w:val="00826E15"/>
    <w:rsid w:val="00826EEA"/>
    <w:rsid w:val="00827D20"/>
    <w:rsid w:val="00827E1B"/>
    <w:rsid w:val="008300E9"/>
    <w:rsid w:val="0083039F"/>
    <w:rsid w:val="00830462"/>
    <w:rsid w:val="008304D8"/>
    <w:rsid w:val="00830553"/>
    <w:rsid w:val="008305F2"/>
    <w:rsid w:val="00830AD7"/>
    <w:rsid w:val="00830BC6"/>
    <w:rsid w:val="00830D02"/>
    <w:rsid w:val="00830DA9"/>
    <w:rsid w:val="00831036"/>
    <w:rsid w:val="00831214"/>
    <w:rsid w:val="008314ED"/>
    <w:rsid w:val="00831D16"/>
    <w:rsid w:val="00831F26"/>
    <w:rsid w:val="0083202D"/>
    <w:rsid w:val="008324B2"/>
    <w:rsid w:val="0083253F"/>
    <w:rsid w:val="008326B7"/>
    <w:rsid w:val="00832947"/>
    <w:rsid w:val="008329CD"/>
    <w:rsid w:val="008329D1"/>
    <w:rsid w:val="00832A13"/>
    <w:rsid w:val="00832B57"/>
    <w:rsid w:val="00832D3D"/>
    <w:rsid w:val="00832F72"/>
    <w:rsid w:val="008331BF"/>
    <w:rsid w:val="008331C6"/>
    <w:rsid w:val="00833241"/>
    <w:rsid w:val="00833279"/>
    <w:rsid w:val="00833431"/>
    <w:rsid w:val="00833899"/>
    <w:rsid w:val="00833C2E"/>
    <w:rsid w:val="00833C64"/>
    <w:rsid w:val="00834176"/>
    <w:rsid w:val="008344D4"/>
    <w:rsid w:val="008348D5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63F"/>
    <w:rsid w:val="008357A5"/>
    <w:rsid w:val="008358A8"/>
    <w:rsid w:val="00835970"/>
    <w:rsid w:val="00835978"/>
    <w:rsid w:val="008359FF"/>
    <w:rsid w:val="00835A5C"/>
    <w:rsid w:val="00835A6C"/>
    <w:rsid w:val="00835CE7"/>
    <w:rsid w:val="00835EC1"/>
    <w:rsid w:val="008369AA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91A"/>
    <w:rsid w:val="00840C28"/>
    <w:rsid w:val="00840DBE"/>
    <w:rsid w:val="00840E09"/>
    <w:rsid w:val="0084125B"/>
    <w:rsid w:val="00841BA7"/>
    <w:rsid w:val="00841D5D"/>
    <w:rsid w:val="00841F2A"/>
    <w:rsid w:val="008421D1"/>
    <w:rsid w:val="0084233C"/>
    <w:rsid w:val="00842DBA"/>
    <w:rsid w:val="00842E78"/>
    <w:rsid w:val="0084322A"/>
    <w:rsid w:val="0084332E"/>
    <w:rsid w:val="0084381E"/>
    <w:rsid w:val="008439B8"/>
    <w:rsid w:val="008439C8"/>
    <w:rsid w:val="00843F3F"/>
    <w:rsid w:val="00844117"/>
    <w:rsid w:val="00844194"/>
    <w:rsid w:val="008441C9"/>
    <w:rsid w:val="0084440E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D2"/>
    <w:rsid w:val="008455AD"/>
    <w:rsid w:val="00845663"/>
    <w:rsid w:val="00845989"/>
    <w:rsid w:val="00845B3F"/>
    <w:rsid w:val="00845B85"/>
    <w:rsid w:val="00845C1A"/>
    <w:rsid w:val="00845DED"/>
    <w:rsid w:val="00845E51"/>
    <w:rsid w:val="00846162"/>
    <w:rsid w:val="00846358"/>
    <w:rsid w:val="00846371"/>
    <w:rsid w:val="0084653F"/>
    <w:rsid w:val="0084694A"/>
    <w:rsid w:val="00846CAC"/>
    <w:rsid w:val="00846DA8"/>
    <w:rsid w:val="00847022"/>
    <w:rsid w:val="00847AFF"/>
    <w:rsid w:val="00847B70"/>
    <w:rsid w:val="00847ECD"/>
    <w:rsid w:val="00847F16"/>
    <w:rsid w:val="008500FE"/>
    <w:rsid w:val="008502B1"/>
    <w:rsid w:val="0085038C"/>
    <w:rsid w:val="008504AC"/>
    <w:rsid w:val="008506F3"/>
    <w:rsid w:val="008509FB"/>
    <w:rsid w:val="00850A99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2C6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899"/>
    <w:rsid w:val="00853A4A"/>
    <w:rsid w:val="00853D24"/>
    <w:rsid w:val="00853E60"/>
    <w:rsid w:val="0085417D"/>
    <w:rsid w:val="008542F1"/>
    <w:rsid w:val="008545C5"/>
    <w:rsid w:val="008547D2"/>
    <w:rsid w:val="008547E9"/>
    <w:rsid w:val="008548E0"/>
    <w:rsid w:val="008549A4"/>
    <w:rsid w:val="008549EA"/>
    <w:rsid w:val="00854AD5"/>
    <w:rsid w:val="00854AF6"/>
    <w:rsid w:val="00854BD2"/>
    <w:rsid w:val="00854C31"/>
    <w:rsid w:val="00854FEA"/>
    <w:rsid w:val="00855202"/>
    <w:rsid w:val="0085538A"/>
    <w:rsid w:val="00855764"/>
    <w:rsid w:val="008559AA"/>
    <w:rsid w:val="00855A20"/>
    <w:rsid w:val="00855B1C"/>
    <w:rsid w:val="00855C4E"/>
    <w:rsid w:val="00855C8E"/>
    <w:rsid w:val="00855D8D"/>
    <w:rsid w:val="0085608B"/>
    <w:rsid w:val="008562AB"/>
    <w:rsid w:val="008565B9"/>
    <w:rsid w:val="00856A07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CD4"/>
    <w:rsid w:val="00857D95"/>
    <w:rsid w:val="00857D99"/>
    <w:rsid w:val="0086006C"/>
    <w:rsid w:val="008600CD"/>
    <w:rsid w:val="0086021F"/>
    <w:rsid w:val="00860323"/>
    <w:rsid w:val="00860366"/>
    <w:rsid w:val="00860813"/>
    <w:rsid w:val="008608F2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1E3F"/>
    <w:rsid w:val="008621E2"/>
    <w:rsid w:val="0086234C"/>
    <w:rsid w:val="0086248F"/>
    <w:rsid w:val="0086269B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0C7"/>
    <w:rsid w:val="008643AB"/>
    <w:rsid w:val="00864580"/>
    <w:rsid w:val="008646A7"/>
    <w:rsid w:val="0086477A"/>
    <w:rsid w:val="0086487D"/>
    <w:rsid w:val="0086489A"/>
    <w:rsid w:val="008648C6"/>
    <w:rsid w:val="0086490C"/>
    <w:rsid w:val="00864B85"/>
    <w:rsid w:val="00864C4C"/>
    <w:rsid w:val="00864FD2"/>
    <w:rsid w:val="0086508E"/>
    <w:rsid w:val="0086535C"/>
    <w:rsid w:val="0086537B"/>
    <w:rsid w:val="008653C3"/>
    <w:rsid w:val="0086557D"/>
    <w:rsid w:val="008655CB"/>
    <w:rsid w:val="00865DA3"/>
    <w:rsid w:val="008660A9"/>
    <w:rsid w:val="0086637A"/>
    <w:rsid w:val="00866819"/>
    <w:rsid w:val="00866C67"/>
    <w:rsid w:val="00866CC7"/>
    <w:rsid w:val="00866D1E"/>
    <w:rsid w:val="00866FC5"/>
    <w:rsid w:val="00867070"/>
    <w:rsid w:val="008672E3"/>
    <w:rsid w:val="00867643"/>
    <w:rsid w:val="008676E7"/>
    <w:rsid w:val="0086775D"/>
    <w:rsid w:val="00867CA4"/>
    <w:rsid w:val="00867EF6"/>
    <w:rsid w:val="00870130"/>
    <w:rsid w:val="00870192"/>
    <w:rsid w:val="008701FA"/>
    <w:rsid w:val="00870497"/>
    <w:rsid w:val="00870605"/>
    <w:rsid w:val="00870EC4"/>
    <w:rsid w:val="00870FDF"/>
    <w:rsid w:val="008716E7"/>
    <w:rsid w:val="008717C6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A64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0E0"/>
    <w:rsid w:val="00876147"/>
    <w:rsid w:val="008765B8"/>
    <w:rsid w:val="00876634"/>
    <w:rsid w:val="008766C5"/>
    <w:rsid w:val="00876714"/>
    <w:rsid w:val="00876AB4"/>
    <w:rsid w:val="00876C78"/>
    <w:rsid w:val="00876F87"/>
    <w:rsid w:val="00877086"/>
    <w:rsid w:val="008770B4"/>
    <w:rsid w:val="00877181"/>
    <w:rsid w:val="008771AD"/>
    <w:rsid w:val="00877470"/>
    <w:rsid w:val="008774A0"/>
    <w:rsid w:val="00877551"/>
    <w:rsid w:val="00877575"/>
    <w:rsid w:val="00877701"/>
    <w:rsid w:val="0087772B"/>
    <w:rsid w:val="00877864"/>
    <w:rsid w:val="00877BBA"/>
    <w:rsid w:val="00877C68"/>
    <w:rsid w:val="00877D59"/>
    <w:rsid w:val="00880024"/>
    <w:rsid w:val="008805D7"/>
    <w:rsid w:val="00880601"/>
    <w:rsid w:val="008806A3"/>
    <w:rsid w:val="0088070B"/>
    <w:rsid w:val="00880893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1FAF"/>
    <w:rsid w:val="008821A2"/>
    <w:rsid w:val="0088242A"/>
    <w:rsid w:val="008826B4"/>
    <w:rsid w:val="0088293B"/>
    <w:rsid w:val="00882A2B"/>
    <w:rsid w:val="00882B85"/>
    <w:rsid w:val="00882E2B"/>
    <w:rsid w:val="00882FAF"/>
    <w:rsid w:val="00882FF0"/>
    <w:rsid w:val="00883093"/>
    <w:rsid w:val="00883190"/>
    <w:rsid w:val="008836E4"/>
    <w:rsid w:val="0088379D"/>
    <w:rsid w:val="00883AB3"/>
    <w:rsid w:val="00883BEC"/>
    <w:rsid w:val="00883ED9"/>
    <w:rsid w:val="00884102"/>
    <w:rsid w:val="00884601"/>
    <w:rsid w:val="00884763"/>
    <w:rsid w:val="0088482C"/>
    <w:rsid w:val="00884A0C"/>
    <w:rsid w:val="00884DC0"/>
    <w:rsid w:val="00885454"/>
    <w:rsid w:val="008855AB"/>
    <w:rsid w:val="00885908"/>
    <w:rsid w:val="00885AE0"/>
    <w:rsid w:val="00885AF5"/>
    <w:rsid w:val="00885CAB"/>
    <w:rsid w:val="00885CC8"/>
    <w:rsid w:val="00885CCC"/>
    <w:rsid w:val="00885DBF"/>
    <w:rsid w:val="00885DD3"/>
    <w:rsid w:val="00885F36"/>
    <w:rsid w:val="00886021"/>
    <w:rsid w:val="00886067"/>
    <w:rsid w:val="00886196"/>
    <w:rsid w:val="00886CE1"/>
    <w:rsid w:val="00886CFF"/>
    <w:rsid w:val="00886E19"/>
    <w:rsid w:val="00886F83"/>
    <w:rsid w:val="008875ED"/>
    <w:rsid w:val="00887661"/>
    <w:rsid w:val="008876EC"/>
    <w:rsid w:val="00887867"/>
    <w:rsid w:val="00887989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A4D"/>
    <w:rsid w:val="00893BED"/>
    <w:rsid w:val="00893D09"/>
    <w:rsid w:val="00893E16"/>
    <w:rsid w:val="008940A0"/>
    <w:rsid w:val="008943EB"/>
    <w:rsid w:val="00894696"/>
    <w:rsid w:val="00894740"/>
    <w:rsid w:val="00894883"/>
    <w:rsid w:val="008951DD"/>
    <w:rsid w:val="0089525A"/>
    <w:rsid w:val="0089535E"/>
    <w:rsid w:val="0089540F"/>
    <w:rsid w:val="008955FC"/>
    <w:rsid w:val="0089589E"/>
    <w:rsid w:val="00895B07"/>
    <w:rsid w:val="00895B49"/>
    <w:rsid w:val="00895E5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86A"/>
    <w:rsid w:val="00897CF2"/>
    <w:rsid w:val="00897DE5"/>
    <w:rsid w:val="00897ECF"/>
    <w:rsid w:val="00897F50"/>
    <w:rsid w:val="008A003C"/>
    <w:rsid w:val="008A008E"/>
    <w:rsid w:val="008A02F2"/>
    <w:rsid w:val="008A0316"/>
    <w:rsid w:val="008A086E"/>
    <w:rsid w:val="008A0D81"/>
    <w:rsid w:val="008A104D"/>
    <w:rsid w:val="008A11B4"/>
    <w:rsid w:val="008A11C2"/>
    <w:rsid w:val="008A14AC"/>
    <w:rsid w:val="008A1574"/>
    <w:rsid w:val="008A1634"/>
    <w:rsid w:val="008A17F6"/>
    <w:rsid w:val="008A1871"/>
    <w:rsid w:val="008A188F"/>
    <w:rsid w:val="008A1F62"/>
    <w:rsid w:val="008A1F66"/>
    <w:rsid w:val="008A1FFC"/>
    <w:rsid w:val="008A2515"/>
    <w:rsid w:val="008A25E2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484"/>
    <w:rsid w:val="008A3BA7"/>
    <w:rsid w:val="008A3DC1"/>
    <w:rsid w:val="008A3F9F"/>
    <w:rsid w:val="008A40BF"/>
    <w:rsid w:val="008A4119"/>
    <w:rsid w:val="008A422D"/>
    <w:rsid w:val="008A43B6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021"/>
    <w:rsid w:val="008A723B"/>
    <w:rsid w:val="008A72A9"/>
    <w:rsid w:val="008A76D4"/>
    <w:rsid w:val="008A7782"/>
    <w:rsid w:val="008A79CF"/>
    <w:rsid w:val="008A7A1E"/>
    <w:rsid w:val="008A7E94"/>
    <w:rsid w:val="008B0226"/>
    <w:rsid w:val="008B02EA"/>
    <w:rsid w:val="008B0342"/>
    <w:rsid w:val="008B048D"/>
    <w:rsid w:val="008B05C5"/>
    <w:rsid w:val="008B0910"/>
    <w:rsid w:val="008B0C50"/>
    <w:rsid w:val="008B0C9B"/>
    <w:rsid w:val="008B0CB7"/>
    <w:rsid w:val="008B0CE7"/>
    <w:rsid w:val="008B0D5B"/>
    <w:rsid w:val="008B1498"/>
    <w:rsid w:val="008B14B5"/>
    <w:rsid w:val="008B1526"/>
    <w:rsid w:val="008B1631"/>
    <w:rsid w:val="008B1823"/>
    <w:rsid w:val="008B19AE"/>
    <w:rsid w:val="008B19C7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300"/>
    <w:rsid w:val="008B3454"/>
    <w:rsid w:val="008B34E7"/>
    <w:rsid w:val="008B352F"/>
    <w:rsid w:val="008B35BC"/>
    <w:rsid w:val="008B371F"/>
    <w:rsid w:val="008B3864"/>
    <w:rsid w:val="008B3960"/>
    <w:rsid w:val="008B3B5B"/>
    <w:rsid w:val="008B3E19"/>
    <w:rsid w:val="008B3F28"/>
    <w:rsid w:val="008B421C"/>
    <w:rsid w:val="008B422C"/>
    <w:rsid w:val="008B44E6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0C9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D56"/>
    <w:rsid w:val="008B7F4B"/>
    <w:rsid w:val="008C001B"/>
    <w:rsid w:val="008C00AC"/>
    <w:rsid w:val="008C0357"/>
    <w:rsid w:val="008C03CD"/>
    <w:rsid w:val="008C05D7"/>
    <w:rsid w:val="008C0724"/>
    <w:rsid w:val="008C0776"/>
    <w:rsid w:val="008C0808"/>
    <w:rsid w:val="008C0C77"/>
    <w:rsid w:val="008C1484"/>
    <w:rsid w:val="008C16B0"/>
    <w:rsid w:val="008C1913"/>
    <w:rsid w:val="008C191D"/>
    <w:rsid w:val="008C1A02"/>
    <w:rsid w:val="008C1C52"/>
    <w:rsid w:val="008C1E1B"/>
    <w:rsid w:val="008C2135"/>
    <w:rsid w:val="008C2290"/>
    <w:rsid w:val="008C2454"/>
    <w:rsid w:val="008C24C1"/>
    <w:rsid w:val="008C27DA"/>
    <w:rsid w:val="008C29D2"/>
    <w:rsid w:val="008C30AB"/>
    <w:rsid w:val="008C3257"/>
    <w:rsid w:val="008C32BA"/>
    <w:rsid w:val="008C343A"/>
    <w:rsid w:val="008C36D4"/>
    <w:rsid w:val="008C3A11"/>
    <w:rsid w:val="008C3AC7"/>
    <w:rsid w:val="008C3C1A"/>
    <w:rsid w:val="008C3CCA"/>
    <w:rsid w:val="008C3D69"/>
    <w:rsid w:val="008C4003"/>
    <w:rsid w:val="008C4151"/>
    <w:rsid w:val="008C4642"/>
    <w:rsid w:val="008C47AE"/>
    <w:rsid w:val="008C4B1C"/>
    <w:rsid w:val="008C4B53"/>
    <w:rsid w:val="008C4B5E"/>
    <w:rsid w:val="008C4F30"/>
    <w:rsid w:val="008C505A"/>
    <w:rsid w:val="008C5196"/>
    <w:rsid w:val="008C53C0"/>
    <w:rsid w:val="008C581F"/>
    <w:rsid w:val="008C5871"/>
    <w:rsid w:val="008C5A2B"/>
    <w:rsid w:val="008C5A67"/>
    <w:rsid w:val="008C5C45"/>
    <w:rsid w:val="008C5D42"/>
    <w:rsid w:val="008C5F10"/>
    <w:rsid w:val="008C6075"/>
    <w:rsid w:val="008C614C"/>
    <w:rsid w:val="008C677C"/>
    <w:rsid w:val="008C6B44"/>
    <w:rsid w:val="008C6C77"/>
    <w:rsid w:val="008C7022"/>
    <w:rsid w:val="008C73F8"/>
    <w:rsid w:val="008C7418"/>
    <w:rsid w:val="008C75C4"/>
    <w:rsid w:val="008C7B09"/>
    <w:rsid w:val="008C7B84"/>
    <w:rsid w:val="008C7BAD"/>
    <w:rsid w:val="008C7CF1"/>
    <w:rsid w:val="008C7F15"/>
    <w:rsid w:val="008D05D2"/>
    <w:rsid w:val="008D05E3"/>
    <w:rsid w:val="008D0609"/>
    <w:rsid w:val="008D068C"/>
    <w:rsid w:val="008D071D"/>
    <w:rsid w:val="008D0D28"/>
    <w:rsid w:val="008D0F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2C82"/>
    <w:rsid w:val="008D3063"/>
    <w:rsid w:val="008D30A8"/>
    <w:rsid w:val="008D3125"/>
    <w:rsid w:val="008D3561"/>
    <w:rsid w:val="008D3CBB"/>
    <w:rsid w:val="008D3EC5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407"/>
    <w:rsid w:val="008D5684"/>
    <w:rsid w:val="008D57DD"/>
    <w:rsid w:val="008D5A88"/>
    <w:rsid w:val="008D5C3A"/>
    <w:rsid w:val="008D6176"/>
    <w:rsid w:val="008D624B"/>
    <w:rsid w:val="008D6335"/>
    <w:rsid w:val="008D677B"/>
    <w:rsid w:val="008D67AC"/>
    <w:rsid w:val="008D6923"/>
    <w:rsid w:val="008D69DB"/>
    <w:rsid w:val="008D69EE"/>
    <w:rsid w:val="008D6C22"/>
    <w:rsid w:val="008D6D28"/>
    <w:rsid w:val="008D6D83"/>
    <w:rsid w:val="008D712E"/>
    <w:rsid w:val="008D7191"/>
    <w:rsid w:val="008D78FE"/>
    <w:rsid w:val="008D7904"/>
    <w:rsid w:val="008D797E"/>
    <w:rsid w:val="008D7C5E"/>
    <w:rsid w:val="008D7D15"/>
    <w:rsid w:val="008E031F"/>
    <w:rsid w:val="008E03A4"/>
    <w:rsid w:val="008E084C"/>
    <w:rsid w:val="008E0963"/>
    <w:rsid w:val="008E0D1D"/>
    <w:rsid w:val="008E0E00"/>
    <w:rsid w:val="008E12CC"/>
    <w:rsid w:val="008E15D4"/>
    <w:rsid w:val="008E161B"/>
    <w:rsid w:val="008E1A14"/>
    <w:rsid w:val="008E1C93"/>
    <w:rsid w:val="008E1CF3"/>
    <w:rsid w:val="008E1E34"/>
    <w:rsid w:val="008E1F34"/>
    <w:rsid w:val="008E2006"/>
    <w:rsid w:val="008E2306"/>
    <w:rsid w:val="008E233A"/>
    <w:rsid w:val="008E243C"/>
    <w:rsid w:val="008E248F"/>
    <w:rsid w:val="008E276A"/>
    <w:rsid w:val="008E2977"/>
    <w:rsid w:val="008E2984"/>
    <w:rsid w:val="008E2AD6"/>
    <w:rsid w:val="008E2C86"/>
    <w:rsid w:val="008E2EE4"/>
    <w:rsid w:val="008E30F6"/>
    <w:rsid w:val="008E343A"/>
    <w:rsid w:val="008E3609"/>
    <w:rsid w:val="008E3AD2"/>
    <w:rsid w:val="008E40A6"/>
    <w:rsid w:val="008E41C6"/>
    <w:rsid w:val="008E4286"/>
    <w:rsid w:val="008E4487"/>
    <w:rsid w:val="008E4499"/>
    <w:rsid w:val="008E498D"/>
    <w:rsid w:val="008E49C1"/>
    <w:rsid w:val="008E49E0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62"/>
    <w:rsid w:val="008F00E5"/>
    <w:rsid w:val="008F017A"/>
    <w:rsid w:val="008F0453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8EC"/>
    <w:rsid w:val="008F195A"/>
    <w:rsid w:val="008F1AAB"/>
    <w:rsid w:val="008F1B03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6AB"/>
    <w:rsid w:val="008F376B"/>
    <w:rsid w:val="008F3900"/>
    <w:rsid w:val="008F3DD2"/>
    <w:rsid w:val="008F3EA7"/>
    <w:rsid w:val="008F3F97"/>
    <w:rsid w:val="008F4164"/>
    <w:rsid w:val="008F41AB"/>
    <w:rsid w:val="008F4215"/>
    <w:rsid w:val="008F445A"/>
    <w:rsid w:val="008F4516"/>
    <w:rsid w:val="008F454B"/>
    <w:rsid w:val="008F4A3C"/>
    <w:rsid w:val="008F4B52"/>
    <w:rsid w:val="008F4BD3"/>
    <w:rsid w:val="008F4D7D"/>
    <w:rsid w:val="008F51AC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7A8"/>
    <w:rsid w:val="008F6A9C"/>
    <w:rsid w:val="008F743D"/>
    <w:rsid w:val="008F745C"/>
    <w:rsid w:val="008F77FB"/>
    <w:rsid w:val="008F79CE"/>
    <w:rsid w:val="008F7A7A"/>
    <w:rsid w:val="008F7EAE"/>
    <w:rsid w:val="008F7FB8"/>
    <w:rsid w:val="009001BD"/>
    <w:rsid w:val="0090023F"/>
    <w:rsid w:val="0090044E"/>
    <w:rsid w:val="009004C3"/>
    <w:rsid w:val="00900551"/>
    <w:rsid w:val="00900B49"/>
    <w:rsid w:val="00900C9F"/>
    <w:rsid w:val="00900D38"/>
    <w:rsid w:val="00900D70"/>
    <w:rsid w:val="00900ED0"/>
    <w:rsid w:val="00900EE2"/>
    <w:rsid w:val="00900FF7"/>
    <w:rsid w:val="009010BD"/>
    <w:rsid w:val="009010E6"/>
    <w:rsid w:val="00901347"/>
    <w:rsid w:val="0090146D"/>
    <w:rsid w:val="00901492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3BFA"/>
    <w:rsid w:val="009042C4"/>
    <w:rsid w:val="00904374"/>
    <w:rsid w:val="009044F1"/>
    <w:rsid w:val="0090472E"/>
    <w:rsid w:val="0090490C"/>
    <w:rsid w:val="00904D2B"/>
    <w:rsid w:val="00904D3C"/>
    <w:rsid w:val="00904D40"/>
    <w:rsid w:val="00904EC5"/>
    <w:rsid w:val="00904ED7"/>
    <w:rsid w:val="00905178"/>
    <w:rsid w:val="009055ED"/>
    <w:rsid w:val="00905727"/>
    <w:rsid w:val="0090583E"/>
    <w:rsid w:val="00905846"/>
    <w:rsid w:val="00905853"/>
    <w:rsid w:val="009058EC"/>
    <w:rsid w:val="00905954"/>
    <w:rsid w:val="0090599D"/>
    <w:rsid w:val="00905E90"/>
    <w:rsid w:val="009061DE"/>
    <w:rsid w:val="00906242"/>
    <w:rsid w:val="009064BE"/>
    <w:rsid w:val="00906690"/>
    <w:rsid w:val="00906A32"/>
    <w:rsid w:val="00906AE9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0EA0"/>
    <w:rsid w:val="00911102"/>
    <w:rsid w:val="009113AE"/>
    <w:rsid w:val="009113CF"/>
    <w:rsid w:val="0091147D"/>
    <w:rsid w:val="009114E2"/>
    <w:rsid w:val="0091173B"/>
    <w:rsid w:val="00911831"/>
    <w:rsid w:val="00911885"/>
    <w:rsid w:val="009119D7"/>
    <w:rsid w:val="00911A94"/>
    <w:rsid w:val="00911B21"/>
    <w:rsid w:val="00911B69"/>
    <w:rsid w:val="00911C9B"/>
    <w:rsid w:val="00912160"/>
    <w:rsid w:val="0091236C"/>
    <w:rsid w:val="009125A8"/>
    <w:rsid w:val="009126EF"/>
    <w:rsid w:val="00912A27"/>
    <w:rsid w:val="00912A2B"/>
    <w:rsid w:val="00912A69"/>
    <w:rsid w:val="00912B98"/>
    <w:rsid w:val="00912B99"/>
    <w:rsid w:val="00912BB1"/>
    <w:rsid w:val="00912EC9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13"/>
    <w:rsid w:val="0091448E"/>
    <w:rsid w:val="009144E0"/>
    <w:rsid w:val="0091478A"/>
    <w:rsid w:val="00914EF4"/>
    <w:rsid w:val="00915310"/>
    <w:rsid w:val="0091537F"/>
    <w:rsid w:val="009153BF"/>
    <w:rsid w:val="00915412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DB0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A44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690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F68"/>
    <w:rsid w:val="009240ED"/>
    <w:rsid w:val="00924383"/>
    <w:rsid w:val="009247F6"/>
    <w:rsid w:val="00924C22"/>
    <w:rsid w:val="00925086"/>
    <w:rsid w:val="009250F4"/>
    <w:rsid w:val="0092528A"/>
    <w:rsid w:val="009252B5"/>
    <w:rsid w:val="00925378"/>
    <w:rsid w:val="0092575F"/>
    <w:rsid w:val="00925BC0"/>
    <w:rsid w:val="00925EB0"/>
    <w:rsid w:val="009260AE"/>
    <w:rsid w:val="00926141"/>
    <w:rsid w:val="00926292"/>
    <w:rsid w:val="00926319"/>
    <w:rsid w:val="00926401"/>
    <w:rsid w:val="00926643"/>
    <w:rsid w:val="0092667A"/>
    <w:rsid w:val="00926A17"/>
    <w:rsid w:val="00926E15"/>
    <w:rsid w:val="00926F41"/>
    <w:rsid w:val="00927439"/>
    <w:rsid w:val="00927664"/>
    <w:rsid w:val="009277EE"/>
    <w:rsid w:val="009278E1"/>
    <w:rsid w:val="00927E22"/>
    <w:rsid w:val="00927F84"/>
    <w:rsid w:val="00927FF1"/>
    <w:rsid w:val="009304F3"/>
    <w:rsid w:val="00930CEB"/>
    <w:rsid w:val="00930E09"/>
    <w:rsid w:val="00930E59"/>
    <w:rsid w:val="00930FD4"/>
    <w:rsid w:val="009310C6"/>
    <w:rsid w:val="0093114C"/>
    <w:rsid w:val="00931266"/>
    <w:rsid w:val="009315B7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5D8"/>
    <w:rsid w:val="0093365A"/>
    <w:rsid w:val="009337F1"/>
    <w:rsid w:val="0093386E"/>
    <w:rsid w:val="00933871"/>
    <w:rsid w:val="00933A3F"/>
    <w:rsid w:val="00933A9B"/>
    <w:rsid w:val="00933E55"/>
    <w:rsid w:val="00933F49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57FF"/>
    <w:rsid w:val="00935DE1"/>
    <w:rsid w:val="009367D2"/>
    <w:rsid w:val="0093690E"/>
    <w:rsid w:val="00936ED4"/>
    <w:rsid w:val="00936FB0"/>
    <w:rsid w:val="00937095"/>
    <w:rsid w:val="0093712D"/>
    <w:rsid w:val="00937157"/>
    <w:rsid w:val="0093730F"/>
    <w:rsid w:val="009373DB"/>
    <w:rsid w:val="00937475"/>
    <w:rsid w:val="0093752D"/>
    <w:rsid w:val="009375A0"/>
    <w:rsid w:val="00937799"/>
    <w:rsid w:val="0093796D"/>
    <w:rsid w:val="00937C5E"/>
    <w:rsid w:val="00937F20"/>
    <w:rsid w:val="00940349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12"/>
    <w:rsid w:val="00942569"/>
    <w:rsid w:val="00942739"/>
    <w:rsid w:val="00942A28"/>
    <w:rsid w:val="00942AF8"/>
    <w:rsid w:val="00942DE1"/>
    <w:rsid w:val="00942E6B"/>
    <w:rsid w:val="00942F36"/>
    <w:rsid w:val="00942FF5"/>
    <w:rsid w:val="00943065"/>
    <w:rsid w:val="009430BE"/>
    <w:rsid w:val="00943906"/>
    <w:rsid w:val="00943D75"/>
    <w:rsid w:val="00943DBE"/>
    <w:rsid w:val="0094412D"/>
    <w:rsid w:val="00944384"/>
    <w:rsid w:val="00944427"/>
    <w:rsid w:val="009446C7"/>
    <w:rsid w:val="009446F2"/>
    <w:rsid w:val="009447DC"/>
    <w:rsid w:val="00944829"/>
    <w:rsid w:val="00944B9B"/>
    <w:rsid w:val="00944D00"/>
    <w:rsid w:val="00944FF8"/>
    <w:rsid w:val="0094522E"/>
    <w:rsid w:val="00945328"/>
    <w:rsid w:val="009453BE"/>
    <w:rsid w:val="00945423"/>
    <w:rsid w:val="0094585F"/>
    <w:rsid w:val="00945AC5"/>
    <w:rsid w:val="00945C77"/>
    <w:rsid w:val="009467BD"/>
    <w:rsid w:val="00946DED"/>
    <w:rsid w:val="00947038"/>
    <w:rsid w:val="0094719C"/>
    <w:rsid w:val="009472A8"/>
    <w:rsid w:val="009472CB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887"/>
    <w:rsid w:val="00950992"/>
    <w:rsid w:val="00950A79"/>
    <w:rsid w:val="00950C92"/>
    <w:rsid w:val="00950E62"/>
    <w:rsid w:val="00950EFE"/>
    <w:rsid w:val="0095131D"/>
    <w:rsid w:val="009513BA"/>
    <w:rsid w:val="00951512"/>
    <w:rsid w:val="00951613"/>
    <w:rsid w:val="009516CC"/>
    <w:rsid w:val="00951701"/>
    <w:rsid w:val="00951764"/>
    <w:rsid w:val="00951A3A"/>
    <w:rsid w:val="00951E13"/>
    <w:rsid w:val="009521C1"/>
    <w:rsid w:val="00952292"/>
    <w:rsid w:val="00952674"/>
    <w:rsid w:val="00952777"/>
    <w:rsid w:val="0095278E"/>
    <w:rsid w:val="009527C9"/>
    <w:rsid w:val="009527E7"/>
    <w:rsid w:val="009527FB"/>
    <w:rsid w:val="00952BF5"/>
    <w:rsid w:val="00952D06"/>
    <w:rsid w:val="0095324C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0DC"/>
    <w:rsid w:val="00954508"/>
    <w:rsid w:val="00954589"/>
    <w:rsid w:val="009548B6"/>
    <w:rsid w:val="009548BC"/>
    <w:rsid w:val="0095495F"/>
    <w:rsid w:val="00954E23"/>
    <w:rsid w:val="00954F09"/>
    <w:rsid w:val="00955043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7E"/>
    <w:rsid w:val="00955DD3"/>
    <w:rsid w:val="00955F49"/>
    <w:rsid w:val="00955FE2"/>
    <w:rsid w:val="00956293"/>
    <w:rsid w:val="009565B3"/>
    <w:rsid w:val="009565DA"/>
    <w:rsid w:val="009575EA"/>
    <w:rsid w:val="00957698"/>
    <w:rsid w:val="009576C5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737"/>
    <w:rsid w:val="00961918"/>
    <w:rsid w:val="009619A5"/>
    <w:rsid w:val="00961D03"/>
    <w:rsid w:val="0096227A"/>
    <w:rsid w:val="009622E3"/>
    <w:rsid w:val="009622E5"/>
    <w:rsid w:val="00962314"/>
    <w:rsid w:val="00962351"/>
    <w:rsid w:val="009624D5"/>
    <w:rsid w:val="0096276C"/>
    <w:rsid w:val="00962D6E"/>
    <w:rsid w:val="00962F10"/>
    <w:rsid w:val="00963080"/>
    <w:rsid w:val="00963111"/>
    <w:rsid w:val="00963258"/>
    <w:rsid w:val="0096331A"/>
    <w:rsid w:val="0096372B"/>
    <w:rsid w:val="009637D6"/>
    <w:rsid w:val="00963975"/>
    <w:rsid w:val="009639C5"/>
    <w:rsid w:val="00963C1E"/>
    <w:rsid w:val="00963C7D"/>
    <w:rsid w:val="00963F31"/>
    <w:rsid w:val="00964201"/>
    <w:rsid w:val="00964487"/>
    <w:rsid w:val="00964697"/>
    <w:rsid w:val="0096478A"/>
    <w:rsid w:val="00964969"/>
    <w:rsid w:val="00964A70"/>
    <w:rsid w:val="00964D72"/>
    <w:rsid w:val="009650F1"/>
    <w:rsid w:val="00965166"/>
    <w:rsid w:val="0096550E"/>
    <w:rsid w:val="00965733"/>
    <w:rsid w:val="0096577B"/>
    <w:rsid w:val="009659F9"/>
    <w:rsid w:val="00965B13"/>
    <w:rsid w:val="00965BC3"/>
    <w:rsid w:val="00965D7B"/>
    <w:rsid w:val="00965D88"/>
    <w:rsid w:val="00965ECE"/>
    <w:rsid w:val="0096632F"/>
    <w:rsid w:val="009667BF"/>
    <w:rsid w:val="00966B78"/>
    <w:rsid w:val="00966DEA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4E1"/>
    <w:rsid w:val="009675C2"/>
    <w:rsid w:val="0096799B"/>
    <w:rsid w:val="009679F2"/>
    <w:rsid w:val="00967C1D"/>
    <w:rsid w:val="00967C7C"/>
    <w:rsid w:val="00967E50"/>
    <w:rsid w:val="00970073"/>
    <w:rsid w:val="0097034B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B80"/>
    <w:rsid w:val="00972F6C"/>
    <w:rsid w:val="00973023"/>
    <w:rsid w:val="0097303A"/>
    <w:rsid w:val="00973094"/>
    <w:rsid w:val="00973445"/>
    <w:rsid w:val="00973446"/>
    <w:rsid w:val="00973486"/>
    <w:rsid w:val="00973531"/>
    <w:rsid w:val="0097361B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57F"/>
    <w:rsid w:val="00974721"/>
    <w:rsid w:val="00974723"/>
    <w:rsid w:val="00974A17"/>
    <w:rsid w:val="00974AAC"/>
    <w:rsid w:val="00974B2A"/>
    <w:rsid w:val="00974C39"/>
    <w:rsid w:val="00974CE9"/>
    <w:rsid w:val="00974D21"/>
    <w:rsid w:val="009751AE"/>
    <w:rsid w:val="00975323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93"/>
    <w:rsid w:val="00976DF0"/>
    <w:rsid w:val="00976EDC"/>
    <w:rsid w:val="00976F3D"/>
    <w:rsid w:val="00977020"/>
    <w:rsid w:val="0097733C"/>
    <w:rsid w:val="0097737A"/>
    <w:rsid w:val="0097794F"/>
    <w:rsid w:val="00977BF7"/>
    <w:rsid w:val="00977FE7"/>
    <w:rsid w:val="0098009E"/>
    <w:rsid w:val="00980124"/>
    <w:rsid w:val="009801A9"/>
    <w:rsid w:val="009801DA"/>
    <w:rsid w:val="009804A4"/>
    <w:rsid w:val="009805CF"/>
    <w:rsid w:val="0098060A"/>
    <w:rsid w:val="00980708"/>
    <w:rsid w:val="0098075C"/>
    <w:rsid w:val="009807F3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5F4"/>
    <w:rsid w:val="009819CC"/>
    <w:rsid w:val="00981A61"/>
    <w:rsid w:val="00981B08"/>
    <w:rsid w:val="00981CEF"/>
    <w:rsid w:val="00981E58"/>
    <w:rsid w:val="0098238F"/>
    <w:rsid w:val="00982452"/>
    <w:rsid w:val="0098274F"/>
    <w:rsid w:val="009828DD"/>
    <w:rsid w:val="00982A8E"/>
    <w:rsid w:val="00982C5A"/>
    <w:rsid w:val="00982CEC"/>
    <w:rsid w:val="00982D44"/>
    <w:rsid w:val="00982FE0"/>
    <w:rsid w:val="00982FF8"/>
    <w:rsid w:val="0098362C"/>
    <w:rsid w:val="00983643"/>
    <w:rsid w:val="0098367F"/>
    <w:rsid w:val="009837B6"/>
    <w:rsid w:val="00984025"/>
    <w:rsid w:val="00984841"/>
    <w:rsid w:val="009849F5"/>
    <w:rsid w:val="00984A56"/>
    <w:rsid w:val="00984B6E"/>
    <w:rsid w:val="00984BED"/>
    <w:rsid w:val="00984E81"/>
    <w:rsid w:val="00984EAA"/>
    <w:rsid w:val="00985068"/>
    <w:rsid w:val="00985389"/>
    <w:rsid w:val="00985607"/>
    <w:rsid w:val="009857F7"/>
    <w:rsid w:val="00985999"/>
    <w:rsid w:val="00985AF3"/>
    <w:rsid w:val="009860FA"/>
    <w:rsid w:val="00986423"/>
    <w:rsid w:val="00986580"/>
    <w:rsid w:val="00986621"/>
    <w:rsid w:val="0098696E"/>
    <w:rsid w:val="009869B9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6D"/>
    <w:rsid w:val="009909D8"/>
    <w:rsid w:val="00990DE6"/>
    <w:rsid w:val="009912D3"/>
    <w:rsid w:val="00991326"/>
    <w:rsid w:val="009916B9"/>
    <w:rsid w:val="009918D7"/>
    <w:rsid w:val="00991932"/>
    <w:rsid w:val="00991CE0"/>
    <w:rsid w:val="00991EE9"/>
    <w:rsid w:val="009924D0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3F3E"/>
    <w:rsid w:val="00994796"/>
    <w:rsid w:val="009948FD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AE"/>
    <w:rsid w:val="00996BE2"/>
    <w:rsid w:val="009971CB"/>
    <w:rsid w:val="009973A5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92A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8BF"/>
    <w:rsid w:val="009A2A81"/>
    <w:rsid w:val="009A2B78"/>
    <w:rsid w:val="009A2C34"/>
    <w:rsid w:val="009A2C76"/>
    <w:rsid w:val="009A2CEC"/>
    <w:rsid w:val="009A2D8F"/>
    <w:rsid w:val="009A350A"/>
    <w:rsid w:val="009A3881"/>
    <w:rsid w:val="009A3883"/>
    <w:rsid w:val="009A392E"/>
    <w:rsid w:val="009A394C"/>
    <w:rsid w:val="009A3998"/>
    <w:rsid w:val="009A3A50"/>
    <w:rsid w:val="009A3E9A"/>
    <w:rsid w:val="009A401C"/>
    <w:rsid w:val="009A43F4"/>
    <w:rsid w:val="009A45B0"/>
    <w:rsid w:val="009A4B71"/>
    <w:rsid w:val="009A5080"/>
    <w:rsid w:val="009A5172"/>
    <w:rsid w:val="009A56CB"/>
    <w:rsid w:val="009A574E"/>
    <w:rsid w:val="009A5947"/>
    <w:rsid w:val="009A5A39"/>
    <w:rsid w:val="009A5D00"/>
    <w:rsid w:val="009A5F91"/>
    <w:rsid w:val="009A6327"/>
    <w:rsid w:val="009A63DA"/>
    <w:rsid w:val="009A68BE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196"/>
    <w:rsid w:val="009B01C3"/>
    <w:rsid w:val="009B0540"/>
    <w:rsid w:val="009B08E2"/>
    <w:rsid w:val="009B0995"/>
    <w:rsid w:val="009B0BD3"/>
    <w:rsid w:val="009B0C75"/>
    <w:rsid w:val="009B0CE7"/>
    <w:rsid w:val="009B0D97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54E"/>
    <w:rsid w:val="009B26C1"/>
    <w:rsid w:val="009B27DD"/>
    <w:rsid w:val="009B2839"/>
    <w:rsid w:val="009B2876"/>
    <w:rsid w:val="009B2CAA"/>
    <w:rsid w:val="009B30C1"/>
    <w:rsid w:val="009B31D9"/>
    <w:rsid w:val="009B3297"/>
    <w:rsid w:val="009B3360"/>
    <w:rsid w:val="009B33C3"/>
    <w:rsid w:val="009B3611"/>
    <w:rsid w:val="009B36BF"/>
    <w:rsid w:val="009B3791"/>
    <w:rsid w:val="009B3C52"/>
    <w:rsid w:val="009B3EBA"/>
    <w:rsid w:val="009B401A"/>
    <w:rsid w:val="009B418B"/>
    <w:rsid w:val="009B44A2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159"/>
    <w:rsid w:val="009B6494"/>
    <w:rsid w:val="009B6676"/>
    <w:rsid w:val="009B6890"/>
    <w:rsid w:val="009B6CBD"/>
    <w:rsid w:val="009B6CF9"/>
    <w:rsid w:val="009B6F36"/>
    <w:rsid w:val="009B71EE"/>
    <w:rsid w:val="009B7353"/>
    <w:rsid w:val="009B736C"/>
    <w:rsid w:val="009B7445"/>
    <w:rsid w:val="009B7625"/>
    <w:rsid w:val="009B7CDA"/>
    <w:rsid w:val="009B7D38"/>
    <w:rsid w:val="009B7E80"/>
    <w:rsid w:val="009B7E9C"/>
    <w:rsid w:val="009C03A2"/>
    <w:rsid w:val="009C0508"/>
    <w:rsid w:val="009C05F6"/>
    <w:rsid w:val="009C064B"/>
    <w:rsid w:val="009C06E5"/>
    <w:rsid w:val="009C075A"/>
    <w:rsid w:val="009C08F9"/>
    <w:rsid w:val="009C0A63"/>
    <w:rsid w:val="009C0DBA"/>
    <w:rsid w:val="009C0F19"/>
    <w:rsid w:val="009C121D"/>
    <w:rsid w:val="009C1350"/>
    <w:rsid w:val="009C154F"/>
    <w:rsid w:val="009C157D"/>
    <w:rsid w:val="009C173C"/>
    <w:rsid w:val="009C1862"/>
    <w:rsid w:val="009C1A5F"/>
    <w:rsid w:val="009C1A88"/>
    <w:rsid w:val="009C1AD2"/>
    <w:rsid w:val="009C1ADA"/>
    <w:rsid w:val="009C1E06"/>
    <w:rsid w:val="009C2249"/>
    <w:rsid w:val="009C237B"/>
    <w:rsid w:val="009C2396"/>
    <w:rsid w:val="009C2594"/>
    <w:rsid w:val="009C2906"/>
    <w:rsid w:val="009C2CAE"/>
    <w:rsid w:val="009C2CDE"/>
    <w:rsid w:val="009C2D3D"/>
    <w:rsid w:val="009C2DB1"/>
    <w:rsid w:val="009C2DDB"/>
    <w:rsid w:val="009C2F53"/>
    <w:rsid w:val="009C3071"/>
    <w:rsid w:val="009C30B6"/>
    <w:rsid w:val="009C313F"/>
    <w:rsid w:val="009C31EF"/>
    <w:rsid w:val="009C3592"/>
    <w:rsid w:val="009C35A3"/>
    <w:rsid w:val="009C3962"/>
    <w:rsid w:val="009C39AB"/>
    <w:rsid w:val="009C3B11"/>
    <w:rsid w:val="009C3B1D"/>
    <w:rsid w:val="009C3E32"/>
    <w:rsid w:val="009C3FED"/>
    <w:rsid w:val="009C419D"/>
    <w:rsid w:val="009C42C0"/>
    <w:rsid w:val="009C43B6"/>
    <w:rsid w:val="009C4435"/>
    <w:rsid w:val="009C4512"/>
    <w:rsid w:val="009C4655"/>
    <w:rsid w:val="009C4680"/>
    <w:rsid w:val="009C492A"/>
    <w:rsid w:val="009C4AE8"/>
    <w:rsid w:val="009C4BF9"/>
    <w:rsid w:val="009C4E51"/>
    <w:rsid w:val="009C50DE"/>
    <w:rsid w:val="009C5247"/>
    <w:rsid w:val="009C541B"/>
    <w:rsid w:val="009C572D"/>
    <w:rsid w:val="009C5AFF"/>
    <w:rsid w:val="009C5C1D"/>
    <w:rsid w:val="009C5E02"/>
    <w:rsid w:val="009C62EE"/>
    <w:rsid w:val="009C63E1"/>
    <w:rsid w:val="009C6473"/>
    <w:rsid w:val="009C671E"/>
    <w:rsid w:val="009C6845"/>
    <w:rsid w:val="009C68BE"/>
    <w:rsid w:val="009C6A1C"/>
    <w:rsid w:val="009C6BE7"/>
    <w:rsid w:val="009C6CA9"/>
    <w:rsid w:val="009C6E28"/>
    <w:rsid w:val="009C6F12"/>
    <w:rsid w:val="009C729E"/>
    <w:rsid w:val="009C72B6"/>
    <w:rsid w:val="009C7399"/>
    <w:rsid w:val="009C756C"/>
    <w:rsid w:val="009C7642"/>
    <w:rsid w:val="009C76FB"/>
    <w:rsid w:val="009C78B7"/>
    <w:rsid w:val="009C798E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0DA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16A"/>
    <w:rsid w:val="009D3382"/>
    <w:rsid w:val="009D33A0"/>
    <w:rsid w:val="009D33E7"/>
    <w:rsid w:val="009D34EF"/>
    <w:rsid w:val="009D35F0"/>
    <w:rsid w:val="009D36C0"/>
    <w:rsid w:val="009D3854"/>
    <w:rsid w:val="009D3B60"/>
    <w:rsid w:val="009D3CC1"/>
    <w:rsid w:val="009D3D86"/>
    <w:rsid w:val="009D3EF9"/>
    <w:rsid w:val="009D3F1B"/>
    <w:rsid w:val="009D407C"/>
    <w:rsid w:val="009D40EB"/>
    <w:rsid w:val="009D413C"/>
    <w:rsid w:val="009D41D5"/>
    <w:rsid w:val="009D48BA"/>
    <w:rsid w:val="009D4A63"/>
    <w:rsid w:val="009D4B27"/>
    <w:rsid w:val="009D508F"/>
    <w:rsid w:val="009D5093"/>
    <w:rsid w:val="009D5304"/>
    <w:rsid w:val="009D5336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6CF"/>
    <w:rsid w:val="009D6810"/>
    <w:rsid w:val="009D6897"/>
    <w:rsid w:val="009D6923"/>
    <w:rsid w:val="009D6A46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D7CDF"/>
    <w:rsid w:val="009D7FBF"/>
    <w:rsid w:val="009E01A0"/>
    <w:rsid w:val="009E01B7"/>
    <w:rsid w:val="009E03AE"/>
    <w:rsid w:val="009E03B6"/>
    <w:rsid w:val="009E0615"/>
    <w:rsid w:val="009E08CA"/>
    <w:rsid w:val="009E08E7"/>
    <w:rsid w:val="009E0A9B"/>
    <w:rsid w:val="009E0D42"/>
    <w:rsid w:val="009E0FB1"/>
    <w:rsid w:val="009E10FB"/>
    <w:rsid w:val="009E1850"/>
    <w:rsid w:val="009E18DA"/>
    <w:rsid w:val="009E19E7"/>
    <w:rsid w:val="009E1AF0"/>
    <w:rsid w:val="009E1BCB"/>
    <w:rsid w:val="009E2576"/>
    <w:rsid w:val="009E25D4"/>
    <w:rsid w:val="009E27B8"/>
    <w:rsid w:val="009E2C8C"/>
    <w:rsid w:val="009E2E2E"/>
    <w:rsid w:val="009E329F"/>
    <w:rsid w:val="009E33AB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BE9"/>
    <w:rsid w:val="009E5D4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77D"/>
    <w:rsid w:val="009E7AA1"/>
    <w:rsid w:val="009E7B81"/>
    <w:rsid w:val="009E7CBE"/>
    <w:rsid w:val="009E7DC1"/>
    <w:rsid w:val="009E7EBD"/>
    <w:rsid w:val="009F0006"/>
    <w:rsid w:val="009F00FD"/>
    <w:rsid w:val="009F0325"/>
    <w:rsid w:val="009F03D8"/>
    <w:rsid w:val="009F0754"/>
    <w:rsid w:val="009F077C"/>
    <w:rsid w:val="009F0A48"/>
    <w:rsid w:val="009F0F58"/>
    <w:rsid w:val="009F1138"/>
    <w:rsid w:val="009F1266"/>
    <w:rsid w:val="009F15C6"/>
    <w:rsid w:val="009F16D2"/>
    <w:rsid w:val="009F1812"/>
    <w:rsid w:val="009F1845"/>
    <w:rsid w:val="009F1B75"/>
    <w:rsid w:val="009F1C4B"/>
    <w:rsid w:val="009F1D69"/>
    <w:rsid w:val="009F1F46"/>
    <w:rsid w:val="009F1FB0"/>
    <w:rsid w:val="009F2026"/>
    <w:rsid w:val="009F207C"/>
    <w:rsid w:val="009F2129"/>
    <w:rsid w:val="009F2406"/>
    <w:rsid w:val="009F24C1"/>
    <w:rsid w:val="009F27A8"/>
    <w:rsid w:val="009F293D"/>
    <w:rsid w:val="009F29B7"/>
    <w:rsid w:val="009F2A21"/>
    <w:rsid w:val="009F2DD0"/>
    <w:rsid w:val="009F3008"/>
    <w:rsid w:val="009F3752"/>
    <w:rsid w:val="009F3930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3EE"/>
    <w:rsid w:val="009F549C"/>
    <w:rsid w:val="009F5620"/>
    <w:rsid w:val="009F5699"/>
    <w:rsid w:val="009F5B7D"/>
    <w:rsid w:val="009F5DEC"/>
    <w:rsid w:val="009F5EEA"/>
    <w:rsid w:val="009F6176"/>
    <w:rsid w:val="009F67FC"/>
    <w:rsid w:val="009F6D57"/>
    <w:rsid w:val="009F6DEF"/>
    <w:rsid w:val="009F70E1"/>
    <w:rsid w:val="009F7543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2F"/>
    <w:rsid w:val="00A00551"/>
    <w:rsid w:val="00A00590"/>
    <w:rsid w:val="00A0066A"/>
    <w:rsid w:val="00A00686"/>
    <w:rsid w:val="00A00B17"/>
    <w:rsid w:val="00A00BA8"/>
    <w:rsid w:val="00A00CFB"/>
    <w:rsid w:val="00A0129D"/>
    <w:rsid w:val="00A01419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2B9E"/>
    <w:rsid w:val="00A02E65"/>
    <w:rsid w:val="00A0318E"/>
    <w:rsid w:val="00A03212"/>
    <w:rsid w:val="00A03377"/>
    <w:rsid w:val="00A03534"/>
    <w:rsid w:val="00A038AB"/>
    <w:rsid w:val="00A03ACC"/>
    <w:rsid w:val="00A03C53"/>
    <w:rsid w:val="00A03EF7"/>
    <w:rsid w:val="00A040C5"/>
    <w:rsid w:val="00A04384"/>
    <w:rsid w:val="00A046C9"/>
    <w:rsid w:val="00A049BB"/>
    <w:rsid w:val="00A04A6E"/>
    <w:rsid w:val="00A04C22"/>
    <w:rsid w:val="00A054AD"/>
    <w:rsid w:val="00A0564C"/>
    <w:rsid w:val="00A05721"/>
    <w:rsid w:val="00A057E9"/>
    <w:rsid w:val="00A05838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0E6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06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1ED0"/>
    <w:rsid w:val="00A12374"/>
    <w:rsid w:val="00A12423"/>
    <w:rsid w:val="00A1253F"/>
    <w:rsid w:val="00A12C48"/>
    <w:rsid w:val="00A12D56"/>
    <w:rsid w:val="00A12E41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9F"/>
    <w:rsid w:val="00A165C2"/>
    <w:rsid w:val="00A167BD"/>
    <w:rsid w:val="00A16EB2"/>
    <w:rsid w:val="00A1721B"/>
    <w:rsid w:val="00A1727D"/>
    <w:rsid w:val="00A173C0"/>
    <w:rsid w:val="00A17628"/>
    <w:rsid w:val="00A17A1C"/>
    <w:rsid w:val="00A17B89"/>
    <w:rsid w:val="00A17D24"/>
    <w:rsid w:val="00A17EA7"/>
    <w:rsid w:val="00A17F54"/>
    <w:rsid w:val="00A20020"/>
    <w:rsid w:val="00A2029D"/>
    <w:rsid w:val="00A20564"/>
    <w:rsid w:val="00A205A6"/>
    <w:rsid w:val="00A207BA"/>
    <w:rsid w:val="00A207EE"/>
    <w:rsid w:val="00A20A14"/>
    <w:rsid w:val="00A20BA7"/>
    <w:rsid w:val="00A20C34"/>
    <w:rsid w:val="00A20DCC"/>
    <w:rsid w:val="00A20EBE"/>
    <w:rsid w:val="00A21339"/>
    <w:rsid w:val="00A21438"/>
    <w:rsid w:val="00A21AB8"/>
    <w:rsid w:val="00A21F02"/>
    <w:rsid w:val="00A2201D"/>
    <w:rsid w:val="00A220AB"/>
    <w:rsid w:val="00A220EC"/>
    <w:rsid w:val="00A22546"/>
    <w:rsid w:val="00A22678"/>
    <w:rsid w:val="00A2267C"/>
    <w:rsid w:val="00A229D6"/>
    <w:rsid w:val="00A22A03"/>
    <w:rsid w:val="00A22A12"/>
    <w:rsid w:val="00A22AA4"/>
    <w:rsid w:val="00A22C05"/>
    <w:rsid w:val="00A22C67"/>
    <w:rsid w:val="00A22DB2"/>
    <w:rsid w:val="00A22E85"/>
    <w:rsid w:val="00A22F06"/>
    <w:rsid w:val="00A22F50"/>
    <w:rsid w:val="00A23164"/>
    <w:rsid w:val="00A231E3"/>
    <w:rsid w:val="00A2333F"/>
    <w:rsid w:val="00A23585"/>
    <w:rsid w:val="00A23AB9"/>
    <w:rsid w:val="00A23C66"/>
    <w:rsid w:val="00A23CA5"/>
    <w:rsid w:val="00A241B3"/>
    <w:rsid w:val="00A2470B"/>
    <w:rsid w:val="00A24A37"/>
    <w:rsid w:val="00A24CA0"/>
    <w:rsid w:val="00A25804"/>
    <w:rsid w:val="00A25B8B"/>
    <w:rsid w:val="00A25CC1"/>
    <w:rsid w:val="00A26177"/>
    <w:rsid w:val="00A26248"/>
    <w:rsid w:val="00A266E0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0D2"/>
    <w:rsid w:val="00A30411"/>
    <w:rsid w:val="00A30551"/>
    <w:rsid w:val="00A30556"/>
    <w:rsid w:val="00A3095D"/>
    <w:rsid w:val="00A30A57"/>
    <w:rsid w:val="00A30A89"/>
    <w:rsid w:val="00A30CE2"/>
    <w:rsid w:val="00A30F6D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3FE4"/>
    <w:rsid w:val="00A341F3"/>
    <w:rsid w:val="00A344FC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5FA8"/>
    <w:rsid w:val="00A368DF"/>
    <w:rsid w:val="00A36B58"/>
    <w:rsid w:val="00A370EB"/>
    <w:rsid w:val="00A37110"/>
    <w:rsid w:val="00A37147"/>
    <w:rsid w:val="00A37448"/>
    <w:rsid w:val="00A37836"/>
    <w:rsid w:val="00A37859"/>
    <w:rsid w:val="00A3786E"/>
    <w:rsid w:val="00A378BE"/>
    <w:rsid w:val="00A378C9"/>
    <w:rsid w:val="00A37B4F"/>
    <w:rsid w:val="00A37C02"/>
    <w:rsid w:val="00A37C0F"/>
    <w:rsid w:val="00A37C22"/>
    <w:rsid w:val="00A37D84"/>
    <w:rsid w:val="00A40430"/>
    <w:rsid w:val="00A406DD"/>
    <w:rsid w:val="00A40A4E"/>
    <w:rsid w:val="00A40CEC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8BF"/>
    <w:rsid w:val="00A42A56"/>
    <w:rsid w:val="00A42B38"/>
    <w:rsid w:val="00A42F74"/>
    <w:rsid w:val="00A42F7F"/>
    <w:rsid w:val="00A42FF0"/>
    <w:rsid w:val="00A430A1"/>
    <w:rsid w:val="00A433C6"/>
    <w:rsid w:val="00A43A98"/>
    <w:rsid w:val="00A43B70"/>
    <w:rsid w:val="00A44005"/>
    <w:rsid w:val="00A44105"/>
    <w:rsid w:val="00A444AD"/>
    <w:rsid w:val="00A446C0"/>
    <w:rsid w:val="00A450DC"/>
    <w:rsid w:val="00A457A7"/>
    <w:rsid w:val="00A45AED"/>
    <w:rsid w:val="00A45B63"/>
    <w:rsid w:val="00A45ECC"/>
    <w:rsid w:val="00A45EF6"/>
    <w:rsid w:val="00A45FF7"/>
    <w:rsid w:val="00A4610A"/>
    <w:rsid w:val="00A4628A"/>
    <w:rsid w:val="00A464D0"/>
    <w:rsid w:val="00A46549"/>
    <w:rsid w:val="00A46572"/>
    <w:rsid w:val="00A465CE"/>
    <w:rsid w:val="00A46B18"/>
    <w:rsid w:val="00A46B82"/>
    <w:rsid w:val="00A47343"/>
    <w:rsid w:val="00A47641"/>
    <w:rsid w:val="00A47654"/>
    <w:rsid w:val="00A4766E"/>
    <w:rsid w:val="00A47704"/>
    <w:rsid w:val="00A47AE9"/>
    <w:rsid w:val="00A47E0C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0A"/>
    <w:rsid w:val="00A5131B"/>
    <w:rsid w:val="00A516AB"/>
    <w:rsid w:val="00A519A0"/>
    <w:rsid w:val="00A51C23"/>
    <w:rsid w:val="00A51D0A"/>
    <w:rsid w:val="00A51D54"/>
    <w:rsid w:val="00A51ED1"/>
    <w:rsid w:val="00A5206C"/>
    <w:rsid w:val="00A520E8"/>
    <w:rsid w:val="00A5218A"/>
    <w:rsid w:val="00A5222B"/>
    <w:rsid w:val="00A524FB"/>
    <w:rsid w:val="00A52890"/>
    <w:rsid w:val="00A52C19"/>
    <w:rsid w:val="00A52D26"/>
    <w:rsid w:val="00A5306D"/>
    <w:rsid w:val="00A53158"/>
    <w:rsid w:val="00A53451"/>
    <w:rsid w:val="00A534D4"/>
    <w:rsid w:val="00A537D6"/>
    <w:rsid w:val="00A53C1C"/>
    <w:rsid w:val="00A541A0"/>
    <w:rsid w:val="00A542AC"/>
    <w:rsid w:val="00A5432A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C"/>
    <w:rsid w:val="00A57CF9"/>
    <w:rsid w:val="00A57F80"/>
    <w:rsid w:val="00A57F85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49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2E4B"/>
    <w:rsid w:val="00A6377F"/>
    <w:rsid w:val="00A6386A"/>
    <w:rsid w:val="00A63C01"/>
    <w:rsid w:val="00A63CF0"/>
    <w:rsid w:val="00A63E3F"/>
    <w:rsid w:val="00A64059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12D"/>
    <w:rsid w:val="00A6739C"/>
    <w:rsid w:val="00A674AA"/>
    <w:rsid w:val="00A6788E"/>
    <w:rsid w:val="00A67943"/>
    <w:rsid w:val="00A67B1C"/>
    <w:rsid w:val="00A67D0D"/>
    <w:rsid w:val="00A67E28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0"/>
    <w:rsid w:val="00A70DD1"/>
    <w:rsid w:val="00A70EE9"/>
    <w:rsid w:val="00A70EF3"/>
    <w:rsid w:val="00A70FDE"/>
    <w:rsid w:val="00A70FEA"/>
    <w:rsid w:val="00A71063"/>
    <w:rsid w:val="00A7109B"/>
    <w:rsid w:val="00A711F2"/>
    <w:rsid w:val="00A716D9"/>
    <w:rsid w:val="00A718BF"/>
    <w:rsid w:val="00A718D5"/>
    <w:rsid w:val="00A71A1A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4BD"/>
    <w:rsid w:val="00A75669"/>
    <w:rsid w:val="00A75797"/>
    <w:rsid w:val="00A75825"/>
    <w:rsid w:val="00A758B0"/>
    <w:rsid w:val="00A7594B"/>
    <w:rsid w:val="00A759AB"/>
    <w:rsid w:val="00A75C6D"/>
    <w:rsid w:val="00A75CD9"/>
    <w:rsid w:val="00A761A9"/>
    <w:rsid w:val="00A76456"/>
    <w:rsid w:val="00A765FC"/>
    <w:rsid w:val="00A76694"/>
    <w:rsid w:val="00A767EB"/>
    <w:rsid w:val="00A76841"/>
    <w:rsid w:val="00A7689C"/>
    <w:rsid w:val="00A76AD6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274"/>
    <w:rsid w:val="00A805F3"/>
    <w:rsid w:val="00A80638"/>
    <w:rsid w:val="00A807BC"/>
    <w:rsid w:val="00A808D2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4CA"/>
    <w:rsid w:val="00A82594"/>
    <w:rsid w:val="00A82A4A"/>
    <w:rsid w:val="00A82C5E"/>
    <w:rsid w:val="00A82E31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391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8C3"/>
    <w:rsid w:val="00A87B03"/>
    <w:rsid w:val="00A87B36"/>
    <w:rsid w:val="00A87BC7"/>
    <w:rsid w:val="00A87C4F"/>
    <w:rsid w:val="00A87ED2"/>
    <w:rsid w:val="00A87F12"/>
    <w:rsid w:val="00A90449"/>
    <w:rsid w:val="00A9065F"/>
    <w:rsid w:val="00A90672"/>
    <w:rsid w:val="00A90717"/>
    <w:rsid w:val="00A90AE7"/>
    <w:rsid w:val="00A90AFC"/>
    <w:rsid w:val="00A90BED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7FB"/>
    <w:rsid w:val="00A9283C"/>
    <w:rsid w:val="00A929EA"/>
    <w:rsid w:val="00A92AB3"/>
    <w:rsid w:val="00A92B99"/>
    <w:rsid w:val="00A92C8F"/>
    <w:rsid w:val="00A92D03"/>
    <w:rsid w:val="00A92D97"/>
    <w:rsid w:val="00A92DD7"/>
    <w:rsid w:val="00A9356C"/>
    <w:rsid w:val="00A935BA"/>
    <w:rsid w:val="00A9381A"/>
    <w:rsid w:val="00A938C7"/>
    <w:rsid w:val="00A938DD"/>
    <w:rsid w:val="00A93AE9"/>
    <w:rsid w:val="00A93BCB"/>
    <w:rsid w:val="00A93C0C"/>
    <w:rsid w:val="00A9401B"/>
    <w:rsid w:val="00A9427D"/>
    <w:rsid w:val="00A942D7"/>
    <w:rsid w:val="00A9434C"/>
    <w:rsid w:val="00A943BF"/>
    <w:rsid w:val="00A943D0"/>
    <w:rsid w:val="00A9482E"/>
    <w:rsid w:val="00A9485C"/>
    <w:rsid w:val="00A94BD2"/>
    <w:rsid w:val="00A95113"/>
    <w:rsid w:val="00A951C5"/>
    <w:rsid w:val="00A95992"/>
    <w:rsid w:val="00A95A3D"/>
    <w:rsid w:val="00A95BB1"/>
    <w:rsid w:val="00A95D34"/>
    <w:rsid w:val="00A95D7A"/>
    <w:rsid w:val="00A96009"/>
    <w:rsid w:val="00A96084"/>
    <w:rsid w:val="00A96228"/>
    <w:rsid w:val="00A96332"/>
    <w:rsid w:val="00A966C7"/>
    <w:rsid w:val="00A96746"/>
    <w:rsid w:val="00A9694E"/>
    <w:rsid w:val="00A96AD1"/>
    <w:rsid w:val="00A96C11"/>
    <w:rsid w:val="00A96D8D"/>
    <w:rsid w:val="00A973FA"/>
    <w:rsid w:val="00A97803"/>
    <w:rsid w:val="00A97902"/>
    <w:rsid w:val="00A97930"/>
    <w:rsid w:val="00A97B44"/>
    <w:rsid w:val="00A97B80"/>
    <w:rsid w:val="00A97D1B"/>
    <w:rsid w:val="00A97DC3"/>
    <w:rsid w:val="00A97E13"/>
    <w:rsid w:val="00A97E1B"/>
    <w:rsid w:val="00AA00AF"/>
    <w:rsid w:val="00AA01A6"/>
    <w:rsid w:val="00AA051F"/>
    <w:rsid w:val="00AA064E"/>
    <w:rsid w:val="00AA0718"/>
    <w:rsid w:val="00AA0799"/>
    <w:rsid w:val="00AA08D4"/>
    <w:rsid w:val="00AA0AAC"/>
    <w:rsid w:val="00AA0BF4"/>
    <w:rsid w:val="00AA0F51"/>
    <w:rsid w:val="00AA1254"/>
    <w:rsid w:val="00AA12E1"/>
    <w:rsid w:val="00AA151D"/>
    <w:rsid w:val="00AA1576"/>
    <w:rsid w:val="00AA159C"/>
    <w:rsid w:val="00AA16FC"/>
    <w:rsid w:val="00AA1807"/>
    <w:rsid w:val="00AA19D8"/>
    <w:rsid w:val="00AA19EC"/>
    <w:rsid w:val="00AA1C71"/>
    <w:rsid w:val="00AA1CA1"/>
    <w:rsid w:val="00AA1DD0"/>
    <w:rsid w:val="00AA21E4"/>
    <w:rsid w:val="00AA22DB"/>
    <w:rsid w:val="00AA281C"/>
    <w:rsid w:val="00AA285F"/>
    <w:rsid w:val="00AA29E6"/>
    <w:rsid w:val="00AA2E9D"/>
    <w:rsid w:val="00AA31A5"/>
    <w:rsid w:val="00AA32EC"/>
    <w:rsid w:val="00AA35CE"/>
    <w:rsid w:val="00AA364C"/>
    <w:rsid w:val="00AA3884"/>
    <w:rsid w:val="00AA3918"/>
    <w:rsid w:val="00AA3953"/>
    <w:rsid w:val="00AA3A7F"/>
    <w:rsid w:val="00AA3BE5"/>
    <w:rsid w:val="00AA3C3E"/>
    <w:rsid w:val="00AA3E54"/>
    <w:rsid w:val="00AA42A3"/>
    <w:rsid w:val="00AA462C"/>
    <w:rsid w:val="00AA468B"/>
    <w:rsid w:val="00AA486C"/>
    <w:rsid w:val="00AA4DC0"/>
    <w:rsid w:val="00AA4E31"/>
    <w:rsid w:val="00AA4E43"/>
    <w:rsid w:val="00AA4F93"/>
    <w:rsid w:val="00AA51E0"/>
    <w:rsid w:val="00AA5278"/>
    <w:rsid w:val="00AA56D1"/>
    <w:rsid w:val="00AA58DE"/>
    <w:rsid w:val="00AA5923"/>
    <w:rsid w:val="00AA5D86"/>
    <w:rsid w:val="00AA5EB8"/>
    <w:rsid w:val="00AA5FC7"/>
    <w:rsid w:val="00AA608B"/>
    <w:rsid w:val="00AA6324"/>
    <w:rsid w:val="00AA6AF1"/>
    <w:rsid w:val="00AA6B6E"/>
    <w:rsid w:val="00AA6BAF"/>
    <w:rsid w:val="00AA6C06"/>
    <w:rsid w:val="00AA6EBD"/>
    <w:rsid w:val="00AA6F58"/>
    <w:rsid w:val="00AA6FD8"/>
    <w:rsid w:val="00AA70D4"/>
    <w:rsid w:val="00AA72A6"/>
    <w:rsid w:val="00AA735A"/>
    <w:rsid w:val="00AA76F8"/>
    <w:rsid w:val="00AA7954"/>
    <w:rsid w:val="00AA7CCB"/>
    <w:rsid w:val="00AB016B"/>
    <w:rsid w:val="00AB01BF"/>
    <w:rsid w:val="00AB0200"/>
    <w:rsid w:val="00AB0557"/>
    <w:rsid w:val="00AB0668"/>
    <w:rsid w:val="00AB06AE"/>
    <w:rsid w:val="00AB0B6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CCA"/>
    <w:rsid w:val="00AB1D3A"/>
    <w:rsid w:val="00AB1E14"/>
    <w:rsid w:val="00AB1F1E"/>
    <w:rsid w:val="00AB21B7"/>
    <w:rsid w:val="00AB24CE"/>
    <w:rsid w:val="00AB2844"/>
    <w:rsid w:val="00AB2A14"/>
    <w:rsid w:val="00AB2C38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092"/>
    <w:rsid w:val="00AB411B"/>
    <w:rsid w:val="00AB4304"/>
    <w:rsid w:val="00AB4471"/>
    <w:rsid w:val="00AB46CC"/>
    <w:rsid w:val="00AB49A9"/>
    <w:rsid w:val="00AB4A28"/>
    <w:rsid w:val="00AB4F1A"/>
    <w:rsid w:val="00AB5104"/>
    <w:rsid w:val="00AB51BA"/>
    <w:rsid w:val="00AB51DE"/>
    <w:rsid w:val="00AB53EB"/>
    <w:rsid w:val="00AB5463"/>
    <w:rsid w:val="00AB54C3"/>
    <w:rsid w:val="00AB58B7"/>
    <w:rsid w:val="00AB5934"/>
    <w:rsid w:val="00AB5C57"/>
    <w:rsid w:val="00AB5D52"/>
    <w:rsid w:val="00AB60FF"/>
    <w:rsid w:val="00AB612C"/>
    <w:rsid w:val="00AB62F6"/>
    <w:rsid w:val="00AB64F6"/>
    <w:rsid w:val="00AB6562"/>
    <w:rsid w:val="00AB6D5D"/>
    <w:rsid w:val="00AB6E25"/>
    <w:rsid w:val="00AB6E5C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9F8"/>
    <w:rsid w:val="00AB7ABA"/>
    <w:rsid w:val="00AB7AC0"/>
    <w:rsid w:val="00AB7C15"/>
    <w:rsid w:val="00AB7DD9"/>
    <w:rsid w:val="00AB7EA0"/>
    <w:rsid w:val="00AC03CD"/>
    <w:rsid w:val="00AC04FE"/>
    <w:rsid w:val="00AC0535"/>
    <w:rsid w:val="00AC05F0"/>
    <w:rsid w:val="00AC066F"/>
    <w:rsid w:val="00AC06A0"/>
    <w:rsid w:val="00AC0AC7"/>
    <w:rsid w:val="00AC0CC1"/>
    <w:rsid w:val="00AC0F54"/>
    <w:rsid w:val="00AC19FA"/>
    <w:rsid w:val="00AC1FE6"/>
    <w:rsid w:val="00AC1FFA"/>
    <w:rsid w:val="00AC202E"/>
    <w:rsid w:val="00AC215E"/>
    <w:rsid w:val="00AC2280"/>
    <w:rsid w:val="00AC2321"/>
    <w:rsid w:val="00AC2532"/>
    <w:rsid w:val="00AC2933"/>
    <w:rsid w:val="00AC2995"/>
    <w:rsid w:val="00AC2CF4"/>
    <w:rsid w:val="00AC2D28"/>
    <w:rsid w:val="00AC300D"/>
    <w:rsid w:val="00AC31C1"/>
    <w:rsid w:val="00AC3616"/>
    <w:rsid w:val="00AC3736"/>
    <w:rsid w:val="00AC3805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55D"/>
    <w:rsid w:val="00AC561A"/>
    <w:rsid w:val="00AC5639"/>
    <w:rsid w:val="00AC5684"/>
    <w:rsid w:val="00AC575E"/>
    <w:rsid w:val="00AC5BD7"/>
    <w:rsid w:val="00AC5CB7"/>
    <w:rsid w:val="00AC5D2E"/>
    <w:rsid w:val="00AC5D3F"/>
    <w:rsid w:val="00AC5EC0"/>
    <w:rsid w:val="00AC5FCA"/>
    <w:rsid w:val="00AC5FEE"/>
    <w:rsid w:val="00AC60F8"/>
    <w:rsid w:val="00AC614C"/>
    <w:rsid w:val="00AC6384"/>
    <w:rsid w:val="00AC63FC"/>
    <w:rsid w:val="00AC64A6"/>
    <w:rsid w:val="00AC6B63"/>
    <w:rsid w:val="00AC6CE5"/>
    <w:rsid w:val="00AC6D6E"/>
    <w:rsid w:val="00AC6E05"/>
    <w:rsid w:val="00AC6F43"/>
    <w:rsid w:val="00AC6F68"/>
    <w:rsid w:val="00AC6F99"/>
    <w:rsid w:val="00AC750E"/>
    <w:rsid w:val="00AC7554"/>
    <w:rsid w:val="00AC762F"/>
    <w:rsid w:val="00AC78E4"/>
    <w:rsid w:val="00AC7A21"/>
    <w:rsid w:val="00AC7A2A"/>
    <w:rsid w:val="00AC7B0E"/>
    <w:rsid w:val="00AC7C2F"/>
    <w:rsid w:val="00AC7DD9"/>
    <w:rsid w:val="00AC7E47"/>
    <w:rsid w:val="00AC7EB7"/>
    <w:rsid w:val="00AD009F"/>
    <w:rsid w:val="00AD00D3"/>
    <w:rsid w:val="00AD0109"/>
    <w:rsid w:val="00AD01F0"/>
    <w:rsid w:val="00AD05D9"/>
    <w:rsid w:val="00AD07C2"/>
    <w:rsid w:val="00AD0A30"/>
    <w:rsid w:val="00AD0C02"/>
    <w:rsid w:val="00AD0C96"/>
    <w:rsid w:val="00AD0CF8"/>
    <w:rsid w:val="00AD0D22"/>
    <w:rsid w:val="00AD10E0"/>
    <w:rsid w:val="00AD12D3"/>
    <w:rsid w:val="00AD1479"/>
    <w:rsid w:val="00AD1A49"/>
    <w:rsid w:val="00AD1B30"/>
    <w:rsid w:val="00AD1FAC"/>
    <w:rsid w:val="00AD235D"/>
    <w:rsid w:val="00AD275C"/>
    <w:rsid w:val="00AD283E"/>
    <w:rsid w:val="00AD2D55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D4"/>
    <w:rsid w:val="00AD47EA"/>
    <w:rsid w:val="00AD4AA1"/>
    <w:rsid w:val="00AD4AB4"/>
    <w:rsid w:val="00AD4DD3"/>
    <w:rsid w:val="00AD4E96"/>
    <w:rsid w:val="00AD4ECF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517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D7ED9"/>
    <w:rsid w:val="00AE012D"/>
    <w:rsid w:val="00AE0331"/>
    <w:rsid w:val="00AE057E"/>
    <w:rsid w:val="00AE065E"/>
    <w:rsid w:val="00AE075A"/>
    <w:rsid w:val="00AE0823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699"/>
    <w:rsid w:val="00AE4788"/>
    <w:rsid w:val="00AE496B"/>
    <w:rsid w:val="00AE4B88"/>
    <w:rsid w:val="00AE4C2D"/>
    <w:rsid w:val="00AE4C85"/>
    <w:rsid w:val="00AE4E18"/>
    <w:rsid w:val="00AE4E84"/>
    <w:rsid w:val="00AE5071"/>
    <w:rsid w:val="00AE5583"/>
    <w:rsid w:val="00AE59C4"/>
    <w:rsid w:val="00AE5FA4"/>
    <w:rsid w:val="00AE60F4"/>
    <w:rsid w:val="00AE6157"/>
    <w:rsid w:val="00AE615B"/>
    <w:rsid w:val="00AE6537"/>
    <w:rsid w:val="00AE66A9"/>
    <w:rsid w:val="00AE6833"/>
    <w:rsid w:val="00AE6997"/>
    <w:rsid w:val="00AE710A"/>
    <w:rsid w:val="00AE72D3"/>
    <w:rsid w:val="00AE737F"/>
    <w:rsid w:val="00AE759D"/>
    <w:rsid w:val="00AE781B"/>
    <w:rsid w:val="00AE7827"/>
    <w:rsid w:val="00AE7F63"/>
    <w:rsid w:val="00AF0170"/>
    <w:rsid w:val="00AF0636"/>
    <w:rsid w:val="00AF06B7"/>
    <w:rsid w:val="00AF06EB"/>
    <w:rsid w:val="00AF099C"/>
    <w:rsid w:val="00AF09BB"/>
    <w:rsid w:val="00AF1073"/>
    <w:rsid w:val="00AF1134"/>
    <w:rsid w:val="00AF11F0"/>
    <w:rsid w:val="00AF11F7"/>
    <w:rsid w:val="00AF13C8"/>
    <w:rsid w:val="00AF1709"/>
    <w:rsid w:val="00AF1A31"/>
    <w:rsid w:val="00AF2289"/>
    <w:rsid w:val="00AF2553"/>
    <w:rsid w:val="00AF2653"/>
    <w:rsid w:val="00AF2B47"/>
    <w:rsid w:val="00AF2D05"/>
    <w:rsid w:val="00AF306A"/>
    <w:rsid w:val="00AF318C"/>
    <w:rsid w:val="00AF31D7"/>
    <w:rsid w:val="00AF3481"/>
    <w:rsid w:val="00AF349E"/>
    <w:rsid w:val="00AF34CF"/>
    <w:rsid w:val="00AF34D2"/>
    <w:rsid w:val="00AF3581"/>
    <w:rsid w:val="00AF3743"/>
    <w:rsid w:val="00AF3867"/>
    <w:rsid w:val="00AF3AB0"/>
    <w:rsid w:val="00AF3AD4"/>
    <w:rsid w:val="00AF3B64"/>
    <w:rsid w:val="00AF3C24"/>
    <w:rsid w:val="00AF3CC4"/>
    <w:rsid w:val="00AF3F77"/>
    <w:rsid w:val="00AF4259"/>
    <w:rsid w:val="00AF45BE"/>
    <w:rsid w:val="00AF45DE"/>
    <w:rsid w:val="00AF49EF"/>
    <w:rsid w:val="00AF4A0F"/>
    <w:rsid w:val="00AF4E4D"/>
    <w:rsid w:val="00AF504E"/>
    <w:rsid w:val="00AF506D"/>
    <w:rsid w:val="00AF52EB"/>
    <w:rsid w:val="00AF5395"/>
    <w:rsid w:val="00AF55E7"/>
    <w:rsid w:val="00AF5659"/>
    <w:rsid w:val="00AF5877"/>
    <w:rsid w:val="00AF5C6D"/>
    <w:rsid w:val="00AF5C9E"/>
    <w:rsid w:val="00AF5DE8"/>
    <w:rsid w:val="00AF5FAB"/>
    <w:rsid w:val="00AF6463"/>
    <w:rsid w:val="00AF6547"/>
    <w:rsid w:val="00AF690B"/>
    <w:rsid w:val="00AF6AAC"/>
    <w:rsid w:val="00AF6EED"/>
    <w:rsid w:val="00AF71B0"/>
    <w:rsid w:val="00AF7455"/>
    <w:rsid w:val="00AF75DA"/>
    <w:rsid w:val="00AF785D"/>
    <w:rsid w:val="00AF7C11"/>
    <w:rsid w:val="00AF7C55"/>
    <w:rsid w:val="00AF7DAC"/>
    <w:rsid w:val="00AF7ED0"/>
    <w:rsid w:val="00B001A6"/>
    <w:rsid w:val="00B00265"/>
    <w:rsid w:val="00B00D93"/>
    <w:rsid w:val="00B00F22"/>
    <w:rsid w:val="00B0107C"/>
    <w:rsid w:val="00B01142"/>
    <w:rsid w:val="00B01389"/>
    <w:rsid w:val="00B014D1"/>
    <w:rsid w:val="00B01590"/>
    <w:rsid w:val="00B01620"/>
    <w:rsid w:val="00B01A1A"/>
    <w:rsid w:val="00B01A82"/>
    <w:rsid w:val="00B01EC1"/>
    <w:rsid w:val="00B021D2"/>
    <w:rsid w:val="00B0227B"/>
    <w:rsid w:val="00B0233E"/>
    <w:rsid w:val="00B023D6"/>
    <w:rsid w:val="00B0259C"/>
    <w:rsid w:val="00B026E6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3F5D"/>
    <w:rsid w:val="00B040A7"/>
    <w:rsid w:val="00B0410A"/>
    <w:rsid w:val="00B044D8"/>
    <w:rsid w:val="00B04F16"/>
    <w:rsid w:val="00B0516C"/>
    <w:rsid w:val="00B0520C"/>
    <w:rsid w:val="00B0534D"/>
    <w:rsid w:val="00B05553"/>
    <w:rsid w:val="00B05594"/>
    <w:rsid w:val="00B05876"/>
    <w:rsid w:val="00B0593A"/>
    <w:rsid w:val="00B05B2C"/>
    <w:rsid w:val="00B062CA"/>
    <w:rsid w:val="00B063C7"/>
    <w:rsid w:val="00B065B3"/>
    <w:rsid w:val="00B066C6"/>
    <w:rsid w:val="00B06761"/>
    <w:rsid w:val="00B0698B"/>
    <w:rsid w:val="00B07056"/>
    <w:rsid w:val="00B070EF"/>
    <w:rsid w:val="00B071B6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24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1EA0"/>
    <w:rsid w:val="00B120EB"/>
    <w:rsid w:val="00B121EB"/>
    <w:rsid w:val="00B12278"/>
    <w:rsid w:val="00B12345"/>
    <w:rsid w:val="00B124E8"/>
    <w:rsid w:val="00B12511"/>
    <w:rsid w:val="00B125C2"/>
    <w:rsid w:val="00B125FE"/>
    <w:rsid w:val="00B12807"/>
    <w:rsid w:val="00B12F89"/>
    <w:rsid w:val="00B131C0"/>
    <w:rsid w:val="00B133AD"/>
    <w:rsid w:val="00B13C28"/>
    <w:rsid w:val="00B13D69"/>
    <w:rsid w:val="00B13FA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B39"/>
    <w:rsid w:val="00B1509A"/>
    <w:rsid w:val="00B15348"/>
    <w:rsid w:val="00B157F7"/>
    <w:rsid w:val="00B158E3"/>
    <w:rsid w:val="00B15B42"/>
    <w:rsid w:val="00B15D67"/>
    <w:rsid w:val="00B15E5F"/>
    <w:rsid w:val="00B163BE"/>
    <w:rsid w:val="00B163E2"/>
    <w:rsid w:val="00B16426"/>
    <w:rsid w:val="00B16453"/>
    <w:rsid w:val="00B16E51"/>
    <w:rsid w:val="00B16EA8"/>
    <w:rsid w:val="00B16EB0"/>
    <w:rsid w:val="00B16FA7"/>
    <w:rsid w:val="00B173FC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190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0E18"/>
    <w:rsid w:val="00B210EC"/>
    <w:rsid w:val="00B211A3"/>
    <w:rsid w:val="00B211D9"/>
    <w:rsid w:val="00B2125D"/>
    <w:rsid w:val="00B214D6"/>
    <w:rsid w:val="00B217AD"/>
    <w:rsid w:val="00B217E7"/>
    <w:rsid w:val="00B21A46"/>
    <w:rsid w:val="00B21AA0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09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0F5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3BB"/>
    <w:rsid w:val="00B30471"/>
    <w:rsid w:val="00B305D7"/>
    <w:rsid w:val="00B306CC"/>
    <w:rsid w:val="00B309AA"/>
    <w:rsid w:val="00B30C9C"/>
    <w:rsid w:val="00B30F10"/>
    <w:rsid w:val="00B31398"/>
    <w:rsid w:val="00B313B6"/>
    <w:rsid w:val="00B3149C"/>
    <w:rsid w:val="00B31655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299"/>
    <w:rsid w:val="00B33373"/>
    <w:rsid w:val="00B33BFF"/>
    <w:rsid w:val="00B33C2B"/>
    <w:rsid w:val="00B33F0B"/>
    <w:rsid w:val="00B340CF"/>
    <w:rsid w:val="00B3417E"/>
    <w:rsid w:val="00B341D3"/>
    <w:rsid w:val="00B3423B"/>
    <w:rsid w:val="00B34325"/>
    <w:rsid w:val="00B344E4"/>
    <w:rsid w:val="00B3478A"/>
    <w:rsid w:val="00B3489B"/>
    <w:rsid w:val="00B348AC"/>
    <w:rsid w:val="00B348DE"/>
    <w:rsid w:val="00B34D38"/>
    <w:rsid w:val="00B34E53"/>
    <w:rsid w:val="00B34EBA"/>
    <w:rsid w:val="00B35044"/>
    <w:rsid w:val="00B35557"/>
    <w:rsid w:val="00B35756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6EA"/>
    <w:rsid w:val="00B378C2"/>
    <w:rsid w:val="00B37A08"/>
    <w:rsid w:val="00B37B7C"/>
    <w:rsid w:val="00B37C2E"/>
    <w:rsid w:val="00B37CE1"/>
    <w:rsid w:val="00B400A7"/>
    <w:rsid w:val="00B402C0"/>
    <w:rsid w:val="00B4044D"/>
    <w:rsid w:val="00B40580"/>
    <w:rsid w:val="00B4062D"/>
    <w:rsid w:val="00B406BB"/>
    <w:rsid w:val="00B40796"/>
    <w:rsid w:val="00B4088F"/>
    <w:rsid w:val="00B409D9"/>
    <w:rsid w:val="00B40AD4"/>
    <w:rsid w:val="00B40CD4"/>
    <w:rsid w:val="00B40D65"/>
    <w:rsid w:val="00B40F2E"/>
    <w:rsid w:val="00B410E0"/>
    <w:rsid w:val="00B4149F"/>
    <w:rsid w:val="00B4164E"/>
    <w:rsid w:val="00B4198C"/>
    <w:rsid w:val="00B41B83"/>
    <w:rsid w:val="00B41B9E"/>
    <w:rsid w:val="00B41F0F"/>
    <w:rsid w:val="00B41F92"/>
    <w:rsid w:val="00B42265"/>
    <w:rsid w:val="00B426C5"/>
    <w:rsid w:val="00B4285F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40C"/>
    <w:rsid w:val="00B446DB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A26"/>
    <w:rsid w:val="00B45A95"/>
    <w:rsid w:val="00B45DDB"/>
    <w:rsid w:val="00B46287"/>
    <w:rsid w:val="00B462CD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7D6"/>
    <w:rsid w:val="00B47CDE"/>
    <w:rsid w:val="00B47FAE"/>
    <w:rsid w:val="00B47FE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5CF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1EE"/>
    <w:rsid w:val="00B53270"/>
    <w:rsid w:val="00B533A6"/>
    <w:rsid w:val="00B53405"/>
    <w:rsid w:val="00B53503"/>
    <w:rsid w:val="00B53584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782"/>
    <w:rsid w:val="00B54BB7"/>
    <w:rsid w:val="00B54C25"/>
    <w:rsid w:val="00B54CFE"/>
    <w:rsid w:val="00B54F95"/>
    <w:rsid w:val="00B54FFB"/>
    <w:rsid w:val="00B5513C"/>
    <w:rsid w:val="00B551E7"/>
    <w:rsid w:val="00B5523C"/>
    <w:rsid w:val="00B552E9"/>
    <w:rsid w:val="00B55523"/>
    <w:rsid w:val="00B5566C"/>
    <w:rsid w:val="00B55763"/>
    <w:rsid w:val="00B557B4"/>
    <w:rsid w:val="00B559BA"/>
    <w:rsid w:val="00B55B40"/>
    <w:rsid w:val="00B55B67"/>
    <w:rsid w:val="00B55D45"/>
    <w:rsid w:val="00B55F01"/>
    <w:rsid w:val="00B55F80"/>
    <w:rsid w:val="00B55F82"/>
    <w:rsid w:val="00B56176"/>
    <w:rsid w:val="00B561ED"/>
    <w:rsid w:val="00B5664A"/>
    <w:rsid w:val="00B566FC"/>
    <w:rsid w:val="00B5719F"/>
    <w:rsid w:val="00B572A5"/>
    <w:rsid w:val="00B57390"/>
    <w:rsid w:val="00B574EC"/>
    <w:rsid w:val="00B5791F"/>
    <w:rsid w:val="00B57968"/>
    <w:rsid w:val="00B57B4C"/>
    <w:rsid w:val="00B57EA4"/>
    <w:rsid w:val="00B57EBD"/>
    <w:rsid w:val="00B600E1"/>
    <w:rsid w:val="00B6028E"/>
    <w:rsid w:val="00B60574"/>
    <w:rsid w:val="00B6058E"/>
    <w:rsid w:val="00B6059E"/>
    <w:rsid w:val="00B605EA"/>
    <w:rsid w:val="00B60948"/>
    <w:rsid w:val="00B60A86"/>
    <w:rsid w:val="00B60A98"/>
    <w:rsid w:val="00B60BBD"/>
    <w:rsid w:val="00B60DD2"/>
    <w:rsid w:val="00B610BF"/>
    <w:rsid w:val="00B6126C"/>
    <w:rsid w:val="00B612BC"/>
    <w:rsid w:val="00B61941"/>
    <w:rsid w:val="00B61B29"/>
    <w:rsid w:val="00B61DF7"/>
    <w:rsid w:val="00B61EAE"/>
    <w:rsid w:val="00B61ED9"/>
    <w:rsid w:val="00B6208F"/>
    <w:rsid w:val="00B62372"/>
    <w:rsid w:val="00B624C2"/>
    <w:rsid w:val="00B624DC"/>
    <w:rsid w:val="00B6255D"/>
    <w:rsid w:val="00B62563"/>
    <w:rsid w:val="00B63837"/>
    <w:rsid w:val="00B639F7"/>
    <w:rsid w:val="00B63C5C"/>
    <w:rsid w:val="00B63EA7"/>
    <w:rsid w:val="00B63EC0"/>
    <w:rsid w:val="00B64238"/>
    <w:rsid w:val="00B6443D"/>
    <w:rsid w:val="00B64553"/>
    <w:rsid w:val="00B64769"/>
    <w:rsid w:val="00B64A76"/>
    <w:rsid w:val="00B64AD3"/>
    <w:rsid w:val="00B64AF1"/>
    <w:rsid w:val="00B64B13"/>
    <w:rsid w:val="00B64C26"/>
    <w:rsid w:val="00B65130"/>
    <w:rsid w:val="00B65194"/>
    <w:rsid w:val="00B652BE"/>
    <w:rsid w:val="00B65467"/>
    <w:rsid w:val="00B65823"/>
    <w:rsid w:val="00B6584C"/>
    <w:rsid w:val="00B65997"/>
    <w:rsid w:val="00B65A1D"/>
    <w:rsid w:val="00B65C3B"/>
    <w:rsid w:val="00B65EF6"/>
    <w:rsid w:val="00B65F78"/>
    <w:rsid w:val="00B660A6"/>
    <w:rsid w:val="00B661B0"/>
    <w:rsid w:val="00B662C4"/>
    <w:rsid w:val="00B66524"/>
    <w:rsid w:val="00B66659"/>
    <w:rsid w:val="00B66BBE"/>
    <w:rsid w:val="00B66D30"/>
    <w:rsid w:val="00B66F85"/>
    <w:rsid w:val="00B66FEA"/>
    <w:rsid w:val="00B67047"/>
    <w:rsid w:val="00B67386"/>
    <w:rsid w:val="00B67581"/>
    <w:rsid w:val="00B67863"/>
    <w:rsid w:val="00B678AD"/>
    <w:rsid w:val="00B678BE"/>
    <w:rsid w:val="00B67988"/>
    <w:rsid w:val="00B679D9"/>
    <w:rsid w:val="00B67A05"/>
    <w:rsid w:val="00B67B78"/>
    <w:rsid w:val="00B67C82"/>
    <w:rsid w:val="00B67D58"/>
    <w:rsid w:val="00B67D86"/>
    <w:rsid w:val="00B67DA0"/>
    <w:rsid w:val="00B7029E"/>
    <w:rsid w:val="00B702AF"/>
    <w:rsid w:val="00B7034D"/>
    <w:rsid w:val="00B70A7D"/>
    <w:rsid w:val="00B70C9C"/>
    <w:rsid w:val="00B7112C"/>
    <w:rsid w:val="00B711D2"/>
    <w:rsid w:val="00B713D0"/>
    <w:rsid w:val="00B7154D"/>
    <w:rsid w:val="00B7159A"/>
    <w:rsid w:val="00B715A6"/>
    <w:rsid w:val="00B71680"/>
    <w:rsid w:val="00B71883"/>
    <w:rsid w:val="00B71917"/>
    <w:rsid w:val="00B7193C"/>
    <w:rsid w:val="00B71B5A"/>
    <w:rsid w:val="00B71D14"/>
    <w:rsid w:val="00B71DB6"/>
    <w:rsid w:val="00B71EFE"/>
    <w:rsid w:val="00B722A3"/>
    <w:rsid w:val="00B723AB"/>
    <w:rsid w:val="00B72615"/>
    <w:rsid w:val="00B7277D"/>
    <w:rsid w:val="00B728B5"/>
    <w:rsid w:val="00B72C49"/>
    <w:rsid w:val="00B72C68"/>
    <w:rsid w:val="00B72EE0"/>
    <w:rsid w:val="00B73215"/>
    <w:rsid w:val="00B733B6"/>
    <w:rsid w:val="00B73611"/>
    <w:rsid w:val="00B736C3"/>
    <w:rsid w:val="00B7372E"/>
    <w:rsid w:val="00B738EE"/>
    <w:rsid w:val="00B73B63"/>
    <w:rsid w:val="00B73D85"/>
    <w:rsid w:val="00B73F30"/>
    <w:rsid w:val="00B73F79"/>
    <w:rsid w:val="00B7409A"/>
    <w:rsid w:val="00B741A9"/>
    <w:rsid w:val="00B7474C"/>
    <w:rsid w:val="00B74A3A"/>
    <w:rsid w:val="00B74AEB"/>
    <w:rsid w:val="00B74B7A"/>
    <w:rsid w:val="00B74EB4"/>
    <w:rsid w:val="00B752F7"/>
    <w:rsid w:val="00B75C91"/>
    <w:rsid w:val="00B75FCA"/>
    <w:rsid w:val="00B760BA"/>
    <w:rsid w:val="00B7646A"/>
    <w:rsid w:val="00B764F7"/>
    <w:rsid w:val="00B765DB"/>
    <w:rsid w:val="00B76657"/>
    <w:rsid w:val="00B766BC"/>
    <w:rsid w:val="00B767ED"/>
    <w:rsid w:val="00B7682A"/>
    <w:rsid w:val="00B76941"/>
    <w:rsid w:val="00B7715D"/>
    <w:rsid w:val="00B7716F"/>
    <w:rsid w:val="00B774CF"/>
    <w:rsid w:val="00B77825"/>
    <w:rsid w:val="00B77ABF"/>
    <w:rsid w:val="00B77D2A"/>
    <w:rsid w:val="00B8010D"/>
    <w:rsid w:val="00B80647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306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9B"/>
    <w:rsid w:val="00B851C4"/>
    <w:rsid w:val="00B852C6"/>
    <w:rsid w:val="00B852DB"/>
    <w:rsid w:val="00B8538F"/>
    <w:rsid w:val="00B8543A"/>
    <w:rsid w:val="00B85451"/>
    <w:rsid w:val="00B854E3"/>
    <w:rsid w:val="00B8570C"/>
    <w:rsid w:val="00B85755"/>
    <w:rsid w:val="00B85FE9"/>
    <w:rsid w:val="00B8605C"/>
    <w:rsid w:val="00B862D7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17"/>
    <w:rsid w:val="00B906A4"/>
    <w:rsid w:val="00B90756"/>
    <w:rsid w:val="00B9080A"/>
    <w:rsid w:val="00B90CF2"/>
    <w:rsid w:val="00B90D4D"/>
    <w:rsid w:val="00B90FFC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32"/>
    <w:rsid w:val="00B92A7A"/>
    <w:rsid w:val="00B92D6B"/>
    <w:rsid w:val="00B92EB8"/>
    <w:rsid w:val="00B93200"/>
    <w:rsid w:val="00B9324D"/>
    <w:rsid w:val="00B934BC"/>
    <w:rsid w:val="00B93530"/>
    <w:rsid w:val="00B935CF"/>
    <w:rsid w:val="00B936D0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4DCE"/>
    <w:rsid w:val="00B951DF"/>
    <w:rsid w:val="00B9554A"/>
    <w:rsid w:val="00B9557D"/>
    <w:rsid w:val="00B95714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791"/>
    <w:rsid w:val="00B97B26"/>
    <w:rsid w:val="00B97B37"/>
    <w:rsid w:val="00B97E54"/>
    <w:rsid w:val="00BA0011"/>
    <w:rsid w:val="00BA0405"/>
    <w:rsid w:val="00BA080E"/>
    <w:rsid w:val="00BA0A17"/>
    <w:rsid w:val="00BA0A7D"/>
    <w:rsid w:val="00BA0DDB"/>
    <w:rsid w:val="00BA0EFA"/>
    <w:rsid w:val="00BA0F4F"/>
    <w:rsid w:val="00BA1110"/>
    <w:rsid w:val="00BA12D8"/>
    <w:rsid w:val="00BA13E8"/>
    <w:rsid w:val="00BA1435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3831"/>
    <w:rsid w:val="00BA3996"/>
    <w:rsid w:val="00BA3E3E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4ED"/>
    <w:rsid w:val="00BA5504"/>
    <w:rsid w:val="00BA573E"/>
    <w:rsid w:val="00BA57ED"/>
    <w:rsid w:val="00BA586C"/>
    <w:rsid w:val="00BA591C"/>
    <w:rsid w:val="00BA5998"/>
    <w:rsid w:val="00BA59F1"/>
    <w:rsid w:val="00BA5A59"/>
    <w:rsid w:val="00BA5B05"/>
    <w:rsid w:val="00BA5CE5"/>
    <w:rsid w:val="00BA5D0A"/>
    <w:rsid w:val="00BA5E33"/>
    <w:rsid w:val="00BA6292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2B"/>
    <w:rsid w:val="00BA6F69"/>
    <w:rsid w:val="00BA788B"/>
    <w:rsid w:val="00BA7C52"/>
    <w:rsid w:val="00BB0699"/>
    <w:rsid w:val="00BB091A"/>
    <w:rsid w:val="00BB09E9"/>
    <w:rsid w:val="00BB0D28"/>
    <w:rsid w:val="00BB0E69"/>
    <w:rsid w:val="00BB1128"/>
    <w:rsid w:val="00BB11BB"/>
    <w:rsid w:val="00BB13EA"/>
    <w:rsid w:val="00BB148C"/>
    <w:rsid w:val="00BB14D6"/>
    <w:rsid w:val="00BB1542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793"/>
    <w:rsid w:val="00BB2A41"/>
    <w:rsid w:val="00BB2B7E"/>
    <w:rsid w:val="00BB2BE6"/>
    <w:rsid w:val="00BB2C84"/>
    <w:rsid w:val="00BB2D7D"/>
    <w:rsid w:val="00BB2E93"/>
    <w:rsid w:val="00BB2EA9"/>
    <w:rsid w:val="00BB315C"/>
    <w:rsid w:val="00BB3272"/>
    <w:rsid w:val="00BB3402"/>
    <w:rsid w:val="00BB3516"/>
    <w:rsid w:val="00BB354D"/>
    <w:rsid w:val="00BB35A3"/>
    <w:rsid w:val="00BB366D"/>
    <w:rsid w:val="00BB3A7F"/>
    <w:rsid w:val="00BB3CE0"/>
    <w:rsid w:val="00BB4080"/>
    <w:rsid w:val="00BB4539"/>
    <w:rsid w:val="00BB4966"/>
    <w:rsid w:val="00BB49B3"/>
    <w:rsid w:val="00BB49BF"/>
    <w:rsid w:val="00BB4B07"/>
    <w:rsid w:val="00BB4E11"/>
    <w:rsid w:val="00BB51E1"/>
    <w:rsid w:val="00BB56C5"/>
    <w:rsid w:val="00BB57F5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63CE"/>
    <w:rsid w:val="00BB7210"/>
    <w:rsid w:val="00BB75C8"/>
    <w:rsid w:val="00BB763C"/>
    <w:rsid w:val="00BB776F"/>
    <w:rsid w:val="00BB79C3"/>
    <w:rsid w:val="00BB7A3A"/>
    <w:rsid w:val="00BB7C62"/>
    <w:rsid w:val="00BB7CAB"/>
    <w:rsid w:val="00BB7D28"/>
    <w:rsid w:val="00BC002A"/>
    <w:rsid w:val="00BC0058"/>
    <w:rsid w:val="00BC0167"/>
    <w:rsid w:val="00BC01C8"/>
    <w:rsid w:val="00BC01E4"/>
    <w:rsid w:val="00BC0402"/>
    <w:rsid w:val="00BC0596"/>
    <w:rsid w:val="00BC05AE"/>
    <w:rsid w:val="00BC0835"/>
    <w:rsid w:val="00BC09FC"/>
    <w:rsid w:val="00BC0BFD"/>
    <w:rsid w:val="00BC0CD3"/>
    <w:rsid w:val="00BC0CDE"/>
    <w:rsid w:val="00BC0D00"/>
    <w:rsid w:val="00BC0D5D"/>
    <w:rsid w:val="00BC0DE8"/>
    <w:rsid w:val="00BC1212"/>
    <w:rsid w:val="00BC130C"/>
    <w:rsid w:val="00BC135D"/>
    <w:rsid w:val="00BC16FD"/>
    <w:rsid w:val="00BC181D"/>
    <w:rsid w:val="00BC18FA"/>
    <w:rsid w:val="00BC1AB6"/>
    <w:rsid w:val="00BC1BF1"/>
    <w:rsid w:val="00BC1E00"/>
    <w:rsid w:val="00BC2078"/>
    <w:rsid w:val="00BC2081"/>
    <w:rsid w:val="00BC239C"/>
    <w:rsid w:val="00BC27BA"/>
    <w:rsid w:val="00BC2C3A"/>
    <w:rsid w:val="00BC2CE7"/>
    <w:rsid w:val="00BC2F66"/>
    <w:rsid w:val="00BC2F8C"/>
    <w:rsid w:val="00BC338A"/>
    <w:rsid w:val="00BC355B"/>
    <w:rsid w:val="00BC3710"/>
    <w:rsid w:val="00BC373F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08"/>
    <w:rsid w:val="00BC54C1"/>
    <w:rsid w:val="00BC55FC"/>
    <w:rsid w:val="00BC5BEA"/>
    <w:rsid w:val="00BC5CA7"/>
    <w:rsid w:val="00BC5DCB"/>
    <w:rsid w:val="00BC5DDB"/>
    <w:rsid w:val="00BC5DF0"/>
    <w:rsid w:val="00BC6051"/>
    <w:rsid w:val="00BC616D"/>
    <w:rsid w:val="00BC61B7"/>
    <w:rsid w:val="00BC61F8"/>
    <w:rsid w:val="00BC69A2"/>
    <w:rsid w:val="00BC69BA"/>
    <w:rsid w:val="00BC6A3A"/>
    <w:rsid w:val="00BC6AA0"/>
    <w:rsid w:val="00BC6D56"/>
    <w:rsid w:val="00BC7056"/>
    <w:rsid w:val="00BC709B"/>
    <w:rsid w:val="00BC7220"/>
    <w:rsid w:val="00BC7490"/>
    <w:rsid w:val="00BC75DA"/>
    <w:rsid w:val="00BC765B"/>
    <w:rsid w:val="00BC77AC"/>
    <w:rsid w:val="00BC77F2"/>
    <w:rsid w:val="00BC79CB"/>
    <w:rsid w:val="00BC7BCC"/>
    <w:rsid w:val="00BC7C48"/>
    <w:rsid w:val="00BC7CF8"/>
    <w:rsid w:val="00BD00F7"/>
    <w:rsid w:val="00BD042D"/>
    <w:rsid w:val="00BD0CFF"/>
    <w:rsid w:val="00BD0F5D"/>
    <w:rsid w:val="00BD10E7"/>
    <w:rsid w:val="00BD12D5"/>
    <w:rsid w:val="00BD1338"/>
    <w:rsid w:val="00BD137F"/>
    <w:rsid w:val="00BD1627"/>
    <w:rsid w:val="00BD1926"/>
    <w:rsid w:val="00BD1AD6"/>
    <w:rsid w:val="00BD1B01"/>
    <w:rsid w:val="00BD1E2E"/>
    <w:rsid w:val="00BD1F3E"/>
    <w:rsid w:val="00BD1F8D"/>
    <w:rsid w:val="00BD200E"/>
    <w:rsid w:val="00BD20D0"/>
    <w:rsid w:val="00BD24E0"/>
    <w:rsid w:val="00BD2B43"/>
    <w:rsid w:val="00BD2C42"/>
    <w:rsid w:val="00BD31D4"/>
    <w:rsid w:val="00BD336D"/>
    <w:rsid w:val="00BD3693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5C6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083"/>
    <w:rsid w:val="00BD72BB"/>
    <w:rsid w:val="00BD7346"/>
    <w:rsid w:val="00BD76C0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3CF"/>
    <w:rsid w:val="00BE14EC"/>
    <w:rsid w:val="00BE1581"/>
    <w:rsid w:val="00BE1714"/>
    <w:rsid w:val="00BE1738"/>
    <w:rsid w:val="00BE1864"/>
    <w:rsid w:val="00BE2075"/>
    <w:rsid w:val="00BE2345"/>
    <w:rsid w:val="00BE23A3"/>
    <w:rsid w:val="00BE2579"/>
    <w:rsid w:val="00BE27E5"/>
    <w:rsid w:val="00BE27FA"/>
    <w:rsid w:val="00BE27FC"/>
    <w:rsid w:val="00BE2C94"/>
    <w:rsid w:val="00BE2DDF"/>
    <w:rsid w:val="00BE2F8F"/>
    <w:rsid w:val="00BE2FAF"/>
    <w:rsid w:val="00BE313F"/>
    <w:rsid w:val="00BE31E5"/>
    <w:rsid w:val="00BE32AA"/>
    <w:rsid w:val="00BE33E8"/>
    <w:rsid w:val="00BE3621"/>
    <w:rsid w:val="00BE36DC"/>
    <w:rsid w:val="00BE370F"/>
    <w:rsid w:val="00BE38EE"/>
    <w:rsid w:val="00BE3A8C"/>
    <w:rsid w:val="00BE3BD4"/>
    <w:rsid w:val="00BE3CA3"/>
    <w:rsid w:val="00BE3DC8"/>
    <w:rsid w:val="00BE40A2"/>
    <w:rsid w:val="00BE416D"/>
    <w:rsid w:val="00BE42E4"/>
    <w:rsid w:val="00BE43E3"/>
    <w:rsid w:val="00BE4446"/>
    <w:rsid w:val="00BE4588"/>
    <w:rsid w:val="00BE46A3"/>
    <w:rsid w:val="00BE4A35"/>
    <w:rsid w:val="00BE4A7B"/>
    <w:rsid w:val="00BE4B4E"/>
    <w:rsid w:val="00BE4C77"/>
    <w:rsid w:val="00BE4CA2"/>
    <w:rsid w:val="00BE4CD7"/>
    <w:rsid w:val="00BE4D30"/>
    <w:rsid w:val="00BE4D72"/>
    <w:rsid w:val="00BE4DB1"/>
    <w:rsid w:val="00BE4F5D"/>
    <w:rsid w:val="00BE4F83"/>
    <w:rsid w:val="00BE4FC3"/>
    <w:rsid w:val="00BE504B"/>
    <w:rsid w:val="00BE5324"/>
    <w:rsid w:val="00BE5394"/>
    <w:rsid w:val="00BE54D9"/>
    <w:rsid w:val="00BE5776"/>
    <w:rsid w:val="00BE58C4"/>
    <w:rsid w:val="00BE5A95"/>
    <w:rsid w:val="00BE5B26"/>
    <w:rsid w:val="00BE5D4A"/>
    <w:rsid w:val="00BE5F3E"/>
    <w:rsid w:val="00BE61CD"/>
    <w:rsid w:val="00BE62F2"/>
    <w:rsid w:val="00BE640B"/>
    <w:rsid w:val="00BE6579"/>
    <w:rsid w:val="00BE6590"/>
    <w:rsid w:val="00BE65E4"/>
    <w:rsid w:val="00BE66FA"/>
    <w:rsid w:val="00BE6A2B"/>
    <w:rsid w:val="00BE6AB3"/>
    <w:rsid w:val="00BE6C5C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A7E"/>
    <w:rsid w:val="00BE7ADD"/>
    <w:rsid w:val="00BE7F78"/>
    <w:rsid w:val="00BF0044"/>
    <w:rsid w:val="00BF057B"/>
    <w:rsid w:val="00BF09C2"/>
    <w:rsid w:val="00BF0ACA"/>
    <w:rsid w:val="00BF0F34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154"/>
    <w:rsid w:val="00BF22B8"/>
    <w:rsid w:val="00BF2418"/>
    <w:rsid w:val="00BF27A7"/>
    <w:rsid w:val="00BF28ED"/>
    <w:rsid w:val="00BF350C"/>
    <w:rsid w:val="00BF3545"/>
    <w:rsid w:val="00BF3981"/>
    <w:rsid w:val="00BF3A16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675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0AB"/>
    <w:rsid w:val="00BF60E2"/>
    <w:rsid w:val="00BF6287"/>
    <w:rsid w:val="00BF6702"/>
    <w:rsid w:val="00BF6779"/>
    <w:rsid w:val="00BF6843"/>
    <w:rsid w:val="00BF6BC8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4F8"/>
    <w:rsid w:val="00C005F8"/>
    <w:rsid w:val="00C00B59"/>
    <w:rsid w:val="00C00DD3"/>
    <w:rsid w:val="00C00F5A"/>
    <w:rsid w:val="00C00FB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24CF"/>
    <w:rsid w:val="00C02BB7"/>
    <w:rsid w:val="00C02FAA"/>
    <w:rsid w:val="00C03143"/>
    <w:rsid w:val="00C031C6"/>
    <w:rsid w:val="00C0322F"/>
    <w:rsid w:val="00C033CF"/>
    <w:rsid w:val="00C03487"/>
    <w:rsid w:val="00C038E4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D20"/>
    <w:rsid w:val="00C04F0D"/>
    <w:rsid w:val="00C04F22"/>
    <w:rsid w:val="00C04F5D"/>
    <w:rsid w:val="00C05320"/>
    <w:rsid w:val="00C05AF5"/>
    <w:rsid w:val="00C0618F"/>
    <w:rsid w:val="00C0632D"/>
    <w:rsid w:val="00C06580"/>
    <w:rsid w:val="00C06630"/>
    <w:rsid w:val="00C06708"/>
    <w:rsid w:val="00C06781"/>
    <w:rsid w:val="00C0679E"/>
    <w:rsid w:val="00C068AE"/>
    <w:rsid w:val="00C06C48"/>
    <w:rsid w:val="00C0706E"/>
    <w:rsid w:val="00C0719F"/>
    <w:rsid w:val="00C0741E"/>
    <w:rsid w:val="00C07805"/>
    <w:rsid w:val="00C07D1B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553"/>
    <w:rsid w:val="00C12871"/>
    <w:rsid w:val="00C12889"/>
    <w:rsid w:val="00C1295D"/>
    <w:rsid w:val="00C12A67"/>
    <w:rsid w:val="00C1308D"/>
    <w:rsid w:val="00C133D9"/>
    <w:rsid w:val="00C13973"/>
    <w:rsid w:val="00C13994"/>
    <w:rsid w:val="00C13AD8"/>
    <w:rsid w:val="00C13D41"/>
    <w:rsid w:val="00C13DF8"/>
    <w:rsid w:val="00C1434E"/>
    <w:rsid w:val="00C1473B"/>
    <w:rsid w:val="00C14783"/>
    <w:rsid w:val="00C1488F"/>
    <w:rsid w:val="00C1495E"/>
    <w:rsid w:val="00C149B7"/>
    <w:rsid w:val="00C14FB7"/>
    <w:rsid w:val="00C152C8"/>
    <w:rsid w:val="00C15510"/>
    <w:rsid w:val="00C156D4"/>
    <w:rsid w:val="00C15AA9"/>
    <w:rsid w:val="00C15CFD"/>
    <w:rsid w:val="00C16066"/>
    <w:rsid w:val="00C160DD"/>
    <w:rsid w:val="00C165F3"/>
    <w:rsid w:val="00C16748"/>
    <w:rsid w:val="00C167A7"/>
    <w:rsid w:val="00C16827"/>
    <w:rsid w:val="00C1686A"/>
    <w:rsid w:val="00C16A59"/>
    <w:rsid w:val="00C16C47"/>
    <w:rsid w:val="00C16F7E"/>
    <w:rsid w:val="00C1702C"/>
    <w:rsid w:val="00C171F7"/>
    <w:rsid w:val="00C173AE"/>
    <w:rsid w:val="00C17727"/>
    <w:rsid w:val="00C17CDE"/>
    <w:rsid w:val="00C17DBC"/>
    <w:rsid w:val="00C17DF8"/>
    <w:rsid w:val="00C17F8E"/>
    <w:rsid w:val="00C200A4"/>
    <w:rsid w:val="00C203D4"/>
    <w:rsid w:val="00C2066C"/>
    <w:rsid w:val="00C20756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1B9"/>
    <w:rsid w:val="00C22249"/>
    <w:rsid w:val="00C2244E"/>
    <w:rsid w:val="00C22CC1"/>
    <w:rsid w:val="00C235B1"/>
    <w:rsid w:val="00C236D7"/>
    <w:rsid w:val="00C237FC"/>
    <w:rsid w:val="00C23970"/>
    <w:rsid w:val="00C239DE"/>
    <w:rsid w:val="00C23A78"/>
    <w:rsid w:val="00C23D51"/>
    <w:rsid w:val="00C23DF6"/>
    <w:rsid w:val="00C23E51"/>
    <w:rsid w:val="00C240A8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0E"/>
    <w:rsid w:val="00C2573D"/>
    <w:rsid w:val="00C257EB"/>
    <w:rsid w:val="00C259CC"/>
    <w:rsid w:val="00C25A33"/>
    <w:rsid w:val="00C25B71"/>
    <w:rsid w:val="00C25E2A"/>
    <w:rsid w:val="00C25FC9"/>
    <w:rsid w:val="00C2660B"/>
    <w:rsid w:val="00C26885"/>
    <w:rsid w:val="00C26A01"/>
    <w:rsid w:val="00C26BF6"/>
    <w:rsid w:val="00C26BFC"/>
    <w:rsid w:val="00C26C78"/>
    <w:rsid w:val="00C26F45"/>
    <w:rsid w:val="00C27058"/>
    <w:rsid w:val="00C272B6"/>
    <w:rsid w:val="00C2730E"/>
    <w:rsid w:val="00C27B9A"/>
    <w:rsid w:val="00C30508"/>
    <w:rsid w:val="00C3059D"/>
    <w:rsid w:val="00C307D2"/>
    <w:rsid w:val="00C3080D"/>
    <w:rsid w:val="00C30A0A"/>
    <w:rsid w:val="00C313AF"/>
    <w:rsid w:val="00C31789"/>
    <w:rsid w:val="00C31C1E"/>
    <w:rsid w:val="00C31F17"/>
    <w:rsid w:val="00C320CC"/>
    <w:rsid w:val="00C32290"/>
    <w:rsid w:val="00C322B8"/>
    <w:rsid w:val="00C32AA8"/>
    <w:rsid w:val="00C32F54"/>
    <w:rsid w:val="00C33168"/>
    <w:rsid w:val="00C33386"/>
    <w:rsid w:val="00C3338B"/>
    <w:rsid w:val="00C33490"/>
    <w:rsid w:val="00C3352F"/>
    <w:rsid w:val="00C335B2"/>
    <w:rsid w:val="00C336B8"/>
    <w:rsid w:val="00C33B9F"/>
    <w:rsid w:val="00C33DAE"/>
    <w:rsid w:val="00C33F92"/>
    <w:rsid w:val="00C340A2"/>
    <w:rsid w:val="00C3418F"/>
    <w:rsid w:val="00C34654"/>
    <w:rsid w:val="00C34742"/>
    <w:rsid w:val="00C34C85"/>
    <w:rsid w:val="00C34CB6"/>
    <w:rsid w:val="00C34E6E"/>
    <w:rsid w:val="00C34F02"/>
    <w:rsid w:val="00C34F84"/>
    <w:rsid w:val="00C351A6"/>
    <w:rsid w:val="00C351B0"/>
    <w:rsid w:val="00C35202"/>
    <w:rsid w:val="00C3531C"/>
    <w:rsid w:val="00C35379"/>
    <w:rsid w:val="00C3557F"/>
    <w:rsid w:val="00C355D4"/>
    <w:rsid w:val="00C357A9"/>
    <w:rsid w:val="00C35C5E"/>
    <w:rsid w:val="00C35F32"/>
    <w:rsid w:val="00C35F43"/>
    <w:rsid w:val="00C36022"/>
    <w:rsid w:val="00C360CD"/>
    <w:rsid w:val="00C361EF"/>
    <w:rsid w:val="00C363DD"/>
    <w:rsid w:val="00C36692"/>
    <w:rsid w:val="00C3677A"/>
    <w:rsid w:val="00C367CD"/>
    <w:rsid w:val="00C36B6C"/>
    <w:rsid w:val="00C36C93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0FE8"/>
    <w:rsid w:val="00C411B4"/>
    <w:rsid w:val="00C411DC"/>
    <w:rsid w:val="00C41397"/>
    <w:rsid w:val="00C413E4"/>
    <w:rsid w:val="00C417B0"/>
    <w:rsid w:val="00C419F7"/>
    <w:rsid w:val="00C41BB9"/>
    <w:rsid w:val="00C41DDA"/>
    <w:rsid w:val="00C41E25"/>
    <w:rsid w:val="00C41E9B"/>
    <w:rsid w:val="00C41EF2"/>
    <w:rsid w:val="00C41F76"/>
    <w:rsid w:val="00C420C0"/>
    <w:rsid w:val="00C420D2"/>
    <w:rsid w:val="00C426B7"/>
    <w:rsid w:val="00C426C3"/>
    <w:rsid w:val="00C42728"/>
    <w:rsid w:val="00C42887"/>
    <w:rsid w:val="00C42A33"/>
    <w:rsid w:val="00C42B5F"/>
    <w:rsid w:val="00C42B78"/>
    <w:rsid w:val="00C42ED7"/>
    <w:rsid w:val="00C43339"/>
    <w:rsid w:val="00C4338E"/>
    <w:rsid w:val="00C433BF"/>
    <w:rsid w:val="00C44454"/>
    <w:rsid w:val="00C44692"/>
    <w:rsid w:val="00C4470D"/>
    <w:rsid w:val="00C44753"/>
    <w:rsid w:val="00C44772"/>
    <w:rsid w:val="00C44D37"/>
    <w:rsid w:val="00C44DFF"/>
    <w:rsid w:val="00C44E35"/>
    <w:rsid w:val="00C44EA1"/>
    <w:rsid w:val="00C4518A"/>
    <w:rsid w:val="00C4559B"/>
    <w:rsid w:val="00C45689"/>
    <w:rsid w:val="00C456B4"/>
    <w:rsid w:val="00C45AB2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6F9E"/>
    <w:rsid w:val="00C47058"/>
    <w:rsid w:val="00C47108"/>
    <w:rsid w:val="00C471F0"/>
    <w:rsid w:val="00C47280"/>
    <w:rsid w:val="00C47408"/>
    <w:rsid w:val="00C4747C"/>
    <w:rsid w:val="00C4779C"/>
    <w:rsid w:val="00C4790A"/>
    <w:rsid w:val="00C47C06"/>
    <w:rsid w:val="00C47DDF"/>
    <w:rsid w:val="00C47E47"/>
    <w:rsid w:val="00C47EC3"/>
    <w:rsid w:val="00C47EF2"/>
    <w:rsid w:val="00C50040"/>
    <w:rsid w:val="00C501A9"/>
    <w:rsid w:val="00C5048F"/>
    <w:rsid w:val="00C50875"/>
    <w:rsid w:val="00C50885"/>
    <w:rsid w:val="00C50AEA"/>
    <w:rsid w:val="00C50B5A"/>
    <w:rsid w:val="00C50B79"/>
    <w:rsid w:val="00C50E59"/>
    <w:rsid w:val="00C511AA"/>
    <w:rsid w:val="00C51243"/>
    <w:rsid w:val="00C51287"/>
    <w:rsid w:val="00C5174E"/>
    <w:rsid w:val="00C5175C"/>
    <w:rsid w:val="00C519E7"/>
    <w:rsid w:val="00C51A17"/>
    <w:rsid w:val="00C51B0D"/>
    <w:rsid w:val="00C51C99"/>
    <w:rsid w:val="00C52BD0"/>
    <w:rsid w:val="00C52DD8"/>
    <w:rsid w:val="00C530D1"/>
    <w:rsid w:val="00C53276"/>
    <w:rsid w:val="00C532E5"/>
    <w:rsid w:val="00C5378A"/>
    <w:rsid w:val="00C537A2"/>
    <w:rsid w:val="00C53A35"/>
    <w:rsid w:val="00C53E2D"/>
    <w:rsid w:val="00C53F25"/>
    <w:rsid w:val="00C5422F"/>
    <w:rsid w:val="00C5426D"/>
    <w:rsid w:val="00C5450A"/>
    <w:rsid w:val="00C54CCB"/>
    <w:rsid w:val="00C54F71"/>
    <w:rsid w:val="00C550BA"/>
    <w:rsid w:val="00C550C0"/>
    <w:rsid w:val="00C55233"/>
    <w:rsid w:val="00C5537D"/>
    <w:rsid w:val="00C55848"/>
    <w:rsid w:val="00C55D63"/>
    <w:rsid w:val="00C55E65"/>
    <w:rsid w:val="00C56050"/>
    <w:rsid w:val="00C562FA"/>
    <w:rsid w:val="00C5636B"/>
    <w:rsid w:val="00C563C1"/>
    <w:rsid w:val="00C56737"/>
    <w:rsid w:val="00C567F4"/>
    <w:rsid w:val="00C56B15"/>
    <w:rsid w:val="00C56F59"/>
    <w:rsid w:val="00C56FBD"/>
    <w:rsid w:val="00C572AE"/>
    <w:rsid w:val="00C5734E"/>
    <w:rsid w:val="00C57377"/>
    <w:rsid w:val="00C57AC9"/>
    <w:rsid w:val="00C57BD0"/>
    <w:rsid w:val="00C57C01"/>
    <w:rsid w:val="00C57C9B"/>
    <w:rsid w:val="00C57C9F"/>
    <w:rsid w:val="00C57D89"/>
    <w:rsid w:val="00C57E00"/>
    <w:rsid w:val="00C60164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1C1"/>
    <w:rsid w:val="00C6154B"/>
    <w:rsid w:val="00C61729"/>
    <w:rsid w:val="00C618AD"/>
    <w:rsid w:val="00C618DD"/>
    <w:rsid w:val="00C61AD7"/>
    <w:rsid w:val="00C61D4D"/>
    <w:rsid w:val="00C61F77"/>
    <w:rsid w:val="00C62229"/>
    <w:rsid w:val="00C62292"/>
    <w:rsid w:val="00C62477"/>
    <w:rsid w:val="00C625AD"/>
    <w:rsid w:val="00C625B2"/>
    <w:rsid w:val="00C626CA"/>
    <w:rsid w:val="00C62739"/>
    <w:rsid w:val="00C6276B"/>
    <w:rsid w:val="00C62A3F"/>
    <w:rsid w:val="00C62ADC"/>
    <w:rsid w:val="00C62B47"/>
    <w:rsid w:val="00C62B88"/>
    <w:rsid w:val="00C62D62"/>
    <w:rsid w:val="00C630C7"/>
    <w:rsid w:val="00C633F6"/>
    <w:rsid w:val="00C634D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25B"/>
    <w:rsid w:val="00C659DD"/>
    <w:rsid w:val="00C65A48"/>
    <w:rsid w:val="00C65A74"/>
    <w:rsid w:val="00C65B04"/>
    <w:rsid w:val="00C65DA9"/>
    <w:rsid w:val="00C65DD7"/>
    <w:rsid w:val="00C65F6C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C78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886"/>
    <w:rsid w:val="00C72976"/>
    <w:rsid w:val="00C72A70"/>
    <w:rsid w:val="00C72B35"/>
    <w:rsid w:val="00C72D42"/>
    <w:rsid w:val="00C72E99"/>
    <w:rsid w:val="00C72F75"/>
    <w:rsid w:val="00C730B8"/>
    <w:rsid w:val="00C731A6"/>
    <w:rsid w:val="00C73258"/>
    <w:rsid w:val="00C7350F"/>
    <w:rsid w:val="00C7362A"/>
    <w:rsid w:val="00C73640"/>
    <w:rsid w:val="00C737D5"/>
    <w:rsid w:val="00C7383F"/>
    <w:rsid w:val="00C73A11"/>
    <w:rsid w:val="00C73A97"/>
    <w:rsid w:val="00C73E7F"/>
    <w:rsid w:val="00C74032"/>
    <w:rsid w:val="00C741BC"/>
    <w:rsid w:val="00C7428D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372"/>
    <w:rsid w:val="00C755CE"/>
    <w:rsid w:val="00C7572F"/>
    <w:rsid w:val="00C75A4D"/>
    <w:rsid w:val="00C75A6B"/>
    <w:rsid w:val="00C75AB8"/>
    <w:rsid w:val="00C75C60"/>
    <w:rsid w:val="00C75FA0"/>
    <w:rsid w:val="00C7609A"/>
    <w:rsid w:val="00C761C9"/>
    <w:rsid w:val="00C7654A"/>
    <w:rsid w:val="00C767F3"/>
    <w:rsid w:val="00C7695D"/>
    <w:rsid w:val="00C76C8B"/>
    <w:rsid w:val="00C76EF9"/>
    <w:rsid w:val="00C76FE3"/>
    <w:rsid w:val="00C7700D"/>
    <w:rsid w:val="00C77054"/>
    <w:rsid w:val="00C77072"/>
    <w:rsid w:val="00C7731B"/>
    <w:rsid w:val="00C7737C"/>
    <w:rsid w:val="00C77BDA"/>
    <w:rsid w:val="00C77DEF"/>
    <w:rsid w:val="00C77F43"/>
    <w:rsid w:val="00C803BF"/>
    <w:rsid w:val="00C80574"/>
    <w:rsid w:val="00C80692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7DA"/>
    <w:rsid w:val="00C829A3"/>
    <w:rsid w:val="00C82B70"/>
    <w:rsid w:val="00C82C96"/>
    <w:rsid w:val="00C82D4A"/>
    <w:rsid w:val="00C82D76"/>
    <w:rsid w:val="00C831A4"/>
    <w:rsid w:val="00C834BD"/>
    <w:rsid w:val="00C8369E"/>
    <w:rsid w:val="00C836D3"/>
    <w:rsid w:val="00C839A8"/>
    <w:rsid w:val="00C83A98"/>
    <w:rsid w:val="00C83FB7"/>
    <w:rsid w:val="00C84135"/>
    <w:rsid w:val="00C84150"/>
    <w:rsid w:val="00C844FB"/>
    <w:rsid w:val="00C845A4"/>
    <w:rsid w:val="00C848E4"/>
    <w:rsid w:val="00C849FF"/>
    <w:rsid w:val="00C84A04"/>
    <w:rsid w:val="00C84B27"/>
    <w:rsid w:val="00C84DE0"/>
    <w:rsid w:val="00C85260"/>
    <w:rsid w:val="00C85591"/>
    <w:rsid w:val="00C85719"/>
    <w:rsid w:val="00C85E0C"/>
    <w:rsid w:val="00C86123"/>
    <w:rsid w:val="00C86336"/>
    <w:rsid w:val="00C865E2"/>
    <w:rsid w:val="00C86A6B"/>
    <w:rsid w:val="00C86C3A"/>
    <w:rsid w:val="00C86D1D"/>
    <w:rsid w:val="00C87449"/>
    <w:rsid w:val="00C87481"/>
    <w:rsid w:val="00C874D8"/>
    <w:rsid w:val="00C87569"/>
    <w:rsid w:val="00C87635"/>
    <w:rsid w:val="00C8790C"/>
    <w:rsid w:val="00C879DB"/>
    <w:rsid w:val="00C87AA7"/>
    <w:rsid w:val="00C87D36"/>
    <w:rsid w:val="00C9024A"/>
    <w:rsid w:val="00C90333"/>
    <w:rsid w:val="00C90590"/>
    <w:rsid w:val="00C906C5"/>
    <w:rsid w:val="00C90A2D"/>
    <w:rsid w:val="00C90C1E"/>
    <w:rsid w:val="00C90FF3"/>
    <w:rsid w:val="00C91189"/>
    <w:rsid w:val="00C914D1"/>
    <w:rsid w:val="00C9154A"/>
    <w:rsid w:val="00C919A5"/>
    <w:rsid w:val="00C91B02"/>
    <w:rsid w:val="00C91CDC"/>
    <w:rsid w:val="00C91E02"/>
    <w:rsid w:val="00C920E8"/>
    <w:rsid w:val="00C9220D"/>
    <w:rsid w:val="00C9221E"/>
    <w:rsid w:val="00C922DF"/>
    <w:rsid w:val="00C9262C"/>
    <w:rsid w:val="00C92765"/>
    <w:rsid w:val="00C929C7"/>
    <w:rsid w:val="00C92A69"/>
    <w:rsid w:val="00C92B83"/>
    <w:rsid w:val="00C92C00"/>
    <w:rsid w:val="00C92EE8"/>
    <w:rsid w:val="00C93120"/>
    <w:rsid w:val="00C9333E"/>
    <w:rsid w:val="00C936EB"/>
    <w:rsid w:val="00C93A18"/>
    <w:rsid w:val="00C93D92"/>
    <w:rsid w:val="00C940A8"/>
    <w:rsid w:val="00C943A9"/>
    <w:rsid w:val="00C94633"/>
    <w:rsid w:val="00C946B3"/>
    <w:rsid w:val="00C94751"/>
    <w:rsid w:val="00C94793"/>
    <w:rsid w:val="00C94A8A"/>
    <w:rsid w:val="00C94DA8"/>
    <w:rsid w:val="00C951BA"/>
    <w:rsid w:val="00C951FB"/>
    <w:rsid w:val="00C953BB"/>
    <w:rsid w:val="00C9575D"/>
    <w:rsid w:val="00C95925"/>
    <w:rsid w:val="00C95AE1"/>
    <w:rsid w:val="00C95EF1"/>
    <w:rsid w:val="00C962BB"/>
    <w:rsid w:val="00C96302"/>
    <w:rsid w:val="00C96565"/>
    <w:rsid w:val="00C96716"/>
    <w:rsid w:val="00C967E5"/>
    <w:rsid w:val="00C96C65"/>
    <w:rsid w:val="00C96FCA"/>
    <w:rsid w:val="00C971A5"/>
    <w:rsid w:val="00C97494"/>
    <w:rsid w:val="00C9770A"/>
    <w:rsid w:val="00C977BE"/>
    <w:rsid w:val="00C97822"/>
    <w:rsid w:val="00C97BF8"/>
    <w:rsid w:val="00C97C70"/>
    <w:rsid w:val="00C97CA8"/>
    <w:rsid w:val="00C97DC2"/>
    <w:rsid w:val="00CA0009"/>
    <w:rsid w:val="00CA00D6"/>
    <w:rsid w:val="00CA0332"/>
    <w:rsid w:val="00CA0388"/>
    <w:rsid w:val="00CA03A6"/>
    <w:rsid w:val="00CA0758"/>
    <w:rsid w:val="00CA087A"/>
    <w:rsid w:val="00CA0A48"/>
    <w:rsid w:val="00CA107E"/>
    <w:rsid w:val="00CA1202"/>
    <w:rsid w:val="00CA14D6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1BF"/>
    <w:rsid w:val="00CA322D"/>
    <w:rsid w:val="00CA3411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90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32"/>
    <w:rsid w:val="00CA5E71"/>
    <w:rsid w:val="00CA5EA6"/>
    <w:rsid w:val="00CA5F77"/>
    <w:rsid w:val="00CA62A1"/>
    <w:rsid w:val="00CA63F0"/>
    <w:rsid w:val="00CA642D"/>
    <w:rsid w:val="00CA6642"/>
    <w:rsid w:val="00CA6BC8"/>
    <w:rsid w:val="00CA70C3"/>
    <w:rsid w:val="00CA70C5"/>
    <w:rsid w:val="00CA714A"/>
    <w:rsid w:val="00CA7256"/>
    <w:rsid w:val="00CA7260"/>
    <w:rsid w:val="00CA7277"/>
    <w:rsid w:val="00CA741C"/>
    <w:rsid w:val="00CA76C3"/>
    <w:rsid w:val="00CA7B57"/>
    <w:rsid w:val="00CA7D2F"/>
    <w:rsid w:val="00CA7E71"/>
    <w:rsid w:val="00CA7E99"/>
    <w:rsid w:val="00CA7FDE"/>
    <w:rsid w:val="00CB008F"/>
    <w:rsid w:val="00CB0192"/>
    <w:rsid w:val="00CB051F"/>
    <w:rsid w:val="00CB07C9"/>
    <w:rsid w:val="00CB0937"/>
    <w:rsid w:val="00CB099B"/>
    <w:rsid w:val="00CB09BD"/>
    <w:rsid w:val="00CB0B02"/>
    <w:rsid w:val="00CB0B0B"/>
    <w:rsid w:val="00CB0DD0"/>
    <w:rsid w:val="00CB0EA0"/>
    <w:rsid w:val="00CB11E9"/>
    <w:rsid w:val="00CB13BC"/>
    <w:rsid w:val="00CB13F7"/>
    <w:rsid w:val="00CB14FB"/>
    <w:rsid w:val="00CB15B0"/>
    <w:rsid w:val="00CB175F"/>
    <w:rsid w:val="00CB1BE4"/>
    <w:rsid w:val="00CB23F0"/>
    <w:rsid w:val="00CB2AF6"/>
    <w:rsid w:val="00CB2B11"/>
    <w:rsid w:val="00CB2B88"/>
    <w:rsid w:val="00CB2DD4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3F33"/>
    <w:rsid w:val="00CB4282"/>
    <w:rsid w:val="00CB438E"/>
    <w:rsid w:val="00CB4427"/>
    <w:rsid w:val="00CB44C0"/>
    <w:rsid w:val="00CB4568"/>
    <w:rsid w:val="00CB460E"/>
    <w:rsid w:val="00CB467E"/>
    <w:rsid w:val="00CB4717"/>
    <w:rsid w:val="00CB4724"/>
    <w:rsid w:val="00CB4EE4"/>
    <w:rsid w:val="00CB4F15"/>
    <w:rsid w:val="00CB4F79"/>
    <w:rsid w:val="00CB5265"/>
    <w:rsid w:val="00CB53C8"/>
    <w:rsid w:val="00CB57D8"/>
    <w:rsid w:val="00CB5977"/>
    <w:rsid w:val="00CB5DAD"/>
    <w:rsid w:val="00CB608C"/>
    <w:rsid w:val="00CB62BA"/>
    <w:rsid w:val="00CB6334"/>
    <w:rsid w:val="00CB64A1"/>
    <w:rsid w:val="00CB654B"/>
    <w:rsid w:val="00CB66A5"/>
    <w:rsid w:val="00CB6A5A"/>
    <w:rsid w:val="00CB6AA3"/>
    <w:rsid w:val="00CB6ABA"/>
    <w:rsid w:val="00CB6BF5"/>
    <w:rsid w:val="00CB6FEC"/>
    <w:rsid w:val="00CB75E4"/>
    <w:rsid w:val="00CB75F5"/>
    <w:rsid w:val="00CB7754"/>
    <w:rsid w:val="00CB78A4"/>
    <w:rsid w:val="00CB7910"/>
    <w:rsid w:val="00CB7A52"/>
    <w:rsid w:val="00CB7A65"/>
    <w:rsid w:val="00CB7ABA"/>
    <w:rsid w:val="00CB7B02"/>
    <w:rsid w:val="00CB7BCF"/>
    <w:rsid w:val="00CB7C80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9E"/>
    <w:rsid w:val="00CC0BC7"/>
    <w:rsid w:val="00CC0C6A"/>
    <w:rsid w:val="00CC0DEA"/>
    <w:rsid w:val="00CC0EA7"/>
    <w:rsid w:val="00CC0EF2"/>
    <w:rsid w:val="00CC10D9"/>
    <w:rsid w:val="00CC14EA"/>
    <w:rsid w:val="00CC1661"/>
    <w:rsid w:val="00CC16D0"/>
    <w:rsid w:val="00CC1794"/>
    <w:rsid w:val="00CC1903"/>
    <w:rsid w:val="00CC1D41"/>
    <w:rsid w:val="00CC1F97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A8E"/>
    <w:rsid w:val="00CC3D78"/>
    <w:rsid w:val="00CC3E6A"/>
    <w:rsid w:val="00CC4583"/>
    <w:rsid w:val="00CC480B"/>
    <w:rsid w:val="00CC4B4A"/>
    <w:rsid w:val="00CC4ECF"/>
    <w:rsid w:val="00CC501F"/>
    <w:rsid w:val="00CC5040"/>
    <w:rsid w:val="00CC5111"/>
    <w:rsid w:val="00CC5258"/>
    <w:rsid w:val="00CC52F1"/>
    <w:rsid w:val="00CC5333"/>
    <w:rsid w:val="00CC5587"/>
    <w:rsid w:val="00CC57DF"/>
    <w:rsid w:val="00CC59DE"/>
    <w:rsid w:val="00CC5A9C"/>
    <w:rsid w:val="00CC5D17"/>
    <w:rsid w:val="00CC61DC"/>
    <w:rsid w:val="00CC643D"/>
    <w:rsid w:val="00CC655A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746"/>
    <w:rsid w:val="00CD0B7F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6E"/>
    <w:rsid w:val="00CD29F8"/>
    <w:rsid w:val="00CD2B51"/>
    <w:rsid w:val="00CD2BC1"/>
    <w:rsid w:val="00CD2BE9"/>
    <w:rsid w:val="00CD323A"/>
    <w:rsid w:val="00CD377A"/>
    <w:rsid w:val="00CD39A7"/>
    <w:rsid w:val="00CD3A0A"/>
    <w:rsid w:val="00CD3D1C"/>
    <w:rsid w:val="00CD4214"/>
    <w:rsid w:val="00CD42E7"/>
    <w:rsid w:val="00CD4305"/>
    <w:rsid w:val="00CD454F"/>
    <w:rsid w:val="00CD460B"/>
    <w:rsid w:val="00CD470C"/>
    <w:rsid w:val="00CD4755"/>
    <w:rsid w:val="00CD48AC"/>
    <w:rsid w:val="00CD4ADF"/>
    <w:rsid w:val="00CD4F07"/>
    <w:rsid w:val="00CD5212"/>
    <w:rsid w:val="00CD521A"/>
    <w:rsid w:val="00CD541D"/>
    <w:rsid w:val="00CD5421"/>
    <w:rsid w:val="00CD551C"/>
    <w:rsid w:val="00CD5A63"/>
    <w:rsid w:val="00CD60D8"/>
    <w:rsid w:val="00CD6460"/>
    <w:rsid w:val="00CD6D3E"/>
    <w:rsid w:val="00CD6F03"/>
    <w:rsid w:val="00CD710A"/>
    <w:rsid w:val="00CD747A"/>
    <w:rsid w:val="00CD74AA"/>
    <w:rsid w:val="00CD7918"/>
    <w:rsid w:val="00CE0213"/>
    <w:rsid w:val="00CE029C"/>
    <w:rsid w:val="00CE0314"/>
    <w:rsid w:val="00CE0718"/>
    <w:rsid w:val="00CE0842"/>
    <w:rsid w:val="00CE09B0"/>
    <w:rsid w:val="00CE0CFA"/>
    <w:rsid w:val="00CE10CC"/>
    <w:rsid w:val="00CE1626"/>
    <w:rsid w:val="00CE16E3"/>
    <w:rsid w:val="00CE1BFA"/>
    <w:rsid w:val="00CE2071"/>
    <w:rsid w:val="00CE2706"/>
    <w:rsid w:val="00CE2722"/>
    <w:rsid w:val="00CE2835"/>
    <w:rsid w:val="00CE2C34"/>
    <w:rsid w:val="00CE2D00"/>
    <w:rsid w:val="00CE3007"/>
    <w:rsid w:val="00CE3227"/>
    <w:rsid w:val="00CE3332"/>
    <w:rsid w:val="00CE365D"/>
    <w:rsid w:val="00CE36C8"/>
    <w:rsid w:val="00CE382B"/>
    <w:rsid w:val="00CE3BAE"/>
    <w:rsid w:val="00CE3C66"/>
    <w:rsid w:val="00CE43FD"/>
    <w:rsid w:val="00CE44F7"/>
    <w:rsid w:val="00CE45B0"/>
    <w:rsid w:val="00CE4F45"/>
    <w:rsid w:val="00CE4FD3"/>
    <w:rsid w:val="00CE51BB"/>
    <w:rsid w:val="00CE5304"/>
    <w:rsid w:val="00CE58AD"/>
    <w:rsid w:val="00CE598C"/>
    <w:rsid w:val="00CE5A80"/>
    <w:rsid w:val="00CE5B51"/>
    <w:rsid w:val="00CE6036"/>
    <w:rsid w:val="00CE6059"/>
    <w:rsid w:val="00CE608D"/>
    <w:rsid w:val="00CE621A"/>
    <w:rsid w:val="00CE6374"/>
    <w:rsid w:val="00CE6590"/>
    <w:rsid w:val="00CE6B9E"/>
    <w:rsid w:val="00CE6C77"/>
    <w:rsid w:val="00CE6C7E"/>
    <w:rsid w:val="00CE6E1D"/>
    <w:rsid w:val="00CE78B5"/>
    <w:rsid w:val="00CE7967"/>
    <w:rsid w:val="00CE7BC6"/>
    <w:rsid w:val="00CE7E01"/>
    <w:rsid w:val="00CE7F3B"/>
    <w:rsid w:val="00CE7FAA"/>
    <w:rsid w:val="00CF0381"/>
    <w:rsid w:val="00CF03B6"/>
    <w:rsid w:val="00CF08DC"/>
    <w:rsid w:val="00CF0980"/>
    <w:rsid w:val="00CF0C6E"/>
    <w:rsid w:val="00CF0D69"/>
    <w:rsid w:val="00CF0D6C"/>
    <w:rsid w:val="00CF0DF5"/>
    <w:rsid w:val="00CF1099"/>
    <w:rsid w:val="00CF151D"/>
    <w:rsid w:val="00CF19DC"/>
    <w:rsid w:val="00CF1BCB"/>
    <w:rsid w:val="00CF1DE5"/>
    <w:rsid w:val="00CF1E99"/>
    <w:rsid w:val="00CF1EAB"/>
    <w:rsid w:val="00CF1FAA"/>
    <w:rsid w:val="00CF20F7"/>
    <w:rsid w:val="00CF21E5"/>
    <w:rsid w:val="00CF21F9"/>
    <w:rsid w:val="00CF266D"/>
    <w:rsid w:val="00CF2B99"/>
    <w:rsid w:val="00CF30B6"/>
    <w:rsid w:val="00CF3359"/>
    <w:rsid w:val="00CF3377"/>
    <w:rsid w:val="00CF3404"/>
    <w:rsid w:val="00CF385B"/>
    <w:rsid w:val="00CF3FE8"/>
    <w:rsid w:val="00CF40BE"/>
    <w:rsid w:val="00CF4111"/>
    <w:rsid w:val="00CF42ED"/>
    <w:rsid w:val="00CF4322"/>
    <w:rsid w:val="00CF4A5D"/>
    <w:rsid w:val="00CF4B04"/>
    <w:rsid w:val="00CF4B32"/>
    <w:rsid w:val="00CF4C7E"/>
    <w:rsid w:val="00CF4D86"/>
    <w:rsid w:val="00CF4EFB"/>
    <w:rsid w:val="00CF508C"/>
    <w:rsid w:val="00CF5265"/>
    <w:rsid w:val="00CF535B"/>
    <w:rsid w:val="00CF5866"/>
    <w:rsid w:val="00CF64BA"/>
    <w:rsid w:val="00CF685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9D8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1CE3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2FF1"/>
    <w:rsid w:val="00D03005"/>
    <w:rsid w:val="00D03044"/>
    <w:rsid w:val="00D0324C"/>
    <w:rsid w:val="00D03270"/>
    <w:rsid w:val="00D03625"/>
    <w:rsid w:val="00D03629"/>
    <w:rsid w:val="00D03998"/>
    <w:rsid w:val="00D03A16"/>
    <w:rsid w:val="00D03A27"/>
    <w:rsid w:val="00D03B41"/>
    <w:rsid w:val="00D03B47"/>
    <w:rsid w:val="00D03BE2"/>
    <w:rsid w:val="00D03C99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41"/>
    <w:rsid w:val="00D06AEF"/>
    <w:rsid w:val="00D06AF7"/>
    <w:rsid w:val="00D06C3E"/>
    <w:rsid w:val="00D06E13"/>
    <w:rsid w:val="00D06E1D"/>
    <w:rsid w:val="00D06FA2"/>
    <w:rsid w:val="00D07369"/>
    <w:rsid w:val="00D07629"/>
    <w:rsid w:val="00D078CC"/>
    <w:rsid w:val="00D07BC2"/>
    <w:rsid w:val="00D07D94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1B4"/>
    <w:rsid w:val="00D11266"/>
    <w:rsid w:val="00D1137A"/>
    <w:rsid w:val="00D1148D"/>
    <w:rsid w:val="00D11879"/>
    <w:rsid w:val="00D11B3F"/>
    <w:rsid w:val="00D11B7B"/>
    <w:rsid w:val="00D11D9C"/>
    <w:rsid w:val="00D11EC2"/>
    <w:rsid w:val="00D11FDE"/>
    <w:rsid w:val="00D1226F"/>
    <w:rsid w:val="00D12AC1"/>
    <w:rsid w:val="00D12DF5"/>
    <w:rsid w:val="00D12FDF"/>
    <w:rsid w:val="00D135A7"/>
    <w:rsid w:val="00D1372E"/>
    <w:rsid w:val="00D13832"/>
    <w:rsid w:val="00D13988"/>
    <w:rsid w:val="00D13A64"/>
    <w:rsid w:val="00D13C24"/>
    <w:rsid w:val="00D13C6E"/>
    <w:rsid w:val="00D13E29"/>
    <w:rsid w:val="00D13FB4"/>
    <w:rsid w:val="00D14036"/>
    <w:rsid w:val="00D1406E"/>
    <w:rsid w:val="00D1435F"/>
    <w:rsid w:val="00D14378"/>
    <w:rsid w:val="00D143B7"/>
    <w:rsid w:val="00D14530"/>
    <w:rsid w:val="00D146D5"/>
    <w:rsid w:val="00D147C7"/>
    <w:rsid w:val="00D14AFC"/>
    <w:rsid w:val="00D14CCD"/>
    <w:rsid w:val="00D1515C"/>
    <w:rsid w:val="00D15177"/>
    <w:rsid w:val="00D1524D"/>
    <w:rsid w:val="00D1531D"/>
    <w:rsid w:val="00D15370"/>
    <w:rsid w:val="00D15531"/>
    <w:rsid w:val="00D15564"/>
    <w:rsid w:val="00D157C8"/>
    <w:rsid w:val="00D1581C"/>
    <w:rsid w:val="00D15B45"/>
    <w:rsid w:val="00D15BB3"/>
    <w:rsid w:val="00D15FCC"/>
    <w:rsid w:val="00D16326"/>
    <w:rsid w:val="00D16779"/>
    <w:rsid w:val="00D16AE8"/>
    <w:rsid w:val="00D16C4A"/>
    <w:rsid w:val="00D16FD4"/>
    <w:rsid w:val="00D17953"/>
    <w:rsid w:val="00D17BCB"/>
    <w:rsid w:val="00D17C49"/>
    <w:rsid w:val="00D17E48"/>
    <w:rsid w:val="00D17F45"/>
    <w:rsid w:val="00D20214"/>
    <w:rsid w:val="00D203EC"/>
    <w:rsid w:val="00D20AA1"/>
    <w:rsid w:val="00D20F22"/>
    <w:rsid w:val="00D2100E"/>
    <w:rsid w:val="00D2138B"/>
    <w:rsid w:val="00D213EE"/>
    <w:rsid w:val="00D21524"/>
    <w:rsid w:val="00D217AC"/>
    <w:rsid w:val="00D2195B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37"/>
    <w:rsid w:val="00D228BD"/>
    <w:rsid w:val="00D22B3D"/>
    <w:rsid w:val="00D22B87"/>
    <w:rsid w:val="00D22BD2"/>
    <w:rsid w:val="00D22BFB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4F99"/>
    <w:rsid w:val="00D2500E"/>
    <w:rsid w:val="00D251C7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07"/>
    <w:rsid w:val="00D27EE6"/>
    <w:rsid w:val="00D305BA"/>
    <w:rsid w:val="00D306FF"/>
    <w:rsid w:val="00D30758"/>
    <w:rsid w:val="00D307D2"/>
    <w:rsid w:val="00D3083A"/>
    <w:rsid w:val="00D308DB"/>
    <w:rsid w:val="00D3092C"/>
    <w:rsid w:val="00D30ECF"/>
    <w:rsid w:val="00D31426"/>
    <w:rsid w:val="00D316B5"/>
    <w:rsid w:val="00D31767"/>
    <w:rsid w:val="00D3187E"/>
    <w:rsid w:val="00D31A0D"/>
    <w:rsid w:val="00D31C75"/>
    <w:rsid w:val="00D31CE2"/>
    <w:rsid w:val="00D31D39"/>
    <w:rsid w:val="00D31F15"/>
    <w:rsid w:val="00D31F1F"/>
    <w:rsid w:val="00D32779"/>
    <w:rsid w:val="00D32A66"/>
    <w:rsid w:val="00D32B11"/>
    <w:rsid w:val="00D32DF6"/>
    <w:rsid w:val="00D32F2C"/>
    <w:rsid w:val="00D33055"/>
    <w:rsid w:val="00D33595"/>
    <w:rsid w:val="00D3360C"/>
    <w:rsid w:val="00D33734"/>
    <w:rsid w:val="00D3386D"/>
    <w:rsid w:val="00D3396F"/>
    <w:rsid w:val="00D33D0A"/>
    <w:rsid w:val="00D33F04"/>
    <w:rsid w:val="00D33F94"/>
    <w:rsid w:val="00D34175"/>
    <w:rsid w:val="00D341EE"/>
    <w:rsid w:val="00D343D9"/>
    <w:rsid w:val="00D344D3"/>
    <w:rsid w:val="00D345E7"/>
    <w:rsid w:val="00D34A1F"/>
    <w:rsid w:val="00D34C22"/>
    <w:rsid w:val="00D34ECB"/>
    <w:rsid w:val="00D350C4"/>
    <w:rsid w:val="00D35178"/>
    <w:rsid w:val="00D3524B"/>
    <w:rsid w:val="00D35287"/>
    <w:rsid w:val="00D354B8"/>
    <w:rsid w:val="00D35598"/>
    <w:rsid w:val="00D358B2"/>
    <w:rsid w:val="00D35C79"/>
    <w:rsid w:val="00D35CE7"/>
    <w:rsid w:val="00D360A6"/>
    <w:rsid w:val="00D360F3"/>
    <w:rsid w:val="00D3632D"/>
    <w:rsid w:val="00D36744"/>
    <w:rsid w:val="00D36751"/>
    <w:rsid w:val="00D369A4"/>
    <w:rsid w:val="00D36C49"/>
    <w:rsid w:val="00D36CD9"/>
    <w:rsid w:val="00D37616"/>
    <w:rsid w:val="00D376DE"/>
    <w:rsid w:val="00D3779C"/>
    <w:rsid w:val="00D379B1"/>
    <w:rsid w:val="00D37B78"/>
    <w:rsid w:val="00D37CE3"/>
    <w:rsid w:val="00D4001E"/>
    <w:rsid w:val="00D4025B"/>
    <w:rsid w:val="00D40539"/>
    <w:rsid w:val="00D406E2"/>
    <w:rsid w:val="00D40C00"/>
    <w:rsid w:val="00D40C45"/>
    <w:rsid w:val="00D40C9B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0"/>
    <w:rsid w:val="00D41CF1"/>
    <w:rsid w:val="00D41E87"/>
    <w:rsid w:val="00D41ED1"/>
    <w:rsid w:val="00D41F86"/>
    <w:rsid w:val="00D42114"/>
    <w:rsid w:val="00D42155"/>
    <w:rsid w:val="00D4258B"/>
    <w:rsid w:val="00D4260F"/>
    <w:rsid w:val="00D429F3"/>
    <w:rsid w:val="00D42CC1"/>
    <w:rsid w:val="00D42DBC"/>
    <w:rsid w:val="00D42F28"/>
    <w:rsid w:val="00D43256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2B4"/>
    <w:rsid w:val="00D44805"/>
    <w:rsid w:val="00D44DE0"/>
    <w:rsid w:val="00D44F1A"/>
    <w:rsid w:val="00D4533C"/>
    <w:rsid w:val="00D45A0D"/>
    <w:rsid w:val="00D45D7A"/>
    <w:rsid w:val="00D45FDC"/>
    <w:rsid w:val="00D46057"/>
    <w:rsid w:val="00D4644B"/>
    <w:rsid w:val="00D46527"/>
    <w:rsid w:val="00D465EF"/>
    <w:rsid w:val="00D46B14"/>
    <w:rsid w:val="00D46EB6"/>
    <w:rsid w:val="00D47283"/>
    <w:rsid w:val="00D47482"/>
    <w:rsid w:val="00D4752A"/>
    <w:rsid w:val="00D4764F"/>
    <w:rsid w:val="00D476F2"/>
    <w:rsid w:val="00D4783A"/>
    <w:rsid w:val="00D47C92"/>
    <w:rsid w:val="00D47DDB"/>
    <w:rsid w:val="00D501A6"/>
    <w:rsid w:val="00D501C0"/>
    <w:rsid w:val="00D50302"/>
    <w:rsid w:val="00D503B4"/>
    <w:rsid w:val="00D506DA"/>
    <w:rsid w:val="00D50855"/>
    <w:rsid w:val="00D50B97"/>
    <w:rsid w:val="00D50DC8"/>
    <w:rsid w:val="00D50E30"/>
    <w:rsid w:val="00D513D2"/>
    <w:rsid w:val="00D51516"/>
    <w:rsid w:val="00D515F1"/>
    <w:rsid w:val="00D519E3"/>
    <w:rsid w:val="00D51C9E"/>
    <w:rsid w:val="00D51DDE"/>
    <w:rsid w:val="00D51ECF"/>
    <w:rsid w:val="00D51FA4"/>
    <w:rsid w:val="00D52580"/>
    <w:rsid w:val="00D52C01"/>
    <w:rsid w:val="00D52C43"/>
    <w:rsid w:val="00D52D81"/>
    <w:rsid w:val="00D52F9C"/>
    <w:rsid w:val="00D53071"/>
    <w:rsid w:val="00D53096"/>
    <w:rsid w:val="00D53191"/>
    <w:rsid w:val="00D5324A"/>
    <w:rsid w:val="00D532D5"/>
    <w:rsid w:val="00D53429"/>
    <w:rsid w:val="00D53487"/>
    <w:rsid w:val="00D536BA"/>
    <w:rsid w:val="00D539E9"/>
    <w:rsid w:val="00D53EBA"/>
    <w:rsid w:val="00D5417A"/>
    <w:rsid w:val="00D54231"/>
    <w:rsid w:val="00D544DD"/>
    <w:rsid w:val="00D54614"/>
    <w:rsid w:val="00D54728"/>
    <w:rsid w:val="00D547C3"/>
    <w:rsid w:val="00D54A03"/>
    <w:rsid w:val="00D54AD6"/>
    <w:rsid w:val="00D54BC6"/>
    <w:rsid w:val="00D54F5A"/>
    <w:rsid w:val="00D551B6"/>
    <w:rsid w:val="00D55271"/>
    <w:rsid w:val="00D554B1"/>
    <w:rsid w:val="00D556F7"/>
    <w:rsid w:val="00D5581B"/>
    <w:rsid w:val="00D55A1D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6B6"/>
    <w:rsid w:val="00D568E9"/>
    <w:rsid w:val="00D56BFB"/>
    <w:rsid w:val="00D56CA5"/>
    <w:rsid w:val="00D56D7E"/>
    <w:rsid w:val="00D57088"/>
    <w:rsid w:val="00D57350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88A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C4F"/>
    <w:rsid w:val="00D63D30"/>
    <w:rsid w:val="00D63DFC"/>
    <w:rsid w:val="00D642A5"/>
    <w:rsid w:val="00D6462E"/>
    <w:rsid w:val="00D64A99"/>
    <w:rsid w:val="00D64B2D"/>
    <w:rsid w:val="00D64B31"/>
    <w:rsid w:val="00D6517C"/>
    <w:rsid w:val="00D65251"/>
    <w:rsid w:val="00D6530E"/>
    <w:rsid w:val="00D65347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6DA6"/>
    <w:rsid w:val="00D672E4"/>
    <w:rsid w:val="00D67529"/>
    <w:rsid w:val="00D67573"/>
    <w:rsid w:val="00D67950"/>
    <w:rsid w:val="00D67A2D"/>
    <w:rsid w:val="00D67C6A"/>
    <w:rsid w:val="00D67CEA"/>
    <w:rsid w:val="00D67DC0"/>
    <w:rsid w:val="00D67DE8"/>
    <w:rsid w:val="00D67F06"/>
    <w:rsid w:val="00D70122"/>
    <w:rsid w:val="00D7025D"/>
    <w:rsid w:val="00D70999"/>
    <w:rsid w:val="00D70A09"/>
    <w:rsid w:val="00D70FDA"/>
    <w:rsid w:val="00D7153C"/>
    <w:rsid w:val="00D7161A"/>
    <w:rsid w:val="00D7167A"/>
    <w:rsid w:val="00D718A3"/>
    <w:rsid w:val="00D71C8F"/>
    <w:rsid w:val="00D71EE9"/>
    <w:rsid w:val="00D71F13"/>
    <w:rsid w:val="00D71FDD"/>
    <w:rsid w:val="00D72187"/>
    <w:rsid w:val="00D723FB"/>
    <w:rsid w:val="00D7243D"/>
    <w:rsid w:val="00D727BB"/>
    <w:rsid w:val="00D72A23"/>
    <w:rsid w:val="00D72B3D"/>
    <w:rsid w:val="00D72DAF"/>
    <w:rsid w:val="00D731CB"/>
    <w:rsid w:val="00D73399"/>
    <w:rsid w:val="00D73497"/>
    <w:rsid w:val="00D73623"/>
    <w:rsid w:val="00D738C1"/>
    <w:rsid w:val="00D739D8"/>
    <w:rsid w:val="00D739E9"/>
    <w:rsid w:val="00D739F4"/>
    <w:rsid w:val="00D73AD4"/>
    <w:rsid w:val="00D74101"/>
    <w:rsid w:val="00D7431F"/>
    <w:rsid w:val="00D745F8"/>
    <w:rsid w:val="00D746DB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6DB4"/>
    <w:rsid w:val="00D772FF"/>
    <w:rsid w:val="00D7750F"/>
    <w:rsid w:val="00D7754D"/>
    <w:rsid w:val="00D7787E"/>
    <w:rsid w:val="00D778CB"/>
    <w:rsid w:val="00D77934"/>
    <w:rsid w:val="00D77A57"/>
    <w:rsid w:val="00D77BB4"/>
    <w:rsid w:val="00D77E7B"/>
    <w:rsid w:val="00D77ECC"/>
    <w:rsid w:val="00D77FEB"/>
    <w:rsid w:val="00D80190"/>
    <w:rsid w:val="00D802D3"/>
    <w:rsid w:val="00D806F0"/>
    <w:rsid w:val="00D80EF6"/>
    <w:rsid w:val="00D80FF8"/>
    <w:rsid w:val="00D8101E"/>
    <w:rsid w:val="00D81567"/>
    <w:rsid w:val="00D817D5"/>
    <w:rsid w:val="00D81ADC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D4C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65"/>
    <w:rsid w:val="00D84097"/>
    <w:rsid w:val="00D84194"/>
    <w:rsid w:val="00D842BB"/>
    <w:rsid w:val="00D842DE"/>
    <w:rsid w:val="00D843E2"/>
    <w:rsid w:val="00D845B4"/>
    <w:rsid w:val="00D847F4"/>
    <w:rsid w:val="00D84DE3"/>
    <w:rsid w:val="00D84ED9"/>
    <w:rsid w:val="00D8505A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85"/>
    <w:rsid w:val="00D915C1"/>
    <w:rsid w:val="00D91676"/>
    <w:rsid w:val="00D91C6A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505"/>
    <w:rsid w:val="00D945AE"/>
    <w:rsid w:val="00D9482B"/>
    <w:rsid w:val="00D94D78"/>
    <w:rsid w:val="00D94E3C"/>
    <w:rsid w:val="00D950D2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6ECE"/>
    <w:rsid w:val="00D97519"/>
    <w:rsid w:val="00D97700"/>
    <w:rsid w:val="00D9773A"/>
    <w:rsid w:val="00D97915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697"/>
    <w:rsid w:val="00DA18E9"/>
    <w:rsid w:val="00DA19B5"/>
    <w:rsid w:val="00DA1B72"/>
    <w:rsid w:val="00DA1BDC"/>
    <w:rsid w:val="00DA1C56"/>
    <w:rsid w:val="00DA209D"/>
    <w:rsid w:val="00DA224F"/>
    <w:rsid w:val="00DA2328"/>
    <w:rsid w:val="00DA2502"/>
    <w:rsid w:val="00DA2642"/>
    <w:rsid w:val="00DA2696"/>
    <w:rsid w:val="00DA2BC1"/>
    <w:rsid w:val="00DA2CB0"/>
    <w:rsid w:val="00DA2DC1"/>
    <w:rsid w:val="00DA2E5B"/>
    <w:rsid w:val="00DA2F16"/>
    <w:rsid w:val="00DA311C"/>
    <w:rsid w:val="00DA33AE"/>
    <w:rsid w:val="00DA33B6"/>
    <w:rsid w:val="00DA363E"/>
    <w:rsid w:val="00DA375F"/>
    <w:rsid w:val="00DA38F8"/>
    <w:rsid w:val="00DA394E"/>
    <w:rsid w:val="00DA3CE4"/>
    <w:rsid w:val="00DA3FD9"/>
    <w:rsid w:val="00DA42EF"/>
    <w:rsid w:val="00DA43F8"/>
    <w:rsid w:val="00DA448C"/>
    <w:rsid w:val="00DA44BA"/>
    <w:rsid w:val="00DA4610"/>
    <w:rsid w:val="00DA4836"/>
    <w:rsid w:val="00DA48EF"/>
    <w:rsid w:val="00DA4CB2"/>
    <w:rsid w:val="00DA4D5A"/>
    <w:rsid w:val="00DA5357"/>
    <w:rsid w:val="00DA53B1"/>
    <w:rsid w:val="00DA53FC"/>
    <w:rsid w:val="00DA5A68"/>
    <w:rsid w:val="00DA5A69"/>
    <w:rsid w:val="00DA5A82"/>
    <w:rsid w:val="00DA5B93"/>
    <w:rsid w:val="00DA5BCE"/>
    <w:rsid w:val="00DA5C2E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515"/>
    <w:rsid w:val="00DA7777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A1C"/>
    <w:rsid w:val="00DB0B4D"/>
    <w:rsid w:val="00DB0B8F"/>
    <w:rsid w:val="00DB0D8D"/>
    <w:rsid w:val="00DB0DD8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BD1"/>
    <w:rsid w:val="00DB1CA7"/>
    <w:rsid w:val="00DB1DDA"/>
    <w:rsid w:val="00DB1F1B"/>
    <w:rsid w:val="00DB1FDD"/>
    <w:rsid w:val="00DB225F"/>
    <w:rsid w:val="00DB276C"/>
    <w:rsid w:val="00DB2AD7"/>
    <w:rsid w:val="00DB3297"/>
    <w:rsid w:val="00DB3353"/>
    <w:rsid w:val="00DB3AA4"/>
    <w:rsid w:val="00DB3C1C"/>
    <w:rsid w:val="00DB3D08"/>
    <w:rsid w:val="00DB3DB4"/>
    <w:rsid w:val="00DB3E72"/>
    <w:rsid w:val="00DB43EA"/>
    <w:rsid w:val="00DB44EB"/>
    <w:rsid w:val="00DB450A"/>
    <w:rsid w:val="00DB4719"/>
    <w:rsid w:val="00DB4757"/>
    <w:rsid w:val="00DB47AC"/>
    <w:rsid w:val="00DB481D"/>
    <w:rsid w:val="00DB49C2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42E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03C"/>
    <w:rsid w:val="00DC02A7"/>
    <w:rsid w:val="00DC073C"/>
    <w:rsid w:val="00DC09AB"/>
    <w:rsid w:val="00DC09B9"/>
    <w:rsid w:val="00DC0D8C"/>
    <w:rsid w:val="00DC0F53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312"/>
    <w:rsid w:val="00DC2327"/>
    <w:rsid w:val="00DC26FF"/>
    <w:rsid w:val="00DC2CD2"/>
    <w:rsid w:val="00DC3289"/>
    <w:rsid w:val="00DC340A"/>
    <w:rsid w:val="00DC355F"/>
    <w:rsid w:val="00DC39AB"/>
    <w:rsid w:val="00DC39FB"/>
    <w:rsid w:val="00DC3B6D"/>
    <w:rsid w:val="00DC3B8A"/>
    <w:rsid w:val="00DC3F9E"/>
    <w:rsid w:val="00DC4149"/>
    <w:rsid w:val="00DC43D5"/>
    <w:rsid w:val="00DC440A"/>
    <w:rsid w:val="00DC470A"/>
    <w:rsid w:val="00DC4BD4"/>
    <w:rsid w:val="00DC4C89"/>
    <w:rsid w:val="00DC4FD3"/>
    <w:rsid w:val="00DC53F2"/>
    <w:rsid w:val="00DC5492"/>
    <w:rsid w:val="00DC560F"/>
    <w:rsid w:val="00DC56FA"/>
    <w:rsid w:val="00DC5A59"/>
    <w:rsid w:val="00DC5C57"/>
    <w:rsid w:val="00DC5D75"/>
    <w:rsid w:val="00DC6049"/>
    <w:rsid w:val="00DC6316"/>
    <w:rsid w:val="00DC65C9"/>
    <w:rsid w:val="00DC668D"/>
    <w:rsid w:val="00DC6767"/>
    <w:rsid w:val="00DC67D7"/>
    <w:rsid w:val="00DC6A4E"/>
    <w:rsid w:val="00DC6DDC"/>
    <w:rsid w:val="00DC6F5A"/>
    <w:rsid w:val="00DC7675"/>
    <w:rsid w:val="00DD0053"/>
    <w:rsid w:val="00DD0088"/>
    <w:rsid w:val="00DD028C"/>
    <w:rsid w:val="00DD02CF"/>
    <w:rsid w:val="00DD03F8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95F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B36"/>
    <w:rsid w:val="00DD2CC2"/>
    <w:rsid w:val="00DD2CDD"/>
    <w:rsid w:val="00DD2DA0"/>
    <w:rsid w:val="00DD2DD5"/>
    <w:rsid w:val="00DD2E3A"/>
    <w:rsid w:val="00DD3027"/>
    <w:rsid w:val="00DD3056"/>
    <w:rsid w:val="00DD306C"/>
    <w:rsid w:val="00DD32ED"/>
    <w:rsid w:val="00DD332F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56"/>
    <w:rsid w:val="00DD5E1C"/>
    <w:rsid w:val="00DD6027"/>
    <w:rsid w:val="00DD6160"/>
    <w:rsid w:val="00DD629D"/>
    <w:rsid w:val="00DD6463"/>
    <w:rsid w:val="00DD648B"/>
    <w:rsid w:val="00DD64FD"/>
    <w:rsid w:val="00DD650F"/>
    <w:rsid w:val="00DD6961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ED3"/>
    <w:rsid w:val="00DE0F82"/>
    <w:rsid w:val="00DE1498"/>
    <w:rsid w:val="00DE1AB2"/>
    <w:rsid w:val="00DE1B90"/>
    <w:rsid w:val="00DE1DB1"/>
    <w:rsid w:val="00DE1E56"/>
    <w:rsid w:val="00DE1F81"/>
    <w:rsid w:val="00DE1FDE"/>
    <w:rsid w:val="00DE24AD"/>
    <w:rsid w:val="00DE24F1"/>
    <w:rsid w:val="00DE2686"/>
    <w:rsid w:val="00DE28AA"/>
    <w:rsid w:val="00DE2901"/>
    <w:rsid w:val="00DE2C8E"/>
    <w:rsid w:val="00DE2CC1"/>
    <w:rsid w:val="00DE30D9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3FCF"/>
    <w:rsid w:val="00DE4062"/>
    <w:rsid w:val="00DE411A"/>
    <w:rsid w:val="00DE4166"/>
    <w:rsid w:val="00DE422B"/>
    <w:rsid w:val="00DE4660"/>
    <w:rsid w:val="00DE49B5"/>
    <w:rsid w:val="00DE4A29"/>
    <w:rsid w:val="00DE4FA5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0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79C"/>
    <w:rsid w:val="00DE7937"/>
    <w:rsid w:val="00DE7942"/>
    <w:rsid w:val="00DE7A3A"/>
    <w:rsid w:val="00DF0635"/>
    <w:rsid w:val="00DF0640"/>
    <w:rsid w:val="00DF0692"/>
    <w:rsid w:val="00DF07CF"/>
    <w:rsid w:val="00DF099F"/>
    <w:rsid w:val="00DF0A93"/>
    <w:rsid w:val="00DF0A97"/>
    <w:rsid w:val="00DF0B47"/>
    <w:rsid w:val="00DF0E06"/>
    <w:rsid w:val="00DF1298"/>
    <w:rsid w:val="00DF13BA"/>
    <w:rsid w:val="00DF1477"/>
    <w:rsid w:val="00DF15F2"/>
    <w:rsid w:val="00DF19FE"/>
    <w:rsid w:val="00DF1FDD"/>
    <w:rsid w:val="00DF2241"/>
    <w:rsid w:val="00DF24CD"/>
    <w:rsid w:val="00DF273D"/>
    <w:rsid w:val="00DF284C"/>
    <w:rsid w:val="00DF2899"/>
    <w:rsid w:val="00DF2BCA"/>
    <w:rsid w:val="00DF2C0D"/>
    <w:rsid w:val="00DF2CFA"/>
    <w:rsid w:val="00DF2EFA"/>
    <w:rsid w:val="00DF309C"/>
    <w:rsid w:val="00DF3484"/>
    <w:rsid w:val="00DF35E8"/>
    <w:rsid w:val="00DF37B4"/>
    <w:rsid w:val="00DF3845"/>
    <w:rsid w:val="00DF386C"/>
    <w:rsid w:val="00DF38EC"/>
    <w:rsid w:val="00DF3955"/>
    <w:rsid w:val="00DF3B50"/>
    <w:rsid w:val="00DF3C9A"/>
    <w:rsid w:val="00DF3CD8"/>
    <w:rsid w:val="00DF3D1B"/>
    <w:rsid w:val="00DF3DBE"/>
    <w:rsid w:val="00DF3DD0"/>
    <w:rsid w:val="00DF4248"/>
    <w:rsid w:val="00DF42A7"/>
    <w:rsid w:val="00DF4497"/>
    <w:rsid w:val="00DF45C6"/>
    <w:rsid w:val="00DF45DD"/>
    <w:rsid w:val="00DF4A1C"/>
    <w:rsid w:val="00DF4AE4"/>
    <w:rsid w:val="00DF4B08"/>
    <w:rsid w:val="00DF524E"/>
    <w:rsid w:val="00DF527D"/>
    <w:rsid w:val="00DF5A6D"/>
    <w:rsid w:val="00DF5B6B"/>
    <w:rsid w:val="00DF63DF"/>
    <w:rsid w:val="00DF64A3"/>
    <w:rsid w:val="00DF6B6E"/>
    <w:rsid w:val="00DF6CB0"/>
    <w:rsid w:val="00DF6CF3"/>
    <w:rsid w:val="00DF6D99"/>
    <w:rsid w:val="00DF7037"/>
    <w:rsid w:val="00DF7249"/>
    <w:rsid w:val="00DF72C9"/>
    <w:rsid w:val="00DF73C8"/>
    <w:rsid w:val="00DF7456"/>
    <w:rsid w:val="00DF759F"/>
    <w:rsid w:val="00DF77B0"/>
    <w:rsid w:val="00DF797A"/>
    <w:rsid w:val="00DF7AD1"/>
    <w:rsid w:val="00DF7B34"/>
    <w:rsid w:val="00DF7C80"/>
    <w:rsid w:val="00DF7D25"/>
    <w:rsid w:val="00DF7DF2"/>
    <w:rsid w:val="00DF7F26"/>
    <w:rsid w:val="00E001C0"/>
    <w:rsid w:val="00E001C2"/>
    <w:rsid w:val="00E00389"/>
    <w:rsid w:val="00E005CC"/>
    <w:rsid w:val="00E005F4"/>
    <w:rsid w:val="00E00606"/>
    <w:rsid w:val="00E0060E"/>
    <w:rsid w:val="00E00A14"/>
    <w:rsid w:val="00E00A64"/>
    <w:rsid w:val="00E00B76"/>
    <w:rsid w:val="00E00BD8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40A"/>
    <w:rsid w:val="00E03968"/>
    <w:rsid w:val="00E03A14"/>
    <w:rsid w:val="00E03B9D"/>
    <w:rsid w:val="00E03BF8"/>
    <w:rsid w:val="00E03EB4"/>
    <w:rsid w:val="00E0418A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93"/>
    <w:rsid w:val="00E05BB4"/>
    <w:rsid w:val="00E05CD3"/>
    <w:rsid w:val="00E05DB7"/>
    <w:rsid w:val="00E06648"/>
    <w:rsid w:val="00E066AC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458"/>
    <w:rsid w:val="00E135EF"/>
    <w:rsid w:val="00E13798"/>
    <w:rsid w:val="00E138E5"/>
    <w:rsid w:val="00E13911"/>
    <w:rsid w:val="00E13915"/>
    <w:rsid w:val="00E13949"/>
    <w:rsid w:val="00E13C05"/>
    <w:rsid w:val="00E1406E"/>
    <w:rsid w:val="00E14B4B"/>
    <w:rsid w:val="00E14C3F"/>
    <w:rsid w:val="00E14CB9"/>
    <w:rsid w:val="00E15088"/>
    <w:rsid w:val="00E15285"/>
    <w:rsid w:val="00E154A5"/>
    <w:rsid w:val="00E15588"/>
    <w:rsid w:val="00E15598"/>
    <w:rsid w:val="00E1599A"/>
    <w:rsid w:val="00E15B51"/>
    <w:rsid w:val="00E15CFF"/>
    <w:rsid w:val="00E16143"/>
    <w:rsid w:val="00E161F8"/>
    <w:rsid w:val="00E162ED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37"/>
    <w:rsid w:val="00E2085C"/>
    <w:rsid w:val="00E20892"/>
    <w:rsid w:val="00E20CA4"/>
    <w:rsid w:val="00E20CAD"/>
    <w:rsid w:val="00E2125F"/>
    <w:rsid w:val="00E21452"/>
    <w:rsid w:val="00E216A8"/>
    <w:rsid w:val="00E218E0"/>
    <w:rsid w:val="00E218FA"/>
    <w:rsid w:val="00E21AE6"/>
    <w:rsid w:val="00E21AED"/>
    <w:rsid w:val="00E21C30"/>
    <w:rsid w:val="00E21E0F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690"/>
    <w:rsid w:val="00E23903"/>
    <w:rsid w:val="00E23B72"/>
    <w:rsid w:val="00E23C1C"/>
    <w:rsid w:val="00E23E8D"/>
    <w:rsid w:val="00E2400B"/>
    <w:rsid w:val="00E243FB"/>
    <w:rsid w:val="00E24501"/>
    <w:rsid w:val="00E246EF"/>
    <w:rsid w:val="00E24949"/>
    <w:rsid w:val="00E24981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6ACF"/>
    <w:rsid w:val="00E26C9C"/>
    <w:rsid w:val="00E275B3"/>
    <w:rsid w:val="00E277DF"/>
    <w:rsid w:val="00E279D0"/>
    <w:rsid w:val="00E27F25"/>
    <w:rsid w:val="00E304C0"/>
    <w:rsid w:val="00E305AA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9F"/>
    <w:rsid w:val="00E32CA5"/>
    <w:rsid w:val="00E32E16"/>
    <w:rsid w:val="00E32EEE"/>
    <w:rsid w:val="00E330CA"/>
    <w:rsid w:val="00E33147"/>
    <w:rsid w:val="00E33151"/>
    <w:rsid w:val="00E333A7"/>
    <w:rsid w:val="00E336C6"/>
    <w:rsid w:val="00E33975"/>
    <w:rsid w:val="00E339EA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CA"/>
    <w:rsid w:val="00E349D5"/>
    <w:rsid w:val="00E34BB3"/>
    <w:rsid w:val="00E35005"/>
    <w:rsid w:val="00E352A5"/>
    <w:rsid w:val="00E3597A"/>
    <w:rsid w:val="00E35990"/>
    <w:rsid w:val="00E35B45"/>
    <w:rsid w:val="00E35DB9"/>
    <w:rsid w:val="00E3681B"/>
    <w:rsid w:val="00E36ADB"/>
    <w:rsid w:val="00E36B77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A9B"/>
    <w:rsid w:val="00E37B43"/>
    <w:rsid w:val="00E37ECE"/>
    <w:rsid w:val="00E37FAA"/>
    <w:rsid w:val="00E4001C"/>
    <w:rsid w:val="00E40293"/>
    <w:rsid w:val="00E402B0"/>
    <w:rsid w:val="00E402D7"/>
    <w:rsid w:val="00E403F9"/>
    <w:rsid w:val="00E40639"/>
    <w:rsid w:val="00E4076B"/>
    <w:rsid w:val="00E40A49"/>
    <w:rsid w:val="00E40D3B"/>
    <w:rsid w:val="00E40FD2"/>
    <w:rsid w:val="00E41135"/>
    <w:rsid w:val="00E411D9"/>
    <w:rsid w:val="00E4123F"/>
    <w:rsid w:val="00E41251"/>
    <w:rsid w:val="00E414BB"/>
    <w:rsid w:val="00E41875"/>
    <w:rsid w:val="00E418FA"/>
    <w:rsid w:val="00E419D8"/>
    <w:rsid w:val="00E41C38"/>
    <w:rsid w:val="00E41E77"/>
    <w:rsid w:val="00E42196"/>
    <w:rsid w:val="00E42972"/>
    <w:rsid w:val="00E42C8F"/>
    <w:rsid w:val="00E42C9A"/>
    <w:rsid w:val="00E42EC3"/>
    <w:rsid w:val="00E43006"/>
    <w:rsid w:val="00E43136"/>
    <w:rsid w:val="00E43150"/>
    <w:rsid w:val="00E43195"/>
    <w:rsid w:val="00E432D1"/>
    <w:rsid w:val="00E4330E"/>
    <w:rsid w:val="00E4357D"/>
    <w:rsid w:val="00E438AB"/>
    <w:rsid w:val="00E43C5E"/>
    <w:rsid w:val="00E43D98"/>
    <w:rsid w:val="00E43DEA"/>
    <w:rsid w:val="00E43ED6"/>
    <w:rsid w:val="00E44215"/>
    <w:rsid w:val="00E44430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470"/>
    <w:rsid w:val="00E46579"/>
    <w:rsid w:val="00E467BF"/>
    <w:rsid w:val="00E46996"/>
    <w:rsid w:val="00E46A4C"/>
    <w:rsid w:val="00E46E1A"/>
    <w:rsid w:val="00E46E8E"/>
    <w:rsid w:val="00E470DE"/>
    <w:rsid w:val="00E473F8"/>
    <w:rsid w:val="00E47542"/>
    <w:rsid w:val="00E47598"/>
    <w:rsid w:val="00E4776C"/>
    <w:rsid w:val="00E4785F"/>
    <w:rsid w:val="00E478A0"/>
    <w:rsid w:val="00E478AE"/>
    <w:rsid w:val="00E47A35"/>
    <w:rsid w:val="00E47A36"/>
    <w:rsid w:val="00E47AF4"/>
    <w:rsid w:val="00E47CD1"/>
    <w:rsid w:val="00E5070B"/>
    <w:rsid w:val="00E50B90"/>
    <w:rsid w:val="00E50BA8"/>
    <w:rsid w:val="00E50BBC"/>
    <w:rsid w:val="00E51138"/>
    <w:rsid w:val="00E5118C"/>
    <w:rsid w:val="00E512D3"/>
    <w:rsid w:val="00E5135D"/>
    <w:rsid w:val="00E51BBC"/>
    <w:rsid w:val="00E51C16"/>
    <w:rsid w:val="00E51F28"/>
    <w:rsid w:val="00E5201F"/>
    <w:rsid w:val="00E521DE"/>
    <w:rsid w:val="00E522A6"/>
    <w:rsid w:val="00E524CD"/>
    <w:rsid w:val="00E52875"/>
    <w:rsid w:val="00E5288B"/>
    <w:rsid w:val="00E5296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16"/>
    <w:rsid w:val="00E538BB"/>
    <w:rsid w:val="00E53976"/>
    <w:rsid w:val="00E53A5C"/>
    <w:rsid w:val="00E54083"/>
    <w:rsid w:val="00E540E7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55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2E5"/>
    <w:rsid w:val="00E62318"/>
    <w:rsid w:val="00E6236A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6EEF"/>
    <w:rsid w:val="00E67014"/>
    <w:rsid w:val="00E6704F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B8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69"/>
    <w:rsid w:val="00E71DC8"/>
    <w:rsid w:val="00E71E22"/>
    <w:rsid w:val="00E721CE"/>
    <w:rsid w:val="00E724AD"/>
    <w:rsid w:val="00E727F5"/>
    <w:rsid w:val="00E728EB"/>
    <w:rsid w:val="00E72A86"/>
    <w:rsid w:val="00E72BEE"/>
    <w:rsid w:val="00E72FE2"/>
    <w:rsid w:val="00E7345D"/>
    <w:rsid w:val="00E73595"/>
    <w:rsid w:val="00E7359C"/>
    <w:rsid w:val="00E735F7"/>
    <w:rsid w:val="00E73691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701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40C"/>
    <w:rsid w:val="00E77817"/>
    <w:rsid w:val="00E77905"/>
    <w:rsid w:val="00E7790E"/>
    <w:rsid w:val="00E77A30"/>
    <w:rsid w:val="00E77AE9"/>
    <w:rsid w:val="00E77D4A"/>
    <w:rsid w:val="00E77ED7"/>
    <w:rsid w:val="00E77F77"/>
    <w:rsid w:val="00E8011C"/>
    <w:rsid w:val="00E8026A"/>
    <w:rsid w:val="00E80732"/>
    <w:rsid w:val="00E80939"/>
    <w:rsid w:val="00E80A78"/>
    <w:rsid w:val="00E80E0F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B47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0B"/>
    <w:rsid w:val="00E84E1E"/>
    <w:rsid w:val="00E85095"/>
    <w:rsid w:val="00E8557B"/>
    <w:rsid w:val="00E856EB"/>
    <w:rsid w:val="00E859F2"/>
    <w:rsid w:val="00E85B2D"/>
    <w:rsid w:val="00E85B73"/>
    <w:rsid w:val="00E85D3A"/>
    <w:rsid w:val="00E85EE6"/>
    <w:rsid w:val="00E8612B"/>
    <w:rsid w:val="00E8621B"/>
    <w:rsid w:val="00E8628D"/>
    <w:rsid w:val="00E86530"/>
    <w:rsid w:val="00E868CD"/>
    <w:rsid w:val="00E869F3"/>
    <w:rsid w:val="00E86A88"/>
    <w:rsid w:val="00E8707E"/>
    <w:rsid w:val="00E8752A"/>
    <w:rsid w:val="00E87595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465"/>
    <w:rsid w:val="00E916B9"/>
    <w:rsid w:val="00E9173A"/>
    <w:rsid w:val="00E91C5F"/>
    <w:rsid w:val="00E91D94"/>
    <w:rsid w:val="00E9208C"/>
    <w:rsid w:val="00E924BC"/>
    <w:rsid w:val="00E92664"/>
    <w:rsid w:val="00E927A0"/>
    <w:rsid w:val="00E92A5B"/>
    <w:rsid w:val="00E92A98"/>
    <w:rsid w:val="00E92ADB"/>
    <w:rsid w:val="00E92B8E"/>
    <w:rsid w:val="00E92C13"/>
    <w:rsid w:val="00E92DD8"/>
    <w:rsid w:val="00E92DE9"/>
    <w:rsid w:val="00E93173"/>
    <w:rsid w:val="00E932DA"/>
    <w:rsid w:val="00E93624"/>
    <w:rsid w:val="00E93A2D"/>
    <w:rsid w:val="00E93A89"/>
    <w:rsid w:val="00E93B53"/>
    <w:rsid w:val="00E93B84"/>
    <w:rsid w:val="00E93B8D"/>
    <w:rsid w:val="00E93C7B"/>
    <w:rsid w:val="00E940AE"/>
    <w:rsid w:val="00E941F4"/>
    <w:rsid w:val="00E9466B"/>
    <w:rsid w:val="00E947E3"/>
    <w:rsid w:val="00E94D05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58"/>
    <w:rsid w:val="00E95793"/>
    <w:rsid w:val="00E95928"/>
    <w:rsid w:val="00E9594E"/>
    <w:rsid w:val="00E9598E"/>
    <w:rsid w:val="00E95A9A"/>
    <w:rsid w:val="00E95C45"/>
    <w:rsid w:val="00E9656A"/>
    <w:rsid w:val="00E967C4"/>
    <w:rsid w:val="00E96831"/>
    <w:rsid w:val="00E96A0E"/>
    <w:rsid w:val="00E96AEB"/>
    <w:rsid w:val="00E96E21"/>
    <w:rsid w:val="00E970E5"/>
    <w:rsid w:val="00E9712B"/>
    <w:rsid w:val="00E97362"/>
    <w:rsid w:val="00E979CB"/>
    <w:rsid w:val="00E97AC6"/>
    <w:rsid w:val="00E97AF6"/>
    <w:rsid w:val="00E97C1E"/>
    <w:rsid w:val="00E97C62"/>
    <w:rsid w:val="00E97C87"/>
    <w:rsid w:val="00E97F78"/>
    <w:rsid w:val="00EA01A4"/>
    <w:rsid w:val="00EA05E6"/>
    <w:rsid w:val="00EA0784"/>
    <w:rsid w:val="00EA0A78"/>
    <w:rsid w:val="00EA0B1A"/>
    <w:rsid w:val="00EA0CC2"/>
    <w:rsid w:val="00EA0D9E"/>
    <w:rsid w:val="00EA0E04"/>
    <w:rsid w:val="00EA0F7B"/>
    <w:rsid w:val="00EA1055"/>
    <w:rsid w:val="00EA12BC"/>
    <w:rsid w:val="00EA13C4"/>
    <w:rsid w:val="00EA13EF"/>
    <w:rsid w:val="00EA1507"/>
    <w:rsid w:val="00EA179E"/>
    <w:rsid w:val="00EA184C"/>
    <w:rsid w:val="00EA22C1"/>
    <w:rsid w:val="00EA22E2"/>
    <w:rsid w:val="00EA24FD"/>
    <w:rsid w:val="00EA2541"/>
    <w:rsid w:val="00EA2574"/>
    <w:rsid w:val="00EA2788"/>
    <w:rsid w:val="00EA2A8A"/>
    <w:rsid w:val="00EA2DD7"/>
    <w:rsid w:val="00EA2DEB"/>
    <w:rsid w:val="00EA2E61"/>
    <w:rsid w:val="00EA3400"/>
    <w:rsid w:val="00EA347D"/>
    <w:rsid w:val="00EA3634"/>
    <w:rsid w:val="00EA38A3"/>
    <w:rsid w:val="00EA3BB4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91B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14"/>
    <w:rsid w:val="00EA5E83"/>
    <w:rsid w:val="00EA5F79"/>
    <w:rsid w:val="00EA5FE1"/>
    <w:rsid w:val="00EA609C"/>
    <w:rsid w:val="00EA6304"/>
    <w:rsid w:val="00EA63D7"/>
    <w:rsid w:val="00EA6540"/>
    <w:rsid w:val="00EA6B7C"/>
    <w:rsid w:val="00EA6C88"/>
    <w:rsid w:val="00EA6DFE"/>
    <w:rsid w:val="00EA6EB4"/>
    <w:rsid w:val="00EA7022"/>
    <w:rsid w:val="00EA72BB"/>
    <w:rsid w:val="00EA7785"/>
    <w:rsid w:val="00EA782B"/>
    <w:rsid w:val="00EA7900"/>
    <w:rsid w:val="00EA79B7"/>
    <w:rsid w:val="00EA7A35"/>
    <w:rsid w:val="00EA7B8D"/>
    <w:rsid w:val="00EA7F2E"/>
    <w:rsid w:val="00EB0055"/>
    <w:rsid w:val="00EB018E"/>
    <w:rsid w:val="00EB0416"/>
    <w:rsid w:val="00EB0496"/>
    <w:rsid w:val="00EB09BA"/>
    <w:rsid w:val="00EB09EB"/>
    <w:rsid w:val="00EB0C40"/>
    <w:rsid w:val="00EB0E6B"/>
    <w:rsid w:val="00EB1014"/>
    <w:rsid w:val="00EB11AF"/>
    <w:rsid w:val="00EB145A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D9A"/>
    <w:rsid w:val="00EB2E19"/>
    <w:rsid w:val="00EB2FBF"/>
    <w:rsid w:val="00EB30E0"/>
    <w:rsid w:val="00EB30EF"/>
    <w:rsid w:val="00EB3109"/>
    <w:rsid w:val="00EB31E9"/>
    <w:rsid w:val="00EB3207"/>
    <w:rsid w:val="00EB3402"/>
    <w:rsid w:val="00EB34AA"/>
    <w:rsid w:val="00EB36A7"/>
    <w:rsid w:val="00EB3845"/>
    <w:rsid w:val="00EB3C51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9FD"/>
    <w:rsid w:val="00EB5BA0"/>
    <w:rsid w:val="00EB611D"/>
    <w:rsid w:val="00EB61C2"/>
    <w:rsid w:val="00EB637B"/>
    <w:rsid w:val="00EB6627"/>
    <w:rsid w:val="00EB671D"/>
    <w:rsid w:val="00EB6825"/>
    <w:rsid w:val="00EB689E"/>
    <w:rsid w:val="00EB697A"/>
    <w:rsid w:val="00EB6E89"/>
    <w:rsid w:val="00EB6F3B"/>
    <w:rsid w:val="00EB6FF2"/>
    <w:rsid w:val="00EB704D"/>
    <w:rsid w:val="00EB7139"/>
    <w:rsid w:val="00EB71D0"/>
    <w:rsid w:val="00EB7364"/>
    <w:rsid w:val="00EB7B57"/>
    <w:rsid w:val="00EB7C34"/>
    <w:rsid w:val="00EB7ED0"/>
    <w:rsid w:val="00EC0219"/>
    <w:rsid w:val="00EC027C"/>
    <w:rsid w:val="00EC03EB"/>
    <w:rsid w:val="00EC0627"/>
    <w:rsid w:val="00EC0696"/>
    <w:rsid w:val="00EC07E9"/>
    <w:rsid w:val="00EC0830"/>
    <w:rsid w:val="00EC0A7B"/>
    <w:rsid w:val="00EC0B1D"/>
    <w:rsid w:val="00EC0F89"/>
    <w:rsid w:val="00EC1184"/>
    <w:rsid w:val="00EC1B21"/>
    <w:rsid w:val="00EC2041"/>
    <w:rsid w:val="00EC2058"/>
    <w:rsid w:val="00EC2098"/>
    <w:rsid w:val="00EC222F"/>
    <w:rsid w:val="00EC2332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4FAE"/>
    <w:rsid w:val="00EC5314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47A"/>
    <w:rsid w:val="00EC76B9"/>
    <w:rsid w:val="00EC7752"/>
    <w:rsid w:val="00EC78C7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330"/>
    <w:rsid w:val="00ED249F"/>
    <w:rsid w:val="00ED27B9"/>
    <w:rsid w:val="00ED2DA7"/>
    <w:rsid w:val="00ED3117"/>
    <w:rsid w:val="00ED317A"/>
    <w:rsid w:val="00ED32E3"/>
    <w:rsid w:val="00ED3427"/>
    <w:rsid w:val="00ED3B42"/>
    <w:rsid w:val="00ED4146"/>
    <w:rsid w:val="00ED41AE"/>
    <w:rsid w:val="00ED4636"/>
    <w:rsid w:val="00ED47D0"/>
    <w:rsid w:val="00ED48FE"/>
    <w:rsid w:val="00ED4C9A"/>
    <w:rsid w:val="00ED4DE9"/>
    <w:rsid w:val="00ED562C"/>
    <w:rsid w:val="00ED56B2"/>
    <w:rsid w:val="00ED56CA"/>
    <w:rsid w:val="00ED56E2"/>
    <w:rsid w:val="00ED57DB"/>
    <w:rsid w:val="00ED59C6"/>
    <w:rsid w:val="00ED5A41"/>
    <w:rsid w:val="00ED5EA2"/>
    <w:rsid w:val="00ED5F6E"/>
    <w:rsid w:val="00ED629F"/>
    <w:rsid w:val="00ED635D"/>
    <w:rsid w:val="00ED6B08"/>
    <w:rsid w:val="00ED7235"/>
    <w:rsid w:val="00ED7667"/>
    <w:rsid w:val="00ED77E4"/>
    <w:rsid w:val="00EE0408"/>
    <w:rsid w:val="00EE044E"/>
    <w:rsid w:val="00EE0450"/>
    <w:rsid w:val="00EE0464"/>
    <w:rsid w:val="00EE04F0"/>
    <w:rsid w:val="00EE051D"/>
    <w:rsid w:val="00EE0727"/>
    <w:rsid w:val="00EE09E9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B6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3D7D"/>
    <w:rsid w:val="00EE49C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1"/>
    <w:rsid w:val="00EE68AA"/>
    <w:rsid w:val="00EE7114"/>
    <w:rsid w:val="00EE7231"/>
    <w:rsid w:val="00EE734C"/>
    <w:rsid w:val="00EE73F9"/>
    <w:rsid w:val="00EE76E3"/>
    <w:rsid w:val="00EE776A"/>
    <w:rsid w:val="00EE783B"/>
    <w:rsid w:val="00EE7C38"/>
    <w:rsid w:val="00EE7D39"/>
    <w:rsid w:val="00EF002A"/>
    <w:rsid w:val="00EF0050"/>
    <w:rsid w:val="00EF0304"/>
    <w:rsid w:val="00EF0576"/>
    <w:rsid w:val="00EF05D6"/>
    <w:rsid w:val="00EF0780"/>
    <w:rsid w:val="00EF0791"/>
    <w:rsid w:val="00EF08B1"/>
    <w:rsid w:val="00EF094E"/>
    <w:rsid w:val="00EF0B8F"/>
    <w:rsid w:val="00EF0B93"/>
    <w:rsid w:val="00EF10B5"/>
    <w:rsid w:val="00EF14AA"/>
    <w:rsid w:val="00EF1751"/>
    <w:rsid w:val="00EF1979"/>
    <w:rsid w:val="00EF1AF2"/>
    <w:rsid w:val="00EF2156"/>
    <w:rsid w:val="00EF225B"/>
    <w:rsid w:val="00EF234F"/>
    <w:rsid w:val="00EF270D"/>
    <w:rsid w:val="00EF2800"/>
    <w:rsid w:val="00EF2A2F"/>
    <w:rsid w:val="00EF2AA0"/>
    <w:rsid w:val="00EF2B43"/>
    <w:rsid w:val="00EF2F27"/>
    <w:rsid w:val="00EF32BA"/>
    <w:rsid w:val="00EF3720"/>
    <w:rsid w:val="00EF37A0"/>
    <w:rsid w:val="00EF3866"/>
    <w:rsid w:val="00EF3D52"/>
    <w:rsid w:val="00EF3E14"/>
    <w:rsid w:val="00EF3E22"/>
    <w:rsid w:val="00EF407E"/>
    <w:rsid w:val="00EF425C"/>
    <w:rsid w:val="00EF44D7"/>
    <w:rsid w:val="00EF4650"/>
    <w:rsid w:val="00EF47E8"/>
    <w:rsid w:val="00EF490F"/>
    <w:rsid w:val="00EF4945"/>
    <w:rsid w:val="00EF4B3A"/>
    <w:rsid w:val="00EF4B9A"/>
    <w:rsid w:val="00EF4BB5"/>
    <w:rsid w:val="00EF4BC9"/>
    <w:rsid w:val="00EF4C8E"/>
    <w:rsid w:val="00EF4F0F"/>
    <w:rsid w:val="00EF50D1"/>
    <w:rsid w:val="00EF5600"/>
    <w:rsid w:val="00EF5960"/>
    <w:rsid w:val="00EF5B44"/>
    <w:rsid w:val="00EF5F5B"/>
    <w:rsid w:val="00EF6200"/>
    <w:rsid w:val="00EF6574"/>
    <w:rsid w:val="00EF6881"/>
    <w:rsid w:val="00EF699A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E39"/>
    <w:rsid w:val="00EF7FDB"/>
    <w:rsid w:val="00F00072"/>
    <w:rsid w:val="00F0009B"/>
    <w:rsid w:val="00F000AB"/>
    <w:rsid w:val="00F000D7"/>
    <w:rsid w:val="00F00199"/>
    <w:rsid w:val="00F003C4"/>
    <w:rsid w:val="00F008BB"/>
    <w:rsid w:val="00F00E2A"/>
    <w:rsid w:val="00F00E89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CE5"/>
    <w:rsid w:val="00F02D4E"/>
    <w:rsid w:val="00F02E6C"/>
    <w:rsid w:val="00F03053"/>
    <w:rsid w:val="00F03207"/>
    <w:rsid w:val="00F03210"/>
    <w:rsid w:val="00F034FF"/>
    <w:rsid w:val="00F036A5"/>
    <w:rsid w:val="00F03C52"/>
    <w:rsid w:val="00F03CFB"/>
    <w:rsid w:val="00F03D1F"/>
    <w:rsid w:val="00F03D41"/>
    <w:rsid w:val="00F0406F"/>
    <w:rsid w:val="00F041C1"/>
    <w:rsid w:val="00F042EC"/>
    <w:rsid w:val="00F044C7"/>
    <w:rsid w:val="00F045B8"/>
    <w:rsid w:val="00F04B63"/>
    <w:rsid w:val="00F04EFF"/>
    <w:rsid w:val="00F05550"/>
    <w:rsid w:val="00F05655"/>
    <w:rsid w:val="00F05913"/>
    <w:rsid w:val="00F0592A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6FB6"/>
    <w:rsid w:val="00F07086"/>
    <w:rsid w:val="00F07574"/>
    <w:rsid w:val="00F07782"/>
    <w:rsid w:val="00F07A40"/>
    <w:rsid w:val="00F07A98"/>
    <w:rsid w:val="00F07C3E"/>
    <w:rsid w:val="00F07CD7"/>
    <w:rsid w:val="00F07E99"/>
    <w:rsid w:val="00F07F1D"/>
    <w:rsid w:val="00F07FF7"/>
    <w:rsid w:val="00F1016D"/>
    <w:rsid w:val="00F10372"/>
    <w:rsid w:val="00F10632"/>
    <w:rsid w:val="00F10CD1"/>
    <w:rsid w:val="00F10D21"/>
    <w:rsid w:val="00F112C7"/>
    <w:rsid w:val="00F11368"/>
    <w:rsid w:val="00F11527"/>
    <w:rsid w:val="00F1154F"/>
    <w:rsid w:val="00F117AF"/>
    <w:rsid w:val="00F11852"/>
    <w:rsid w:val="00F119F2"/>
    <w:rsid w:val="00F12089"/>
    <w:rsid w:val="00F12273"/>
    <w:rsid w:val="00F1229C"/>
    <w:rsid w:val="00F1240E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46"/>
    <w:rsid w:val="00F1325F"/>
    <w:rsid w:val="00F1355B"/>
    <w:rsid w:val="00F1372B"/>
    <w:rsid w:val="00F13741"/>
    <w:rsid w:val="00F13B15"/>
    <w:rsid w:val="00F13C72"/>
    <w:rsid w:val="00F13D2E"/>
    <w:rsid w:val="00F13E68"/>
    <w:rsid w:val="00F13F6D"/>
    <w:rsid w:val="00F13FBE"/>
    <w:rsid w:val="00F1405F"/>
    <w:rsid w:val="00F142FB"/>
    <w:rsid w:val="00F143A3"/>
    <w:rsid w:val="00F146DB"/>
    <w:rsid w:val="00F147E3"/>
    <w:rsid w:val="00F1489C"/>
    <w:rsid w:val="00F14ABD"/>
    <w:rsid w:val="00F14CC6"/>
    <w:rsid w:val="00F14D7D"/>
    <w:rsid w:val="00F14FB2"/>
    <w:rsid w:val="00F15023"/>
    <w:rsid w:val="00F1503B"/>
    <w:rsid w:val="00F151D2"/>
    <w:rsid w:val="00F152F9"/>
    <w:rsid w:val="00F1567B"/>
    <w:rsid w:val="00F1572E"/>
    <w:rsid w:val="00F158D9"/>
    <w:rsid w:val="00F158F0"/>
    <w:rsid w:val="00F15963"/>
    <w:rsid w:val="00F15995"/>
    <w:rsid w:val="00F15AB5"/>
    <w:rsid w:val="00F15C64"/>
    <w:rsid w:val="00F15CA2"/>
    <w:rsid w:val="00F15DAD"/>
    <w:rsid w:val="00F1641D"/>
    <w:rsid w:val="00F168A7"/>
    <w:rsid w:val="00F16980"/>
    <w:rsid w:val="00F16F1A"/>
    <w:rsid w:val="00F1702B"/>
    <w:rsid w:val="00F1721F"/>
    <w:rsid w:val="00F17FF5"/>
    <w:rsid w:val="00F17FFE"/>
    <w:rsid w:val="00F20041"/>
    <w:rsid w:val="00F2011A"/>
    <w:rsid w:val="00F201F0"/>
    <w:rsid w:val="00F204A1"/>
    <w:rsid w:val="00F204E1"/>
    <w:rsid w:val="00F206F4"/>
    <w:rsid w:val="00F20C95"/>
    <w:rsid w:val="00F20E43"/>
    <w:rsid w:val="00F20E44"/>
    <w:rsid w:val="00F210DA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5B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652"/>
    <w:rsid w:val="00F25664"/>
    <w:rsid w:val="00F259B8"/>
    <w:rsid w:val="00F25BC3"/>
    <w:rsid w:val="00F25BFB"/>
    <w:rsid w:val="00F25C7B"/>
    <w:rsid w:val="00F26195"/>
    <w:rsid w:val="00F262DD"/>
    <w:rsid w:val="00F26496"/>
    <w:rsid w:val="00F268B8"/>
    <w:rsid w:val="00F26AA8"/>
    <w:rsid w:val="00F2704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83B"/>
    <w:rsid w:val="00F30962"/>
    <w:rsid w:val="00F30984"/>
    <w:rsid w:val="00F30AAE"/>
    <w:rsid w:val="00F310E5"/>
    <w:rsid w:val="00F316EB"/>
    <w:rsid w:val="00F3198E"/>
    <w:rsid w:val="00F31CB8"/>
    <w:rsid w:val="00F31D82"/>
    <w:rsid w:val="00F31EE4"/>
    <w:rsid w:val="00F32025"/>
    <w:rsid w:val="00F3205A"/>
    <w:rsid w:val="00F320C2"/>
    <w:rsid w:val="00F32610"/>
    <w:rsid w:val="00F32913"/>
    <w:rsid w:val="00F32CDD"/>
    <w:rsid w:val="00F32D7F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87B"/>
    <w:rsid w:val="00F33A43"/>
    <w:rsid w:val="00F33C27"/>
    <w:rsid w:val="00F3422A"/>
    <w:rsid w:val="00F3450E"/>
    <w:rsid w:val="00F34530"/>
    <w:rsid w:val="00F347BA"/>
    <w:rsid w:val="00F34835"/>
    <w:rsid w:val="00F3485C"/>
    <w:rsid w:val="00F348C7"/>
    <w:rsid w:val="00F34F27"/>
    <w:rsid w:val="00F34FE2"/>
    <w:rsid w:val="00F35213"/>
    <w:rsid w:val="00F3533D"/>
    <w:rsid w:val="00F3561A"/>
    <w:rsid w:val="00F356A6"/>
    <w:rsid w:val="00F3586D"/>
    <w:rsid w:val="00F35892"/>
    <w:rsid w:val="00F35DE1"/>
    <w:rsid w:val="00F35DF2"/>
    <w:rsid w:val="00F35E81"/>
    <w:rsid w:val="00F35FC3"/>
    <w:rsid w:val="00F36043"/>
    <w:rsid w:val="00F360AC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D6F"/>
    <w:rsid w:val="00F37E6F"/>
    <w:rsid w:val="00F37F98"/>
    <w:rsid w:val="00F403EF"/>
    <w:rsid w:val="00F40B01"/>
    <w:rsid w:val="00F40B51"/>
    <w:rsid w:val="00F40D4F"/>
    <w:rsid w:val="00F40E11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69B"/>
    <w:rsid w:val="00F428CE"/>
    <w:rsid w:val="00F428FA"/>
    <w:rsid w:val="00F42B01"/>
    <w:rsid w:val="00F42DF0"/>
    <w:rsid w:val="00F42F23"/>
    <w:rsid w:val="00F42F5C"/>
    <w:rsid w:val="00F42FDD"/>
    <w:rsid w:val="00F43089"/>
    <w:rsid w:val="00F43134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A8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4BCA"/>
    <w:rsid w:val="00F45161"/>
    <w:rsid w:val="00F454F3"/>
    <w:rsid w:val="00F45523"/>
    <w:rsid w:val="00F45570"/>
    <w:rsid w:val="00F45B07"/>
    <w:rsid w:val="00F45C71"/>
    <w:rsid w:val="00F46058"/>
    <w:rsid w:val="00F46089"/>
    <w:rsid w:val="00F46709"/>
    <w:rsid w:val="00F46A3C"/>
    <w:rsid w:val="00F46C54"/>
    <w:rsid w:val="00F46DEF"/>
    <w:rsid w:val="00F46F4D"/>
    <w:rsid w:val="00F46F94"/>
    <w:rsid w:val="00F471B3"/>
    <w:rsid w:val="00F477C4"/>
    <w:rsid w:val="00F479B3"/>
    <w:rsid w:val="00F47B6B"/>
    <w:rsid w:val="00F47C06"/>
    <w:rsid w:val="00F47E24"/>
    <w:rsid w:val="00F47EC3"/>
    <w:rsid w:val="00F50310"/>
    <w:rsid w:val="00F506E8"/>
    <w:rsid w:val="00F5072D"/>
    <w:rsid w:val="00F507F9"/>
    <w:rsid w:val="00F5092D"/>
    <w:rsid w:val="00F50A37"/>
    <w:rsid w:val="00F50EC6"/>
    <w:rsid w:val="00F50EEB"/>
    <w:rsid w:val="00F50F8B"/>
    <w:rsid w:val="00F5154A"/>
    <w:rsid w:val="00F5178A"/>
    <w:rsid w:val="00F51842"/>
    <w:rsid w:val="00F51DD0"/>
    <w:rsid w:val="00F51E17"/>
    <w:rsid w:val="00F51E33"/>
    <w:rsid w:val="00F51EF5"/>
    <w:rsid w:val="00F52475"/>
    <w:rsid w:val="00F524D2"/>
    <w:rsid w:val="00F524DA"/>
    <w:rsid w:val="00F52911"/>
    <w:rsid w:val="00F52BEF"/>
    <w:rsid w:val="00F52CE5"/>
    <w:rsid w:val="00F52E66"/>
    <w:rsid w:val="00F52EA3"/>
    <w:rsid w:val="00F533BF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4FB"/>
    <w:rsid w:val="00F54523"/>
    <w:rsid w:val="00F5473A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A49"/>
    <w:rsid w:val="00F56A8B"/>
    <w:rsid w:val="00F56C78"/>
    <w:rsid w:val="00F56F94"/>
    <w:rsid w:val="00F56FC6"/>
    <w:rsid w:val="00F5707C"/>
    <w:rsid w:val="00F5708F"/>
    <w:rsid w:val="00F5750C"/>
    <w:rsid w:val="00F5760D"/>
    <w:rsid w:val="00F576D9"/>
    <w:rsid w:val="00F57704"/>
    <w:rsid w:val="00F57D1A"/>
    <w:rsid w:val="00F60394"/>
    <w:rsid w:val="00F603C9"/>
    <w:rsid w:val="00F603D2"/>
    <w:rsid w:val="00F6058D"/>
    <w:rsid w:val="00F606BF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A90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3DEC"/>
    <w:rsid w:val="00F6411A"/>
    <w:rsid w:val="00F6414F"/>
    <w:rsid w:val="00F646BC"/>
    <w:rsid w:val="00F646DD"/>
    <w:rsid w:val="00F64CA8"/>
    <w:rsid w:val="00F65040"/>
    <w:rsid w:val="00F650B0"/>
    <w:rsid w:val="00F650BF"/>
    <w:rsid w:val="00F6518A"/>
    <w:rsid w:val="00F658B3"/>
    <w:rsid w:val="00F65CF0"/>
    <w:rsid w:val="00F660D5"/>
    <w:rsid w:val="00F663AF"/>
    <w:rsid w:val="00F663B3"/>
    <w:rsid w:val="00F663F6"/>
    <w:rsid w:val="00F66417"/>
    <w:rsid w:val="00F66420"/>
    <w:rsid w:val="00F66465"/>
    <w:rsid w:val="00F666B0"/>
    <w:rsid w:val="00F66C79"/>
    <w:rsid w:val="00F66F70"/>
    <w:rsid w:val="00F67017"/>
    <w:rsid w:val="00F67072"/>
    <w:rsid w:val="00F67353"/>
    <w:rsid w:val="00F673AA"/>
    <w:rsid w:val="00F6785B"/>
    <w:rsid w:val="00F67A11"/>
    <w:rsid w:val="00F70093"/>
    <w:rsid w:val="00F7031F"/>
    <w:rsid w:val="00F704FC"/>
    <w:rsid w:val="00F7081F"/>
    <w:rsid w:val="00F70861"/>
    <w:rsid w:val="00F70BB3"/>
    <w:rsid w:val="00F70D00"/>
    <w:rsid w:val="00F71617"/>
    <w:rsid w:val="00F716AE"/>
    <w:rsid w:val="00F71830"/>
    <w:rsid w:val="00F71A67"/>
    <w:rsid w:val="00F71B36"/>
    <w:rsid w:val="00F720D9"/>
    <w:rsid w:val="00F7214D"/>
    <w:rsid w:val="00F723A0"/>
    <w:rsid w:val="00F723C6"/>
    <w:rsid w:val="00F7251C"/>
    <w:rsid w:val="00F725A6"/>
    <w:rsid w:val="00F72665"/>
    <w:rsid w:val="00F72D18"/>
    <w:rsid w:val="00F72FA0"/>
    <w:rsid w:val="00F73988"/>
    <w:rsid w:val="00F739E8"/>
    <w:rsid w:val="00F73BD5"/>
    <w:rsid w:val="00F73F2D"/>
    <w:rsid w:val="00F74102"/>
    <w:rsid w:val="00F74130"/>
    <w:rsid w:val="00F742B2"/>
    <w:rsid w:val="00F74477"/>
    <w:rsid w:val="00F74DDA"/>
    <w:rsid w:val="00F74FDB"/>
    <w:rsid w:val="00F753B9"/>
    <w:rsid w:val="00F753CA"/>
    <w:rsid w:val="00F75A7A"/>
    <w:rsid w:val="00F75B5C"/>
    <w:rsid w:val="00F75D7A"/>
    <w:rsid w:val="00F762D3"/>
    <w:rsid w:val="00F76356"/>
    <w:rsid w:val="00F76413"/>
    <w:rsid w:val="00F76488"/>
    <w:rsid w:val="00F764F4"/>
    <w:rsid w:val="00F765A1"/>
    <w:rsid w:val="00F769B2"/>
    <w:rsid w:val="00F76C4E"/>
    <w:rsid w:val="00F76D53"/>
    <w:rsid w:val="00F76D89"/>
    <w:rsid w:val="00F76DF4"/>
    <w:rsid w:val="00F76E8E"/>
    <w:rsid w:val="00F771A3"/>
    <w:rsid w:val="00F772E7"/>
    <w:rsid w:val="00F774EC"/>
    <w:rsid w:val="00F77604"/>
    <w:rsid w:val="00F777A7"/>
    <w:rsid w:val="00F77894"/>
    <w:rsid w:val="00F77A95"/>
    <w:rsid w:val="00F77C11"/>
    <w:rsid w:val="00F77D96"/>
    <w:rsid w:val="00F77EE3"/>
    <w:rsid w:val="00F80043"/>
    <w:rsid w:val="00F8009B"/>
    <w:rsid w:val="00F80210"/>
    <w:rsid w:val="00F803F1"/>
    <w:rsid w:val="00F80428"/>
    <w:rsid w:val="00F80538"/>
    <w:rsid w:val="00F807D6"/>
    <w:rsid w:val="00F80E18"/>
    <w:rsid w:val="00F80F23"/>
    <w:rsid w:val="00F80F2E"/>
    <w:rsid w:val="00F80F50"/>
    <w:rsid w:val="00F80F8C"/>
    <w:rsid w:val="00F8100E"/>
    <w:rsid w:val="00F8138C"/>
    <w:rsid w:val="00F8141B"/>
    <w:rsid w:val="00F815BD"/>
    <w:rsid w:val="00F815CF"/>
    <w:rsid w:val="00F8180C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4DBB"/>
    <w:rsid w:val="00F850DE"/>
    <w:rsid w:val="00F85225"/>
    <w:rsid w:val="00F85458"/>
    <w:rsid w:val="00F85475"/>
    <w:rsid w:val="00F8561F"/>
    <w:rsid w:val="00F857B2"/>
    <w:rsid w:val="00F85A71"/>
    <w:rsid w:val="00F85A88"/>
    <w:rsid w:val="00F85ACC"/>
    <w:rsid w:val="00F85AEF"/>
    <w:rsid w:val="00F85B48"/>
    <w:rsid w:val="00F85B6C"/>
    <w:rsid w:val="00F85BC5"/>
    <w:rsid w:val="00F85C89"/>
    <w:rsid w:val="00F85D96"/>
    <w:rsid w:val="00F85E01"/>
    <w:rsid w:val="00F85E0B"/>
    <w:rsid w:val="00F860BE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C79"/>
    <w:rsid w:val="00F86E23"/>
    <w:rsid w:val="00F86FD7"/>
    <w:rsid w:val="00F8722C"/>
    <w:rsid w:val="00F87352"/>
    <w:rsid w:val="00F8760D"/>
    <w:rsid w:val="00F877D1"/>
    <w:rsid w:val="00F87B08"/>
    <w:rsid w:val="00F87F38"/>
    <w:rsid w:val="00F87F3B"/>
    <w:rsid w:val="00F901B2"/>
    <w:rsid w:val="00F901CC"/>
    <w:rsid w:val="00F903C5"/>
    <w:rsid w:val="00F9061F"/>
    <w:rsid w:val="00F90696"/>
    <w:rsid w:val="00F909C2"/>
    <w:rsid w:val="00F90A03"/>
    <w:rsid w:val="00F9108D"/>
    <w:rsid w:val="00F911BD"/>
    <w:rsid w:val="00F9134A"/>
    <w:rsid w:val="00F915EA"/>
    <w:rsid w:val="00F91650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2D78"/>
    <w:rsid w:val="00F930CB"/>
    <w:rsid w:val="00F93122"/>
    <w:rsid w:val="00F9332C"/>
    <w:rsid w:val="00F93612"/>
    <w:rsid w:val="00F93AD5"/>
    <w:rsid w:val="00F93ADF"/>
    <w:rsid w:val="00F93B71"/>
    <w:rsid w:val="00F93EC0"/>
    <w:rsid w:val="00F9418A"/>
    <w:rsid w:val="00F941F9"/>
    <w:rsid w:val="00F94284"/>
    <w:rsid w:val="00F94DC3"/>
    <w:rsid w:val="00F9530F"/>
    <w:rsid w:val="00F95688"/>
    <w:rsid w:val="00F958A0"/>
    <w:rsid w:val="00F959F5"/>
    <w:rsid w:val="00F95BA3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98"/>
    <w:rsid w:val="00F975A0"/>
    <w:rsid w:val="00F979A7"/>
    <w:rsid w:val="00F97AED"/>
    <w:rsid w:val="00F97BDD"/>
    <w:rsid w:val="00F97E30"/>
    <w:rsid w:val="00F97E57"/>
    <w:rsid w:val="00FA0033"/>
    <w:rsid w:val="00FA0132"/>
    <w:rsid w:val="00FA0463"/>
    <w:rsid w:val="00FA0481"/>
    <w:rsid w:val="00FA05E2"/>
    <w:rsid w:val="00FA0689"/>
    <w:rsid w:val="00FA078C"/>
    <w:rsid w:val="00FA082A"/>
    <w:rsid w:val="00FA08CB"/>
    <w:rsid w:val="00FA0999"/>
    <w:rsid w:val="00FA0AE4"/>
    <w:rsid w:val="00FA0C8E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C8F"/>
    <w:rsid w:val="00FA2E01"/>
    <w:rsid w:val="00FA2E09"/>
    <w:rsid w:val="00FA3077"/>
    <w:rsid w:val="00FA30B8"/>
    <w:rsid w:val="00FA32A1"/>
    <w:rsid w:val="00FA32EC"/>
    <w:rsid w:val="00FA3E32"/>
    <w:rsid w:val="00FA3FA8"/>
    <w:rsid w:val="00FA404A"/>
    <w:rsid w:val="00FA4300"/>
    <w:rsid w:val="00FA43BF"/>
    <w:rsid w:val="00FA4452"/>
    <w:rsid w:val="00FA44FC"/>
    <w:rsid w:val="00FA464C"/>
    <w:rsid w:val="00FA465A"/>
    <w:rsid w:val="00FA48C7"/>
    <w:rsid w:val="00FA4B52"/>
    <w:rsid w:val="00FA4C5F"/>
    <w:rsid w:val="00FA4C6A"/>
    <w:rsid w:val="00FA4D09"/>
    <w:rsid w:val="00FA532E"/>
    <w:rsid w:val="00FA558B"/>
    <w:rsid w:val="00FA569F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A9"/>
    <w:rsid w:val="00FA77BF"/>
    <w:rsid w:val="00FA7AB2"/>
    <w:rsid w:val="00FA7F57"/>
    <w:rsid w:val="00FB0009"/>
    <w:rsid w:val="00FB00E9"/>
    <w:rsid w:val="00FB0303"/>
    <w:rsid w:val="00FB0312"/>
    <w:rsid w:val="00FB0564"/>
    <w:rsid w:val="00FB0756"/>
    <w:rsid w:val="00FB07C6"/>
    <w:rsid w:val="00FB0856"/>
    <w:rsid w:val="00FB0C65"/>
    <w:rsid w:val="00FB0D21"/>
    <w:rsid w:val="00FB0D6F"/>
    <w:rsid w:val="00FB104A"/>
    <w:rsid w:val="00FB10F3"/>
    <w:rsid w:val="00FB123A"/>
    <w:rsid w:val="00FB12AE"/>
    <w:rsid w:val="00FB132E"/>
    <w:rsid w:val="00FB162F"/>
    <w:rsid w:val="00FB1A8F"/>
    <w:rsid w:val="00FB1AA3"/>
    <w:rsid w:val="00FB1E62"/>
    <w:rsid w:val="00FB2060"/>
    <w:rsid w:val="00FB232E"/>
    <w:rsid w:val="00FB23A7"/>
    <w:rsid w:val="00FB2A4E"/>
    <w:rsid w:val="00FB2B5E"/>
    <w:rsid w:val="00FB2C91"/>
    <w:rsid w:val="00FB2D75"/>
    <w:rsid w:val="00FB2FB8"/>
    <w:rsid w:val="00FB335F"/>
    <w:rsid w:val="00FB3420"/>
    <w:rsid w:val="00FB3448"/>
    <w:rsid w:val="00FB3692"/>
    <w:rsid w:val="00FB36FD"/>
    <w:rsid w:val="00FB3742"/>
    <w:rsid w:val="00FB3BE8"/>
    <w:rsid w:val="00FB4546"/>
    <w:rsid w:val="00FB459E"/>
    <w:rsid w:val="00FB45A7"/>
    <w:rsid w:val="00FB46BF"/>
    <w:rsid w:val="00FB49B1"/>
    <w:rsid w:val="00FB4CA9"/>
    <w:rsid w:val="00FB4D45"/>
    <w:rsid w:val="00FB4FB8"/>
    <w:rsid w:val="00FB5002"/>
    <w:rsid w:val="00FB50B3"/>
    <w:rsid w:val="00FB51CF"/>
    <w:rsid w:val="00FB5726"/>
    <w:rsid w:val="00FB59B8"/>
    <w:rsid w:val="00FB5B06"/>
    <w:rsid w:val="00FB5C74"/>
    <w:rsid w:val="00FB5DF7"/>
    <w:rsid w:val="00FB5DFB"/>
    <w:rsid w:val="00FB6AAD"/>
    <w:rsid w:val="00FB6BFC"/>
    <w:rsid w:val="00FB7329"/>
    <w:rsid w:val="00FB7537"/>
    <w:rsid w:val="00FB78FF"/>
    <w:rsid w:val="00FB7964"/>
    <w:rsid w:val="00FB7A4C"/>
    <w:rsid w:val="00FB7BD6"/>
    <w:rsid w:val="00FB7F32"/>
    <w:rsid w:val="00FB7F63"/>
    <w:rsid w:val="00FC0072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B78"/>
    <w:rsid w:val="00FC2DD6"/>
    <w:rsid w:val="00FC2E8A"/>
    <w:rsid w:val="00FC2FE5"/>
    <w:rsid w:val="00FC32D8"/>
    <w:rsid w:val="00FC3498"/>
    <w:rsid w:val="00FC3570"/>
    <w:rsid w:val="00FC35BE"/>
    <w:rsid w:val="00FC363A"/>
    <w:rsid w:val="00FC366A"/>
    <w:rsid w:val="00FC388F"/>
    <w:rsid w:val="00FC38B8"/>
    <w:rsid w:val="00FC3AA6"/>
    <w:rsid w:val="00FC3B04"/>
    <w:rsid w:val="00FC3B38"/>
    <w:rsid w:val="00FC3D47"/>
    <w:rsid w:val="00FC3E2D"/>
    <w:rsid w:val="00FC40C3"/>
    <w:rsid w:val="00FC42A3"/>
    <w:rsid w:val="00FC467D"/>
    <w:rsid w:val="00FC4CCE"/>
    <w:rsid w:val="00FC4E72"/>
    <w:rsid w:val="00FC504E"/>
    <w:rsid w:val="00FC50B8"/>
    <w:rsid w:val="00FC52B4"/>
    <w:rsid w:val="00FC55A5"/>
    <w:rsid w:val="00FC591C"/>
    <w:rsid w:val="00FC59FA"/>
    <w:rsid w:val="00FC5EAE"/>
    <w:rsid w:val="00FC5EF5"/>
    <w:rsid w:val="00FC5FB2"/>
    <w:rsid w:val="00FC60DF"/>
    <w:rsid w:val="00FC61AD"/>
    <w:rsid w:val="00FC627F"/>
    <w:rsid w:val="00FC64B0"/>
    <w:rsid w:val="00FC68B2"/>
    <w:rsid w:val="00FC6C6B"/>
    <w:rsid w:val="00FC6D36"/>
    <w:rsid w:val="00FC6DA9"/>
    <w:rsid w:val="00FC6DD4"/>
    <w:rsid w:val="00FC6F64"/>
    <w:rsid w:val="00FC6F98"/>
    <w:rsid w:val="00FC6FD6"/>
    <w:rsid w:val="00FC702E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AD0"/>
    <w:rsid w:val="00FC7DB5"/>
    <w:rsid w:val="00FC7EE4"/>
    <w:rsid w:val="00FD0001"/>
    <w:rsid w:val="00FD02B5"/>
    <w:rsid w:val="00FD0314"/>
    <w:rsid w:val="00FD04BF"/>
    <w:rsid w:val="00FD069C"/>
    <w:rsid w:val="00FD0C33"/>
    <w:rsid w:val="00FD1078"/>
    <w:rsid w:val="00FD127B"/>
    <w:rsid w:val="00FD12CB"/>
    <w:rsid w:val="00FD1371"/>
    <w:rsid w:val="00FD16C5"/>
    <w:rsid w:val="00FD173F"/>
    <w:rsid w:val="00FD17F6"/>
    <w:rsid w:val="00FD187A"/>
    <w:rsid w:val="00FD1A3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07"/>
    <w:rsid w:val="00FD2854"/>
    <w:rsid w:val="00FD2A30"/>
    <w:rsid w:val="00FD2B5B"/>
    <w:rsid w:val="00FD2BEB"/>
    <w:rsid w:val="00FD301D"/>
    <w:rsid w:val="00FD32A6"/>
    <w:rsid w:val="00FD3552"/>
    <w:rsid w:val="00FD36C7"/>
    <w:rsid w:val="00FD45B4"/>
    <w:rsid w:val="00FD463A"/>
    <w:rsid w:val="00FD4910"/>
    <w:rsid w:val="00FD4C76"/>
    <w:rsid w:val="00FD4CF3"/>
    <w:rsid w:val="00FD4EDB"/>
    <w:rsid w:val="00FD4F29"/>
    <w:rsid w:val="00FD5099"/>
    <w:rsid w:val="00FD50C0"/>
    <w:rsid w:val="00FD528E"/>
    <w:rsid w:val="00FD530D"/>
    <w:rsid w:val="00FD5414"/>
    <w:rsid w:val="00FD54C8"/>
    <w:rsid w:val="00FD5684"/>
    <w:rsid w:val="00FD5787"/>
    <w:rsid w:val="00FD57A0"/>
    <w:rsid w:val="00FD5999"/>
    <w:rsid w:val="00FD5A6A"/>
    <w:rsid w:val="00FD5DA6"/>
    <w:rsid w:val="00FD5DCD"/>
    <w:rsid w:val="00FD5E06"/>
    <w:rsid w:val="00FD5F46"/>
    <w:rsid w:val="00FD638E"/>
    <w:rsid w:val="00FD6501"/>
    <w:rsid w:val="00FD6617"/>
    <w:rsid w:val="00FD6641"/>
    <w:rsid w:val="00FD6858"/>
    <w:rsid w:val="00FD6896"/>
    <w:rsid w:val="00FD68D9"/>
    <w:rsid w:val="00FD69AA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879"/>
    <w:rsid w:val="00FE0A66"/>
    <w:rsid w:val="00FE1122"/>
    <w:rsid w:val="00FE1154"/>
    <w:rsid w:val="00FE13E6"/>
    <w:rsid w:val="00FE176E"/>
    <w:rsid w:val="00FE1959"/>
    <w:rsid w:val="00FE1B8F"/>
    <w:rsid w:val="00FE1B9E"/>
    <w:rsid w:val="00FE1EC4"/>
    <w:rsid w:val="00FE1F27"/>
    <w:rsid w:val="00FE233F"/>
    <w:rsid w:val="00FE2755"/>
    <w:rsid w:val="00FE2958"/>
    <w:rsid w:val="00FE2A07"/>
    <w:rsid w:val="00FE2BA7"/>
    <w:rsid w:val="00FE2E62"/>
    <w:rsid w:val="00FE3316"/>
    <w:rsid w:val="00FE33E6"/>
    <w:rsid w:val="00FE344D"/>
    <w:rsid w:val="00FE34D9"/>
    <w:rsid w:val="00FE3716"/>
    <w:rsid w:val="00FE3768"/>
    <w:rsid w:val="00FE3C30"/>
    <w:rsid w:val="00FE3D6C"/>
    <w:rsid w:val="00FE44C0"/>
    <w:rsid w:val="00FE461C"/>
    <w:rsid w:val="00FE468E"/>
    <w:rsid w:val="00FE4906"/>
    <w:rsid w:val="00FE4CC8"/>
    <w:rsid w:val="00FE4E60"/>
    <w:rsid w:val="00FE5044"/>
    <w:rsid w:val="00FE5045"/>
    <w:rsid w:val="00FE50F9"/>
    <w:rsid w:val="00FE5304"/>
    <w:rsid w:val="00FE57C3"/>
    <w:rsid w:val="00FE58AE"/>
    <w:rsid w:val="00FE59AF"/>
    <w:rsid w:val="00FE5A02"/>
    <w:rsid w:val="00FE5A6A"/>
    <w:rsid w:val="00FE5F2B"/>
    <w:rsid w:val="00FE6222"/>
    <w:rsid w:val="00FE6345"/>
    <w:rsid w:val="00FE6A6D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9"/>
    <w:rsid w:val="00FE7D1C"/>
    <w:rsid w:val="00FF002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2C8B"/>
    <w:rsid w:val="00FF3317"/>
    <w:rsid w:val="00FF3401"/>
    <w:rsid w:val="00FF3427"/>
    <w:rsid w:val="00FF34E3"/>
    <w:rsid w:val="00FF377B"/>
    <w:rsid w:val="00FF3862"/>
    <w:rsid w:val="00FF39F1"/>
    <w:rsid w:val="00FF3CF4"/>
    <w:rsid w:val="00FF3D2D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278"/>
    <w:rsid w:val="00FF5630"/>
    <w:rsid w:val="00FF564E"/>
    <w:rsid w:val="00FF5789"/>
    <w:rsid w:val="00FF5898"/>
    <w:rsid w:val="00FF5A7C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EE0"/>
    <w:rsid w:val="00FF7F26"/>
    <w:rsid w:val="016034B4"/>
    <w:rsid w:val="01D22DFB"/>
    <w:rsid w:val="01EB059E"/>
    <w:rsid w:val="022989D3"/>
    <w:rsid w:val="0270A4EE"/>
    <w:rsid w:val="035A5082"/>
    <w:rsid w:val="0367E8ED"/>
    <w:rsid w:val="03B7C64A"/>
    <w:rsid w:val="03EFC926"/>
    <w:rsid w:val="041DFFCC"/>
    <w:rsid w:val="043A2CB0"/>
    <w:rsid w:val="0476ED79"/>
    <w:rsid w:val="04F547B5"/>
    <w:rsid w:val="054F7C07"/>
    <w:rsid w:val="0583D8C9"/>
    <w:rsid w:val="059C1A3D"/>
    <w:rsid w:val="065010DE"/>
    <w:rsid w:val="0742C860"/>
    <w:rsid w:val="07B59571"/>
    <w:rsid w:val="0AD78E6B"/>
    <w:rsid w:val="0ADF871B"/>
    <w:rsid w:val="0AF4BA49"/>
    <w:rsid w:val="0B943E0E"/>
    <w:rsid w:val="0B9C6A57"/>
    <w:rsid w:val="0BA4B90B"/>
    <w:rsid w:val="0BC96460"/>
    <w:rsid w:val="0BE7B6C1"/>
    <w:rsid w:val="0BF1DAF4"/>
    <w:rsid w:val="0D2C6701"/>
    <w:rsid w:val="0D4AE1DB"/>
    <w:rsid w:val="0DFDCDC0"/>
    <w:rsid w:val="0F50B915"/>
    <w:rsid w:val="10BC89A5"/>
    <w:rsid w:val="10E81EB1"/>
    <w:rsid w:val="1137339C"/>
    <w:rsid w:val="122AFDCD"/>
    <w:rsid w:val="131A91A0"/>
    <w:rsid w:val="135F8D5E"/>
    <w:rsid w:val="139BD5CF"/>
    <w:rsid w:val="1443CE8B"/>
    <w:rsid w:val="14A91C8E"/>
    <w:rsid w:val="14D600AD"/>
    <w:rsid w:val="14EF5168"/>
    <w:rsid w:val="15DB4AAB"/>
    <w:rsid w:val="16F9C8F0"/>
    <w:rsid w:val="170FB394"/>
    <w:rsid w:val="17F03A74"/>
    <w:rsid w:val="19300108"/>
    <w:rsid w:val="19968F52"/>
    <w:rsid w:val="19BA90C0"/>
    <w:rsid w:val="1A50EA8D"/>
    <w:rsid w:val="1A92D4EB"/>
    <w:rsid w:val="1AAD8CDE"/>
    <w:rsid w:val="1B04404D"/>
    <w:rsid w:val="1B95D0D8"/>
    <w:rsid w:val="1BF48C3F"/>
    <w:rsid w:val="1CB7886F"/>
    <w:rsid w:val="1D5156C6"/>
    <w:rsid w:val="1EAA9150"/>
    <w:rsid w:val="1EFA7519"/>
    <w:rsid w:val="1F3C212C"/>
    <w:rsid w:val="2072F409"/>
    <w:rsid w:val="21AAE2B4"/>
    <w:rsid w:val="23CB78CB"/>
    <w:rsid w:val="2417FA40"/>
    <w:rsid w:val="2582F70E"/>
    <w:rsid w:val="25EE2996"/>
    <w:rsid w:val="26246044"/>
    <w:rsid w:val="2776C4DF"/>
    <w:rsid w:val="277F1082"/>
    <w:rsid w:val="27C38A8E"/>
    <w:rsid w:val="283998A2"/>
    <w:rsid w:val="2873D6D0"/>
    <w:rsid w:val="2A4D590C"/>
    <w:rsid w:val="2A590AD5"/>
    <w:rsid w:val="2B4C0AEF"/>
    <w:rsid w:val="2B55E835"/>
    <w:rsid w:val="2BBE92F2"/>
    <w:rsid w:val="2BE7338E"/>
    <w:rsid w:val="2C3339AA"/>
    <w:rsid w:val="2D3BE207"/>
    <w:rsid w:val="2D96F9FA"/>
    <w:rsid w:val="2ECE641C"/>
    <w:rsid w:val="2F972299"/>
    <w:rsid w:val="2FAE50FC"/>
    <w:rsid w:val="31991448"/>
    <w:rsid w:val="321D66D3"/>
    <w:rsid w:val="3283A728"/>
    <w:rsid w:val="32AE2509"/>
    <w:rsid w:val="336D40F4"/>
    <w:rsid w:val="33B0E507"/>
    <w:rsid w:val="343B05B6"/>
    <w:rsid w:val="36383F9C"/>
    <w:rsid w:val="364B5A28"/>
    <w:rsid w:val="36609BBC"/>
    <w:rsid w:val="375935BE"/>
    <w:rsid w:val="3939E5A7"/>
    <w:rsid w:val="393FDBE8"/>
    <w:rsid w:val="39B7F6D8"/>
    <w:rsid w:val="39D34311"/>
    <w:rsid w:val="39F9B4CE"/>
    <w:rsid w:val="3A972B9D"/>
    <w:rsid w:val="3AB008B6"/>
    <w:rsid w:val="3AB33CEE"/>
    <w:rsid w:val="3AE308BB"/>
    <w:rsid w:val="3B0AE034"/>
    <w:rsid w:val="3B2BF57F"/>
    <w:rsid w:val="3B49065C"/>
    <w:rsid w:val="3B5FE370"/>
    <w:rsid w:val="3B76D56B"/>
    <w:rsid w:val="3B927E5E"/>
    <w:rsid w:val="3B9ABE29"/>
    <w:rsid w:val="3C03E31D"/>
    <w:rsid w:val="3C2F62B9"/>
    <w:rsid w:val="3CCD5681"/>
    <w:rsid w:val="3CEC5B37"/>
    <w:rsid w:val="3DD3D26D"/>
    <w:rsid w:val="3EFF66E2"/>
    <w:rsid w:val="3FA60C89"/>
    <w:rsid w:val="4031B71C"/>
    <w:rsid w:val="407065F9"/>
    <w:rsid w:val="410DD2DF"/>
    <w:rsid w:val="4126AE39"/>
    <w:rsid w:val="41756631"/>
    <w:rsid w:val="418EFFDB"/>
    <w:rsid w:val="41F3F083"/>
    <w:rsid w:val="4219A671"/>
    <w:rsid w:val="42EF1D17"/>
    <w:rsid w:val="435586DA"/>
    <w:rsid w:val="44037BBD"/>
    <w:rsid w:val="444C462C"/>
    <w:rsid w:val="45762145"/>
    <w:rsid w:val="45F9F835"/>
    <w:rsid w:val="47F79C05"/>
    <w:rsid w:val="4854A7DE"/>
    <w:rsid w:val="4927E790"/>
    <w:rsid w:val="4956CC09"/>
    <w:rsid w:val="4ACE8DA8"/>
    <w:rsid w:val="4B8EE754"/>
    <w:rsid w:val="4CBCAAA2"/>
    <w:rsid w:val="4CD212D8"/>
    <w:rsid w:val="4D940263"/>
    <w:rsid w:val="4DED9D63"/>
    <w:rsid w:val="4E0791A4"/>
    <w:rsid w:val="4E7F3803"/>
    <w:rsid w:val="4F9C57E8"/>
    <w:rsid w:val="50C73A49"/>
    <w:rsid w:val="5147A8D1"/>
    <w:rsid w:val="524B187A"/>
    <w:rsid w:val="52999050"/>
    <w:rsid w:val="5303F112"/>
    <w:rsid w:val="53413F1E"/>
    <w:rsid w:val="53622978"/>
    <w:rsid w:val="545DF388"/>
    <w:rsid w:val="554144C9"/>
    <w:rsid w:val="55A76BB9"/>
    <w:rsid w:val="55ED2EBD"/>
    <w:rsid w:val="55FFB486"/>
    <w:rsid w:val="57DBAC07"/>
    <w:rsid w:val="58C64D96"/>
    <w:rsid w:val="590BA0E1"/>
    <w:rsid w:val="59B95D86"/>
    <w:rsid w:val="59EBDFCA"/>
    <w:rsid w:val="5A082D20"/>
    <w:rsid w:val="5B280031"/>
    <w:rsid w:val="5CF7C41E"/>
    <w:rsid w:val="5D14A976"/>
    <w:rsid w:val="5DC1AB3C"/>
    <w:rsid w:val="5DC72605"/>
    <w:rsid w:val="5ED2327A"/>
    <w:rsid w:val="604673E0"/>
    <w:rsid w:val="60872FF6"/>
    <w:rsid w:val="612B3D05"/>
    <w:rsid w:val="62093D7E"/>
    <w:rsid w:val="6310999A"/>
    <w:rsid w:val="63A4EA49"/>
    <w:rsid w:val="6420B326"/>
    <w:rsid w:val="642336B2"/>
    <w:rsid w:val="64A87658"/>
    <w:rsid w:val="64E483A2"/>
    <w:rsid w:val="6642A8E5"/>
    <w:rsid w:val="66B10A35"/>
    <w:rsid w:val="66FDD25E"/>
    <w:rsid w:val="67B9728C"/>
    <w:rsid w:val="68C616E5"/>
    <w:rsid w:val="69D679F7"/>
    <w:rsid w:val="6A05A3C7"/>
    <w:rsid w:val="6BF91050"/>
    <w:rsid w:val="6C7B29D3"/>
    <w:rsid w:val="6D226DAF"/>
    <w:rsid w:val="6E27B7F1"/>
    <w:rsid w:val="700B662B"/>
    <w:rsid w:val="711520F6"/>
    <w:rsid w:val="723E04BA"/>
    <w:rsid w:val="72C24084"/>
    <w:rsid w:val="730DB6D3"/>
    <w:rsid w:val="73409785"/>
    <w:rsid w:val="73609753"/>
    <w:rsid w:val="740107B6"/>
    <w:rsid w:val="74EDE191"/>
    <w:rsid w:val="75325B78"/>
    <w:rsid w:val="755940BC"/>
    <w:rsid w:val="757E9B5C"/>
    <w:rsid w:val="75D1FA6D"/>
    <w:rsid w:val="75DA23EA"/>
    <w:rsid w:val="7640AAAE"/>
    <w:rsid w:val="769D0392"/>
    <w:rsid w:val="783DCD42"/>
    <w:rsid w:val="78C5EF64"/>
    <w:rsid w:val="79BE8BFD"/>
    <w:rsid w:val="7A57B0C1"/>
    <w:rsid w:val="7AAF2CAA"/>
    <w:rsid w:val="7B7C0E59"/>
    <w:rsid w:val="7CE17368"/>
    <w:rsid w:val="7D3F97B5"/>
    <w:rsid w:val="7D506F44"/>
    <w:rsid w:val="7D52380E"/>
    <w:rsid w:val="7FA9B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5:docId w15:val="{937088FA-EB43-40C3-A530-12EB79B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52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042ED3-7C80-4613-8685-5E3452136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35DEBE-3542-472F-994E-2DA0FE115D3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E5FFFF5-D581-45B7-ABC4-274F4A2041C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7309</TotalTime>
  <Pages>15</Pages>
  <Words>2612</Words>
  <Characters>14892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Natchanon, Apipattanamontree</cp:lastModifiedBy>
  <cp:revision>605</cp:revision>
  <cp:lastPrinted>2025-08-04T05:51:00Z</cp:lastPrinted>
  <dcterms:created xsi:type="dcterms:W3CDTF">2023-07-17T17:49:00Z</dcterms:created>
  <dcterms:modified xsi:type="dcterms:W3CDTF">2025-08-08T09:04:00Z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