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4A6D" w14:textId="77777777" w:rsidR="00C32C46" w:rsidRPr="0066177A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657B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B657B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B657B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B657B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305CCAB" w14:textId="77777777" w:rsidR="0059022C" w:rsidRDefault="0059022C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30 มิถุนายน 2568</w:t>
      </w:r>
    </w:p>
    <w:p w14:paraId="20CD184E" w14:textId="48FF3E4C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Pr="00B657B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B657B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B657B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657B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  <w:sectPr w:rsidR="00D86F7D" w:rsidRPr="00B657B8" w:rsidSect="00D86F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1121EB89" w14:textId="77777777" w:rsidR="0028029D" w:rsidRPr="00B657B8" w:rsidRDefault="0028029D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F05808F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B657B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657B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b/>
          <w:bCs/>
          <w:sz w:val="30"/>
          <w:szCs w:val="30"/>
        </w:rPr>
        <w:t xml:space="preserve">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B657B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95DFE5" w14:textId="4B598AA7" w:rsidR="008A4A32" w:rsidRDefault="008A4A32" w:rsidP="00AF6FB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ฐานะการเงินรวมและง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D6C5D">
        <w:rPr>
          <w:rFonts w:ascii="Angsana New" w:hAnsi="Angsana New"/>
          <w:sz w:val="30"/>
          <w:szCs w:val="30"/>
          <w:lang w:val="en-US"/>
        </w:rPr>
        <w:t>3</w:t>
      </w:r>
      <w:r w:rsidR="0059022C">
        <w:rPr>
          <w:rFonts w:ascii="Angsana New" w:hAnsi="Angsana New"/>
          <w:sz w:val="30"/>
          <w:szCs w:val="30"/>
          <w:lang w:val="en-US"/>
        </w:rPr>
        <w:t>0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</w:t>
      </w:r>
      <w:r w:rsidR="0059022C">
        <w:rPr>
          <w:rFonts w:ascii="Angsana New" w:hAnsi="Angsana New" w:hint="cs"/>
          <w:sz w:val="30"/>
          <w:szCs w:val="30"/>
          <w:cs/>
        </w:rPr>
        <w:t>ิถุนายน</w:t>
      </w:r>
      <w:r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59022C">
        <w:rPr>
          <w:rFonts w:ascii="Angsana New" w:hAnsi="Angsana New" w:hint="cs"/>
          <w:sz w:val="30"/>
          <w:szCs w:val="30"/>
          <w:cs/>
        </w:rPr>
        <w:t>สำหรับ</w:t>
      </w:r>
      <w:r w:rsidR="00395B92">
        <w:rPr>
          <w:rFonts w:ascii="Angsana New" w:hAnsi="Angsana New"/>
          <w:sz w:val="30"/>
          <w:szCs w:val="30"/>
        </w:rPr>
        <w:br/>
      </w:r>
      <w:r w:rsidR="0059022C"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งวดสามเดือนและหกเดือนสิ้นสุดวันที่ </w:t>
      </w:r>
      <w:r w:rsidR="00F475A5">
        <w:rPr>
          <w:rFonts w:ascii="Angsana New" w:hAnsi="Angsana New"/>
          <w:sz w:val="30"/>
          <w:szCs w:val="30"/>
          <w:lang w:val="en-US"/>
        </w:rPr>
        <w:t>30</w:t>
      </w:r>
      <w:r w:rsidR="0059022C">
        <w:rPr>
          <w:rFonts w:ascii="Angsana New" w:hAnsi="Angsana New"/>
          <w:sz w:val="30"/>
          <w:szCs w:val="30"/>
          <w:lang w:val="en-US"/>
        </w:rPr>
        <w:t xml:space="preserve"> </w:t>
      </w:r>
      <w:r w:rsidR="0059022C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F475A5">
        <w:rPr>
          <w:rFonts w:ascii="Angsana New" w:hAnsi="Angsana New"/>
          <w:sz w:val="30"/>
          <w:szCs w:val="30"/>
          <w:lang w:val="en-US"/>
        </w:rPr>
        <w:t>2568</w:t>
      </w:r>
      <w:r w:rsidR="0059022C">
        <w:rPr>
          <w:rFonts w:ascii="Angsana New" w:hAnsi="Angsana New"/>
          <w:sz w:val="30"/>
          <w:szCs w:val="30"/>
          <w:lang w:val="en-US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</w:t>
      </w:r>
      <w:r w:rsidR="0059022C">
        <w:rPr>
          <w:rFonts w:ascii="Angsana New" w:hAnsi="Angsana New" w:hint="cs"/>
          <w:sz w:val="30"/>
          <w:szCs w:val="30"/>
          <w:cs/>
        </w:rPr>
        <w:t>เป</w:t>
      </w:r>
      <w:r w:rsidRPr="00AE6818">
        <w:rPr>
          <w:rFonts w:ascii="Angsana New" w:hAnsi="Angsana New"/>
          <w:sz w:val="30"/>
          <w:szCs w:val="30"/>
          <w:cs/>
        </w:rPr>
        <w:t>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</w:t>
      </w:r>
      <w:r>
        <w:rPr>
          <w:rFonts w:ascii="Angsana New" w:hAnsi="Angsana New" w:hint="cs"/>
          <w:sz w:val="30"/>
          <w:szCs w:val="30"/>
          <w:cs/>
        </w:rPr>
        <w:t>ะ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รวมและงบกระแสเงินสดเฉพาะกิจการสำหรับงวด</w:t>
      </w:r>
      <w:r w:rsidR="0059022C">
        <w:rPr>
          <w:rFonts w:ascii="Angsana New" w:hAnsi="Angsana New" w:hint="cs"/>
          <w:sz w:val="30"/>
          <w:szCs w:val="30"/>
          <w:cs/>
        </w:rPr>
        <w:t>หก</w:t>
      </w:r>
      <w:r w:rsidRPr="00E55AE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="00F475A5">
        <w:rPr>
          <w:rFonts w:ascii="Angsana New" w:hAnsi="Angsana New"/>
          <w:sz w:val="30"/>
          <w:szCs w:val="30"/>
        </w:rPr>
        <w:t>30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</w:t>
      </w:r>
      <w:r w:rsidR="0059022C">
        <w:rPr>
          <w:rFonts w:ascii="Angsana New" w:hAnsi="Angsana New" w:hint="cs"/>
          <w:sz w:val="30"/>
          <w:szCs w:val="30"/>
          <w:cs/>
        </w:rPr>
        <w:t>ิถุนายน</w:t>
      </w:r>
      <w:r w:rsidRPr="00AE6818">
        <w:rPr>
          <w:rFonts w:ascii="Angsana New" w:hAnsi="Angsana New" w:hint="cs"/>
          <w:sz w:val="30"/>
          <w:szCs w:val="30"/>
          <w:cs/>
        </w:rPr>
        <w:t xml:space="preserve"> </w:t>
      </w:r>
      <w:r w:rsidR="00F475A5">
        <w:rPr>
          <w:rFonts w:ascii="Angsana New" w:hAnsi="Angsana New"/>
          <w:sz w:val="30"/>
          <w:szCs w:val="30"/>
        </w:rPr>
        <w:t>2568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1535EC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เรื่อง</w:t>
      </w:r>
      <w:r w:rsidR="00395B92">
        <w:rPr>
          <w:rFonts w:ascii="Angsana New" w:hAnsi="Angsana New"/>
          <w:sz w:val="30"/>
          <w:szCs w:val="30"/>
        </w:rPr>
        <w:t xml:space="preserve"> </w:t>
      </w:r>
      <w:r w:rsidR="00395B92"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</w:t>
      </w:r>
      <w:r w:rsidR="0059022C">
        <w:rPr>
          <w:rFonts w:ascii="Angsana New" w:hAnsi="Angsana New" w:hint="cs"/>
          <w:sz w:val="30"/>
          <w:szCs w:val="30"/>
          <w:cs/>
        </w:rPr>
        <w:t>ร</w:t>
      </w:r>
      <w:r w:rsidRPr="00AE6818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</w:p>
    <w:p w14:paraId="6D9F0E54" w14:textId="77777777" w:rsidR="00D86F7D" w:rsidRPr="00B657B8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D149E7" w:rsidRPr="00B657B8">
        <w:rPr>
          <w:rFonts w:ascii="Angsana New" w:hAnsi="Angsana New"/>
          <w:sz w:val="30"/>
          <w:szCs w:val="30"/>
          <w:lang w:val="en-US"/>
        </w:rPr>
        <w:t>2410</w:t>
      </w:r>
      <w:r w:rsidRPr="00B657B8">
        <w:rPr>
          <w:rFonts w:ascii="Angsana New" w:hAnsi="Angsana New"/>
          <w:sz w:val="30"/>
          <w:szCs w:val="30"/>
        </w:rPr>
        <w:t xml:space="preserve"> “</w:t>
      </w:r>
      <w:r w:rsidRPr="00B657B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rFonts w:ascii="Angsana New" w:hAnsi="Angsana New"/>
          <w:sz w:val="30"/>
          <w:szCs w:val="30"/>
        </w:rPr>
        <w:t>”</w:t>
      </w:r>
      <w:r w:rsidRPr="00B657B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Pr="00B657B8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RPr="00B657B8" w:rsidSect="00997FCA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rFonts w:ascii="Angsana New" w:hAnsi="Angsana New"/>
          <w:spacing w:val="-2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B657B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B657B8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B657B8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B657B8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092AFB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lang w:val="en-US"/>
        </w:rPr>
      </w:pPr>
    </w:p>
    <w:p w14:paraId="23B81CC9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620D4240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>(</w:t>
      </w:r>
      <w:r w:rsidR="00382431"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B657B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B657B8">
        <w:rPr>
          <w:rFonts w:ascii="Angsana New" w:hAnsi="Angsana New"/>
          <w:sz w:val="30"/>
          <w:szCs w:val="30"/>
        </w:rPr>
        <w:t xml:space="preserve"> </w:t>
      </w:r>
      <w:r w:rsidR="00AB4C4A" w:rsidRPr="00B657B8">
        <w:rPr>
          <w:rFonts w:ascii="Angsana New" w:hAnsi="Angsana New"/>
          <w:sz w:val="30"/>
          <w:szCs w:val="30"/>
        </w:rPr>
        <w:t>84</w:t>
      </w:r>
      <w:r w:rsidR="00382431" w:rsidRPr="00B657B8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59022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77D95E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657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2ACB2C" w14:textId="77777777" w:rsidR="00985015" w:rsidRDefault="00137B29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7AF7AD" w14:textId="35304A88" w:rsidR="002D5B33" w:rsidRPr="00985015" w:rsidRDefault="00985015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9022C">
        <w:rPr>
          <w:rFonts w:asciiTheme="majorBidi" w:hAnsiTheme="majorBidi" w:cstheme="majorBidi"/>
          <w:sz w:val="30"/>
          <w:szCs w:val="30"/>
        </w:rPr>
        <w:t>3</w:t>
      </w:r>
      <w:r w:rsidR="00C562D3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59022C">
        <w:rPr>
          <w:rFonts w:asciiTheme="majorBidi" w:hAnsiTheme="majorBidi" w:cstheme="majorBidi" w:hint="cs"/>
          <w:sz w:val="30"/>
          <w:szCs w:val="30"/>
          <w:cs/>
        </w:rPr>
        <w:t>สิงห</w:t>
      </w:r>
      <w:r w:rsidR="008A4A32" w:rsidRPr="00382431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="002D5B33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</w:t>
      </w:r>
      <w:r w:rsidR="008A4A32">
        <w:rPr>
          <w:rFonts w:ascii="Angsana New" w:hAnsi="Angsana New"/>
          <w:sz w:val="30"/>
          <w:szCs w:val="30"/>
          <w:lang w:val="en-US"/>
        </w:rPr>
        <w:t>8</w:t>
      </w:r>
    </w:p>
    <w:p w14:paraId="25EC2266" w14:textId="5C7C897A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A72EE49" w14:textId="146110E8" w:rsidR="00D97314" w:rsidRDefault="00D9731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D6EF2" w14:textId="77777777" w:rsidR="00A51F4C" w:rsidRDefault="00A51F4C">
      <w:r>
        <w:separator/>
      </w:r>
    </w:p>
  </w:endnote>
  <w:endnote w:type="continuationSeparator" w:id="0">
    <w:p w14:paraId="7932CC36" w14:textId="77777777" w:rsidR="00A51F4C" w:rsidRDefault="00A51F4C">
      <w:r>
        <w:continuationSeparator/>
      </w:r>
    </w:p>
  </w:endnote>
  <w:endnote w:type="continuationNotice" w:id="1">
    <w:p w14:paraId="6E50ECF8" w14:textId="77777777" w:rsidR="00A51F4C" w:rsidRDefault="00A51F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37FC9" w14:textId="77777777" w:rsidR="00EC665A" w:rsidRDefault="00EC66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4E8F" w14:textId="6E3A2706" w:rsidR="00092AFB" w:rsidRPr="00847A59" w:rsidRDefault="00092AFB" w:rsidP="00847A5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99B8" w14:textId="77777777" w:rsidR="00A51F4C" w:rsidRDefault="00A51F4C">
      <w:r>
        <w:separator/>
      </w:r>
    </w:p>
  </w:footnote>
  <w:footnote w:type="continuationSeparator" w:id="0">
    <w:p w14:paraId="2F9E0907" w14:textId="77777777" w:rsidR="00A51F4C" w:rsidRDefault="00A51F4C">
      <w:r>
        <w:continuationSeparator/>
      </w:r>
    </w:p>
  </w:footnote>
  <w:footnote w:type="continuationNotice" w:id="1">
    <w:p w14:paraId="414916D9" w14:textId="77777777" w:rsidR="00A51F4C" w:rsidRDefault="00A51F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672E" w14:textId="77777777" w:rsidR="00EC665A" w:rsidRDefault="00EC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BC2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CB3004E" w14:textId="0A1F94F8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AB0D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A67D276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C01D04F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A13F91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10617C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78BAA6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E9D3BA9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1069590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077C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442816FC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06DA0740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53C5E4A9" w14:textId="77777777" w:rsidR="00EC665A" w:rsidRPr="000E5F74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5D15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C17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6F95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826"/>
    <w:rsid w:val="00097A97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E2"/>
    <w:rsid w:val="000C2059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5A6"/>
    <w:rsid w:val="000F287F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DD"/>
    <w:rsid w:val="001303BA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8A5"/>
    <w:rsid w:val="00145BF4"/>
    <w:rsid w:val="00145D83"/>
    <w:rsid w:val="00145E28"/>
    <w:rsid w:val="00145F02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BA8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EAA"/>
    <w:rsid w:val="00165082"/>
    <w:rsid w:val="00165198"/>
    <w:rsid w:val="0016520E"/>
    <w:rsid w:val="00165249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7C2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93B"/>
    <w:rsid w:val="00176DFC"/>
    <w:rsid w:val="0017703A"/>
    <w:rsid w:val="00177104"/>
    <w:rsid w:val="0017716E"/>
    <w:rsid w:val="0017737D"/>
    <w:rsid w:val="00177531"/>
    <w:rsid w:val="00177DCC"/>
    <w:rsid w:val="00177DDD"/>
    <w:rsid w:val="00177E2D"/>
    <w:rsid w:val="0018005F"/>
    <w:rsid w:val="00180202"/>
    <w:rsid w:val="00180230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F89"/>
    <w:rsid w:val="00194148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A6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6D9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E60"/>
    <w:rsid w:val="001D6EB8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9A4"/>
    <w:rsid w:val="002442CB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E3A"/>
    <w:rsid w:val="002B31E0"/>
    <w:rsid w:val="002B3234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AE3"/>
    <w:rsid w:val="002E0B8D"/>
    <w:rsid w:val="002E0D81"/>
    <w:rsid w:val="002E10AF"/>
    <w:rsid w:val="002E1161"/>
    <w:rsid w:val="002E11F0"/>
    <w:rsid w:val="002E14A1"/>
    <w:rsid w:val="002E178E"/>
    <w:rsid w:val="002E1B46"/>
    <w:rsid w:val="002E24F4"/>
    <w:rsid w:val="002E26A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BE"/>
    <w:rsid w:val="002F2AE6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698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C35"/>
    <w:rsid w:val="00311F27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CAB"/>
    <w:rsid w:val="00343FE7"/>
    <w:rsid w:val="00344529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6F4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5B92"/>
    <w:rsid w:val="003962AC"/>
    <w:rsid w:val="0039642A"/>
    <w:rsid w:val="003965AF"/>
    <w:rsid w:val="00396654"/>
    <w:rsid w:val="00396876"/>
    <w:rsid w:val="003969DA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9F9"/>
    <w:rsid w:val="003A6CD4"/>
    <w:rsid w:val="003A6D7A"/>
    <w:rsid w:val="003A7698"/>
    <w:rsid w:val="003A7AD8"/>
    <w:rsid w:val="003A7D8D"/>
    <w:rsid w:val="003A7F92"/>
    <w:rsid w:val="003B00B8"/>
    <w:rsid w:val="003B03B6"/>
    <w:rsid w:val="003B08C3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600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4ED6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BDD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833"/>
    <w:rsid w:val="003F7842"/>
    <w:rsid w:val="003F79D4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776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298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FA5"/>
    <w:rsid w:val="004A6117"/>
    <w:rsid w:val="004A69F5"/>
    <w:rsid w:val="004A6AF0"/>
    <w:rsid w:val="004A6BFF"/>
    <w:rsid w:val="004A722E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84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0D6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B74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23E5"/>
    <w:rsid w:val="00523156"/>
    <w:rsid w:val="005233CE"/>
    <w:rsid w:val="00523546"/>
    <w:rsid w:val="0052361B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F5"/>
    <w:rsid w:val="005512BA"/>
    <w:rsid w:val="005517B3"/>
    <w:rsid w:val="00551940"/>
    <w:rsid w:val="0055196E"/>
    <w:rsid w:val="00551C4F"/>
    <w:rsid w:val="00552459"/>
    <w:rsid w:val="0055261A"/>
    <w:rsid w:val="005528F8"/>
    <w:rsid w:val="00552DF1"/>
    <w:rsid w:val="00553337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6E9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22C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41F"/>
    <w:rsid w:val="005B3544"/>
    <w:rsid w:val="005B373C"/>
    <w:rsid w:val="005B39BB"/>
    <w:rsid w:val="005B3DAC"/>
    <w:rsid w:val="005B3E25"/>
    <w:rsid w:val="005B3ECA"/>
    <w:rsid w:val="005B40A4"/>
    <w:rsid w:val="005B41AC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0D84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849"/>
    <w:rsid w:val="0060395B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5B12"/>
    <w:rsid w:val="00606133"/>
    <w:rsid w:val="00606264"/>
    <w:rsid w:val="00606C21"/>
    <w:rsid w:val="00606CA4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691"/>
    <w:rsid w:val="00615940"/>
    <w:rsid w:val="00615D56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10"/>
    <w:rsid w:val="00627F50"/>
    <w:rsid w:val="00627F53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4B0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64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6D"/>
    <w:rsid w:val="0068655F"/>
    <w:rsid w:val="00686D6A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568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1316"/>
    <w:rsid w:val="006F1C3C"/>
    <w:rsid w:val="006F1E92"/>
    <w:rsid w:val="006F2052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1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677C"/>
    <w:rsid w:val="00736D4B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C3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FC3"/>
    <w:rsid w:val="0076638C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F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125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B1A"/>
    <w:rsid w:val="007C5DE4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5AE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0EF3"/>
    <w:rsid w:val="008410CE"/>
    <w:rsid w:val="008416A4"/>
    <w:rsid w:val="0084188C"/>
    <w:rsid w:val="00841EE1"/>
    <w:rsid w:val="008421A9"/>
    <w:rsid w:val="0084255C"/>
    <w:rsid w:val="0084263E"/>
    <w:rsid w:val="008428BD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1D8"/>
    <w:rsid w:val="008A343A"/>
    <w:rsid w:val="008A3B9E"/>
    <w:rsid w:val="008A3F91"/>
    <w:rsid w:val="008A4388"/>
    <w:rsid w:val="008A45A6"/>
    <w:rsid w:val="008A46E3"/>
    <w:rsid w:val="008A48EC"/>
    <w:rsid w:val="008A4A32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AED"/>
    <w:rsid w:val="00903E06"/>
    <w:rsid w:val="00903EF7"/>
    <w:rsid w:val="0090402C"/>
    <w:rsid w:val="009040AA"/>
    <w:rsid w:val="009043CF"/>
    <w:rsid w:val="009047D8"/>
    <w:rsid w:val="00904CC1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863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E8"/>
    <w:rsid w:val="00931EDC"/>
    <w:rsid w:val="00931F0A"/>
    <w:rsid w:val="009321BE"/>
    <w:rsid w:val="00932479"/>
    <w:rsid w:val="00932571"/>
    <w:rsid w:val="009325C4"/>
    <w:rsid w:val="009326A5"/>
    <w:rsid w:val="00932B0A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37F0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15"/>
    <w:rsid w:val="0098507A"/>
    <w:rsid w:val="009851DE"/>
    <w:rsid w:val="00985457"/>
    <w:rsid w:val="0098553D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E7"/>
    <w:rsid w:val="009B76AC"/>
    <w:rsid w:val="009B7753"/>
    <w:rsid w:val="009B791E"/>
    <w:rsid w:val="009B7B3F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44"/>
    <w:rsid w:val="00A05BDD"/>
    <w:rsid w:val="00A06068"/>
    <w:rsid w:val="00A06340"/>
    <w:rsid w:val="00A0643B"/>
    <w:rsid w:val="00A06AE2"/>
    <w:rsid w:val="00A06C7F"/>
    <w:rsid w:val="00A06DA1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A0"/>
    <w:rsid w:val="00A50968"/>
    <w:rsid w:val="00A509F0"/>
    <w:rsid w:val="00A50B35"/>
    <w:rsid w:val="00A50E7A"/>
    <w:rsid w:val="00A5105C"/>
    <w:rsid w:val="00A516F8"/>
    <w:rsid w:val="00A51B45"/>
    <w:rsid w:val="00A51F4C"/>
    <w:rsid w:val="00A520B2"/>
    <w:rsid w:val="00A52612"/>
    <w:rsid w:val="00A52775"/>
    <w:rsid w:val="00A528BD"/>
    <w:rsid w:val="00A53572"/>
    <w:rsid w:val="00A53816"/>
    <w:rsid w:val="00A54557"/>
    <w:rsid w:val="00A54582"/>
    <w:rsid w:val="00A54902"/>
    <w:rsid w:val="00A55A7F"/>
    <w:rsid w:val="00A55ABB"/>
    <w:rsid w:val="00A55F3B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540"/>
    <w:rsid w:val="00A6784C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742"/>
    <w:rsid w:val="00A85A4E"/>
    <w:rsid w:val="00A85F7F"/>
    <w:rsid w:val="00A86048"/>
    <w:rsid w:val="00A860DF"/>
    <w:rsid w:val="00A8635F"/>
    <w:rsid w:val="00A86377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1F5"/>
    <w:rsid w:val="00AC1632"/>
    <w:rsid w:val="00AC177B"/>
    <w:rsid w:val="00AC1B7B"/>
    <w:rsid w:val="00AC1C40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916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6FB1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3BB"/>
    <w:rsid w:val="00B157F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47C90"/>
    <w:rsid w:val="00B47CC9"/>
    <w:rsid w:val="00B50250"/>
    <w:rsid w:val="00B5041C"/>
    <w:rsid w:val="00B504EE"/>
    <w:rsid w:val="00B5078A"/>
    <w:rsid w:val="00B509E1"/>
    <w:rsid w:val="00B50BA4"/>
    <w:rsid w:val="00B51039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C1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C8F"/>
    <w:rsid w:val="00B6183E"/>
    <w:rsid w:val="00B61C8D"/>
    <w:rsid w:val="00B621EE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87C05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3EA5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EAE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4114"/>
    <w:rsid w:val="00BD42B1"/>
    <w:rsid w:val="00BD4356"/>
    <w:rsid w:val="00BD458E"/>
    <w:rsid w:val="00BD45FD"/>
    <w:rsid w:val="00BD4E5E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6E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1D7"/>
    <w:rsid w:val="00C24283"/>
    <w:rsid w:val="00C2430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D6E"/>
    <w:rsid w:val="00C623E4"/>
    <w:rsid w:val="00C627E0"/>
    <w:rsid w:val="00C628A1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21F"/>
    <w:rsid w:val="00C74797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DBD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1EE"/>
    <w:rsid w:val="00D1560D"/>
    <w:rsid w:val="00D15630"/>
    <w:rsid w:val="00D15743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32E"/>
    <w:rsid w:val="00D42491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72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16C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215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567"/>
    <w:rsid w:val="00DE364F"/>
    <w:rsid w:val="00DE36D2"/>
    <w:rsid w:val="00DE3C4A"/>
    <w:rsid w:val="00DE4666"/>
    <w:rsid w:val="00DE46CE"/>
    <w:rsid w:val="00DE47C3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6F2"/>
    <w:rsid w:val="00E07809"/>
    <w:rsid w:val="00E07957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6A61"/>
    <w:rsid w:val="00E17029"/>
    <w:rsid w:val="00E17323"/>
    <w:rsid w:val="00E17997"/>
    <w:rsid w:val="00E17A64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375"/>
    <w:rsid w:val="00EB7F98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65A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F2F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F0C"/>
    <w:rsid w:val="00F160BD"/>
    <w:rsid w:val="00F1616F"/>
    <w:rsid w:val="00F1627B"/>
    <w:rsid w:val="00F165DB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A5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4A2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84F8E603-3EFC-4030-BEA1-431B626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3C2F3-DADD-422F-8D7C-A8E47E6BA023}"/>
</file>

<file path=customXml/itemProps4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Wanthanee, Kraisutha</cp:lastModifiedBy>
  <cp:revision>4</cp:revision>
  <cp:lastPrinted>2025-04-25T03:22:00Z</cp:lastPrinted>
  <dcterms:created xsi:type="dcterms:W3CDTF">2025-07-29T04:38:00Z</dcterms:created>
  <dcterms:modified xsi:type="dcterms:W3CDTF">2025-08-05T07:32:00Z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